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B136440" w14:textId="77777777" w:rsidR="00135587" w:rsidRPr="00383667" w:rsidRDefault="00135587" w:rsidP="005714FA">
      <w:pPr>
        <w:ind w:left="0"/>
        <w:jc w:val="center"/>
        <w:rPr>
          <w:rFonts w:ascii="Huawei Sans" w:hAnsi="Huawei Sans" w:cs="Huawei Sans"/>
        </w:rPr>
      </w:pPr>
    </w:p>
    <w:p w14:paraId="51F9A0AC" w14:textId="77777777" w:rsidR="00135587" w:rsidRPr="00383667" w:rsidRDefault="00135587" w:rsidP="005714FA">
      <w:pPr>
        <w:ind w:left="0"/>
        <w:jc w:val="center"/>
        <w:rPr>
          <w:rFonts w:ascii="Huawei Sans" w:hAnsi="Huawei Sans" w:cs="Huawei Sans"/>
        </w:rPr>
      </w:pPr>
    </w:p>
    <w:p w14:paraId="7095D3E1" w14:textId="77777777" w:rsidR="00135587" w:rsidRPr="00383667" w:rsidRDefault="00135587" w:rsidP="005714FA">
      <w:pPr>
        <w:ind w:left="0"/>
        <w:jc w:val="center"/>
        <w:rPr>
          <w:rFonts w:ascii="Huawei Sans" w:hAnsi="Huawei Sans" w:cs="Huawei Sans"/>
        </w:rPr>
      </w:pPr>
    </w:p>
    <w:p w14:paraId="3EEE4012" w14:textId="77777777" w:rsidR="00135587" w:rsidRPr="00383667" w:rsidRDefault="00135587" w:rsidP="005714FA">
      <w:pPr>
        <w:ind w:left="0"/>
        <w:jc w:val="center"/>
        <w:rPr>
          <w:rFonts w:ascii="Huawei Sans" w:hAnsi="Huawei Sans" w:cs="Huawei Sans"/>
        </w:rPr>
      </w:pPr>
    </w:p>
    <w:p w14:paraId="551CCA94" w14:textId="77777777" w:rsidR="00135587" w:rsidRPr="00383667" w:rsidRDefault="00135587" w:rsidP="005714FA">
      <w:pPr>
        <w:ind w:left="0"/>
        <w:jc w:val="center"/>
        <w:rPr>
          <w:rFonts w:ascii="Huawei Sans" w:hAnsi="Huawei Sans" w:cs="Huawei Sans"/>
        </w:rPr>
      </w:pPr>
    </w:p>
    <w:p w14:paraId="4C947A03" w14:textId="77777777" w:rsidR="00135587" w:rsidRPr="00383667" w:rsidRDefault="00135587" w:rsidP="005714FA">
      <w:pPr>
        <w:ind w:left="0"/>
        <w:jc w:val="center"/>
        <w:rPr>
          <w:rFonts w:ascii="Huawei Sans" w:hAnsi="Huawei Sans" w:cs="Huawei Sans"/>
        </w:rPr>
      </w:pPr>
    </w:p>
    <w:p w14:paraId="7719B4A8" w14:textId="77777777" w:rsidR="00135587" w:rsidRPr="00383667" w:rsidRDefault="00135587" w:rsidP="005714FA">
      <w:pPr>
        <w:ind w:left="0"/>
        <w:jc w:val="center"/>
        <w:rPr>
          <w:rFonts w:ascii="Huawei Sans" w:hAnsi="Huawei Sans" w:cs="Huawei Sans"/>
        </w:rPr>
      </w:pPr>
    </w:p>
    <w:p w14:paraId="689E0008" w14:textId="7E976878" w:rsidR="00135587" w:rsidRPr="00383667" w:rsidRDefault="00EB4165" w:rsidP="005714FA">
      <w:pPr>
        <w:pStyle w:val="Cover2"/>
        <w:rPr>
          <w:rFonts w:ascii="Huawei Sans" w:eastAsia="方正兰亭黑简体" w:hAnsi="Huawei Sans" w:cs="Huawei Sans"/>
          <w:lang w:eastAsia="zh-CN"/>
        </w:rPr>
      </w:pPr>
      <w:r w:rsidRPr="00383667">
        <w:rPr>
          <w:rFonts w:ascii="Huawei Sans" w:eastAsia="方正兰亭黑简体" w:hAnsi="Huawei Sans" w:cs="Huawei Sans"/>
          <w:lang w:eastAsia="zh-CN"/>
        </w:rPr>
        <w:t xml:space="preserve">Huawei Certification Training </w:t>
      </w:r>
    </w:p>
    <w:p w14:paraId="5224CA03" w14:textId="77777777" w:rsidR="00135587" w:rsidRPr="00383667" w:rsidRDefault="0020153C" w:rsidP="005714FA">
      <w:pPr>
        <w:pStyle w:val="Cover2"/>
        <w:rPr>
          <w:rFonts w:ascii="Huawei Sans" w:eastAsia="方正兰亭黑简体" w:hAnsi="Huawei Sans" w:cs="Huawei Sans"/>
          <w:lang w:eastAsia="zh-CN"/>
        </w:rPr>
      </w:pPr>
      <w:r w:rsidRPr="00383667">
        <w:rPr>
          <w:rFonts w:ascii="Huawei Sans" w:hAnsi="Huawei Sans" w:cs="Huawei Sans"/>
        </w:rPr>
        <w:fldChar w:fldCharType="begin"/>
      </w:r>
      <w:r w:rsidRPr="00383667">
        <w:rPr>
          <w:rFonts w:ascii="Huawei Sans" w:hAnsi="Huawei Sans" w:cs="Huawei Sans"/>
          <w:lang w:eastAsia="zh-CN"/>
        </w:rPr>
        <w:instrText xml:space="preserve"> DOCPROPERTY  "Product&amp;Project Name" </w:instrText>
      </w:r>
      <w:r w:rsidRPr="00383667">
        <w:rPr>
          <w:rFonts w:ascii="Huawei Sans" w:hAnsi="Huawei Sans" w:cs="Huawei Sans"/>
        </w:rPr>
        <w:fldChar w:fldCharType="end"/>
      </w:r>
    </w:p>
    <w:p w14:paraId="459C9A48" w14:textId="746008CB" w:rsidR="00135587" w:rsidRPr="00383667" w:rsidRDefault="00C60A9C" w:rsidP="005714FA">
      <w:pPr>
        <w:pStyle w:val="cover--"/>
        <w:rPr>
          <w:rFonts w:ascii="Huawei Sans" w:eastAsia="方正兰亭黑简体" w:hAnsi="Huawei Sans" w:cs="Huawei Sans"/>
          <w:noProof/>
          <w:sz w:val="56"/>
          <w:szCs w:val="20"/>
        </w:rPr>
      </w:pPr>
      <w:r>
        <w:rPr>
          <w:rFonts w:ascii="Huawei Sans" w:eastAsia="方正兰亭黑简体" w:hAnsi="Huawei Sans" w:cs="Huawei Sans"/>
          <w:noProof/>
          <w:sz w:val="56"/>
          <w:szCs w:val="20"/>
        </w:rPr>
        <w:t>HCIP-Datacom-Core Technology</w:t>
      </w:r>
    </w:p>
    <w:p w14:paraId="1F3AD97A" w14:textId="770A3E8B" w:rsidR="00135587" w:rsidRPr="00383667" w:rsidRDefault="00EB4165" w:rsidP="005714FA">
      <w:pPr>
        <w:pStyle w:val="cover--"/>
        <w:rPr>
          <w:rFonts w:ascii="Huawei Sans" w:eastAsia="方正兰亭黑简体" w:hAnsi="Huawei Sans" w:cs="Huawei Sans"/>
          <w:noProof/>
          <w:sz w:val="56"/>
          <w:szCs w:val="20"/>
        </w:rPr>
      </w:pPr>
      <w:r w:rsidRPr="00383667">
        <w:rPr>
          <w:rFonts w:ascii="Huawei Sans" w:hAnsi="Huawei Sans" w:cs="Huawei Sans"/>
          <w:sz w:val="56"/>
          <w:szCs w:val="20"/>
        </w:rPr>
        <w:t xml:space="preserve">Data Communication </w:t>
      </w:r>
      <w:r w:rsidR="006F38F3" w:rsidRPr="006F38F3">
        <w:rPr>
          <w:rFonts w:ascii="Huawei Sans" w:hAnsi="Huawei Sans" w:cs="Huawei Sans"/>
          <w:sz w:val="56"/>
          <w:szCs w:val="20"/>
        </w:rPr>
        <w:t>Senior Engineer</w:t>
      </w:r>
      <w:bookmarkStart w:id="0" w:name="_GoBack"/>
      <w:bookmarkEnd w:id="0"/>
    </w:p>
    <w:p w14:paraId="6F7C383B" w14:textId="77777777" w:rsidR="00135587" w:rsidRPr="00383667" w:rsidRDefault="00EB4165" w:rsidP="005714FA">
      <w:pPr>
        <w:pStyle w:val="cover--"/>
        <w:rPr>
          <w:rFonts w:ascii="Huawei Sans" w:eastAsia="方正兰亭黑简体" w:hAnsi="Huawei Sans" w:cs="Huawei Sans"/>
          <w:noProof/>
          <w:sz w:val="56"/>
          <w:szCs w:val="20"/>
        </w:rPr>
      </w:pPr>
      <w:r w:rsidRPr="00383667">
        <w:rPr>
          <w:rFonts w:ascii="Huawei Sans" w:hAnsi="Huawei Sans" w:cs="Huawei Sans"/>
          <w:sz w:val="56"/>
          <w:szCs w:val="20"/>
        </w:rPr>
        <w:t>Lab Guide</w:t>
      </w:r>
    </w:p>
    <w:p w14:paraId="367C6AED" w14:textId="77777777" w:rsidR="00135587" w:rsidRPr="00383667" w:rsidRDefault="00EB4165" w:rsidP="005714FA">
      <w:pPr>
        <w:pStyle w:val="Cover2"/>
        <w:rPr>
          <w:rFonts w:ascii="Huawei Sans" w:eastAsia="方正兰亭黑简体" w:hAnsi="Huawei Sans" w:cs="Huawei Sans"/>
          <w:lang w:eastAsia="zh-CN"/>
        </w:rPr>
      </w:pPr>
      <w:r w:rsidRPr="00383667">
        <w:rPr>
          <w:rFonts w:ascii="Huawei Sans" w:eastAsia="方正兰亭黑简体" w:hAnsi="Huawei Sans" w:cs="Huawei Sans"/>
          <w:lang w:eastAsia="zh-CN"/>
        </w:rPr>
        <w:t>Issue</w:t>
      </w:r>
      <w:r w:rsidR="00F9095F" w:rsidRPr="00383667">
        <w:rPr>
          <w:rFonts w:ascii="Huawei Sans" w:eastAsia="方正兰亭黑简体" w:hAnsi="Huawei Sans" w:cs="Huawei Sans"/>
          <w:lang w:eastAsia="zh-CN"/>
        </w:rPr>
        <w:t>:</w:t>
      </w:r>
      <w:r w:rsidRPr="00383667">
        <w:rPr>
          <w:rFonts w:ascii="Huawei Sans" w:eastAsia="方正兰亭黑简体" w:hAnsi="Huawei Sans" w:cs="Huawei Sans"/>
          <w:lang w:eastAsia="zh-CN"/>
        </w:rPr>
        <w:t xml:space="preserve"> </w:t>
      </w:r>
      <w:r w:rsidR="00F9095F" w:rsidRPr="00383667">
        <w:rPr>
          <w:rFonts w:ascii="Huawei Sans" w:eastAsia="方正兰亭黑简体" w:hAnsi="Huawei Sans" w:cs="Huawei Sans"/>
          <w:lang w:eastAsia="zh-CN"/>
        </w:rPr>
        <w:t>1</w:t>
      </w:r>
      <w:r w:rsidR="0020153C" w:rsidRPr="00383667">
        <w:rPr>
          <w:rFonts w:ascii="Huawei Sans" w:eastAsia="方正兰亭黑简体" w:hAnsi="Huawei Sans" w:cs="Huawei Sans"/>
          <w:lang w:eastAsia="zh-CN"/>
        </w:rPr>
        <w:t>.0</w:t>
      </w:r>
    </w:p>
    <w:p w14:paraId="5E1ECA95" w14:textId="77777777" w:rsidR="00135587" w:rsidRPr="00383667" w:rsidRDefault="00135587" w:rsidP="005714FA">
      <w:pPr>
        <w:ind w:left="0"/>
        <w:jc w:val="center"/>
        <w:rPr>
          <w:rFonts w:ascii="Huawei Sans" w:hAnsi="Huawei Sans" w:cs="Huawei Sans"/>
        </w:rPr>
      </w:pPr>
      <w:bookmarkStart w:id="1" w:name="_Hlk487192005"/>
    </w:p>
    <w:p w14:paraId="5E4E90B7" w14:textId="77777777" w:rsidR="00135587" w:rsidRPr="00383667" w:rsidRDefault="00135587" w:rsidP="005714FA">
      <w:pPr>
        <w:ind w:left="0"/>
        <w:jc w:val="center"/>
        <w:rPr>
          <w:rFonts w:ascii="Huawei Sans" w:hAnsi="Huawei Sans" w:cs="Huawei Sans"/>
        </w:rPr>
      </w:pPr>
    </w:p>
    <w:p w14:paraId="0712AD7A" w14:textId="77777777" w:rsidR="00135587" w:rsidRPr="00383667" w:rsidRDefault="00135587" w:rsidP="005714FA">
      <w:pPr>
        <w:ind w:left="0"/>
        <w:jc w:val="center"/>
        <w:rPr>
          <w:rFonts w:ascii="Huawei Sans" w:hAnsi="Huawei Sans" w:cs="Huawei Sans"/>
        </w:rPr>
      </w:pPr>
    </w:p>
    <w:p w14:paraId="7295D17F" w14:textId="77777777" w:rsidR="00135587" w:rsidRPr="00383667" w:rsidRDefault="00135587" w:rsidP="005714FA">
      <w:pPr>
        <w:ind w:left="0"/>
        <w:jc w:val="center"/>
        <w:rPr>
          <w:rFonts w:ascii="Huawei Sans" w:hAnsi="Huawei Sans" w:cs="Huawei Sans"/>
        </w:rPr>
      </w:pPr>
    </w:p>
    <w:p w14:paraId="7892ED78" w14:textId="77777777" w:rsidR="00135587" w:rsidRPr="00383667" w:rsidRDefault="00135587" w:rsidP="005714FA">
      <w:pPr>
        <w:ind w:left="0"/>
        <w:jc w:val="center"/>
        <w:rPr>
          <w:rFonts w:ascii="Huawei Sans" w:hAnsi="Huawei Sans" w:cs="Huawei Sans"/>
        </w:rPr>
      </w:pPr>
    </w:p>
    <w:p w14:paraId="37AD0A02" w14:textId="77777777" w:rsidR="00135587" w:rsidRPr="00383667" w:rsidRDefault="00135587" w:rsidP="005714FA">
      <w:pPr>
        <w:ind w:left="0"/>
        <w:jc w:val="center"/>
        <w:rPr>
          <w:rFonts w:ascii="Huawei Sans" w:hAnsi="Huawei Sans" w:cs="Huawei Sans"/>
        </w:rPr>
      </w:pPr>
    </w:p>
    <w:p w14:paraId="0465BA7C" w14:textId="77777777" w:rsidR="00135587" w:rsidRPr="00383667" w:rsidRDefault="00135587" w:rsidP="005714FA">
      <w:pPr>
        <w:ind w:left="0"/>
        <w:jc w:val="center"/>
        <w:rPr>
          <w:rFonts w:ascii="Huawei Sans" w:hAnsi="Huawei Sans" w:cs="Huawei Sans"/>
        </w:rPr>
      </w:pPr>
    </w:p>
    <w:p w14:paraId="4B7E19DC" w14:textId="77777777" w:rsidR="00135587" w:rsidRPr="00383667" w:rsidRDefault="006760F9" w:rsidP="005714FA">
      <w:pPr>
        <w:pStyle w:val="cover--"/>
        <w:rPr>
          <w:rFonts w:ascii="Huawei Sans" w:hAnsi="Huawei Sans" w:cs="Huawei Sans"/>
          <w:noProof/>
        </w:rPr>
      </w:pPr>
      <w:r w:rsidRPr="00383667">
        <w:rPr>
          <w:rFonts w:ascii="Huawei Sans" w:eastAsia="方正兰亭黑简体" w:hAnsi="Huawei Sans" w:cs="Huawei Sans"/>
          <w:noProof/>
        </w:rPr>
        <w:drawing>
          <wp:inline distT="0" distB="0" distL="0" distR="0" wp14:anchorId="0311712A" wp14:editId="4F2F1600">
            <wp:extent cx="942975" cy="962025"/>
            <wp:effectExtent l="0" t="0" r="9525" b="9525"/>
            <wp:docPr id="5" name="图片 5" descr="C:\Users\jwx341670\AppData\Local\Microsoft\Windows\INetCache\Content.Word\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wx341670\AppData\Local\Microsoft\Windows\INetCache\Content.Word\HW_POS_RBG_Vertical-150ppi.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42975" cy="962025"/>
                    </a:xfrm>
                    <a:prstGeom prst="rect">
                      <a:avLst/>
                    </a:prstGeom>
                    <a:noFill/>
                    <a:ln>
                      <a:noFill/>
                    </a:ln>
                  </pic:spPr>
                </pic:pic>
              </a:graphicData>
            </a:graphic>
          </wp:inline>
        </w:drawing>
      </w:r>
    </w:p>
    <w:p w14:paraId="7D703A66" w14:textId="77777777" w:rsidR="00135587" w:rsidRPr="00383667" w:rsidRDefault="00EB4165" w:rsidP="005714FA">
      <w:pPr>
        <w:pStyle w:val="Cover2"/>
        <w:rPr>
          <w:rFonts w:ascii="Huawei Sans" w:eastAsia="方正兰亭黑简体" w:hAnsi="Huawei Sans" w:cs="Huawei Sans"/>
          <w:lang w:eastAsia="zh-CN"/>
        </w:rPr>
      </w:pPr>
      <w:r w:rsidRPr="00383667">
        <w:rPr>
          <w:rFonts w:ascii="Huawei Sans" w:hAnsi="Huawei Sans" w:cs="Huawei Sans"/>
        </w:rPr>
        <w:t>Huawei Technologies Co., Ltd.</w:t>
      </w:r>
    </w:p>
    <w:bookmarkEnd w:id="1"/>
    <w:p w14:paraId="193015A4" w14:textId="77777777" w:rsidR="00135587" w:rsidRPr="00383667" w:rsidRDefault="00135587" w:rsidP="005714FA">
      <w:pPr>
        <w:pStyle w:val="1e"/>
        <w:sectPr w:rsidR="00135587" w:rsidRPr="00383667" w:rsidSect="00135587">
          <w:type w:val="continuous"/>
          <w:pgSz w:w="11907" w:h="16840" w:code="9"/>
          <w:pgMar w:top="1701" w:right="1134" w:bottom="1701" w:left="1134" w:header="567" w:footer="567" w:gutter="0"/>
          <w:pgNumType w:start="1"/>
          <w:cols w:space="425"/>
          <w:docGrid w:linePitch="312"/>
        </w:sectPr>
      </w:pPr>
    </w:p>
    <w:p w14:paraId="075759AB" w14:textId="77777777" w:rsidR="00135587" w:rsidRPr="00383667" w:rsidRDefault="00002D49" w:rsidP="005714FA">
      <w:pPr>
        <w:pStyle w:val="Cover3"/>
        <w:rPr>
          <w:rFonts w:ascii="Huawei Sans" w:hAnsi="Huawei Sans" w:cs="Huawei Sans"/>
        </w:rPr>
      </w:pPr>
      <w:r w:rsidRPr="00383667">
        <w:rPr>
          <w:rFonts w:ascii="Huawei Sans" w:hAnsi="Huawei Sans" w:cs="Huawei Sans"/>
        </w:rPr>
        <w:lastRenderedPageBreak/>
        <w:t>Copyright © Huawei Technologies Co., Ltd. 2020. All rights reserved.</w:t>
      </w:r>
    </w:p>
    <w:p w14:paraId="4E1C393B" w14:textId="77777777" w:rsidR="00135587" w:rsidRPr="00383667" w:rsidRDefault="00002D49" w:rsidP="005714FA">
      <w:pPr>
        <w:pStyle w:val="CoverText"/>
        <w:rPr>
          <w:rFonts w:ascii="Huawei Sans" w:hAnsi="Huawei Sans" w:cs="Huawei Sans"/>
        </w:rPr>
      </w:pPr>
      <w:r w:rsidRPr="00383667">
        <w:rPr>
          <w:rFonts w:ascii="Huawei Sans" w:hAnsi="Huawei Sans" w:cs="Huawei Sans"/>
        </w:rPr>
        <w:t>No part of this document may be reproduced or transmitted in any form or by any means without prior written consent of Huawei Technologies Co., Ltd.</w:t>
      </w:r>
    </w:p>
    <w:p w14:paraId="2BCC6334" w14:textId="77777777" w:rsidR="00135587" w:rsidRPr="00383667" w:rsidRDefault="00135587" w:rsidP="005714FA">
      <w:pPr>
        <w:pStyle w:val="Cover3"/>
        <w:rPr>
          <w:rFonts w:ascii="Huawei Sans" w:hAnsi="Huawei Sans" w:cs="Huawei Sans"/>
        </w:rPr>
      </w:pPr>
    </w:p>
    <w:p w14:paraId="23C59252" w14:textId="77777777" w:rsidR="00135587" w:rsidRPr="00383667" w:rsidRDefault="00002D49" w:rsidP="005714FA">
      <w:pPr>
        <w:pStyle w:val="Cover3"/>
        <w:rPr>
          <w:rFonts w:ascii="Huawei Sans" w:hAnsi="Huawei Sans" w:cs="Huawei Sans"/>
        </w:rPr>
      </w:pPr>
      <w:r w:rsidRPr="00383667">
        <w:rPr>
          <w:rFonts w:ascii="Huawei Sans" w:hAnsi="Huawei Sans" w:cs="Huawei Sans"/>
        </w:rPr>
        <w:t>Trademarks and Permissions</w:t>
      </w:r>
    </w:p>
    <w:p w14:paraId="0B5779B9" w14:textId="77777777" w:rsidR="00135587" w:rsidRPr="00383667" w:rsidRDefault="00002D49" w:rsidP="005714FA">
      <w:pPr>
        <w:pStyle w:val="CoverText"/>
        <w:rPr>
          <w:rFonts w:ascii="Huawei Sans" w:hAnsi="Huawei Sans" w:cs="Huawei Sans"/>
        </w:rPr>
      </w:pPr>
      <w:r w:rsidRPr="00383667">
        <w:rPr>
          <w:rFonts w:ascii="Huawei Sans" w:hAnsi="Huawei Sans" w:cs="Huawei Sans"/>
          <w:noProof/>
          <w:snapToGrid/>
        </w:rPr>
        <w:drawing>
          <wp:inline distT="0" distB="0" distL="0" distR="0" wp14:anchorId="7859E4F1" wp14:editId="2BB0F161">
            <wp:extent cx="283886" cy="284400"/>
            <wp:effectExtent l="19050" t="0" r="1864" b="0"/>
            <wp:docPr id="19" name="图片 2" descr="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W_POS_RBG_Vertical-150ppi.png"/>
                    <pic:cNvPicPr/>
                  </pic:nvPicPr>
                  <pic:blipFill>
                    <a:blip r:embed="rId13" cstate="print"/>
                    <a:stretch>
                      <a:fillRect/>
                    </a:stretch>
                  </pic:blipFill>
                  <pic:spPr>
                    <a:xfrm>
                      <a:off x="0" y="0"/>
                      <a:ext cx="283886" cy="284400"/>
                    </a:xfrm>
                    <a:prstGeom prst="rect">
                      <a:avLst/>
                    </a:prstGeom>
                  </pic:spPr>
                </pic:pic>
              </a:graphicData>
            </a:graphic>
          </wp:inline>
        </w:drawing>
      </w:r>
      <w:r w:rsidRPr="00383667">
        <w:rPr>
          <w:rFonts w:ascii="Huawei Sans" w:hAnsi="Huawei Sans" w:cs="Huawei Sans"/>
        </w:rPr>
        <w:t xml:space="preserve"> and other Huawei trademarks are trademarks of Huawei Technologies Co., Ltd.</w:t>
      </w:r>
    </w:p>
    <w:p w14:paraId="39F2DE7E" w14:textId="77777777" w:rsidR="00135587" w:rsidRPr="00383667" w:rsidRDefault="00002D49" w:rsidP="005714FA">
      <w:pPr>
        <w:pStyle w:val="CoverText"/>
        <w:rPr>
          <w:rFonts w:ascii="Huawei Sans" w:hAnsi="Huawei Sans" w:cs="Huawei Sans"/>
        </w:rPr>
      </w:pPr>
      <w:r w:rsidRPr="00383667">
        <w:rPr>
          <w:rFonts w:ascii="Huawei Sans" w:hAnsi="Huawei Sans" w:cs="Huawei Sans"/>
        </w:rPr>
        <w:t>All other trademarks and trade names mentioned in this document are the property of their respective holders.</w:t>
      </w:r>
    </w:p>
    <w:p w14:paraId="354E4D15" w14:textId="77777777" w:rsidR="00135587" w:rsidRPr="00383667" w:rsidRDefault="00135587" w:rsidP="005714FA">
      <w:pPr>
        <w:pStyle w:val="CoverText"/>
        <w:rPr>
          <w:rFonts w:ascii="Huawei Sans" w:hAnsi="Huawei Sans" w:cs="Huawei Sans"/>
        </w:rPr>
      </w:pPr>
    </w:p>
    <w:p w14:paraId="6C35C419" w14:textId="77777777" w:rsidR="00135587" w:rsidRPr="00383667" w:rsidRDefault="00002D49" w:rsidP="005714FA">
      <w:pPr>
        <w:pStyle w:val="Cover3"/>
        <w:rPr>
          <w:rFonts w:ascii="Huawei Sans" w:hAnsi="Huawei Sans" w:cs="Huawei Sans"/>
        </w:rPr>
      </w:pPr>
      <w:r w:rsidRPr="00383667">
        <w:rPr>
          <w:rFonts w:ascii="Huawei Sans" w:hAnsi="Huawei Sans" w:cs="Huawei Sans"/>
        </w:rPr>
        <w:t>Notice</w:t>
      </w:r>
    </w:p>
    <w:p w14:paraId="5091A7EB" w14:textId="77777777" w:rsidR="00135587" w:rsidRPr="00383667" w:rsidRDefault="00002D49" w:rsidP="005714FA">
      <w:pPr>
        <w:pStyle w:val="CoverText0"/>
        <w:rPr>
          <w:rFonts w:ascii="Huawei Sans" w:hAnsi="Huawei Sans" w:cs="Huawei Sans"/>
        </w:rPr>
      </w:pPr>
      <w:r w:rsidRPr="00383667">
        <w:rPr>
          <w:rFonts w:ascii="Huawei Sans" w:hAnsi="Huawei Sans" w:cs="Huawei Sans"/>
        </w:rPr>
        <w:t>The purchased products, services and features are stipulated by the contract made between Huawei and the customer. All or part of the products, services and features described in this document may not be within the purchase scope or the usage scope. Unless otherwise specified in the contract, all statements, information, and recommendations in this document are provided "AS IS" without warranties, guarantees or representations of any kind, either express or implied.</w:t>
      </w:r>
    </w:p>
    <w:p w14:paraId="02B24A0B" w14:textId="77777777" w:rsidR="00135587" w:rsidRPr="00383667" w:rsidRDefault="00002D49" w:rsidP="005714FA">
      <w:pPr>
        <w:pStyle w:val="TableText"/>
        <w:rPr>
          <w:rFonts w:ascii="Huawei Sans" w:hAnsi="Huawei Sans" w:cs="Huawei Sans"/>
        </w:rPr>
      </w:pPr>
      <w:r w:rsidRPr="00383667">
        <w:rPr>
          <w:rFonts w:ascii="Huawei Sans" w:hAnsi="Huawei Sans" w:cs="Huawei Sans"/>
        </w:rPr>
        <w:t>The information in this document is subject to change without notice. Every effort has been made in the preparation of this document to ensure accuracy of the contents</w:t>
      </w:r>
      <w:r w:rsidRPr="00497E5B">
        <w:rPr>
          <w:rFonts w:ascii="Huawei Sans" w:hAnsi="Huawei Sans" w:cs="Huawei Sans"/>
        </w:rPr>
        <w:t>,</w:t>
      </w:r>
      <w:r w:rsidRPr="00383667">
        <w:rPr>
          <w:rFonts w:ascii="Huawei Sans" w:hAnsi="Huawei Sans" w:cs="Huawei Sans"/>
        </w:rPr>
        <w:t xml:space="preserve"> but all statements, information, and recommendations in this document do not constitute a warranty of any kind, express or implied.</w:t>
      </w:r>
    </w:p>
    <w:p w14:paraId="0CCF2DD7" w14:textId="77777777" w:rsidR="00135587" w:rsidRPr="00383667" w:rsidRDefault="00135587" w:rsidP="005714FA">
      <w:pPr>
        <w:pStyle w:val="TableText"/>
        <w:rPr>
          <w:rFonts w:ascii="Huawei Sans" w:hAnsi="Huawei Sans" w:cs="Huawei Sans"/>
        </w:rPr>
      </w:pPr>
    </w:p>
    <w:p w14:paraId="031E3A2C" w14:textId="77777777" w:rsidR="00135587" w:rsidRPr="00383667" w:rsidRDefault="00135587" w:rsidP="005714FA">
      <w:pPr>
        <w:pStyle w:val="TableText"/>
        <w:rPr>
          <w:rFonts w:ascii="Huawei Sans" w:hAnsi="Huawei Sans" w:cs="Huawei Sans"/>
        </w:rPr>
      </w:pPr>
    </w:p>
    <w:p w14:paraId="39AA62C5" w14:textId="77777777" w:rsidR="00135587" w:rsidRPr="00383667" w:rsidRDefault="00135587" w:rsidP="005714FA">
      <w:pPr>
        <w:pStyle w:val="TableText"/>
        <w:rPr>
          <w:rFonts w:ascii="Huawei Sans" w:hAnsi="Huawei Sans" w:cs="Huawei Sans"/>
        </w:rPr>
      </w:pPr>
    </w:p>
    <w:p w14:paraId="3F5E66AD" w14:textId="77777777" w:rsidR="00002D49" w:rsidRPr="00383667" w:rsidRDefault="00002D49" w:rsidP="005714FA">
      <w:pPr>
        <w:pStyle w:val="TableText"/>
        <w:rPr>
          <w:rFonts w:ascii="Huawei Sans" w:hAnsi="Huawei Sans" w:cs="Huawei Sans"/>
        </w:rPr>
      </w:pPr>
    </w:p>
    <w:tbl>
      <w:tblPr>
        <w:tblStyle w:val="a7"/>
        <w:tblW w:w="0" w:type="auto"/>
        <w:tblInd w:w="0" w:type="dxa"/>
        <w:tblLook w:val="01E0" w:firstRow="1" w:lastRow="1" w:firstColumn="1" w:lastColumn="1" w:noHBand="0" w:noVBand="0"/>
      </w:tblPr>
      <w:tblGrid>
        <w:gridCol w:w="1265"/>
        <w:gridCol w:w="8374"/>
      </w:tblGrid>
      <w:tr w:rsidR="00002D49" w:rsidRPr="00383667" w14:paraId="3897FC72" w14:textId="77777777" w:rsidTr="00135587">
        <w:trPr>
          <w:trHeight w:val="634"/>
        </w:trPr>
        <w:tc>
          <w:tcPr>
            <w:tcW w:w="9639" w:type="dxa"/>
            <w:gridSpan w:val="2"/>
          </w:tcPr>
          <w:p w14:paraId="39A636FB" w14:textId="77777777" w:rsidR="00002D49" w:rsidRPr="00383667" w:rsidRDefault="00002D49" w:rsidP="003A3242">
            <w:pPr>
              <w:pStyle w:val="Cover2"/>
              <w:jc w:val="left"/>
              <w:rPr>
                <w:rFonts w:ascii="Huawei Sans" w:hAnsi="Huawei Sans" w:cs="Huawei Sans"/>
                <w:lang w:eastAsia="zh-CN"/>
              </w:rPr>
            </w:pPr>
            <w:r w:rsidRPr="00383667">
              <w:rPr>
                <w:rFonts w:ascii="Huawei Sans" w:hAnsi="Huawei Sans" w:cs="Huawei Sans"/>
              </w:rPr>
              <w:t>Huawei Technologies Co., Ltd.</w:t>
            </w:r>
          </w:p>
        </w:tc>
      </w:tr>
      <w:tr w:rsidR="00002D49" w:rsidRPr="00383667" w14:paraId="4549C32B" w14:textId="77777777" w:rsidTr="00135587">
        <w:trPr>
          <w:trHeight w:val="371"/>
        </w:trPr>
        <w:tc>
          <w:tcPr>
            <w:tcW w:w="1265" w:type="dxa"/>
          </w:tcPr>
          <w:p w14:paraId="39BC8345" w14:textId="77777777" w:rsidR="00002D49" w:rsidRPr="00383667" w:rsidRDefault="00002D49" w:rsidP="005714FA">
            <w:pPr>
              <w:pStyle w:val="CoverText"/>
              <w:rPr>
                <w:rFonts w:ascii="Huawei Sans" w:hAnsi="Huawei Sans" w:cs="Huawei Sans"/>
              </w:rPr>
            </w:pPr>
            <w:r w:rsidRPr="00383667">
              <w:rPr>
                <w:rFonts w:ascii="Huawei Sans" w:hAnsi="Huawei Sans" w:cs="Huawei Sans"/>
              </w:rPr>
              <w:t>Address:</w:t>
            </w:r>
          </w:p>
        </w:tc>
        <w:tc>
          <w:tcPr>
            <w:tcW w:w="8374" w:type="dxa"/>
          </w:tcPr>
          <w:p w14:paraId="7460B488" w14:textId="77777777" w:rsidR="00135587" w:rsidRPr="00383667" w:rsidRDefault="00002D49" w:rsidP="005714FA">
            <w:pPr>
              <w:pStyle w:val="CoverText"/>
              <w:rPr>
                <w:rFonts w:ascii="Huawei Sans" w:hAnsi="Huawei Sans" w:cs="Huawei Sans"/>
              </w:rPr>
            </w:pPr>
            <w:r w:rsidRPr="00383667">
              <w:rPr>
                <w:rFonts w:ascii="Huawei Sans" w:hAnsi="Huawei Sans" w:cs="Huawei Sans"/>
              </w:rPr>
              <w:t>Huawei Industrial Base</w:t>
            </w:r>
          </w:p>
          <w:p w14:paraId="7BC6800E" w14:textId="77777777" w:rsidR="00135587" w:rsidRPr="00383667" w:rsidRDefault="00002D49" w:rsidP="005714FA">
            <w:pPr>
              <w:pStyle w:val="CoverText"/>
              <w:rPr>
                <w:rFonts w:ascii="Huawei Sans" w:hAnsi="Huawei Sans" w:cs="Huawei Sans"/>
              </w:rPr>
            </w:pPr>
            <w:r w:rsidRPr="00383667">
              <w:rPr>
                <w:rFonts w:ascii="Huawei Sans" w:hAnsi="Huawei Sans" w:cs="Huawei Sans"/>
              </w:rPr>
              <w:t>Bantian, Longgang</w:t>
            </w:r>
          </w:p>
          <w:p w14:paraId="650F86CF" w14:textId="77777777" w:rsidR="00135587" w:rsidRPr="00383667" w:rsidRDefault="00002D49" w:rsidP="005714FA">
            <w:pPr>
              <w:pStyle w:val="CoverText"/>
              <w:rPr>
                <w:rFonts w:ascii="Huawei Sans" w:hAnsi="Huawei Sans" w:cs="Huawei Sans"/>
              </w:rPr>
            </w:pPr>
            <w:r w:rsidRPr="00497E5B">
              <w:rPr>
                <w:rFonts w:ascii="Huawei Sans" w:hAnsi="Huawei Sans" w:cs="Huawei Sans"/>
              </w:rPr>
              <w:t>Shenzhen</w:t>
            </w:r>
            <w:r w:rsidRPr="00383667">
              <w:rPr>
                <w:rFonts w:ascii="Huawei Sans" w:hAnsi="Huawei Sans" w:cs="Huawei Sans"/>
              </w:rPr>
              <w:t xml:space="preserve"> 518129</w:t>
            </w:r>
          </w:p>
          <w:p w14:paraId="7EA61A3E" w14:textId="092B8164" w:rsidR="00002D49" w:rsidRPr="00383667" w:rsidRDefault="00002D49" w:rsidP="005714FA">
            <w:pPr>
              <w:pStyle w:val="CoverText"/>
              <w:rPr>
                <w:rFonts w:ascii="Huawei Sans" w:hAnsi="Huawei Sans" w:cs="Huawei Sans"/>
              </w:rPr>
            </w:pPr>
            <w:r w:rsidRPr="00383667">
              <w:rPr>
                <w:rFonts w:ascii="Huawei Sans" w:hAnsi="Huawei Sans" w:cs="Huawei Sans"/>
              </w:rPr>
              <w:t>People's Republic of China</w:t>
            </w:r>
          </w:p>
        </w:tc>
      </w:tr>
      <w:tr w:rsidR="00002D49" w:rsidRPr="00383667" w14:paraId="1B469690" w14:textId="77777777" w:rsidTr="00135587">
        <w:trPr>
          <w:trHeight w:val="337"/>
        </w:trPr>
        <w:tc>
          <w:tcPr>
            <w:tcW w:w="1265" w:type="dxa"/>
          </w:tcPr>
          <w:p w14:paraId="39D13232" w14:textId="77777777" w:rsidR="00002D49" w:rsidRPr="00383667" w:rsidRDefault="00002D49" w:rsidP="005714FA">
            <w:pPr>
              <w:pStyle w:val="CoverText"/>
              <w:rPr>
                <w:rFonts w:ascii="Huawei Sans" w:hAnsi="Huawei Sans" w:cs="Huawei Sans"/>
              </w:rPr>
            </w:pPr>
            <w:r w:rsidRPr="00383667">
              <w:rPr>
                <w:rFonts w:ascii="Huawei Sans" w:hAnsi="Huawei Sans" w:cs="Huawei Sans"/>
              </w:rPr>
              <w:t>Website:</w:t>
            </w:r>
          </w:p>
        </w:tc>
        <w:tc>
          <w:tcPr>
            <w:tcW w:w="8374" w:type="dxa"/>
          </w:tcPr>
          <w:p w14:paraId="297F7F62" w14:textId="77777777" w:rsidR="00002D49" w:rsidRPr="00383667" w:rsidRDefault="0011236B" w:rsidP="005714FA">
            <w:pPr>
              <w:pStyle w:val="CoverText"/>
              <w:rPr>
                <w:rFonts w:ascii="Huawei Sans" w:hAnsi="Huawei Sans" w:cs="Huawei Sans"/>
              </w:rPr>
            </w:pPr>
            <w:hyperlink r:id="rId14" w:history="1">
              <w:r w:rsidR="00002D49" w:rsidRPr="00383667">
                <w:rPr>
                  <w:rStyle w:val="ad"/>
                  <w:rFonts w:ascii="Huawei Sans" w:hAnsi="Huawei Sans" w:cs="Huawei Sans"/>
                  <w:lang w:val="pt-BR"/>
                </w:rPr>
                <w:t>https://e.huawei.com/</w:t>
              </w:r>
            </w:hyperlink>
          </w:p>
        </w:tc>
      </w:tr>
    </w:tbl>
    <w:p w14:paraId="5D6077BE" w14:textId="77777777" w:rsidR="00135587" w:rsidRPr="00383667" w:rsidRDefault="00135587" w:rsidP="005714FA">
      <w:pPr>
        <w:pStyle w:val="1e"/>
      </w:pPr>
      <w:bookmarkStart w:id="2" w:name="_Toc227138863"/>
      <w:bookmarkStart w:id="3" w:name="前言"/>
    </w:p>
    <w:p w14:paraId="73AD6656" w14:textId="77777777" w:rsidR="00135587" w:rsidRPr="00383667" w:rsidRDefault="00135587" w:rsidP="005714FA">
      <w:pPr>
        <w:pStyle w:val="1e"/>
        <w:sectPr w:rsidR="00135587" w:rsidRPr="00383667" w:rsidSect="00135587">
          <w:headerReference w:type="default" r:id="rId15"/>
          <w:pgSz w:w="11907" w:h="16840" w:code="9"/>
          <w:pgMar w:top="1701" w:right="1134" w:bottom="1701" w:left="1134" w:header="567" w:footer="567" w:gutter="0"/>
          <w:pgNumType w:start="1"/>
          <w:cols w:space="425"/>
          <w:docGrid w:linePitch="312"/>
        </w:sectPr>
      </w:pPr>
    </w:p>
    <w:p w14:paraId="236CDB68" w14:textId="77777777" w:rsidR="00135587" w:rsidRPr="00383667" w:rsidRDefault="00EB4165" w:rsidP="005714FA">
      <w:pPr>
        <w:pStyle w:val="Cover2"/>
        <w:rPr>
          <w:rFonts w:ascii="Huawei Sans" w:eastAsia="方正兰亭黑简体" w:hAnsi="Huawei Sans" w:cs="Huawei Sans"/>
          <w:lang w:eastAsia="zh-CN"/>
        </w:rPr>
      </w:pPr>
      <w:r w:rsidRPr="00383667">
        <w:rPr>
          <w:rFonts w:ascii="Huawei Sans" w:hAnsi="Huawei Sans" w:cs="Huawei Sans"/>
        </w:rPr>
        <w:lastRenderedPageBreak/>
        <w:t>Huawei Certification System</w:t>
      </w:r>
    </w:p>
    <w:p w14:paraId="3A37AF33" w14:textId="77777777" w:rsidR="00135587" w:rsidRPr="00383667" w:rsidRDefault="00EB4165" w:rsidP="005714FA">
      <w:pPr>
        <w:pStyle w:val="Cover-"/>
        <w:spacing w:after="120"/>
        <w:rPr>
          <w:rFonts w:ascii="Huawei Sans" w:hAnsi="Huawei Sans" w:cs="Huawei Sans"/>
        </w:rPr>
      </w:pPr>
      <w:r w:rsidRPr="00383667">
        <w:rPr>
          <w:rFonts w:ascii="Huawei Sans" w:hAnsi="Huawei Sans" w:cs="Huawei Sans"/>
        </w:rPr>
        <w:t xml:space="preserve">Huawei Certification follows the "platform + ecosystem" development strategy, which is a new collaborative architecture of ICT infrastructure based on "Cloud-Pipe-Terminal". Huawei has set up a complete certification system consisting of three categories: ICT infrastructure certification, platform and service certification, and ICT vertical certification. It is the only certification system that covers all ICT technical fields in the industry. Huawei offers three levels of certification: Huawei Certified ICT Associate (HCIA), Huawei Certified ICT Professional (HCIP), and Huawei Certified ICT Expert (HCIE). Huawei Certification covers all ICT fields and adapts to the industry trend of ICT convergence. With its leading talent development system and certification standards, it is committed to fostering new ICT talent in the digital era, and building a sound ICT talent ecosystem. </w:t>
      </w:r>
    </w:p>
    <w:p w14:paraId="60C44274" w14:textId="54C36FC4" w:rsidR="00135587" w:rsidRPr="00383667" w:rsidRDefault="00EB4165" w:rsidP="005714FA">
      <w:pPr>
        <w:pStyle w:val="Cover-"/>
        <w:spacing w:after="120"/>
        <w:rPr>
          <w:rFonts w:ascii="Huawei Sans" w:hAnsi="Huawei Sans" w:cs="Huawei Sans"/>
        </w:rPr>
      </w:pPr>
      <w:r w:rsidRPr="00383667">
        <w:rPr>
          <w:rFonts w:ascii="Huawei Sans" w:hAnsi="Huawei Sans" w:cs="Huawei Sans"/>
        </w:rPr>
        <w:t xml:space="preserve">Huawei Certified ICT </w:t>
      </w:r>
      <w:r w:rsidRPr="00497E5B">
        <w:rPr>
          <w:rFonts w:ascii="Huawei Sans" w:hAnsi="Huawei Sans" w:cs="Huawei Sans"/>
        </w:rPr>
        <w:t>Professional-Datacom-Core</w:t>
      </w:r>
      <w:r w:rsidR="00C60A9C">
        <w:rPr>
          <w:rFonts w:ascii="Huawei Sans" w:hAnsi="Huawei Sans" w:cs="Huawei Sans"/>
        </w:rPr>
        <w:t xml:space="preserve"> </w:t>
      </w:r>
      <w:r w:rsidR="00C60A9C" w:rsidRPr="00C60A9C">
        <w:rPr>
          <w:rFonts w:ascii="Huawei Sans" w:hAnsi="Huawei Sans" w:cs="Huawei Sans"/>
        </w:rPr>
        <w:t>Technology</w:t>
      </w:r>
      <w:r w:rsidR="00C60A9C">
        <w:rPr>
          <w:rFonts w:ascii="Huawei Sans" w:hAnsi="Huawei Sans" w:cs="Huawei Sans"/>
        </w:rPr>
        <w:t xml:space="preserve"> (HCIP</w:t>
      </w:r>
      <w:r w:rsidRPr="00383667">
        <w:rPr>
          <w:rFonts w:ascii="Huawei Sans" w:hAnsi="Huawei Sans" w:cs="Huawei Sans"/>
        </w:rPr>
        <w:t>-Datacom-Core</w:t>
      </w:r>
      <w:r w:rsidR="00C60A9C">
        <w:rPr>
          <w:rFonts w:ascii="Huawei Sans" w:hAnsi="Huawei Sans" w:cs="Huawei Sans"/>
        </w:rPr>
        <w:t xml:space="preserve"> </w:t>
      </w:r>
      <w:r w:rsidR="00C60A9C" w:rsidRPr="00C60A9C">
        <w:rPr>
          <w:rFonts w:ascii="Huawei Sans" w:hAnsi="Huawei Sans" w:cs="Huawei Sans"/>
        </w:rPr>
        <w:t>Technology</w:t>
      </w:r>
      <w:r w:rsidRPr="00383667">
        <w:rPr>
          <w:rFonts w:ascii="Huawei Sans" w:hAnsi="Huawei Sans" w:cs="Huawei Sans"/>
        </w:rPr>
        <w:t xml:space="preserve">) is designed for Huawei's frontline engineers and anyone who want to understand Huawei's </w:t>
      </w:r>
      <w:r w:rsidRPr="00497E5B">
        <w:rPr>
          <w:rFonts w:ascii="Huawei Sans" w:hAnsi="Huawei Sans" w:cs="Huawei Sans"/>
        </w:rPr>
        <w:t>datacom</w:t>
      </w:r>
      <w:r w:rsidRPr="00383667">
        <w:rPr>
          <w:rFonts w:ascii="Huawei Sans" w:hAnsi="Huawei Sans" w:cs="Huawei Sans"/>
        </w:rPr>
        <w:t xml:space="preserve"> products and technologies. </w:t>
      </w:r>
      <w:r w:rsidR="00C60A9C">
        <w:rPr>
          <w:rFonts w:ascii="Huawei Sans" w:hAnsi="Huawei Sans" w:cs="Huawei Sans"/>
        </w:rPr>
        <w:t>HCIP-Datacom-Core Technology</w:t>
      </w:r>
      <w:r w:rsidRPr="00383667">
        <w:rPr>
          <w:rFonts w:ascii="Huawei Sans" w:hAnsi="Huawei Sans" w:cs="Huawei Sans"/>
        </w:rPr>
        <w:t xml:space="preserve"> certification covers advanced routing, advanced Ethernet switching, large-scale WLAN networking, multicast technology, IPv6 technology, network security, network reliability, network service and management, and enterprise network solutions.</w:t>
      </w:r>
    </w:p>
    <w:p w14:paraId="12FA7F3B" w14:textId="77777777" w:rsidR="00135587" w:rsidRPr="00383667" w:rsidRDefault="00EB4165" w:rsidP="005714FA">
      <w:pPr>
        <w:pStyle w:val="Cover-"/>
        <w:spacing w:after="120"/>
        <w:rPr>
          <w:rFonts w:ascii="Huawei Sans" w:hAnsi="Huawei Sans" w:cs="Huawei Sans"/>
        </w:rPr>
      </w:pPr>
      <w:r w:rsidRPr="00383667">
        <w:rPr>
          <w:rFonts w:ascii="Huawei Sans" w:hAnsi="Huawei Sans" w:cs="Huawei Sans"/>
        </w:rPr>
        <w:t xml:space="preserve">The Huawei certification system introduces the industry, fosters innovation, and imparts cutting-edge </w:t>
      </w:r>
      <w:r w:rsidRPr="00497E5B">
        <w:rPr>
          <w:rFonts w:ascii="Huawei Sans" w:hAnsi="Huawei Sans" w:cs="Huawei Sans"/>
        </w:rPr>
        <w:t>datacom</w:t>
      </w:r>
      <w:r w:rsidRPr="00383667">
        <w:rPr>
          <w:rFonts w:ascii="Huawei Sans" w:hAnsi="Huawei Sans" w:cs="Huawei Sans"/>
        </w:rPr>
        <w:t xml:space="preserve"> knowledge.</w:t>
      </w:r>
    </w:p>
    <w:p w14:paraId="4AA67FEB" w14:textId="77777777" w:rsidR="00135587" w:rsidRPr="00383667" w:rsidRDefault="00135587" w:rsidP="005714FA">
      <w:pPr>
        <w:pStyle w:val="Cover-"/>
        <w:spacing w:after="120"/>
        <w:rPr>
          <w:rFonts w:ascii="Huawei Sans" w:hAnsi="Huawei Sans" w:cs="Huawei Sans"/>
        </w:rPr>
        <w:sectPr w:rsidR="00135587" w:rsidRPr="00383667" w:rsidSect="00135587">
          <w:headerReference w:type="default" r:id="rId16"/>
          <w:pgSz w:w="11907" w:h="16840" w:code="9"/>
          <w:pgMar w:top="1701" w:right="1134" w:bottom="1701" w:left="1134" w:header="567" w:footer="567" w:gutter="0"/>
          <w:pgNumType w:start="1"/>
          <w:cols w:space="425"/>
          <w:docGrid w:linePitch="312"/>
        </w:sectPr>
      </w:pPr>
    </w:p>
    <w:p w14:paraId="65B9425E" w14:textId="77777777" w:rsidR="00135587" w:rsidRPr="00383667" w:rsidRDefault="009E5EA3" w:rsidP="005714FA">
      <w:pPr>
        <w:pStyle w:val="1e"/>
      </w:pPr>
      <w:r w:rsidRPr="00383667">
        <w:rPr>
          <w:noProof/>
        </w:rPr>
        <w:lastRenderedPageBreak/>
        <w:drawing>
          <wp:inline distT="0" distB="0" distL="0" distR="0" wp14:anchorId="1A861D73" wp14:editId="6A8D2B5E">
            <wp:extent cx="5429250" cy="2514600"/>
            <wp:effectExtent l="0" t="0" r="0" b="0"/>
            <wp:docPr id="22" name="图片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29250" cy="2514600"/>
                    </a:xfrm>
                    <a:prstGeom prst="rect">
                      <a:avLst/>
                    </a:prstGeom>
                    <a:noFill/>
                  </pic:spPr>
                </pic:pic>
              </a:graphicData>
            </a:graphic>
          </wp:inline>
        </w:drawing>
      </w:r>
    </w:p>
    <w:p w14:paraId="44C5A2EB" w14:textId="77777777" w:rsidR="00135587" w:rsidRPr="00383667" w:rsidRDefault="00135587" w:rsidP="005714FA">
      <w:pPr>
        <w:pStyle w:val="1e"/>
      </w:pPr>
    </w:p>
    <w:p w14:paraId="03D27FB7" w14:textId="77777777" w:rsidR="00135587" w:rsidRPr="00383667" w:rsidRDefault="00135587" w:rsidP="005714FA">
      <w:pPr>
        <w:pStyle w:val="1e"/>
        <w:sectPr w:rsidR="00135587" w:rsidRPr="00383667" w:rsidSect="00D01CEC">
          <w:pgSz w:w="11907" w:h="16840" w:code="9"/>
          <w:pgMar w:top="1701" w:right="1134" w:bottom="1701" w:left="1134" w:header="567" w:footer="567" w:gutter="0"/>
          <w:cols w:space="425"/>
          <w:docGrid w:linePitch="312"/>
        </w:sectPr>
      </w:pPr>
    </w:p>
    <w:p w14:paraId="5A02641C" w14:textId="31945E7A" w:rsidR="00135587" w:rsidRPr="00383667" w:rsidRDefault="009E5EA3" w:rsidP="005714FA">
      <w:pPr>
        <w:pStyle w:val="64"/>
        <w:outlineLvl w:val="9"/>
        <w:rPr>
          <w:rFonts w:cs="Huawei Sans"/>
        </w:rPr>
      </w:pPr>
      <w:bookmarkStart w:id="4" w:name="_Toc47368947"/>
      <w:bookmarkEnd w:id="2"/>
      <w:bookmarkEnd w:id="3"/>
      <w:r w:rsidRPr="00383667">
        <w:rPr>
          <w:rFonts w:cs="Huawei Sans"/>
        </w:rPr>
        <w:lastRenderedPageBreak/>
        <w:t>About This Document</w:t>
      </w:r>
      <w:bookmarkStart w:id="5" w:name="_Toc45122581"/>
      <w:bookmarkEnd w:id="4"/>
      <w:bookmarkEnd w:id="5"/>
    </w:p>
    <w:p w14:paraId="61AB70F1" w14:textId="77777777" w:rsidR="00135587" w:rsidRPr="00383667" w:rsidRDefault="009E5EA3" w:rsidP="004027AB">
      <w:pPr>
        <w:pStyle w:val="Heading2NoNumber"/>
      </w:pPr>
      <w:bookmarkStart w:id="6" w:name="_Toc47368948"/>
      <w:bookmarkStart w:id="7" w:name="_Toc49939977"/>
      <w:r w:rsidRPr="00383667">
        <w:t>Overview</w:t>
      </w:r>
      <w:bookmarkEnd w:id="6"/>
      <w:bookmarkEnd w:id="7"/>
    </w:p>
    <w:p w14:paraId="13D1825F" w14:textId="4875CC93" w:rsidR="00135587" w:rsidRPr="00383667" w:rsidRDefault="009E5EA3" w:rsidP="005714FA">
      <w:pPr>
        <w:pStyle w:val="1e"/>
      </w:pPr>
      <w:r w:rsidRPr="00383667">
        <w:t xml:space="preserve">This document is an </w:t>
      </w:r>
      <w:r w:rsidR="00C60A9C">
        <w:t>HCIP-Datacom-Core Technology</w:t>
      </w:r>
      <w:r w:rsidRPr="00383667">
        <w:t xml:space="preserve"> certification training course. It is intended for trainees who are going to take the </w:t>
      </w:r>
      <w:r w:rsidR="00C60A9C">
        <w:t>HCIP-Datacom-Core Technology</w:t>
      </w:r>
      <w:r w:rsidRPr="00383667">
        <w:t xml:space="preserve"> exams or readers who want to learn advanced technologies, such as routing, Ethernet switching, large-scale WLAN networking, multicast, IPv6, network security, network reliability, and network service and management.</w:t>
      </w:r>
    </w:p>
    <w:p w14:paraId="5753EAD3" w14:textId="77777777" w:rsidR="00135587" w:rsidRPr="00383667" w:rsidRDefault="009E5EA3" w:rsidP="004027AB">
      <w:pPr>
        <w:pStyle w:val="Heading2NoNumber"/>
      </w:pPr>
      <w:bookmarkStart w:id="8" w:name="_Toc47368949"/>
      <w:bookmarkStart w:id="9" w:name="_Toc49939978"/>
      <w:r w:rsidRPr="00383667">
        <w:t>Background Knowledge Required</w:t>
      </w:r>
      <w:bookmarkEnd w:id="8"/>
      <w:bookmarkEnd w:id="9"/>
    </w:p>
    <w:p w14:paraId="30BE8E4C" w14:textId="77777777" w:rsidR="00135587" w:rsidRPr="00383667" w:rsidRDefault="009E5EA3" w:rsidP="005714FA">
      <w:pPr>
        <w:pStyle w:val="1e"/>
      </w:pPr>
      <w:r w:rsidRPr="00383667">
        <w:t>This course is for Huawei's advanced certification. To better understand this course, familiarize yourself with the following requirements:</w:t>
      </w:r>
    </w:p>
    <w:p w14:paraId="710C245B" w14:textId="77777777" w:rsidR="00135587" w:rsidRPr="00383667" w:rsidRDefault="009E5EA3" w:rsidP="005714FA">
      <w:pPr>
        <w:pStyle w:val="20"/>
      </w:pPr>
      <w:r w:rsidRPr="00383667">
        <w:t>Have basic computer skills.</w:t>
      </w:r>
    </w:p>
    <w:p w14:paraId="787AAC0D" w14:textId="77777777" w:rsidR="00135587" w:rsidRPr="00383667" w:rsidRDefault="009E5EA3" w:rsidP="005714FA">
      <w:pPr>
        <w:pStyle w:val="20"/>
      </w:pPr>
      <w:r w:rsidRPr="00383667">
        <w:t>Have participated in HCIA-Datacom training.</w:t>
      </w:r>
    </w:p>
    <w:p w14:paraId="2680B8B5" w14:textId="77777777" w:rsidR="00135587" w:rsidRPr="00383667" w:rsidRDefault="009E5EA3" w:rsidP="005714FA">
      <w:pPr>
        <w:pStyle w:val="20"/>
      </w:pPr>
      <w:r w:rsidRPr="00383667">
        <w:t>Have passed the HCIA-Datacom exams.</w:t>
      </w:r>
    </w:p>
    <w:p w14:paraId="6E575620" w14:textId="77777777" w:rsidR="00135587" w:rsidRPr="00383667" w:rsidRDefault="009E5EA3" w:rsidP="005714FA">
      <w:pPr>
        <w:pStyle w:val="20"/>
      </w:pPr>
      <w:r w:rsidRPr="00383667">
        <w:t>Be familiar with the principles of the TCP/IP protocol stack.</w:t>
      </w:r>
    </w:p>
    <w:p w14:paraId="5C2937F0" w14:textId="77777777" w:rsidR="00135587" w:rsidRPr="00383667" w:rsidRDefault="009E5EA3" w:rsidP="005714FA">
      <w:pPr>
        <w:pStyle w:val="20"/>
      </w:pPr>
      <w:r w:rsidRPr="00383667">
        <w:t>Be familiar with the basic working principles of Ethernet switches and routers.</w:t>
      </w:r>
    </w:p>
    <w:p w14:paraId="70D7FEC2" w14:textId="77777777" w:rsidR="00135587" w:rsidRPr="00383667" w:rsidRDefault="009E5EA3" w:rsidP="004027AB">
      <w:pPr>
        <w:pStyle w:val="Heading2NoNumber"/>
      </w:pPr>
      <w:bookmarkStart w:id="10" w:name="_Toc47368950"/>
      <w:bookmarkStart w:id="11" w:name="_Toc49939979"/>
      <w:r w:rsidRPr="00383667">
        <w:t>Symbol Conventions</w:t>
      </w:r>
      <w:bookmarkEnd w:id="10"/>
      <w:bookmarkEnd w:id="11"/>
    </w:p>
    <w:p w14:paraId="1F978B20" w14:textId="7E2E2612" w:rsidR="00135587" w:rsidRPr="00383667" w:rsidRDefault="004D06F0" w:rsidP="005714FA">
      <w:pPr>
        <w:pStyle w:val="1e"/>
      </w:pPr>
      <w:r w:rsidRPr="00383667">
        <w:rPr>
          <w:noProof/>
        </w:rPr>
        <w:drawing>
          <wp:inline distT="0" distB="0" distL="0" distR="0" wp14:anchorId="1A230FBD" wp14:editId="25EFDE41">
            <wp:extent cx="4151630" cy="2451100"/>
            <wp:effectExtent l="0" t="0" r="127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151630" cy="2451100"/>
                    </a:xfrm>
                    <a:prstGeom prst="rect">
                      <a:avLst/>
                    </a:prstGeom>
                    <a:noFill/>
                  </pic:spPr>
                </pic:pic>
              </a:graphicData>
            </a:graphic>
          </wp:inline>
        </w:drawing>
      </w:r>
    </w:p>
    <w:p w14:paraId="6E2BB9C1" w14:textId="77777777" w:rsidR="00135587" w:rsidRPr="00383667" w:rsidRDefault="009E5EA3" w:rsidP="004027AB">
      <w:pPr>
        <w:pStyle w:val="Heading2NoNumber"/>
        <w:rPr>
          <w:lang w:eastAsia="zh-CN"/>
        </w:rPr>
      </w:pPr>
      <w:bookmarkStart w:id="12" w:name="_Toc47368951"/>
      <w:bookmarkStart w:id="13" w:name="_Toc49939980"/>
      <w:r w:rsidRPr="00383667">
        <w:lastRenderedPageBreak/>
        <w:t>Lab Environment</w:t>
      </w:r>
      <w:bookmarkEnd w:id="12"/>
      <w:bookmarkEnd w:id="13"/>
    </w:p>
    <w:p w14:paraId="7CA4A774" w14:textId="77777777" w:rsidR="00135587" w:rsidRPr="00383667" w:rsidRDefault="009E5EA3" w:rsidP="004027AB">
      <w:pPr>
        <w:pStyle w:val="Heading3NoNumber"/>
        <w:rPr>
          <w:rFonts w:cs="Huawei Sans"/>
        </w:rPr>
      </w:pPr>
      <w:r w:rsidRPr="00383667">
        <w:rPr>
          <w:rFonts w:cs="Huawei Sans"/>
        </w:rPr>
        <w:t>Networking</w:t>
      </w:r>
    </w:p>
    <w:p w14:paraId="79F780AE" w14:textId="36A269C7" w:rsidR="00135587" w:rsidRPr="00383667" w:rsidRDefault="009E5EA3" w:rsidP="005714FA">
      <w:pPr>
        <w:pStyle w:val="1e"/>
      </w:pPr>
      <w:r w:rsidRPr="00383667">
        <w:t xml:space="preserve">This lab environment is intended for </w:t>
      </w:r>
      <w:r w:rsidRPr="00497E5B">
        <w:t>datacom</w:t>
      </w:r>
      <w:r w:rsidRPr="00383667">
        <w:t xml:space="preserve"> network engineers who are preparing for the </w:t>
      </w:r>
      <w:r w:rsidR="00C60A9C">
        <w:t>HCIP-Datacom-Core Technology</w:t>
      </w:r>
      <w:r w:rsidRPr="00383667">
        <w:t xml:space="preserve"> exam. Each lab environment includes three switches (not supporting PoE), two PoE switches, two APs, five routers, and one firewall.</w:t>
      </w:r>
    </w:p>
    <w:p w14:paraId="40F446D7" w14:textId="77777777" w:rsidR="00135587" w:rsidRPr="00383667" w:rsidRDefault="009E5EA3" w:rsidP="004027AB">
      <w:pPr>
        <w:pStyle w:val="Heading3NoNumber"/>
        <w:rPr>
          <w:rFonts w:cs="Huawei Sans"/>
        </w:rPr>
      </w:pPr>
      <w:r w:rsidRPr="00383667">
        <w:rPr>
          <w:rFonts w:cs="Huawei Sans"/>
        </w:rPr>
        <w:t>Device Introduction</w:t>
      </w:r>
    </w:p>
    <w:p w14:paraId="3C0DDE68" w14:textId="77777777" w:rsidR="00135587" w:rsidRPr="00383667" w:rsidRDefault="009E5EA3" w:rsidP="005714FA">
      <w:pPr>
        <w:pStyle w:val="1e"/>
      </w:pPr>
      <w:r w:rsidRPr="00383667">
        <w:t>To meet exercise requirements, the recommended configurations of the environment are as follows:</w:t>
      </w:r>
    </w:p>
    <w:p w14:paraId="31B99213" w14:textId="77777777" w:rsidR="00135587" w:rsidRPr="00383667" w:rsidRDefault="009E5EA3" w:rsidP="005714FA">
      <w:pPr>
        <w:pStyle w:val="1e"/>
      </w:pPr>
      <w:r w:rsidRPr="00383667">
        <w:t>The following table describes the mapping among devices, models, and versions.</w:t>
      </w:r>
    </w:p>
    <w:tbl>
      <w:tblPr>
        <w:tblStyle w:val="V30"/>
        <w:tblW w:w="85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54"/>
        <w:gridCol w:w="4617"/>
      </w:tblGrid>
      <w:tr w:rsidR="009E5EA3" w:rsidRPr="00383667" w14:paraId="2D91B5C2" w14:textId="77777777" w:rsidTr="00E6622B">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19" w:type="dxa"/>
          </w:tcPr>
          <w:p w14:paraId="2123F106" w14:textId="66748B72" w:rsidR="009E5EA3" w:rsidRPr="00383667" w:rsidRDefault="009E5EA3" w:rsidP="005714FA">
            <w:pPr>
              <w:pStyle w:val="59"/>
              <w:rPr>
                <w:rFonts w:ascii="Huawei Sans" w:hAnsi="Huawei Sans" w:cs="Huawei Sans"/>
              </w:rPr>
            </w:pPr>
            <w:r w:rsidRPr="00383667">
              <w:rPr>
                <w:rFonts w:ascii="Huawei Sans" w:hAnsi="Huawei Sans" w:cs="Huawei Sans"/>
              </w:rPr>
              <w:t>Device Name</w:t>
            </w:r>
          </w:p>
        </w:tc>
        <w:tc>
          <w:tcPr>
            <w:tcW w:w="2454" w:type="dxa"/>
          </w:tcPr>
          <w:p w14:paraId="7AE23EB4" w14:textId="1B8A1782" w:rsidR="009E5EA3" w:rsidRPr="00383667" w:rsidRDefault="009E5EA3" w:rsidP="005714FA">
            <w:pPr>
              <w:pStyle w:val="59"/>
              <w:cnfStyle w:val="100000000000" w:firstRow="1"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Device Model</w:t>
            </w:r>
          </w:p>
        </w:tc>
        <w:tc>
          <w:tcPr>
            <w:tcW w:w="4617" w:type="dxa"/>
          </w:tcPr>
          <w:p w14:paraId="548C8330" w14:textId="77DA12A5" w:rsidR="009E5EA3" w:rsidRPr="00383667" w:rsidRDefault="009E5EA3" w:rsidP="005714FA">
            <w:pPr>
              <w:pStyle w:val="59"/>
              <w:cnfStyle w:val="100000000000" w:firstRow="1"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Software version</w:t>
            </w:r>
          </w:p>
        </w:tc>
      </w:tr>
      <w:tr w:rsidR="009E5EA3" w:rsidRPr="00383667" w14:paraId="56DE9935" w14:textId="77777777" w:rsidTr="00E6622B">
        <w:tc>
          <w:tcPr>
            <w:cnfStyle w:val="001000000000" w:firstRow="0" w:lastRow="0" w:firstColumn="1" w:lastColumn="0" w:oddVBand="0" w:evenVBand="0" w:oddHBand="0" w:evenHBand="0" w:firstRowFirstColumn="0" w:firstRowLastColumn="0" w:lastRowFirstColumn="0" w:lastRowLastColumn="0"/>
            <w:tcW w:w="1519" w:type="dxa"/>
          </w:tcPr>
          <w:p w14:paraId="49F6ADD7" w14:textId="6867D108" w:rsidR="009E5EA3" w:rsidRPr="00383667" w:rsidRDefault="009E5EA3" w:rsidP="005714FA">
            <w:pPr>
              <w:pStyle w:val="59"/>
              <w:rPr>
                <w:rFonts w:ascii="Huawei Sans" w:hAnsi="Huawei Sans" w:cs="Huawei Sans"/>
              </w:rPr>
            </w:pPr>
            <w:r w:rsidRPr="00383667">
              <w:rPr>
                <w:rFonts w:ascii="Huawei Sans" w:hAnsi="Huawei Sans" w:cs="Huawei Sans"/>
              </w:rPr>
              <w:t>Switch</w:t>
            </w:r>
          </w:p>
        </w:tc>
        <w:tc>
          <w:tcPr>
            <w:tcW w:w="2454" w:type="dxa"/>
          </w:tcPr>
          <w:p w14:paraId="6ED353B4" w14:textId="498F0E97" w:rsidR="009E5EA3" w:rsidRPr="00383667" w:rsidRDefault="009E5EA3"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 xml:space="preserve">CloudEngine S5731-H24T4XC </w:t>
            </w:r>
          </w:p>
        </w:tc>
        <w:tc>
          <w:tcPr>
            <w:tcW w:w="4617" w:type="dxa"/>
          </w:tcPr>
          <w:p w14:paraId="5B79487C" w14:textId="09F483AE" w:rsidR="009E5EA3" w:rsidRPr="00383667" w:rsidRDefault="009E5EA3"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V200R019C00 or later</w:t>
            </w:r>
          </w:p>
        </w:tc>
      </w:tr>
      <w:tr w:rsidR="009E5EA3" w:rsidRPr="00383667" w14:paraId="55F5CF40" w14:textId="77777777" w:rsidTr="00E6622B">
        <w:tc>
          <w:tcPr>
            <w:cnfStyle w:val="001000000000" w:firstRow="0" w:lastRow="0" w:firstColumn="1" w:lastColumn="0" w:oddVBand="0" w:evenVBand="0" w:oddHBand="0" w:evenHBand="0" w:firstRowFirstColumn="0" w:firstRowLastColumn="0" w:lastRowFirstColumn="0" w:lastRowLastColumn="0"/>
            <w:tcW w:w="1519" w:type="dxa"/>
          </w:tcPr>
          <w:p w14:paraId="5163983A" w14:textId="4AAC6D9F" w:rsidR="009E5EA3" w:rsidRPr="00383667" w:rsidRDefault="009E5EA3" w:rsidP="005714FA">
            <w:pPr>
              <w:pStyle w:val="59"/>
              <w:rPr>
                <w:rFonts w:ascii="Huawei Sans" w:hAnsi="Huawei Sans" w:cs="Huawei Sans"/>
              </w:rPr>
            </w:pPr>
            <w:r w:rsidRPr="00383667">
              <w:rPr>
                <w:rFonts w:ascii="Huawei Sans" w:hAnsi="Huawei Sans" w:cs="Huawei Sans"/>
              </w:rPr>
              <w:t>PoE switch</w:t>
            </w:r>
          </w:p>
        </w:tc>
        <w:tc>
          <w:tcPr>
            <w:tcW w:w="2454" w:type="dxa"/>
          </w:tcPr>
          <w:p w14:paraId="74D3C408" w14:textId="28BA823C" w:rsidR="009E5EA3" w:rsidRPr="00383667" w:rsidRDefault="009E5EA3"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CloudEngine S5731-H24P4XC</w:t>
            </w:r>
          </w:p>
        </w:tc>
        <w:tc>
          <w:tcPr>
            <w:tcW w:w="4617" w:type="dxa"/>
          </w:tcPr>
          <w:p w14:paraId="7B145460" w14:textId="556385B2" w:rsidR="009E5EA3" w:rsidRPr="00383667" w:rsidRDefault="009E5EA3"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V200R019C00 or later</w:t>
            </w:r>
          </w:p>
        </w:tc>
      </w:tr>
      <w:tr w:rsidR="009E5EA3" w:rsidRPr="00383667" w14:paraId="32C86ECF" w14:textId="77777777" w:rsidTr="00E6622B">
        <w:tc>
          <w:tcPr>
            <w:cnfStyle w:val="001000000000" w:firstRow="0" w:lastRow="0" w:firstColumn="1" w:lastColumn="0" w:oddVBand="0" w:evenVBand="0" w:oddHBand="0" w:evenHBand="0" w:firstRowFirstColumn="0" w:firstRowLastColumn="0" w:lastRowFirstColumn="0" w:lastRowLastColumn="0"/>
            <w:tcW w:w="1519" w:type="dxa"/>
          </w:tcPr>
          <w:p w14:paraId="35E87342" w14:textId="54C7A2E7" w:rsidR="009E5EA3" w:rsidRPr="00383667" w:rsidRDefault="009E5EA3" w:rsidP="005714FA">
            <w:pPr>
              <w:pStyle w:val="59"/>
              <w:rPr>
                <w:rFonts w:ascii="Huawei Sans" w:hAnsi="Huawei Sans" w:cs="Huawei Sans"/>
              </w:rPr>
            </w:pPr>
            <w:r w:rsidRPr="00383667">
              <w:rPr>
                <w:rFonts w:ascii="Huawei Sans" w:hAnsi="Huawei Sans" w:cs="Huawei Sans"/>
              </w:rPr>
              <w:t>AP</w:t>
            </w:r>
          </w:p>
        </w:tc>
        <w:tc>
          <w:tcPr>
            <w:tcW w:w="2454" w:type="dxa"/>
          </w:tcPr>
          <w:p w14:paraId="319A7947" w14:textId="120229BB" w:rsidR="009E5EA3" w:rsidRPr="00383667" w:rsidRDefault="009E5EA3"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AirEngine 5760-10</w:t>
            </w:r>
          </w:p>
        </w:tc>
        <w:tc>
          <w:tcPr>
            <w:tcW w:w="4617" w:type="dxa"/>
          </w:tcPr>
          <w:p w14:paraId="0E2B6B84" w14:textId="5962FC26" w:rsidR="009E5EA3" w:rsidRPr="00383667" w:rsidRDefault="009E5EA3"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V200R019C00 or later</w:t>
            </w:r>
          </w:p>
        </w:tc>
      </w:tr>
      <w:tr w:rsidR="009E5EA3" w:rsidRPr="00383667" w14:paraId="2FDC9770" w14:textId="77777777" w:rsidTr="00E6622B">
        <w:tc>
          <w:tcPr>
            <w:cnfStyle w:val="001000000000" w:firstRow="0" w:lastRow="0" w:firstColumn="1" w:lastColumn="0" w:oddVBand="0" w:evenVBand="0" w:oddHBand="0" w:evenHBand="0" w:firstRowFirstColumn="0" w:firstRowLastColumn="0" w:lastRowFirstColumn="0" w:lastRowLastColumn="0"/>
            <w:tcW w:w="1519" w:type="dxa"/>
          </w:tcPr>
          <w:p w14:paraId="7BB7328C" w14:textId="09C16E15" w:rsidR="009E5EA3" w:rsidRPr="00383667" w:rsidRDefault="009E5EA3" w:rsidP="005714FA">
            <w:pPr>
              <w:pStyle w:val="59"/>
              <w:rPr>
                <w:rFonts w:ascii="Huawei Sans" w:hAnsi="Huawei Sans" w:cs="Huawei Sans"/>
              </w:rPr>
            </w:pPr>
            <w:r w:rsidRPr="00383667">
              <w:rPr>
                <w:rFonts w:ascii="Huawei Sans" w:hAnsi="Huawei Sans" w:cs="Huawei Sans"/>
              </w:rPr>
              <w:t>Router</w:t>
            </w:r>
          </w:p>
        </w:tc>
        <w:tc>
          <w:tcPr>
            <w:tcW w:w="2454" w:type="dxa"/>
          </w:tcPr>
          <w:p w14:paraId="3E1B2F41" w14:textId="2D82DC5F" w:rsidR="009E5EA3" w:rsidRPr="00383667" w:rsidRDefault="009E5EA3"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NetEngine AR6120</w:t>
            </w:r>
          </w:p>
        </w:tc>
        <w:tc>
          <w:tcPr>
            <w:tcW w:w="4617" w:type="dxa"/>
          </w:tcPr>
          <w:p w14:paraId="33F096F9" w14:textId="70D3DCBE" w:rsidR="009E5EA3" w:rsidRPr="00383667" w:rsidRDefault="009E5EA3"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V300R019 or later</w:t>
            </w:r>
          </w:p>
        </w:tc>
      </w:tr>
      <w:tr w:rsidR="009E5EA3" w:rsidRPr="00383667" w14:paraId="30F3742A" w14:textId="77777777" w:rsidTr="00E6622B">
        <w:tc>
          <w:tcPr>
            <w:cnfStyle w:val="001000000000" w:firstRow="0" w:lastRow="0" w:firstColumn="1" w:lastColumn="0" w:oddVBand="0" w:evenVBand="0" w:oddHBand="0" w:evenHBand="0" w:firstRowFirstColumn="0" w:firstRowLastColumn="0" w:lastRowFirstColumn="0" w:lastRowLastColumn="0"/>
            <w:tcW w:w="1519" w:type="dxa"/>
          </w:tcPr>
          <w:p w14:paraId="5B70F4A4" w14:textId="5CA8E043" w:rsidR="009E5EA3" w:rsidRPr="00383667" w:rsidRDefault="009E5EA3" w:rsidP="005714FA">
            <w:pPr>
              <w:pStyle w:val="59"/>
              <w:rPr>
                <w:rFonts w:ascii="Huawei Sans" w:hAnsi="Huawei Sans" w:cs="Huawei Sans"/>
              </w:rPr>
            </w:pPr>
            <w:r w:rsidRPr="00383667">
              <w:rPr>
                <w:rFonts w:ascii="Huawei Sans" w:hAnsi="Huawei Sans" w:cs="Huawei Sans"/>
              </w:rPr>
              <w:t>Firewall</w:t>
            </w:r>
          </w:p>
        </w:tc>
        <w:tc>
          <w:tcPr>
            <w:tcW w:w="2454" w:type="dxa"/>
          </w:tcPr>
          <w:p w14:paraId="1766267A" w14:textId="37DFA8C7" w:rsidR="009E5EA3" w:rsidRPr="00383667" w:rsidRDefault="00BC17A5"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Pr>
                <w:rFonts w:ascii="Huawei Sans" w:hAnsi="Huawei Sans" w:cs="Huawei Sans"/>
              </w:rPr>
              <w:t>USG6307</w:t>
            </w:r>
            <w:r w:rsidR="009E5EA3" w:rsidRPr="00383667">
              <w:rPr>
                <w:rFonts w:ascii="Huawei Sans" w:hAnsi="Huawei Sans" w:cs="Huawei Sans"/>
              </w:rPr>
              <w:t>E</w:t>
            </w:r>
          </w:p>
        </w:tc>
        <w:tc>
          <w:tcPr>
            <w:tcW w:w="4617" w:type="dxa"/>
          </w:tcPr>
          <w:p w14:paraId="44DEC334" w14:textId="4B2E92EE" w:rsidR="009E5EA3" w:rsidRPr="00383667" w:rsidRDefault="009E5EA3" w:rsidP="005714FA">
            <w:pPr>
              <w:pStyle w:val="59"/>
              <w:cnfStyle w:val="000000000000" w:firstRow="0" w:lastRow="0" w:firstColumn="0" w:lastColumn="0" w:oddVBand="0" w:evenVBand="0" w:oddHBand="0" w:evenHBand="0" w:firstRowFirstColumn="0" w:firstRowLastColumn="0" w:lastRowFirstColumn="0" w:lastRowLastColumn="0"/>
              <w:rPr>
                <w:rFonts w:ascii="Huawei Sans" w:hAnsi="Huawei Sans" w:cs="Huawei Sans"/>
              </w:rPr>
            </w:pPr>
            <w:r w:rsidRPr="00383667">
              <w:rPr>
                <w:rFonts w:ascii="Huawei Sans" w:hAnsi="Huawei Sans" w:cs="Huawei Sans"/>
              </w:rPr>
              <w:t>V500R001C50 or later</w:t>
            </w:r>
          </w:p>
        </w:tc>
      </w:tr>
    </w:tbl>
    <w:p w14:paraId="03A752A7" w14:textId="77777777" w:rsidR="00135587" w:rsidRPr="00383667" w:rsidRDefault="00135587" w:rsidP="005714FA">
      <w:pPr>
        <w:pStyle w:val="1e"/>
      </w:pPr>
    </w:p>
    <w:p w14:paraId="02F7454F" w14:textId="29D09016" w:rsidR="00655237" w:rsidRPr="00383667" w:rsidRDefault="00655237" w:rsidP="00655237">
      <w:pPr>
        <w:pStyle w:val="NotesHeading"/>
        <w:rPr>
          <w:rFonts w:ascii="Huawei Sans" w:hAnsi="Huawei Sans" w:cs="Huawei Sans"/>
        </w:rPr>
      </w:pPr>
      <w:r w:rsidRPr="00383667">
        <w:rPr>
          <w:rFonts w:ascii="Huawei Sans" w:hAnsi="Huawei Sans" w:cs="Huawei Sans"/>
          <w:color w:val="339966"/>
        </w:rPr>
        <w:drawing>
          <wp:inline distT="0" distB="0" distL="0" distR="0" wp14:anchorId="72765734" wp14:editId="40FC59A8">
            <wp:extent cx="754381" cy="267463"/>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n-05.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54381" cy="267463"/>
                    </a:xfrm>
                    <a:prstGeom prst="rect">
                      <a:avLst/>
                    </a:prstGeom>
                  </pic:spPr>
                </pic:pic>
              </a:graphicData>
            </a:graphic>
          </wp:inline>
        </w:drawing>
      </w:r>
    </w:p>
    <w:p w14:paraId="632A8D29" w14:textId="3AD629DC" w:rsidR="00655237" w:rsidRPr="00383667" w:rsidRDefault="00655237" w:rsidP="00383667">
      <w:pPr>
        <w:pStyle w:val="NotesText"/>
        <w:ind w:left="1652"/>
        <w:rPr>
          <w:rFonts w:ascii="Huawei Sans" w:hAnsi="Huawei Sans" w:cs="Huawei Sans"/>
          <w:color w:val="339966"/>
        </w:rPr>
      </w:pPr>
      <w:r w:rsidRPr="00383667">
        <w:rPr>
          <w:rFonts w:ascii="Huawei Sans" w:hAnsi="Huawei Sans" w:cs="Huawei Sans"/>
        </w:rPr>
        <w:t>The port, output, and configuration information of devices in this document is provided based on the recommended topology. The actual information may vary according to the lab environment.</w:t>
      </w:r>
    </w:p>
    <w:p w14:paraId="3BCCAD75" w14:textId="55A2A3BD" w:rsidR="00135587" w:rsidRPr="00383667" w:rsidRDefault="00135587" w:rsidP="005714FA">
      <w:pPr>
        <w:pStyle w:val="1e"/>
      </w:pPr>
    </w:p>
    <w:p w14:paraId="275B3AB4" w14:textId="77777777" w:rsidR="00135587" w:rsidRPr="00383667" w:rsidRDefault="00135587" w:rsidP="005714FA">
      <w:pPr>
        <w:pStyle w:val="1e"/>
        <w:sectPr w:rsidR="00135587" w:rsidRPr="00383667" w:rsidSect="00D01CEC">
          <w:pgSz w:w="11907" w:h="16840" w:code="9"/>
          <w:pgMar w:top="1701" w:right="1134" w:bottom="1701" w:left="1134" w:header="567" w:footer="567" w:gutter="0"/>
          <w:cols w:space="425"/>
          <w:docGrid w:linePitch="312"/>
        </w:sectPr>
      </w:pPr>
    </w:p>
    <w:bookmarkStart w:id="14" w:name="_Ref218071467" w:displacedByCustomXml="next"/>
    <w:bookmarkStart w:id="15" w:name="_Ref218071624" w:displacedByCustomXml="next"/>
    <w:bookmarkStart w:id="16" w:name="_Ref218071784" w:displacedByCustomXml="next"/>
    <w:bookmarkStart w:id="17" w:name="_Ref218072047" w:displacedByCustomXml="next"/>
    <w:bookmarkStart w:id="18" w:name="_Ref218422894" w:displacedByCustomXml="next"/>
    <w:bookmarkStart w:id="19" w:name="_Ref218422900" w:displacedByCustomXml="next"/>
    <w:bookmarkStart w:id="20" w:name="_Ref218423379" w:displacedByCustomXml="next"/>
    <w:bookmarkStart w:id="21" w:name="_Toc218425197" w:displacedByCustomXml="next"/>
    <w:bookmarkStart w:id="22" w:name="_Toc227138864" w:displacedByCustomXml="next"/>
    <w:bookmarkStart w:id="23" w:name="_Toc437504216" w:displacedByCustomXml="next"/>
    <w:sdt>
      <w:sdtPr>
        <w:rPr>
          <w:rFonts w:eastAsia="华文细黑" w:cs="Huawei Sans"/>
          <w:b w:val="0"/>
          <w:bCs w:val="0"/>
          <w:sz w:val="21"/>
          <w:szCs w:val="21"/>
          <w:lang w:val="zh-CN"/>
        </w:rPr>
        <w:id w:val="-1966112858"/>
        <w:docPartObj>
          <w:docPartGallery w:val="Table of Contents"/>
          <w:docPartUnique/>
        </w:docPartObj>
      </w:sdtPr>
      <w:sdtEndPr>
        <w:rPr>
          <w:rFonts w:eastAsia="微软雅黑"/>
        </w:rPr>
      </w:sdtEndPr>
      <w:sdtContent>
        <w:p w14:paraId="06B10985" w14:textId="77777777" w:rsidR="00135587" w:rsidRPr="00383667" w:rsidRDefault="00135587" w:rsidP="00604E8C">
          <w:pPr>
            <w:pStyle w:val="Contents"/>
            <w:spacing w:after="600"/>
            <w:rPr>
              <w:rFonts w:cs="Huawei Sans"/>
              <w:lang w:val="zh-CN"/>
            </w:rPr>
          </w:pPr>
          <w:r w:rsidRPr="00383667">
            <w:rPr>
              <w:rFonts w:cs="Huawei Sans"/>
              <w:lang w:val="zh-CN"/>
            </w:rPr>
            <w:t>Contents</w:t>
          </w:r>
        </w:p>
        <w:p w14:paraId="08642163" w14:textId="77777777" w:rsidR="00B51271" w:rsidRDefault="00135587">
          <w:pPr>
            <w:pStyle w:val="21"/>
            <w:tabs>
              <w:tab w:val="right" w:leader="dot" w:pos="9629"/>
            </w:tabs>
            <w:rPr>
              <w:rFonts w:asciiTheme="minorHAnsi" w:eastAsiaTheme="minorEastAsia" w:hAnsiTheme="minorHAnsi" w:cstheme="minorBidi"/>
              <w:sz w:val="21"/>
              <w:szCs w:val="22"/>
            </w:rPr>
          </w:pPr>
          <w:r w:rsidRPr="00383667">
            <w:rPr>
              <w:rFonts w:cs="Huawei Sans"/>
            </w:rPr>
            <w:fldChar w:fldCharType="begin"/>
          </w:r>
          <w:r w:rsidRPr="00383667">
            <w:rPr>
              <w:rFonts w:cs="Huawei Sans"/>
            </w:rPr>
            <w:instrText xml:space="preserve"> TOC \o "1-3" \h \z \u </w:instrText>
          </w:r>
          <w:r w:rsidRPr="00383667">
            <w:rPr>
              <w:rFonts w:cs="Huawei Sans"/>
            </w:rPr>
            <w:fldChar w:fldCharType="separate"/>
          </w:r>
          <w:hyperlink w:anchor="_Toc49939977" w:history="1">
            <w:r w:rsidR="00B51271" w:rsidRPr="00E419CC">
              <w:rPr>
                <w:rStyle w:val="ad"/>
              </w:rPr>
              <w:t>Overview</w:t>
            </w:r>
            <w:r w:rsidR="00B51271">
              <w:rPr>
                <w:webHidden/>
              </w:rPr>
              <w:tab/>
            </w:r>
            <w:r w:rsidR="00B51271">
              <w:rPr>
                <w:webHidden/>
              </w:rPr>
              <w:fldChar w:fldCharType="begin"/>
            </w:r>
            <w:r w:rsidR="00B51271">
              <w:rPr>
                <w:webHidden/>
              </w:rPr>
              <w:instrText xml:space="preserve"> PAGEREF _Toc49939977 \h </w:instrText>
            </w:r>
            <w:r w:rsidR="00B51271">
              <w:rPr>
                <w:webHidden/>
              </w:rPr>
            </w:r>
            <w:r w:rsidR="00B51271">
              <w:rPr>
                <w:webHidden/>
              </w:rPr>
              <w:fldChar w:fldCharType="separate"/>
            </w:r>
            <w:r w:rsidR="009F1CA2">
              <w:rPr>
                <w:webHidden/>
              </w:rPr>
              <w:t>3</w:t>
            </w:r>
            <w:r w:rsidR="00B51271">
              <w:rPr>
                <w:webHidden/>
              </w:rPr>
              <w:fldChar w:fldCharType="end"/>
            </w:r>
          </w:hyperlink>
        </w:p>
        <w:p w14:paraId="046199ED"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39978" w:history="1">
            <w:r w:rsidR="00B51271" w:rsidRPr="00E419CC">
              <w:rPr>
                <w:rStyle w:val="ad"/>
              </w:rPr>
              <w:t>Background Knowledge Required</w:t>
            </w:r>
            <w:r w:rsidR="00B51271">
              <w:rPr>
                <w:webHidden/>
              </w:rPr>
              <w:tab/>
            </w:r>
            <w:r w:rsidR="00B51271">
              <w:rPr>
                <w:webHidden/>
              </w:rPr>
              <w:fldChar w:fldCharType="begin"/>
            </w:r>
            <w:r w:rsidR="00B51271">
              <w:rPr>
                <w:webHidden/>
              </w:rPr>
              <w:instrText xml:space="preserve"> PAGEREF _Toc49939978 \h </w:instrText>
            </w:r>
            <w:r w:rsidR="00B51271">
              <w:rPr>
                <w:webHidden/>
              </w:rPr>
            </w:r>
            <w:r w:rsidR="00B51271">
              <w:rPr>
                <w:webHidden/>
              </w:rPr>
              <w:fldChar w:fldCharType="separate"/>
            </w:r>
            <w:r w:rsidR="009F1CA2">
              <w:rPr>
                <w:webHidden/>
              </w:rPr>
              <w:t>3</w:t>
            </w:r>
            <w:r w:rsidR="00B51271">
              <w:rPr>
                <w:webHidden/>
              </w:rPr>
              <w:fldChar w:fldCharType="end"/>
            </w:r>
          </w:hyperlink>
        </w:p>
        <w:p w14:paraId="2F5ACD19"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39979" w:history="1">
            <w:r w:rsidR="00B51271" w:rsidRPr="00E419CC">
              <w:rPr>
                <w:rStyle w:val="ad"/>
              </w:rPr>
              <w:t>Symbol Conventions</w:t>
            </w:r>
            <w:r w:rsidR="00B51271">
              <w:rPr>
                <w:webHidden/>
              </w:rPr>
              <w:tab/>
            </w:r>
            <w:r w:rsidR="00B51271">
              <w:rPr>
                <w:webHidden/>
              </w:rPr>
              <w:fldChar w:fldCharType="begin"/>
            </w:r>
            <w:r w:rsidR="00B51271">
              <w:rPr>
                <w:webHidden/>
              </w:rPr>
              <w:instrText xml:space="preserve"> PAGEREF _Toc49939979 \h </w:instrText>
            </w:r>
            <w:r w:rsidR="00B51271">
              <w:rPr>
                <w:webHidden/>
              </w:rPr>
            </w:r>
            <w:r w:rsidR="00B51271">
              <w:rPr>
                <w:webHidden/>
              </w:rPr>
              <w:fldChar w:fldCharType="separate"/>
            </w:r>
            <w:r w:rsidR="009F1CA2">
              <w:rPr>
                <w:webHidden/>
              </w:rPr>
              <w:t>3</w:t>
            </w:r>
            <w:r w:rsidR="00B51271">
              <w:rPr>
                <w:webHidden/>
              </w:rPr>
              <w:fldChar w:fldCharType="end"/>
            </w:r>
          </w:hyperlink>
        </w:p>
        <w:p w14:paraId="497B142B"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39980" w:history="1">
            <w:r w:rsidR="00B51271" w:rsidRPr="00E419CC">
              <w:rPr>
                <w:rStyle w:val="ad"/>
              </w:rPr>
              <w:t>Lab Environment</w:t>
            </w:r>
            <w:r w:rsidR="00B51271">
              <w:rPr>
                <w:webHidden/>
              </w:rPr>
              <w:tab/>
            </w:r>
            <w:r w:rsidR="00B51271">
              <w:rPr>
                <w:webHidden/>
              </w:rPr>
              <w:fldChar w:fldCharType="begin"/>
            </w:r>
            <w:r w:rsidR="00B51271">
              <w:rPr>
                <w:webHidden/>
              </w:rPr>
              <w:instrText xml:space="preserve"> PAGEREF _Toc49939980 \h </w:instrText>
            </w:r>
            <w:r w:rsidR="00B51271">
              <w:rPr>
                <w:webHidden/>
              </w:rPr>
            </w:r>
            <w:r w:rsidR="00B51271">
              <w:rPr>
                <w:webHidden/>
              </w:rPr>
              <w:fldChar w:fldCharType="separate"/>
            </w:r>
            <w:r w:rsidR="009F1CA2">
              <w:rPr>
                <w:webHidden/>
              </w:rPr>
              <w:t>4</w:t>
            </w:r>
            <w:r w:rsidR="00B51271">
              <w:rPr>
                <w:webHidden/>
              </w:rPr>
              <w:fldChar w:fldCharType="end"/>
            </w:r>
          </w:hyperlink>
        </w:p>
        <w:p w14:paraId="11C19888"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39981" w:history="1">
            <w:r w:rsidR="00B51271" w:rsidRPr="00E419CC">
              <w:rPr>
                <w:rStyle w:val="ad"/>
                <w:rFonts w:cs="Huawei Sans"/>
                <w:noProof/>
              </w:rPr>
              <w:t>1 Basic OSPF Configurations</w:t>
            </w:r>
            <w:r w:rsidR="00B51271">
              <w:rPr>
                <w:noProof/>
                <w:webHidden/>
              </w:rPr>
              <w:tab/>
            </w:r>
            <w:r w:rsidR="00B51271">
              <w:rPr>
                <w:noProof/>
                <w:webHidden/>
              </w:rPr>
              <w:fldChar w:fldCharType="begin"/>
            </w:r>
            <w:r w:rsidR="00B51271">
              <w:rPr>
                <w:noProof/>
                <w:webHidden/>
              </w:rPr>
              <w:instrText xml:space="preserve"> PAGEREF _Toc49939981 \h </w:instrText>
            </w:r>
            <w:r w:rsidR="00B51271">
              <w:rPr>
                <w:noProof/>
                <w:webHidden/>
              </w:rPr>
            </w:r>
            <w:r w:rsidR="00B51271">
              <w:rPr>
                <w:noProof/>
                <w:webHidden/>
              </w:rPr>
              <w:fldChar w:fldCharType="separate"/>
            </w:r>
            <w:r w:rsidR="009F1CA2">
              <w:rPr>
                <w:noProof/>
                <w:webHidden/>
              </w:rPr>
              <w:t>8</w:t>
            </w:r>
            <w:r w:rsidR="00B51271">
              <w:rPr>
                <w:noProof/>
                <w:webHidden/>
              </w:rPr>
              <w:fldChar w:fldCharType="end"/>
            </w:r>
          </w:hyperlink>
        </w:p>
        <w:p w14:paraId="4B0543E4"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39982" w:history="1">
            <w:r w:rsidR="00B51271" w:rsidRPr="00E419CC">
              <w:rPr>
                <w:rStyle w:val="ad"/>
                <w:snapToGrid w:val="0"/>
              </w:rPr>
              <w:t>1.1</w:t>
            </w:r>
            <w:r w:rsidR="00B51271" w:rsidRPr="00E419CC">
              <w:rPr>
                <w:rStyle w:val="ad"/>
              </w:rPr>
              <w:t xml:space="preserve"> Lab 1: Single-Area OSPF</w:t>
            </w:r>
            <w:r w:rsidR="00B51271">
              <w:rPr>
                <w:webHidden/>
              </w:rPr>
              <w:tab/>
            </w:r>
            <w:r w:rsidR="00B51271">
              <w:rPr>
                <w:webHidden/>
              </w:rPr>
              <w:fldChar w:fldCharType="begin"/>
            </w:r>
            <w:r w:rsidR="00B51271">
              <w:rPr>
                <w:webHidden/>
              </w:rPr>
              <w:instrText xml:space="preserve"> PAGEREF _Toc49939982 \h </w:instrText>
            </w:r>
            <w:r w:rsidR="00B51271">
              <w:rPr>
                <w:webHidden/>
              </w:rPr>
            </w:r>
            <w:r w:rsidR="00B51271">
              <w:rPr>
                <w:webHidden/>
              </w:rPr>
              <w:fldChar w:fldCharType="separate"/>
            </w:r>
            <w:r w:rsidR="009F1CA2">
              <w:rPr>
                <w:webHidden/>
              </w:rPr>
              <w:t>8</w:t>
            </w:r>
            <w:r w:rsidR="00B51271">
              <w:rPr>
                <w:webHidden/>
              </w:rPr>
              <w:fldChar w:fldCharType="end"/>
            </w:r>
          </w:hyperlink>
        </w:p>
        <w:p w14:paraId="240A5B4B"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83" w:history="1">
            <w:r w:rsidR="00B51271" w:rsidRPr="00E419CC">
              <w:rPr>
                <w:rStyle w:val="ad"/>
                <w:bCs/>
                <w:snapToGrid w:val="0"/>
              </w:rPr>
              <w:t>1.1.1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_Toc49939983 \h </w:instrText>
            </w:r>
            <w:r w:rsidR="00B51271">
              <w:rPr>
                <w:webHidden/>
              </w:rPr>
            </w:r>
            <w:r w:rsidR="00B51271">
              <w:rPr>
                <w:webHidden/>
              </w:rPr>
              <w:fldChar w:fldCharType="separate"/>
            </w:r>
            <w:r w:rsidR="009F1CA2">
              <w:rPr>
                <w:webHidden/>
              </w:rPr>
              <w:t>8</w:t>
            </w:r>
            <w:r w:rsidR="00B51271">
              <w:rPr>
                <w:webHidden/>
              </w:rPr>
              <w:fldChar w:fldCharType="end"/>
            </w:r>
          </w:hyperlink>
        </w:p>
        <w:p w14:paraId="3C5D2171"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84" w:history="1">
            <w:r w:rsidR="00B51271" w:rsidRPr="00E419CC">
              <w:rPr>
                <w:rStyle w:val="ad"/>
                <w:bCs/>
                <w:snapToGrid w:val="0"/>
              </w:rPr>
              <w:t>1.1.2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_Toc49939984 \h </w:instrText>
            </w:r>
            <w:r w:rsidR="00B51271">
              <w:rPr>
                <w:webHidden/>
              </w:rPr>
            </w:r>
            <w:r w:rsidR="00B51271">
              <w:rPr>
                <w:webHidden/>
              </w:rPr>
              <w:fldChar w:fldCharType="separate"/>
            </w:r>
            <w:r w:rsidR="009F1CA2">
              <w:rPr>
                <w:webHidden/>
              </w:rPr>
              <w:t>9</w:t>
            </w:r>
            <w:r w:rsidR="00B51271">
              <w:rPr>
                <w:webHidden/>
              </w:rPr>
              <w:fldChar w:fldCharType="end"/>
            </w:r>
          </w:hyperlink>
        </w:p>
        <w:p w14:paraId="5BD8B3AE"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85" w:history="1">
            <w:r w:rsidR="00B51271" w:rsidRPr="00E419CC">
              <w:rPr>
                <w:rStyle w:val="ad"/>
                <w:bCs/>
                <w:snapToGrid w:val="0"/>
              </w:rPr>
              <w:t>1.1.3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_Toc49939985 \h </w:instrText>
            </w:r>
            <w:r w:rsidR="00B51271">
              <w:rPr>
                <w:webHidden/>
              </w:rPr>
            </w:r>
            <w:r w:rsidR="00B51271">
              <w:rPr>
                <w:webHidden/>
              </w:rPr>
              <w:fldChar w:fldCharType="separate"/>
            </w:r>
            <w:r w:rsidR="009F1CA2">
              <w:rPr>
                <w:webHidden/>
              </w:rPr>
              <w:t>22</w:t>
            </w:r>
            <w:r w:rsidR="00B51271">
              <w:rPr>
                <w:webHidden/>
              </w:rPr>
              <w:fldChar w:fldCharType="end"/>
            </w:r>
          </w:hyperlink>
        </w:p>
        <w:p w14:paraId="23720CEE"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86" w:history="1">
            <w:r w:rsidR="00B51271" w:rsidRPr="00E419CC">
              <w:rPr>
                <w:rStyle w:val="ad"/>
                <w:bCs/>
                <w:snapToGrid w:val="0"/>
              </w:rPr>
              <w:t>1.1.4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_Toc49939986 \h </w:instrText>
            </w:r>
            <w:r w:rsidR="00B51271">
              <w:rPr>
                <w:webHidden/>
              </w:rPr>
            </w:r>
            <w:r w:rsidR="00B51271">
              <w:rPr>
                <w:webHidden/>
              </w:rPr>
              <w:fldChar w:fldCharType="separate"/>
            </w:r>
            <w:r w:rsidR="009F1CA2">
              <w:rPr>
                <w:webHidden/>
              </w:rPr>
              <w:t>22</w:t>
            </w:r>
            <w:r w:rsidR="00B51271">
              <w:rPr>
                <w:webHidden/>
              </w:rPr>
              <w:fldChar w:fldCharType="end"/>
            </w:r>
          </w:hyperlink>
        </w:p>
        <w:p w14:paraId="6966BD75"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39987" w:history="1">
            <w:r w:rsidR="00B51271" w:rsidRPr="00E419CC">
              <w:rPr>
                <w:rStyle w:val="ad"/>
                <w:snapToGrid w:val="0"/>
              </w:rPr>
              <w:t>1.2</w:t>
            </w:r>
            <w:r w:rsidR="00B51271" w:rsidRPr="00E419CC">
              <w:rPr>
                <w:rStyle w:val="ad"/>
              </w:rPr>
              <w:t xml:space="preserve"> Lab 2: Multi-Area OSPF</w:t>
            </w:r>
            <w:r w:rsidR="00B51271">
              <w:rPr>
                <w:webHidden/>
              </w:rPr>
              <w:tab/>
            </w:r>
            <w:r w:rsidR="00B51271">
              <w:rPr>
                <w:webHidden/>
              </w:rPr>
              <w:fldChar w:fldCharType="begin"/>
            </w:r>
            <w:r w:rsidR="00B51271">
              <w:rPr>
                <w:webHidden/>
              </w:rPr>
              <w:instrText xml:space="preserve"> PAGEREF _Toc49939987 \h </w:instrText>
            </w:r>
            <w:r w:rsidR="00B51271">
              <w:rPr>
                <w:webHidden/>
              </w:rPr>
            </w:r>
            <w:r w:rsidR="00B51271">
              <w:rPr>
                <w:webHidden/>
              </w:rPr>
              <w:fldChar w:fldCharType="separate"/>
            </w:r>
            <w:r w:rsidR="009F1CA2">
              <w:rPr>
                <w:webHidden/>
              </w:rPr>
              <w:t>23</w:t>
            </w:r>
            <w:r w:rsidR="00B51271">
              <w:rPr>
                <w:webHidden/>
              </w:rPr>
              <w:fldChar w:fldCharType="end"/>
            </w:r>
          </w:hyperlink>
        </w:p>
        <w:p w14:paraId="257F17C8"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88" w:history="1">
            <w:r w:rsidR="00B51271" w:rsidRPr="00E419CC">
              <w:rPr>
                <w:rStyle w:val="ad"/>
                <w:bCs/>
                <w:snapToGrid w:val="0"/>
              </w:rPr>
              <w:t>1.2.1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_Toc49939988 \h </w:instrText>
            </w:r>
            <w:r w:rsidR="00B51271">
              <w:rPr>
                <w:webHidden/>
              </w:rPr>
            </w:r>
            <w:r w:rsidR="00B51271">
              <w:rPr>
                <w:webHidden/>
              </w:rPr>
              <w:fldChar w:fldCharType="separate"/>
            </w:r>
            <w:r w:rsidR="009F1CA2">
              <w:rPr>
                <w:webHidden/>
              </w:rPr>
              <w:t>23</w:t>
            </w:r>
            <w:r w:rsidR="00B51271">
              <w:rPr>
                <w:webHidden/>
              </w:rPr>
              <w:fldChar w:fldCharType="end"/>
            </w:r>
          </w:hyperlink>
        </w:p>
        <w:p w14:paraId="17C02B2D"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89" w:history="1">
            <w:r w:rsidR="00B51271" w:rsidRPr="00E419CC">
              <w:rPr>
                <w:rStyle w:val="ad"/>
                <w:bCs/>
                <w:snapToGrid w:val="0"/>
              </w:rPr>
              <w:t>1.2.2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_Toc49939989 \h </w:instrText>
            </w:r>
            <w:r w:rsidR="00B51271">
              <w:rPr>
                <w:webHidden/>
              </w:rPr>
            </w:r>
            <w:r w:rsidR="00B51271">
              <w:rPr>
                <w:webHidden/>
              </w:rPr>
              <w:fldChar w:fldCharType="separate"/>
            </w:r>
            <w:r w:rsidR="009F1CA2">
              <w:rPr>
                <w:webHidden/>
              </w:rPr>
              <w:t>25</w:t>
            </w:r>
            <w:r w:rsidR="00B51271">
              <w:rPr>
                <w:webHidden/>
              </w:rPr>
              <w:fldChar w:fldCharType="end"/>
            </w:r>
          </w:hyperlink>
        </w:p>
        <w:p w14:paraId="424516D1"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90" w:history="1">
            <w:r w:rsidR="00B51271" w:rsidRPr="00E419CC">
              <w:rPr>
                <w:rStyle w:val="ad"/>
                <w:bCs/>
                <w:snapToGrid w:val="0"/>
              </w:rPr>
              <w:t>1.2.3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_Toc49939990 \h </w:instrText>
            </w:r>
            <w:r w:rsidR="00B51271">
              <w:rPr>
                <w:webHidden/>
              </w:rPr>
            </w:r>
            <w:r w:rsidR="00B51271">
              <w:rPr>
                <w:webHidden/>
              </w:rPr>
              <w:fldChar w:fldCharType="separate"/>
            </w:r>
            <w:r w:rsidR="009F1CA2">
              <w:rPr>
                <w:webHidden/>
              </w:rPr>
              <w:t>37</w:t>
            </w:r>
            <w:r w:rsidR="00B51271">
              <w:rPr>
                <w:webHidden/>
              </w:rPr>
              <w:fldChar w:fldCharType="end"/>
            </w:r>
          </w:hyperlink>
        </w:p>
        <w:p w14:paraId="6F8935FA"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91" w:history="1">
            <w:r w:rsidR="00B51271" w:rsidRPr="00E419CC">
              <w:rPr>
                <w:rStyle w:val="ad"/>
                <w:bCs/>
                <w:snapToGrid w:val="0"/>
              </w:rPr>
              <w:t>1.2.4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_Toc49939991 \h </w:instrText>
            </w:r>
            <w:r w:rsidR="00B51271">
              <w:rPr>
                <w:webHidden/>
              </w:rPr>
            </w:r>
            <w:r w:rsidR="00B51271">
              <w:rPr>
                <w:webHidden/>
              </w:rPr>
              <w:fldChar w:fldCharType="separate"/>
            </w:r>
            <w:r w:rsidR="009F1CA2">
              <w:rPr>
                <w:webHidden/>
              </w:rPr>
              <w:t>37</w:t>
            </w:r>
            <w:r w:rsidR="00B51271">
              <w:rPr>
                <w:webHidden/>
              </w:rPr>
              <w:fldChar w:fldCharType="end"/>
            </w:r>
          </w:hyperlink>
        </w:p>
        <w:p w14:paraId="7DE8A0CB"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39992" w:history="1">
            <w:r w:rsidR="00B51271" w:rsidRPr="00E419CC">
              <w:rPr>
                <w:rStyle w:val="ad"/>
                <w:snapToGrid w:val="0"/>
              </w:rPr>
              <w:t>1.3</w:t>
            </w:r>
            <w:r w:rsidR="00B51271" w:rsidRPr="00E419CC">
              <w:rPr>
                <w:rStyle w:val="ad"/>
              </w:rPr>
              <w:t xml:space="preserve"> Lab 3: OSPF Adjacencies and LSAs</w:t>
            </w:r>
            <w:r w:rsidR="00B51271">
              <w:rPr>
                <w:webHidden/>
              </w:rPr>
              <w:tab/>
            </w:r>
            <w:r w:rsidR="00B51271">
              <w:rPr>
                <w:webHidden/>
              </w:rPr>
              <w:fldChar w:fldCharType="begin"/>
            </w:r>
            <w:r w:rsidR="00B51271">
              <w:rPr>
                <w:webHidden/>
              </w:rPr>
              <w:instrText xml:space="preserve"> PAGEREF _Toc49939992 \h </w:instrText>
            </w:r>
            <w:r w:rsidR="00B51271">
              <w:rPr>
                <w:webHidden/>
              </w:rPr>
            </w:r>
            <w:r w:rsidR="00B51271">
              <w:rPr>
                <w:webHidden/>
              </w:rPr>
              <w:fldChar w:fldCharType="separate"/>
            </w:r>
            <w:r w:rsidR="009F1CA2">
              <w:rPr>
                <w:webHidden/>
              </w:rPr>
              <w:t>40</w:t>
            </w:r>
            <w:r w:rsidR="00B51271">
              <w:rPr>
                <w:webHidden/>
              </w:rPr>
              <w:fldChar w:fldCharType="end"/>
            </w:r>
          </w:hyperlink>
        </w:p>
        <w:p w14:paraId="606D7804"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93" w:history="1">
            <w:r w:rsidR="00B51271" w:rsidRPr="00E419CC">
              <w:rPr>
                <w:rStyle w:val="ad"/>
                <w:bCs/>
                <w:snapToGrid w:val="0"/>
              </w:rPr>
              <w:t>1.3.1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_Toc49939993 \h </w:instrText>
            </w:r>
            <w:r w:rsidR="00B51271">
              <w:rPr>
                <w:webHidden/>
              </w:rPr>
            </w:r>
            <w:r w:rsidR="00B51271">
              <w:rPr>
                <w:webHidden/>
              </w:rPr>
              <w:fldChar w:fldCharType="separate"/>
            </w:r>
            <w:r w:rsidR="009F1CA2">
              <w:rPr>
                <w:webHidden/>
              </w:rPr>
              <w:t>40</w:t>
            </w:r>
            <w:r w:rsidR="00B51271">
              <w:rPr>
                <w:webHidden/>
              </w:rPr>
              <w:fldChar w:fldCharType="end"/>
            </w:r>
          </w:hyperlink>
        </w:p>
        <w:p w14:paraId="62A21D6C"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94" w:history="1">
            <w:r w:rsidR="00B51271" w:rsidRPr="00E419CC">
              <w:rPr>
                <w:rStyle w:val="ad"/>
                <w:bCs/>
                <w:snapToGrid w:val="0"/>
              </w:rPr>
              <w:t>1.3.2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_Toc49939994 \h </w:instrText>
            </w:r>
            <w:r w:rsidR="00B51271">
              <w:rPr>
                <w:webHidden/>
              </w:rPr>
            </w:r>
            <w:r w:rsidR="00B51271">
              <w:rPr>
                <w:webHidden/>
              </w:rPr>
              <w:fldChar w:fldCharType="separate"/>
            </w:r>
            <w:r w:rsidR="009F1CA2">
              <w:rPr>
                <w:webHidden/>
              </w:rPr>
              <w:t>41</w:t>
            </w:r>
            <w:r w:rsidR="00B51271">
              <w:rPr>
                <w:webHidden/>
              </w:rPr>
              <w:fldChar w:fldCharType="end"/>
            </w:r>
          </w:hyperlink>
        </w:p>
        <w:p w14:paraId="004FAEA0"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95" w:history="1">
            <w:r w:rsidR="00B51271" w:rsidRPr="00E419CC">
              <w:rPr>
                <w:rStyle w:val="ad"/>
                <w:bCs/>
                <w:snapToGrid w:val="0"/>
              </w:rPr>
              <w:t>1.3.3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_Toc49939995 \h </w:instrText>
            </w:r>
            <w:r w:rsidR="00B51271">
              <w:rPr>
                <w:webHidden/>
              </w:rPr>
            </w:r>
            <w:r w:rsidR="00B51271">
              <w:rPr>
                <w:webHidden/>
              </w:rPr>
              <w:fldChar w:fldCharType="separate"/>
            </w:r>
            <w:r w:rsidR="009F1CA2">
              <w:rPr>
                <w:webHidden/>
              </w:rPr>
              <w:t>57</w:t>
            </w:r>
            <w:r w:rsidR="00B51271">
              <w:rPr>
                <w:webHidden/>
              </w:rPr>
              <w:fldChar w:fldCharType="end"/>
            </w:r>
          </w:hyperlink>
        </w:p>
        <w:p w14:paraId="0BEAE34E"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96" w:history="1">
            <w:r w:rsidR="00B51271" w:rsidRPr="00E419CC">
              <w:rPr>
                <w:rStyle w:val="ad"/>
                <w:bCs/>
                <w:snapToGrid w:val="0"/>
              </w:rPr>
              <w:t>1.3.4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_Toc49939996 \h </w:instrText>
            </w:r>
            <w:r w:rsidR="00B51271">
              <w:rPr>
                <w:webHidden/>
              </w:rPr>
            </w:r>
            <w:r w:rsidR="00B51271">
              <w:rPr>
                <w:webHidden/>
              </w:rPr>
              <w:fldChar w:fldCharType="separate"/>
            </w:r>
            <w:r w:rsidR="009F1CA2">
              <w:rPr>
                <w:webHidden/>
              </w:rPr>
              <w:t>57</w:t>
            </w:r>
            <w:r w:rsidR="00B51271">
              <w:rPr>
                <w:webHidden/>
              </w:rPr>
              <w:fldChar w:fldCharType="end"/>
            </w:r>
          </w:hyperlink>
        </w:p>
        <w:p w14:paraId="4D1EDD23"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39997" w:history="1">
            <w:r w:rsidR="00B51271" w:rsidRPr="00E419CC">
              <w:rPr>
                <w:rStyle w:val="ad"/>
                <w:snapToGrid w:val="0"/>
              </w:rPr>
              <w:t>1.4</w:t>
            </w:r>
            <w:r w:rsidR="00B51271" w:rsidRPr="00E419CC">
              <w:rPr>
                <w:rStyle w:val="ad"/>
              </w:rPr>
              <w:t xml:space="preserve"> Lab 4: OSPF Stub Area and NSSA</w:t>
            </w:r>
            <w:r w:rsidR="00B51271">
              <w:rPr>
                <w:webHidden/>
              </w:rPr>
              <w:tab/>
            </w:r>
            <w:r w:rsidR="00B51271">
              <w:rPr>
                <w:webHidden/>
              </w:rPr>
              <w:fldChar w:fldCharType="begin"/>
            </w:r>
            <w:r w:rsidR="00B51271">
              <w:rPr>
                <w:webHidden/>
              </w:rPr>
              <w:instrText xml:space="preserve"> PAGEREF _Toc49939997 \h </w:instrText>
            </w:r>
            <w:r w:rsidR="00B51271">
              <w:rPr>
                <w:webHidden/>
              </w:rPr>
            </w:r>
            <w:r w:rsidR="00B51271">
              <w:rPr>
                <w:webHidden/>
              </w:rPr>
              <w:fldChar w:fldCharType="separate"/>
            </w:r>
            <w:r w:rsidR="009F1CA2">
              <w:rPr>
                <w:webHidden/>
              </w:rPr>
              <w:t>59</w:t>
            </w:r>
            <w:r w:rsidR="00B51271">
              <w:rPr>
                <w:webHidden/>
              </w:rPr>
              <w:fldChar w:fldCharType="end"/>
            </w:r>
          </w:hyperlink>
        </w:p>
        <w:p w14:paraId="3416599A"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98" w:history="1">
            <w:r w:rsidR="00B51271" w:rsidRPr="00E419CC">
              <w:rPr>
                <w:rStyle w:val="ad"/>
                <w:bCs/>
                <w:snapToGrid w:val="0"/>
              </w:rPr>
              <w:t>1.4.1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_Toc49939998 \h </w:instrText>
            </w:r>
            <w:r w:rsidR="00B51271">
              <w:rPr>
                <w:webHidden/>
              </w:rPr>
            </w:r>
            <w:r w:rsidR="00B51271">
              <w:rPr>
                <w:webHidden/>
              </w:rPr>
              <w:fldChar w:fldCharType="separate"/>
            </w:r>
            <w:r w:rsidR="009F1CA2">
              <w:rPr>
                <w:webHidden/>
              </w:rPr>
              <w:t>59</w:t>
            </w:r>
            <w:r w:rsidR="00B51271">
              <w:rPr>
                <w:webHidden/>
              </w:rPr>
              <w:fldChar w:fldCharType="end"/>
            </w:r>
          </w:hyperlink>
        </w:p>
        <w:p w14:paraId="587847F4"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39999" w:history="1">
            <w:r w:rsidR="00B51271" w:rsidRPr="00E419CC">
              <w:rPr>
                <w:rStyle w:val="ad"/>
                <w:bCs/>
                <w:snapToGrid w:val="0"/>
              </w:rPr>
              <w:t>1.4.2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_Toc49939999 \h </w:instrText>
            </w:r>
            <w:r w:rsidR="00B51271">
              <w:rPr>
                <w:webHidden/>
              </w:rPr>
            </w:r>
            <w:r w:rsidR="00B51271">
              <w:rPr>
                <w:webHidden/>
              </w:rPr>
              <w:fldChar w:fldCharType="separate"/>
            </w:r>
            <w:r w:rsidR="009F1CA2">
              <w:rPr>
                <w:webHidden/>
              </w:rPr>
              <w:t>60</w:t>
            </w:r>
            <w:r w:rsidR="00B51271">
              <w:rPr>
                <w:webHidden/>
              </w:rPr>
              <w:fldChar w:fldCharType="end"/>
            </w:r>
          </w:hyperlink>
        </w:p>
        <w:p w14:paraId="196D41C5"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00" w:history="1">
            <w:r w:rsidR="00B51271" w:rsidRPr="00E419CC">
              <w:rPr>
                <w:rStyle w:val="ad"/>
                <w:bCs/>
                <w:snapToGrid w:val="0"/>
              </w:rPr>
              <w:t>1.4.3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_Toc49940000 \h </w:instrText>
            </w:r>
            <w:r w:rsidR="00B51271">
              <w:rPr>
                <w:webHidden/>
              </w:rPr>
            </w:r>
            <w:r w:rsidR="00B51271">
              <w:rPr>
                <w:webHidden/>
              </w:rPr>
              <w:fldChar w:fldCharType="separate"/>
            </w:r>
            <w:r w:rsidR="009F1CA2">
              <w:rPr>
                <w:webHidden/>
              </w:rPr>
              <w:t>73</w:t>
            </w:r>
            <w:r w:rsidR="00B51271">
              <w:rPr>
                <w:webHidden/>
              </w:rPr>
              <w:fldChar w:fldCharType="end"/>
            </w:r>
          </w:hyperlink>
        </w:p>
        <w:p w14:paraId="0F80EC26"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01" w:history="1">
            <w:r w:rsidR="00B51271" w:rsidRPr="00E419CC">
              <w:rPr>
                <w:rStyle w:val="ad"/>
                <w:bCs/>
                <w:snapToGrid w:val="0"/>
              </w:rPr>
              <w:t>1.4.4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_Toc49940001 \h </w:instrText>
            </w:r>
            <w:r w:rsidR="00B51271">
              <w:rPr>
                <w:webHidden/>
              </w:rPr>
            </w:r>
            <w:r w:rsidR="00B51271">
              <w:rPr>
                <w:webHidden/>
              </w:rPr>
              <w:fldChar w:fldCharType="separate"/>
            </w:r>
            <w:r w:rsidR="009F1CA2">
              <w:rPr>
                <w:webHidden/>
              </w:rPr>
              <w:t>73</w:t>
            </w:r>
            <w:r w:rsidR="00B51271">
              <w:rPr>
                <w:webHidden/>
              </w:rPr>
              <w:fldChar w:fldCharType="end"/>
            </w:r>
          </w:hyperlink>
        </w:p>
        <w:p w14:paraId="5FF02F84"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02" w:history="1">
            <w:r w:rsidR="00B51271" w:rsidRPr="00E419CC">
              <w:rPr>
                <w:rStyle w:val="ad"/>
                <w:rFonts w:cs="Huawei Sans"/>
                <w:noProof/>
              </w:rPr>
              <w:t>2 IS-IS Basics Experiment</w:t>
            </w:r>
            <w:r w:rsidR="00B51271">
              <w:rPr>
                <w:noProof/>
                <w:webHidden/>
              </w:rPr>
              <w:tab/>
            </w:r>
            <w:r w:rsidR="00B51271">
              <w:rPr>
                <w:noProof/>
                <w:webHidden/>
              </w:rPr>
              <w:fldChar w:fldCharType="begin"/>
            </w:r>
            <w:r w:rsidR="00B51271">
              <w:rPr>
                <w:noProof/>
                <w:webHidden/>
              </w:rPr>
              <w:instrText xml:space="preserve"> PAGEREF _Toc49940002 \h </w:instrText>
            </w:r>
            <w:r w:rsidR="00B51271">
              <w:rPr>
                <w:noProof/>
                <w:webHidden/>
              </w:rPr>
            </w:r>
            <w:r w:rsidR="00B51271">
              <w:rPr>
                <w:noProof/>
                <w:webHidden/>
              </w:rPr>
              <w:fldChar w:fldCharType="separate"/>
            </w:r>
            <w:r w:rsidR="009F1CA2">
              <w:rPr>
                <w:noProof/>
                <w:webHidden/>
              </w:rPr>
              <w:t>76</w:t>
            </w:r>
            <w:r w:rsidR="00B51271">
              <w:rPr>
                <w:noProof/>
                <w:webHidden/>
              </w:rPr>
              <w:fldChar w:fldCharType="end"/>
            </w:r>
          </w:hyperlink>
        </w:p>
        <w:p w14:paraId="1C5BC042"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03" w:history="1">
            <w:r w:rsidR="00B51271" w:rsidRPr="00E419CC">
              <w:rPr>
                <w:rStyle w:val="ad"/>
                <w:snapToGrid w:val="0"/>
              </w:rPr>
              <w:t>2.1</w:t>
            </w:r>
            <w:r w:rsidR="00B51271" w:rsidRPr="00E419CC">
              <w:rPr>
                <w:rStyle w:val="ad"/>
              </w:rPr>
              <w:t xml:space="preserve"> IS-IS Configuration Experiment</w:t>
            </w:r>
            <w:r w:rsidR="00B51271">
              <w:rPr>
                <w:webHidden/>
              </w:rPr>
              <w:tab/>
            </w:r>
            <w:r w:rsidR="00B51271">
              <w:rPr>
                <w:webHidden/>
              </w:rPr>
              <w:fldChar w:fldCharType="begin"/>
            </w:r>
            <w:r w:rsidR="00B51271">
              <w:rPr>
                <w:webHidden/>
              </w:rPr>
              <w:instrText xml:space="preserve"> PAGEREF _Toc49940003 \h </w:instrText>
            </w:r>
            <w:r w:rsidR="00B51271">
              <w:rPr>
                <w:webHidden/>
              </w:rPr>
            </w:r>
            <w:r w:rsidR="00B51271">
              <w:rPr>
                <w:webHidden/>
              </w:rPr>
              <w:fldChar w:fldCharType="separate"/>
            </w:r>
            <w:r w:rsidR="009F1CA2">
              <w:rPr>
                <w:webHidden/>
              </w:rPr>
              <w:t>76</w:t>
            </w:r>
            <w:r w:rsidR="00B51271">
              <w:rPr>
                <w:webHidden/>
              </w:rPr>
              <w:fldChar w:fldCharType="end"/>
            </w:r>
          </w:hyperlink>
        </w:p>
        <w:p w14:paraId="06EB6DA3"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04" w:history="1">
            <w:r w:rsidR="00B51271" w:rsidRPr="00E419CC">
              <w:rPr>
                <w:rStyle w:val="ad"/>
                <w:bCs/>
                <w:snapToGrid w:val="0"/>
              </w:rPr>
              <w:t>2.1.1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_Toc49940004 \h </w:instrText>
            </w:r>
            <w:r w:rsidR="00B51271">
              <w:rPr>
                <w:webHidden/>
              </w:rPr>
            </w:r>
            <w:r w:rsidR="00B51271">
              <w:rPr>
                <w:webHidden/>
              </w:rPr>
              <w:fldChar w:fldCharType="separate"/>
            </w:r>
            <w:r w:rsidR="009F1CA2">
              <w:rPr>
                <w:webHidden/>
              </w:rPr>
              <w:t>76</w:t>
            </w:r>
            <w:r w:rsidR="00B51271">
              <w:rPr>
                <w:webHidden/>
              </w:rPr>
              <w:fldChar w:fldCharType="end"/>
            </w:r>
          </w:hyperlink>
        </w:p>
        <w:p w14:paraId="10D9A889"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05" w:history="1">
            <w:r w:rsidR="00B51271" w:rsidRPr="00E419CC">
              <w:rPr>
                <w:rStyle w:val="ad"/>
                <w:bCs/>
                <w:snapToGrid w:val="0"/>
              </w:rPr>
              <w:t>2.1.2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_Toc49940005 \h </w:instrText>
            </w:r>
            <w:r w:rsidR="00B51271">
              <w:rPr>
                <w:webHidden/>
              </w:rPr>
            </w:r>
            <w:r w:rsidR="00B51271">
              <w:rPr>
                <w:webHidden/>
              </w:rPr>
              <w:fldChar w:fldCharType="separate"/>
            </w:r>
            <w:r w:rsidR="009F1CA2">
              <w:rPr>
                <w:webHidden/>
              </w:rPr>
              <w:t>77</w:t>
            </w:r>
            <w:r w:rsidR="00B51271">
              <w:rPr>
                <w:webHidden/>
              </w:rPr>
              <w:fldChar w:fldCharType="end"/>
            </w:r>
          </w:hyperlink>
        </w:p>
        <w:p w14:paraId="09234A98"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06" w:history="1">
            <w:r w:rsidR="00B51271" w:rsidRPr="00E419CC">
              <w:rPr>
                <w:rStyle w:val="ad"/>
                <w:bCs/>
                <w:snapToGrid w:val="0"/>
              </w:rPr>
              <w:t>2.1.3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_Toc49940006 \h </w:instrText>
            </w:r>
            <w:r w:rsidR="00B51271">
              <w:rPr>
                <w:webHidden/>
              </w:rPr>
            </w:r>
            <w:r w:rsidR="00B51271">
              <w:rPr>
                <w:webHidden/>
              </w:rPr>
              <w:fldChar w:fldCharType="separate"/>
            </w:r>
            <w:r w:rsidR="009F1CA2">
              <w:rPr>
                <w:webHidden/>
              </w:rPr>
              <w:t>87</w:t>
            </w:r>
            <w:r w:rsidR="00B51271">
              <w:rPr>
                <w:webHidden/>
              </w:rPr>
              <w:fldChar w:fldCharType="end"/>
            </w:r>
          </w:hyperlink>
        </w:p>
        <w:p w14:paraId="29F14CE3"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07" w:history="1">
            <w:r w:rsidR="00B51271" w:rsidRPr="00E419CC">
              <w:rPr>
                <w:rStyle w:val="ad"/>
                <w:bCs/>
                <w:snapToGrid w:val="0"/>
              </w:rPr>
              <w:t>2.1.4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_Toc49940007 \h </w:instrText>
            </w:r>
            <w:r w:rsidR="00B51271">
              <w:rPr>
                <w:webHidden/>
              </w:rPr>
            </w:r>
            <w:r w:rsidR="00B51271">
              <w:rPr>
                <w:webHidden/>
              </w:rPr>
              <w:fldChar w:fldCharType="separate"/>
            </w:r>
            <w:r w:rsidR="009F1CA2">
              <w:rPr>
                <w:webHidden/>
              </w:rPr>
              <w:t>87</w:t>
            </w:r>
            <w:r w:rsidR="00B51271">
              <w:rPr>
                <w:webHidden/>
              </w:rPr>
              <w:fldChar w:fldCharType="end"/>
            </w:r>
          </w:hyperlink>
        </w:p>
        <w:p w14:paraId="291F65A0"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08" w:history="1">
            <w:r w:rsidR="00B51271" w:rsidRPr="00E419CC">
              <w:rPr>
                <w:rStyle w:val="ad"/>
                <w:rFonts w:cs="Huawei Sans"/>
                <w:noProof/>
              </w:rPr>
              <w:t>3 BGP Configurations</w:t>
            </w:r>
            <w:r w:rsidR="00B51271">
              <w:rPr>
                <w:noProof/>
                <w:webHidden/>
              </w:rPr>
              <w:tab/>
            </w:r>
            <w:r w:rsidR="00B51271">
              <w:rPr>
                <w:noProof/>
                <w:webHidden/>
              </w:rPr>
              <w:fldChar w:fldCharType="begin"/>
            </w:r>
            <w:r w:rsidR="00B51271">
              <w:rPr>
                <w:noProof/>
                <w:webHidden/>
              </w:rPr>
              <w:instrText xml:space="preserve"> PAGEREF _Toc49940008 \h </w:instrText>
            </w:r>
            <w:r w:rsidR="00B51271">
              <w:rPr>
                <w:noProof/>
                <w:webHidden/>
              </w:rPr>
            </w:r>
            <w:r w:rsidR="00B51271">
              <w:rPr>
                <w:noProof/>
                <w:webHidden/>
              </w:rPr>
              <w:fldChar w:fldCharType="separate"/>
            </w:r>
            <w:r w:rsidR="009F1CA2">
              <w:rPr>
                <w:noProof/>
                <w:webHidden/>
              </w:rPr>
              <w:t>90</w:t>
            </w:r>
            <w:r w:rsidR="00B51271">
              <w:rPr>
                <w:noProof/>
                <w:webHidden/>
              </w:rPr>
              <w:fldChar w:fldCharType="end"/>
            </w:r>
          </w:hyperlink>
        </w:p>
        <w:p w14:paraId="348A77B4"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09" w:history="1">
            <w:r w:rsidR="00B51271" w:rsidRPr="00E419CC">
              <w:rPr>
                <w:rStyle w:val="ad"/>
                <w:snapToGrid w:val="0"/>
              </w:rPr>
              <w:t>3.1</w:t>
            </w:r>
            <w:r w:rsidR="00B51271" w:rsidRPr="00E419CC">
              <w:rPr>
                <w:rStyle w:val="ad"/>
              </w:rPr>
              <w:t xml:space="preserve"> Lab 1: Basic BGP Configurations</w:t>
            </w:r>
            <w:r w:rsidR="00B51271">
              <w:rPr>
                <w:webHidden/>
              </w:rPr>
              <w:tab/>
            </w:r>
            <w:r w:rsidR="00B51271">
              <w:rPr>
                <w:webHidden/>
              </w:rPr>
              <w:fldChar w:fldCharType="begin"/>
            </w:r>
            <w:r w:rsidR="00B51271">
              <w:rPr>
                <w:webHidden/>
              </w:rPr>
              <w:instrText xml:space="preserve"> PAGEREF _Toc49940009 \h </w:instrText>
            </w:r>
            <w:r w:rsidR="00B51271">
              <w:rPr>
                <w:webHidden/>
              </w:rPr>
            </w:r>
            <w:r w:rsidR="00B51271">
              <w:rPr>
                <w:webHidden/>
              </w:rPr>
              <w:fldChar w:fldCharType="separate"/>
            </w:r>
            <w:r w:rsidR="009F1CA2">
              <w:rPr>
                <w:webHidden/>
              </w:rPr>
              <w:t>90</w:t>
            </w:r>
            <w:r w:rsidR="00B51271">
              <w:rPr>
                <w:webHidden/>
              </w:rPr>
              <w:fldChar w:fldCharType="end"/>
            </w:r>
          </w:hyperlink>
        </w:p>
        <w:p w14:paraId="3F1F004B"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10" w:history="1">
            <w:r w:rsidR="00B51271" w:rsidRPr="00E419CC">
              <w:rPr>
                <w:rStyle w:val="ad"/>
                <w:bCs/>
                <w:snapToGrid w:val="0"/>
              </w:rPr>
              <w:t>3.1.1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_Toc49940010 \h </w:instrText>
            </w:r>
            <w:r w:rsidR="00B51271">
              <w:rPr>
                <w:webHidden/>
              </w:rPr>
            </w:r>
            <w:r w:rsidR="00B51271">
              <w:rPr>
                <w:webHidden/>
              </w:rPr>
              <w:fldChar w:fldCharType="separate"/>
            </w:r>
            <w:r w:rsidR="009F1CA2">
              <w:rPr>
                <w:webHidden/>
              </w:rPr>
              <w:t>90</w:t>
            </w:r>
            <w:r w:rsidR="00B51271">
              <w:rPr>
                <w:webHidden/>
              </w:rPr>
              <w:fldChar w:fldCharType="end"/>
            </w:r>
          </w:hyperlink>
        </w:p>
        <w:p w14:paraId="235B172A"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11" w:history="1">
            <w:r w:rsidR="00B51271" w:rsidRPr="00E419CC">
              <w:rPr>
                <w:rStyle w:val="ad"/>
                <w:bCs/>
                <w:snapToGrid w:val="0"/>
              </w:rPr>
              <w:t>3.1.2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_Toc49940011 \h </w:instrText>
            </w:r>
            <w:r w:rsidR="00B51271">
              <w:rPr>
                <w:webHidden/>
              </w:rPr>
            </w:r>
            <w:r w:rsidR="00B51271">
              <w:rPr>
                <w:webHidden/>
              </w:rPr>
              <w:fldChar w:fldCharType="separate"/>
            </w:r>
            <w:r w:rsidR="009F1CA2">
              <w:rPr>
                <w:webHidden/>
              </w:rPr>
              <w:t>91</w:t>
            </w:r>
            <w:r w:rsidR="00B51271">
              <w:rPr>
                <w:webHidden/>
              </w:rPr>
              <w:fldChar w:fldCharType="end"/>
            </w:r>
          </w:hyperlink>
        </w:p>
        <w:p w14:paraId="78945888"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12" w:history="1">
            <w:r w:rsidR="00B51271" w:rsidRPr="00E419CC">
              <w:rPr>
                <w:rStyle w:val="ad"/>
                <w:bCs/>
                <w:snapToGrid w:val="0"/>
              </w:rPr>
              <w:t>3.1.3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_Toc49940012 \h </w:instrText>
            </w:r>
            <w:r w:rsidR="00B51271">
              <w:rPr>
                <w:webHidden/>
              </w:rPr>
            </w:r>
            <w:r w:rsidR="00B51271">
              <w:rPr>
                <w:webHidden/>
              </w:rPr>
              <w:fldChar w:fldCharType="separate"/>
            </w:r>
            <w:r w:rsidR="009F1CA2">
              <w:rPr>
                <w:webHidden/>
              </w:rPr>
              <w:t>99</w:t>
            </w:r>
            <w:r w:rsidR="00B51271">
              <w:rPr>
                <w:webHidden/>
              </w:rPr>
              <w:fldChar w:fldCharType="end"/>
            </w:r>
          </w:hyperlink>
        </w:p>
        <w:p w14:paraId="6E155509"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13" w:history="1">
            <w:r w:rsidR="00B51271" w:rsidRPr="00E419CC">
              <w:rPr>
                <w:rStyle w:val="ad"/>
                <w:bCs/>
                <w:snapToGrid w:val="0"/>
              </w:rPr>
              <w:t>3.1.4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_Toc49940013 \h </w:instrText>
            </w:r>
            <w:r w:rsidR="00B51271">
              <w:rPr>
                <w:webHidden/>
              </w:rPr>
            </w:r>
            <w:r w:rsidR="00B51271">
              <w:rPr>
                <w:webHidden/>
              </w:rPr>
              <w:fldChar w:fldCharType="separate"/>
            </w:r>
            <w:r w:rsidR="009F1CA2">
              <w:rPr>
                <w:webHidden/>
              </w:rPr>
              <w:t>99</w:t>
            </w:r>
            <w:r w:rsidR="00B51271">
              <w:rPr>
                <w:webHidden/>
              </w:rPr>
              <w:fldChar w:fldCharType="end"/>
            </w:r>
          </w:hyperlink>
        </w:p>
        <w:p w14:paraId="436C2F62"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14" w:history="1">
            <w:r w:rsidR="00B51271" w:rsidRPr="00E419CC">
              <w:rPr>
                <w:rStyle w:val="ad"/>
                <w:snapToGrid w:val="0"/>
              </w:rPr>
              <w:t>3.2</w:t>
            </w:r>
            <w:r w:rsidR="00B51271" w:rsidRPr="00E419CC">
              <w:rPr>
                <w:rStyle w:val="ad"/>
              </w:rPr>
              <w:t xml:space="preserve"> Lab 2: BGP Route Summarization</w:t>
            </w:r>
            <w:r w:rsidR="00B51271">
              <w:rPr>
                <w:webHidden/>
              </w:rPr>
              <w:tab/>
            </w:r>
            <w:r w:rsidR="00B51271">
              <w:rPr>
                <w:webHidden/>
              </w:rPr>
              <w:fldChar w:fldCharType="begin"/>
            </w:r>
            <w:r w:rsidR="00B51271">
              <w:rPr>
                <w:webHidden/>
              </w:rPr>
              <w:instrText xml:space="preserve"> PAGEREF _Toc49940014 \h </w:instrText>
            </w:r>
            <w:r w:rsidR="00B51271">
              <w:rPr>
                <w:webHidden/>
              </w:rPr>
            </w:r>
            <w:r w:rsidR="00B51271">
              <w:rPr>
                <w:webHidden/>
              </w:rPr>
              <w:fldChar w:fldCharType="separate"/>
            </w:r>
            <w:r w:rsidR="009F1CA2">
              <w:rPr>
                <w:webHidden/>
              </w:rPr>
              <w:t>103</w:t>
            </w:r>
            <w:r w:rsidR="00B51271">
              <w:rPr>
                <w:webHidden/>
              </w:rPr>
              <w:fldChar w:fldCharType="end"/>
            </w:r>
          </w:hyperlink>
        </w:p>
        <w:p w14:paraId="286298D9"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15" w:history="1">
            <w:r w:rsidR="00B51271" w:rsidRPr="00E419CC">
              <w:rPr>
                <w:rStyle w:val="ad"/>
                <w:bCs/>
                <w:snapToGrid w:val="0"/>
              </w:rPr>
              <w:t>3.2.1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_Toc49940015 \h </w:instrText>
            </w:r>
            <w:r w:rsidR="00B51271">
              <w:rPr>
                <w:webHidden/>
              </w:rPr>
            </w:r>
            <w:r w:rsidR="00B51271">
              <w:rPr>
                <w:webHidden/>
              </w:rPr>
              <w:fldChar w:fldCharType="separate"/>
            </w:r>
            <w:r w:rsidR="009F1CA2">
              <w:rPr>
                <w:webHidden/>
              </w:rPr>
              <w:t>103</w:t>
            </w:r>
            <w:r w:rsidR="00B51271">
              <w:rPr>
                <w:webHidden/>
              </w:rPr>
              <w:fldChar w:fldCharType="end"/>
            </w:r>
          </w:hyperlink>
        </w:p>
        <w:p w14:paraId="698E72EE"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16" w:history="1">
            <w:r w:rsidR="00B51271" w:rsidRPr="00E419CC">
              <w:rPr>
                <w:rStyle w:val="ad"/>
                <w:bCs/>
                <w:snapToGrid w:val="0"/>
              </w:rPr>
              <w:t>3.2.2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_Toc49940016 \h </w:instrText>
            </w:r>
            <w:r w:rsidR="00B51271">
              <w:rPr>
                <w:webHidden/>
              </w:rPr>
            </w:r>
            <w:r w:rsidR="00B51271">
              <w:rPr>
                <w:webHidden/>
              </w:rPr>
              <w:fldChar w:fldCharType="separate"/>
            </w:r>
            <w:r w:rsidR="009F1CA2">
              <w:rPr>
                <w:webHidden/>
              </w:rPr>
              <w:t>103</w:t>
            </w:r>
            <w:r w:rsidR="00B51271">
              <w:rPr>
                <w:webHidden/>
              </w:rPr>
              <w:fldChar w:fldCharType="end"/>
            </w:r>
          </w:hyperlink>
        </w:p>
        <w:p w14:paraId="18DBF3D9"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17" w:history="1">
            <w:r w:rsidR="00B51271" w:rsidRPr="00E419CC">
              <w:rPr>
                <w:rStyle w:val="ad"/>
                <w:bCs/>
                <w:snapToGrid w:val="0"/>
              </w:rPr>
              <w:t>3.2.3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_Toc49940017 \h </w:instrText>
            </w:r>
            <w:r w:rsidR="00B51271">
              <w:rPr>
                <w:webHidden/>
              </w:rPr>
            </w:r>
            <w:r w:rsidR="00B51271">
              <w:rPr>
                <w:webHidden/>
              </w:rPr>
              <w:fldChar w:fldCharType="separate"/>
            </w:r>
            <w:r w:rsidR="009F1CA2">
              <w:rPr>
                <w:webHidden/>
              </w:rPr>
              <w:t>110</w:t>
            </w:r>
            <w:r w:rsidR="00B51271">
              <w:rPr>
                <w:webHidden/>
              </w:rPr>
              <w:fldChar w:fldCharType="end"/>
            </w:r>
          </w:hyperlink>
        </w:p>
        <w:p w14:paraId="49268813"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18" w:history="1">
            <w:r w:rsidR="00B51271" w:rsidRPr="00E419CC">
              <w:rPr>
                <w:rStyle w:val="ad"/>
                <w:bCs/>
                <w:snapToGrid w:val="0"/>
              </w:rPr>
              <w:t>3.2.4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_Toc49940018 \h </w:instrText>
            </w:r>
            <w:r w:rsidR="00B51271">
              <w:rPr>
                <w:webHidden/>
              </w:rPr>
            </w:r>
            <w:r w:rsidR="00B51271">
              <w:rPr>
                <w:webHidden/>
              </w:rPr>
              <w:fldChar w:fldCharType="separate"/>
            </w:r>
            <w:r w:rsidR="009F1CA2">
              <w:rPr>
                <w:webHidden/>
              </w:rPr>
              <w:t>111</w:t>
            </w:r>
            <w:r w:rsidR="00B51271">
              <w:rPr>
                <w:webHidden/>
              </w:rPr>
              <w:fldChar w:fldCharType="end"/>
            </w:r>
          </w:hyperlink>
        </w:p>
        <w:p w14:paraId="663F1C3D"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19" w:history="1">
            <w:r w:rsidR="00B51271" w:rsidRPr="00E419CC">
              <w:rPr>
                <w:rStyle w:val="ad"/>
                <w:snapToGrid w:val="0"/>
              </w:rPr>
              <w:t>3.3</w:t>
            </w:r>
            <w:r w:rsidR="00B51271" w:rsidRPr="00E419CC">
              <w:rPr>
                <w:rStyle w:val="ad"/>
              </w:rPr>
              <w:t xml:space="preserve"> Lab 3: BGP RR</w:t>
            </w:r>
            <w:r w:rsidR="00B51271">
              <w:rPr>
                <w:webHidden/>
              </w:rPr>
              <w:tab/>
            </w:r>
            <w:r w:rsidR="00B51271">
              <w:rPr>
                <w:webHidden/>
              </w:rPr>
              <w:fldChar w:fldCharType="begin"/>
            </w:r>
            <w:r w:rsidR="00B51271">
              <w:rPr>
                <w:webHidden/>
              </w:rPr>
              <w:instrText xml:space="preserve"> PAGEREF _Toc49940019 \h </w:instrText>
            </w:r>
            <w:r w:rsidR="00B51271">
              <w:rPr>
                <w:webHidden/>
              </w:rPr>
            </w:r>
            <w:r w:rsidR="00B51271">
              <w:rPr>
                <w:webHidden/>
              </w:rPr>
              <w:fldChar w:fldCharType="separate"/>
            </w:r>
            <w:r w:rsidR="009F1CA2">
              <w:rPr>
                <w:webHidden/>
              </w:rPr>
              <w:t>112</w:t>
            </w:r>
            <w:r w:rsidR="00B51271">
              <w:rPr>
                <w:webHidden/>
              </w:rPr>
              <w:fldChar w:fldCharType="end"/>
            </w:r>
          </w:hyperlink>
        </w:p>
        <w:p w14:paraId="1E2B3A1C"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20" w:history="1">
            <w:r w:rsidR="00B51271" w:rsidRPr="00E419CC">
              <w:rPr>
                <w:rStyle w:val="ad"/>
                <w:bCs/>
                <w:snapToGrid w:val="0"/>
              </w:rPr>
              <w:t>3.3.1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_Toc49940020 \h </w:instrText>
            </w:r>
            <w:r w:rsidR="00B51271">
              <w:rPr>
                <w:webHidden/>
              </w:rPr>
            </w:r>
            <w:r w:rsidR="00B51271">
              <w:rPr>
                <w:webHidden/>
              </w:rPr>
              <w:fldChar w:fldCharType="separate"/>
            </w:r>
            <w:r w:rsidR="009F1CA2">
              <w:rPr>
                <w:webHidden/>
              </w:rPr>
              <w:t>112</w:t>
            </w:r>
            <w:r w:rsidR="00B51271">
              <w:rPr>
                <w:webHidden/>
              </w:rPr>
              <w:fldChar w:fldCharType="end"/>
            </w:r>
          </w:hyperlink>
        </w:p>
        <w:p w14:paraId="7B6117DD"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21" w:history="1">
            <w:r w:rsidR="00B51271" w:rsidRPr="00E419CC">
              <w:rPr>
                <w:rStyle w:val="ad"/>
                <w:bCs/>
                <w:snapToGrid w:val="0"/>
              </w:rPr>
              <w:t>3.3.2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_Toc49940021 \h </w:instrText>
            </w:r>
            <w:r w:rsidR="00B51271">
              <w:rPr>
                <w:webHidden/>
              </w:rPr>
            </w:r>
            <w:r w:rsidR="00B51271">
              <w:rPr>
                <w:webHidden/>
              </w:rPr>
              <w:fldChar w:fldCharType="separate"/>
            </w:r>
            <w:r w:rsidR="009F1CA2">
              <w:rPr>
                <w:webHidden/>
              </w:rPr>
              <w:t>113</w:t>
            </w:r>
            <w:r w:rsidR="00B51271">
              <w:rPr>
                <w:webHidden/>
              </w:rPr>
              <w:fldChar w:fldCharType="end"/>
            </w:r>
          </w:hyperlink>
        </w:p>
        <w:p w14:paraId="56DD755E"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22" w:history="1">
            <w:r w:rsidR="00B51271" w:rsidRPr="00E419CC">
              <w:rPr>
                <w:rStyle w:val="ad"/>
                <w:bCs/>
                <w:snapToGrid w:val="0"/>
              </w:rPr>
              <w:t>3.3.3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_Toc49940022 \h </w:instrText>
            </w:r>
            <w:r w:rsidR="00B51271">
              <w:rPr>
                <w:webHidden/>
              </w:rPr>
            </w:r>
            <w:r w:rsidR="00B51271">
              <w:rPr>
                <w:webHidden/>
              </w:rPr>
              <w:fldChar w:fldCharType="separate"/>
            </w:r>
            <w:r w:rsidR="009F1CA2">
              <w:rPr>
                <w:webHidden/>
              </w:rPr>
              <w:t>126</w:t>
            </w:r>
            <w:r w:rsidR="00B51271">
              <w:rPr>
                <w:webHidden/>
              </w:rPr>
              <w:fldChar w:fldCharType="end"/>
            </w:r>
          </w:hyperlink>
        </w:p>
        <w:p w14:paraId="08EC6933"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23" w:history="1">
            <w:r w:rsidR="00B51271" w:rsidRPr="00E419CC">
              <w:rPr>
                <w:rStyle w:val="ad"/>
                <w:bCs/>
                <w:snapToGrid w:val="0"/>
              </w:rPr>
              <w:t>3.3.4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_Toc49940023 \h </w:instrText>
            </w:r>
            <w:r w:rsidR="00B51271">
              <w:rPr>
                <w:webHidden/>
              </w:rPr>
            </w:r>
            <w:r w:rsidR="00B51271">
              <w:rPr>
                <w:webHidden/>
              </w:rPr>
              <w:fldChar w:fldCharType="separate"/>
            </w:r>
            <w:r w:rsidR="009F1CA2">
              <w:rPr>
                <w:webHidden/>
              </w:rPr>
              <w:t>126</w:t>
            </w:r>
            <w:r w:rsidR="00B51271">
              <w:rPr>
                <w:webHidden/>
              </w:rPr>
              <w:fldChar w:fldCharType="end"/>
            </w:r>
          </w:hyperlink>
        </w:p>
        <w:p w14:paraId="708C7907"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24" w:history="1">
            <w:r w:rsidR="00B51271" w:rsidRPr="00E419CC">
              <w:rPr>
                <w:rStyle w:val="ad"/>
                <w:snapToGrid w:val="0"/>
              </w:rPr>
              <w:t>3.4</w:t>
            </w:r>
            <w:r w:rsidR="00B51271" w:rsidRPr="00E419CC">
              <w:rPr>
                <w:rStyle w:val="ad"/>
              </w:rPr>
              <w:t xml:space="preserve"> Lab 4: BGP Route Selection</w:t>
            </w:r>
            <w:r w:rsidR="00B51271">
              <w:rPr>
                <w:webHidden/>
              </w:rPr>
              <w:tab/>
            </w:r>
            <w:r w:rsidR="00B51271">
              <w:rPr>
                <w:webHidden/>
              </w:rPr>
              <w:fldChar w:fldCharType="begin"/>
            </w:r>
            <w:r w:rsidR="00B51271">
              <w:rPr>
                <w:webHidden/>
              </w:rPr>
              <w:instrText xml:space="preserve"> PAGEREF _Toc49940024 \h </w:instrText>
            </w:r>
            <w:r w:rsidR="00B51271">
              <w:rPr>
                <w:webHidden/>
              </w:rPr>
            </w:r>
            <w:r w:rsidR="00B51271">
              <w:rPr>
                <w:webHidden/>
              </w:rPr>
              <w:fldChar w:fldCharType="separate"/>
            </w:r>
            <w:r w:rsidR="009F1CA2">
              <w:rPr>
                <w:webHidden/>
              </w:rPr>
              <w:t>129</w:t>
            </w:r>
            <w:r w:rsidR="00B51271">
              <w:rPr>
                <w:webHidden/>
              </w:rPr>
              <w:fldChar w:fldCharType="end"/>
            </w:r>
          </w:hyperlink>
        </w:p>
        <w:p w14:paraId="580C07E3"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25" w:history="1">
            <w:r w:rsidR="00B51271" w:rsidRPr="00E419CC">
              <w:rPr>
                <w:rStyle w:val="ad"/>
                <w:bCs/>
                <w:snapToGrid w:val="0"/>
              </w:rPr>
              <w:t>3.4.1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_Toc49940025 \h </w:instrText>
            </w:r>
            <w:r w:rsidR="00B51271">
              <w:rPr>
                <w:webHidden/>
              </w:rPr>
            </w:r>
            <w:r w:rsidR="00B51271">
              <w:rPr>
                <w:webHidden/>
              </w:rPr>
              <w:fldChar w:fldCharType="separate"/>
            </w:r>
            <w:r w:rsidR="009F1CA2">
              <w:rPr>
                <w:webHidden/>
              </w:rPr>
              <w:t>129</w:t>
            </w:r>
            <w:r w:rsidR="00B51271">
              <w:rPr>
                <w:webHidden/>
              </w:rPr>
              <w:fldChar w:fldCharType="end"/>
            </w:r>
          </w:hyperlink>
        </w:p>
        <w:p w14:paraId="60978387"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26" w:history="1">
            <w:r w:rsidR="00B51271" w:rsidRPr="00E419CC">
              <w:rPr>
                <w:rStyle w:val="ad"/>
                <w:bCs/>
                <w:snapToGrid w:val="0"/>
              </w:rPr>
              <w:t>3.4.2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_Toc49940026 \h </w:instrText>
            </w:r>
            <w:r w:rsidR="00B51271">
              <w:rPr>
                <w:webHidden/>
              </w:rPr>
            </w:r>
            <w:r w:rsidR="00B51271">
              <w:rPr>
                <w:webHidden/>
              </w:rPr>
              <w:fldChar w:fldCharType="separate"/>
            </w:r>
            <w:r w:rsidR="009F1CA2">
              <w:rPr>
                <w:webHidden/>
              </w:rPr>
              <w:t>130</w:t>
            </w:r>
            <w:r w:rsidR="00B51271">
              <w:rPr>
                <w:webHidden/>
              </w:rPr>
              <w:fldChar w:fldCharType="end"/>
            </w:r>
          </w:hyperlink>
        </w:p>
        <w:p w14:paraId="2F9DB9BF"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27" w:history="1">
            <w:r w:rsidR="00B51271" w:rsidRPr="00E419CC">
              <w:rPr>
                <w:rStyle w:val="ad"/>
                <w:bCs/>
                <w:snapToGrid w:val="0"/>
              </w:rPr>
              <w:t>3.4.3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_Toc49940027 \h </w:instrText>
            </w:r>
            <w:r w:rsidR="00B51271">
              <w:rPr>
                <w:webHidden/>
              </w:rPr>
            </w:r>
            <w:r w:rsidR="00B51271">
              <w:rPr>
                <w:webHidden/>
              </w:rPr>
              <w:fldChar w:fldCharType="separate"/>
            </w:r>
            <w:r w:rsidR="009F1CA2">
              <w:rPr>
                <w:webHidden/>
              </w:rPr>
              <w:t>149</w:t>
            </w:r>
            <w:r w:rsidR="00B51271">
              <w:rPr>
                <w:webHidden/>
              </w:rPr>
              <w:fldChar w:fldCharType="end"/>
            </w:r>
          </w:hyperlink>
        </w:p>
        <w:p w14:paraId="50EB96D9"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28" w:history="1">
            <w:r w:rsidR="00B51271" w:rsidRPr="00E419CC">
              <w:rPr>
                <w:rStyle w:val="ad"/>
                <w:bCs/>
                <w:snapToGrid w:val="0"/>
              </w:rPr>
              <w:t>3.4.4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_Toc49940028 \h </w:instrText>
            </w:r>
            <w:r w:rsidR="00B51271">
              <w:rPr>
                <w:webHidden/>
              </w:rPr>
            </w:r>
            <w:r w:rsidR="00B51271">
              <w:rPr>
                <w:webHidden/>
              </w:rPr>
              <w:fldChar w:fldCharType="separate"/>
            </w:r>
            <w:r w:rsidR="009F1CA2">
              <w:rPr>
                <w:webHidden/>
              </w:rPr>
              <w:t>149</w:t>
            </w:r>
            <w:r w:rsidR="00B51271">
              <w:rPr>
                <w:webHidden/>
              </w:rPr>
              <w:fldChar w:fldCharType="end"/>
            </w:r>
          </w:hyperlink>
        </w:p>
        <w:p w14:paraId="7906E117"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29" w:history="1">
            <w:r w:rsidR="00B51271" w:rsidRPr="00E419CC">
              <w:rPr>
                <w:rStyle w:val="ad"/>
                <w:rFonts w:cs="Huawei Sans"/>
                <w:noProof/>
              </w:rPr>
              <w:t>4 Routing Policy and Routing Control</w:t>
            </w:r>
            <w:r w:rsidR="00B51271">
              <w:rPr>
                <w:noProof/>
                <w:webHidden/>
              </w:rPr>
              <w:tab/>
            </w:r>
            <w:r w:rsidR="00B51271">
              <w:rPr>
                <w:noProof/>
                <w:webHidden/>
              </w:rPr>
              <w:fldChar w:fldCharType="begin"/>
            </w:r>
            <w:r w:rsidR="00B51271">
              <w:rPr>
                <w:noProof/>
                <w:webHidden/>
              </w:rPr>
              <w:instrText xml:space="preserve"> PAGEREF _Toc49940029 \h </w:instrText>
            </w:r>
            <w:r w:rsidR="00B51271">
              <w:rPr>
                <w:noProof/>
                <w:webHidden/>
              </w:rPr>
            </w:r>
            <w:r w:rsidR="00B51271">
              <w:rPr>
                <w:noProof/>
                <w:webHidden/>
              </w:rPr>
              <w:fldChar w:fldCharType="separate"/>
            </w:r>
            <w:r w:rsidR="009F1CA2">
              <w:rPr>
                <w:noProof/>
                <w:webHidden/>
              </w:rPr>
              <w:t>155</w:t>
            </w:r>
            <w:r w:rsidR="00B51271">
              <w:rPr>
                <w:noProof/>
                <w:webHidden/>
              </w:rPr>
              <w:fldChar w:fldCharType="end"/>
            </w:r>
          </w:hyperlink>
        </w:p>
        <w:p w14:paraId="17F61C87"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30" w:history="1">
            <w:r w:rsidR="00B51271" w:rsidRPr="00E419CC">
              <w:rPr>
                <w:rStyle w:val="ad"/>
                <w:snapToGrid w:val="0"/>
              </w:rPr>
              <w:t>4.1</w:t>
            </w:r>
            <w:r w:rsidR="00B51271" w:rsidRPr="00E419CC">
              <w:rPr>
                <w:rStyle w:val="ad"/>
              </w:rPr>
              <w:t xml:space="preserve"> Route Import and Control</w:t>
            </w:r>
            <w:r w:rsidR="00B51271">
              <w:rPr>
                <w:webHidden/>
              </w:rPr>
              <w:tab/>
            </w:r>
            <w:r w:rsidR="00B51271">
              <w:rPr>
                <w:webHidden/>
              </w:rPr>
              <w:fldChar w:fldCharType="begin"/>
            </w:r>
            <w:r w:rsidR="00B51271">
              <w:rPr>
                <w:webHidden/>
              </w:rPr>
              <w:instrText xml:space="preserve"> PAGEREF _Toc49940030 \h </w:instrText>
            </w:r>
            <w:r w:rsidR="00B51271">
              <w:rPr>
                <w:webHidden/>
              </w:rPr>
            </w:r>
            <w:r w:rsidR="00B51271">
              <w:rPr>
                <w:webHidden/>
              </w:rPr>
              <w:fldChar w:fldCharType="separate"/>
            </w:r>
            <w:r w:rsidR="009F1CA2">
              <w:rPr>
                <w:webHidden/>
              </w:rPr>
              <w:t>155</w:t>
            </w:r>
            <w:r w:rsidR="00B51271">
              <w:rPr>
                <w:webHidden/>
              </w:rPr>
              <w:fldChar w:fldCharType="end"/>
            </w:r>
          </w:hyperlink>
        </w:p>
        <w:p w14:paraId="57B1338B"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31" w:history="1">
            <w:r w:rsidR="00B51271" w:rsidRPr="00E419CC">
              <w:rPr>
                <w:rStyle w:val="ad"/>
                <w:bCs/>
                <w:snapToGrid w:val="0"/>
              </w:rPr>
              <w:t>4.1.1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_Toc49940031 \h </w:instrText>
            </w:r>
            <w:r w:rsidR="00B51271">
              <w:rPr>
                <w:webHidden/>
              </w:rPr>
            </w:r>
            <w:r w:rsidR="00B51271">
              <w:rPr>
                <w:webHidden/>
              </w:rPr>
              <w:fldChar w:fldCharType="separate"/>
            </w:r>
            <w:r w:rsidR="009F1CA2">
              <w:rPr>
                <w:webHidden/>
              </w:rPr>
              <w:t>155</w:t>
            </w:r>
            <w:r w:rsidR="00B51271">
              <w:rPr>
                <w:webHidden/>
              </w:rPr>
              <w:fldChar w:fldCharType="end"/>
            </w:r>
          </w:hyperlink>
        </w:p>
        <w:p w14:paraId="441346CB"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32" w:history="1">
            <w:r w:rsidR="00B51271" w:rsidRPr="00E419CC">
              <w:rPr>
                <w:rStyle w:val="ad"/>
                <w:bCs/>
                <w:snapToGrid w:val="0"/>
              </w:rPr>
              <w:t>4.1.2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_Toc49940032 \h </w:instrText>
            </w:r>
            <w:r w:rsidR="00B51271">
              <w:rPr>
                <w:webHidden/>
              </w:rPr>
            </w:r>
            <w:r w:rsidR="00B51271">
              <w:rPr>
                <w:webHidden/>
              </w:rPr>
              <w:fldChar w:fldCharType="separate"/>
            </w:r>
            <w:r w:rsidR="009F1CA2">
              <w:rPr>
                <w:webHidden/>
              </w:rPr>
              <w:t>156</w:t>
            </w:r>
            <w:r w:rsidR="00B51271">
              <w:rPr>
                <w:webHidden/>
              </w:rPr>
              <w:fldChar w:fldCharType="end"/>
            </w:r>
          </w:hyperlink>
        </w:p>
        <w:p w14:paraId="328FB7C8"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33" w:history="1">
            <w:r w:rsidR="00B51271" w:rsidRPr="00E419CC">
              <w:rPr>
                <w:rStyle w:val="ad"/>
                <w:bCs/>
                <w:snapToGrid w:val="0"/>
              </w:rPr>
              <w:t>4.1.3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_Toc49940033 \h </w:instrText>
            </w:r>
            <w:r w:rsidR="00B51271">
              <w:rPr>
                <w:webHidden/>
              </w:rPr>
            </w:r>
            <w:r w:rsidR="00B51271">
              <w:rPr>
                <w:webHidden/>
              </w:rPr>
              <w:fldChar w:fldCharType="separate"/>
            </w:r>
            <w:r w:rsidR="009F1CA2">
              <w:rPr>
                <w:webHidden/>
              </w:rPr>
              <w:t>165</w:t>
            </w:r>
            <w:r w:rsidR="00B51271">
              <w:rPr>
                <w:webHidden/>
              </w:rPr>
              <w:fldChar w:fldCharType="end"/>
            </w:r>
          </w:hyperlink>
        </w:p>
        <w:p w14:paraId="4E8A4BEC"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34" w:history="1">
            <w:r w:rsidR="00B51271" w:rsidRPr="00E419CC">
              <w:rPr>
                <w:rStyle w:val="ad"/>
                <w:bCs/>
                <w:snapToGrid w:val="0"/>
              </w:rPr>
              <w:t>4.1.4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_Toc49940034 \h </w:instrText>
            </w:r>
            <w:r w:rsidR="00B51271">
              <w:rPr>
                <w:webHidden/>
              </w:rPr>
            </w:r>
            <w:r w:rsidR="00B51271">
              <w:rPr>
                <w:webHidden/>
              </w:rPr>
              <w:fldChar w:fldCharType="separate"/>
            </w:r>
            <w:r w:rsidR="009F1CA2">
              <w:rPr>
                <w:webHidden/>
              </w:rPr>
              <w:t>165</w:t>
            </w:r>
            <w:r w:rsidR="00B51271">
              <w:rPr>
                <w:webHidden/>
              </w:rPr>
              <w:fldChar w:fldCharType="end"/>
            </w:r>
          </w:hyperlink>
        </w:p>
        <w:p w14:paraId="2A8F7587"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35" w:history="1">
            <w:r w:rsidR="00B51271" w:rsidRPr="00E419CC">
              <w:rPr>
                <w:rStyle w:val="ad"/>
                <w:rFonts w:cs="Huawei Sans"/>
                <w:noProof/>
              </w:rPr>
              <w:t>5 RSTP and MSTP</w:t>
            </w:r>
            <w:r w:rsidR="00B51271">
              <w:rPr>
                <w:noProof/>
                <w:webHidden/>
              </w:rPr>
              <w:tab/>
            </w:r>
            <w:r w:rsidR="00B51271">
              <w:rPr>
                <w:noProof/>
                <w:webHidden/>
              </w:rPr>
              <w:fldChar w:fldCharType="begin"/>
            </w:r>
            <w:r w:rsidR="00B51271">
              <w:rPr>
                <w:noProof/>
                <w:webHidden/>
              </w:rPr>
              <w:instrText xml:space="preserve"> PAGEREF _Toc49940035 \h </w:instrText>
            </w:r>
            <w:r w:rsidR="00B51271">
              <w:rPr>
                <w:noProof/>
                <w:webHidden/>
              </w:rPr>
            </w:r>
            <w:r w:rsidR="00B51271">
              <w:rPr>
                <w:noProof/>
                <w:webHidden/>
              </w:rPr>
              <w:fldChar w:fldCharType="separate"/>
            </w:r>
            <w:r w:rsidR="009F1CA2">
              <w:rPr>
                <w:noProof/>
                <w:webHidden/>
              </w:rPr>
              <w:t>168</w:t>
            </w:r>
            <w:r w:rsidR="00B51271">
              <w:rPr>
                <w:noProof/>
                <w:webHidden/>
              </w:rPr>
              <w:fldChar w:fldCharType="end"/>
            </w:r>
          </w:hyperlink>
        </w:p>
        <w:p w14:paraId="5C9C78E2"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36" w:history="1">
            <w:r w:rsidR="00B51271" w:rsidRPr="00E419CC">
              <w:rPr>
                <w:rStyle w:val="ad"/>
                <w:snapToGrid w:val="0"/>
              </w:rPr>
              <w:t>5.1</w:t>
            </w:r>
            <w:r w:rsidR="00B51271" w:rsidRPr="00E419CC">
              <w:rPr>
                <w:rStyle w:val="ad"/>
              </w:rPr>
              <w:t xml:space="preserve"> Basic RSTP and MSTP Configurations</w:t>
            </w:r>
            <w:r w:rsidR="00B51271">
              <w:rPr>
                <w:webHidden/>
              </w:rPr>
              <w:tab/>
            </w:r>
            <w:r w:rsidR="00B51271">
              <w:rPr>
                <w:webHidden/>
              </w:rPr>
              <w:fldChar w:fldCharType="begin"/>
            </w:r>
            <w:r w:rsidR="00B51271">
              <w:rPr>
                <w:webHidden/>
              </w:rPr>
              <w:instrText xml:space="preserve"> PAGEREF _Toc49940036 \h </w:instrText>
            </w:r>
            <w:r w:rsidR="00B51271">
              <w:rPr>
                <w:webHidden/>
              </w:rPr>
            </w:r>
            <w:r w:rsidR="00B51271">
              <w:rPr>
                <w:webHidden/>
              </w:rPr>
              <w:fldChar w:fldCharType="separate"/>
            </w:r>
            <w:r w:rsidR="009F1CA2">
              <w:rPr>
                <w:webHidden/>
              </w:rPr>
              <w:t>168</w:t>
            </w:r>
            <w:r w:rsidR="00B51271">
              <w:rPr>
                <w:webHidden/>
              </w:rPr>
              <w:fldChar w:fldCharType="end"/>
            </w:r>
          </w:hyperlink>
        </w:p>
        <w:p w14:paraId="79D662D2"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37" w:history="1">
            <w:r w:rsidR="00B51271" w:rsidRPr="00E419CC">
              <w:rPr>
                <w:rStyle w:val="ad"/>
                <w:bCs/>
                <w:snapToGrid w:val="0"/>
                <w:lang w:eastAsia="en-US"/>
              </w:rPr>
              <w:t>5.1.1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_Toc49940037 \h </w:instrText>
            </w:r>
            <w:r w:rsidR="00B51271">
              <w:rPr>
                <w:webHidden/>
              </w:rPr>
            </w:r>
            <w:r w:rsidR="00B51271">
              <w:rPr>
                <w:webHidden/>
              </w:rPr>
              <w:fldChar w:fldCharType="separate"/>
            </w:r>
            <w:r w:rsidR="009F1CA2">
              <w:rPr>
                <w:webHidden/>
              </w:rPr>
              <w:t>168</w:t>
            </w:r>
            <w:r w:rsidR="00B51271">
              <w:rPr>
                <w:webHidden/>
              </w:rPr>
              <w:fldChar w:fldCharType="end"/>
            </w:r>
          </w:hyperlink>
        </w:p>
        <w:p w14:paraId="309A01A2"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38" w:history="1">
            <w:r w:rsidR="00B51271" w:rsidRPr="00E419CC">
              <w:rPr>
                <w:rStyle w:val="ad"/>
                <w:bCs/>
                <w:snapToGrid w:val="0"/>
                <w:lang w:eastAsia="en-US"/>
              </w:rPr>
              <w:t>5.1.2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_Toc49940038 \h </w:instrText>
            </w:r>
            <w:r w:rsidR="00B51271">
              <w:rPr>
                <w:webHidden/>
              </w:rPr>
            </w:r>
            <w:r w:rsidR="00B51271">
              <w:rPr>
                <w:webHidden/>
              </w:rPr>
              <w:fldChar w:fldCharType="separate"/>
            </w:r>
            <w:r w:rsidR="009F1CA2">
              <w:rPr>
                <w:webHidden/>
              </w:rPr>
              <w:t>169</w:t>
            </w:r>
            <w:r w:rsidR="00B51271">
              <w:rPr>
                <w:webHidden/>
              </w:rPr>
              <w:fldChar w:fldCharType="end"/>
            </w:r>
          </w:hyperlink>
        </w:p>
        <w:p w14:paraId="1F3D7AB2"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39" w:history="1">
            <w:r w:rsidR="00B51271" w:rsidRPr="00E419CC">
              <w:rPr>
                <w:rStyle w:val="ad"/>
                <w:bCs/>
                <w:snapToGrid w:val="0"/>
                <w:lang w:eastAsia="en-US"/>
              </w:rPr>
              <w:t>5.1.3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_Toc49940039 \h </w:instrText>
            </w:r>
            <w:r w:rsidR="00B51271">
              <w:rPr>
                <w:webHidden/>
              </w:rPr>
            </w:r>
            <w:r w:rsidR="00B51271">
              <w:rPr>
                <w:webHidden/>
              </w:rPr>
              <w:fldChar w:fldCharType="separate"/>
            </w:r>
            <w:r w:rsidR="009F1CA2">
              <w:rPr>
                <w:webHidden/>
              </w:rPr>
              <w:t>176</w:t>
            </w:r>
            <w:r w:rsidR="00B51271">
              <w:rPr>
                <w:webHidden/>
              </w:rPr>
              <w:fldChar w:fldCharType="end"/>
            </w:r>
          </w:hyperlink>
        </w:p>
        <w:p w14:paraId="1498C626"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40" w:history="1">
            <w:r w:rsidR="00B51271" w:rsidRPr="00E419CC">
              <w:rPr>
                <w:rStyle w:val="ad"/>
                <w:bCs/>
                <w:snapToGrid w:val="0"/>
                <w:lang w:eastAsia="en-US"/>
              </w:rPr>
              <w:t>5.1.4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_Toc49940040 \h </w:instrText>
            </w:r>
            <w:r w:rsidR="00B51271">
              <w:rPr>
                <w:webHidden/>
              </w:rPr>
            </w:r>
            <w:r w:rsidR="00B51271">
              <w:rPr>
                <w:webHidden/>
              </w:rPr>
              <w:fldChar w:fldCharType="separate"/>
            </w:r>
            <w:r w:rsidR="009F1CA2">
              <w:rPr>
                <w:webHidden/>
              </w:rPr>
              <w:t>176</w:t>
            </w:r>
            <w:r w:rsidR="00B51271">
              <w:rPr>
                <w:webHidden/>
              </w:rPr>
              <w:fldChar w:fldCharType="end"/>
            </w:r>
          </w:hyperlink>
        </w:p>
        <w:p w14:paraId="43F65E38"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41" w:history="1">
            <w:r w:rsidR="00B51271" w:rsidRPr="00E419CC">
              <w:rPr>
                <w:rStyle w:val="ad"/>
                <w:rFonts w:cs="Huawei Sans"/>
                <w:noProof/>
              </w:rPr>
              <w:t>6 Multicast</w:t>
            </w:r>
            <w:r w:rsidR="00B51271">
              <w:rPr>
                <w:noProof/>
                <w:webHidden/>
              </w:rPr>
              <w:tab/>
            </w:r>
            <w:r w:rsidR="00B51271">
              <w:rPr>
                <w:noProof/>
                <w:webHidden/>
              </w:rPr>
              <w:fldChar w:fldCharType="begin"/>
            </w:r>
            <w:r w:rsidR="00B51271">
              <w:rPr>
                <w:noProof/>
                <w:webHidden/>
              </w:rPr>
              <w:instrText xml:space="preserve"> PAGEREF _Toc49940041 \h </w:instrText>
            </w:r>
            <w:r w:rsidR="00B51271">
              <w:rPr>
                <w:noProof/>
                <w:webHidden/>
              </w:rPr>
            </w:r>
            <w:r w:rsidR="00B51271">
              <w:rPr>
                <w:noProof/>
                <w:webHidden/>
              </w:rPr>
              <w:fldChar w:fldCharType="separate"/>
            </w:r>
            <w:r w:rsidR="009F1CA2">
              <w:rPr>
                <w:noProof/>
                <w:webHidden/>
              </w:rPr>
              <w:t>180</w:t>
            </w:r>
            <w:r w:rsidR="00B51271">
              <w:rPr>
                <w:noProof/>
                <w:webHidden/>
              </w:rPr>
              <w:fldChar w:fldCharType="end"/>
            </w:r>
          </w:hyperlink>
        </w:p>
        <w:p w14:paraId="5D896FF2"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42" w:history="1">
            <w:r w:rsidR="00B51271" w:rsidRPr="00E419CC">
              <w:rPr>
                <w:rStyle w:val="ad"/>
                <w:snapToGrid w:val="0"/>
              </w:rPr>
              <w:t>6.1</w:t>
            </w:r>
            <w:r w:rsidR="00B51271" w:rsidRPr="00E419CC">
              <w:rPr>
                <w:rStyle w:val="ad"/>
              </w:rPr>
              <w:t xml:space="preserve"> IGMP, IGMP Snooping, and PIM-DM</w:t>
            </w:r>
            <w:r w:rsidR="00B51271">
              <w:rPr>
                <w:webHidden/>
              </w:rPr>
              <w:tab/>
            </w:r>
            <w:r w:rsidR="00B51271">
              <w:rPr>
                <w:webHidden/>
              </w:rPr>
              <w:fldChar w:fldCharType="begin"/>
            </w:r>
            <w:r w:rsidR="00B51271">
              <w:rPr>
                <w:webHidden/>
              </w:rPr>
              <w:instrText xml:space="preserve"> PAGEREF _Toc49940042 \h </w:instrText>
            </w:r>
            <w:r w:rsidR="00B51271">
              <w:rPr>
                <w:webHidden/>
              </w:rPr>
            </w:r>
            <w:r w:rsidR="00B51271">
              <w:rPr>
                <w:webHidden/>
              </w:rPr>
              <w:fldChar w:fldCharType="separate"/>
            </w:r>
            <w:r w:rsidR="009F1CA2">
              <w:rPr>
                <w:webHidden/>
              </w:rPr>
              <w:t>180</w:t>
            </w:r>
            <w:r w:rsidR="00B51271">
              <w:rPr>
                <w:webHidden/>
              </w:rPr>
              <w:fldChar w:fldCharType="end"/>
            </w:r>
          </w:hyperlink>
        </w:p>
        <w:p w14:paraId="7C987C70"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43" w:history="1">
            <w:r w:rsidR="00B51271" w:rsidRPr="00E419CC">
              <w:rPr>
                <w:rStyle w:val="ad"/>
                <w:bCs/>
                <w:snapToGrid w:val="0"/>
              </w:rPr>
              <w:t>6.1.1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_Toc49940043 \h </w:instrText>
            </w:r>
            <w:r w:rsidR="00B51271">
              <w:rPr>
                <w:webHidden/>
              </w:rPr>
            </w:r>
            <w:r w:rsidR="00B51271">
              <w:rPr>
                <w:webHidden/>
              </w:rPr>
              <w:fldChar w:fldCharType="separate"/>
            </w:r>
            <w:r w:rsidR="009F1CA2">
              <w:rPr>
                <w:webHidden/>
              </w:rPr>
              <w:t>180</w:t>
            </w:r>
            <w:r w:rsidR="00B51271">
              <w:rPr>
                <w:webHidden/>
              </w:rPr>
              <w:fldChar w:fldCharType="end"/>
            </w:r>
          </w:hyperlink>
        </w:p>
        <w:p w14:paraId="00EAD99D"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44" w:history="1">
            <w:r w:rsidR="00B51271" w:rsidRPr="00E419CC">
              <w:rPr>
                <w:rStyle w:val="ad"/>
                <w:bCs/>
                <w:snapToGrid w:val="0"/>
              </w:rPr>
              <w:t>6.1.2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_Toc49940044 \h </w:instrText>
            </w:r>
            <w:r w:rsidR="00B51271">
              <w:rPr>
                <w:webHidden/>
              </w:rPr>
            </w:r>
            <w:r w:rsidR="00B51271">
              <w:rPr>
                <w:webHidden/>
              </w:rPr>
              <w:fldChar w:fldCharType="separate"/>
            </w:r>
            <w:r w:rsidR="009F1CA2">
              <w:rPr>
                <w:webHidden/>
              </w:rPr>
              <w:t>181</w:t>
            </w:r>
            <w:r w:rsidR="00B51271">
              <w:rPr>
                <w:webHidden/>
              </w:rPr>
              <w:fldChar w:fldCharType="end"/>
            </w:r>
          </w:hyperlink>
        </w:p>
        <w:p w14:paraId="4CAB1880"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45" w:history="1">
            <w:r w:rsidR="00B51271" w:rsidRPr="00E419CC">
              <w:rPr>
                <w:rStyle w:val="ad"/>
                <w:bCs/>
                <w:snapToGrid w:val="0"/>
              </w:rPr>
              <w:t>6.1.3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_Toc49940045 \h </w:instrText>
            </w:r>
            <w:r w:rsidR="00B51271">
              <w:rPr>
                <w:webHidden/>
              </w:rPr>
            </w:r>
            <w:r w:rsidR="00B51271">
              <w:rPr>
                <w:webHidden/>
              </w:rPr>
              <w:fldChar w:fldCharType="separate"/>
            </w:r>
            <w:r w:rsidR="009F1CA2">
              <w:rPr>
                <w:webHidden/>
              </w:rPr>
              <w:t>192</w:t>
            </w:r>
            <w:r w:rsidR="00B51271">
              <w:rPr>
                <w:webHidden/>
              </w:rPr>
              <w:fldChar w:fldCharType="end"/>
            </w:r>
          </w:hyperlink>
        </w:p>
        <w:p w14:paraId="5AD7D6BE"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46" w:history="1">
            <w:r w:rsidR="00B51271" w:rsidRPr="00E419CC">
              <w:rPr>
                <w:rStyle w:val="ad"/>
                <w:bCs/>
                <w:snapToGrid w:val="0"/>
              </w:rPr>
              <w:t>6.1.4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_Toc49940046 \h </w:instrText>
            </w:r>
            <w:r w:rsidR="00B51271">
              <w:rPr>
                <w:webHidden/>
              </w:rPr>
            </w:r>
            <w:r w:rsidR="00B51271">
              <w:rPr>
                <w:webHidden/>
              </w:rPr>
              <w:fldChar w:fldCharType="separate"/>
            </w:r>
            <w:r w:rsidR="009F1CA2">
              <w:rPr>
                <w:webHidden/>
              </w:rPr>
              <w:t>192</w:t>
            </w:r>
            <w:r w:rsidR="00B51271">
              <w:rPr>
                <w:webHidden/>
              </w:rPr>
              <w:fldChar w:fldCharType="end"/>
            </w:r>
          </w:hyperlink>
        </w:p>
        <w:p w14:paraId="25562013"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47" w:history="1">
            <w:r w:rsidR="00B51271" w:rsidRPr="00E419CC">
              <w:rPr>
                <w:rStyle w:val="ad"/>
                <w:snapToGrid w:val="0"/>
              </w:rPr>
              <w:t>6.2</w:t>
            </w:r>
            <w:r w:rsidR="00B51271" w:rsidRPr="00E419CC">
              <w:rPr>
                <w:rStyle w:val="ad"/>
              </w:rPr>
              <w:t xml:space="preserve"> PIM-SM, BSR, and PIM-SSM</w:t>
            </w:r>
            <w:r w:rsidR="00B51271">
              <w:rPr>
                <w:webHidden/>
              </w:rPr>
              <w:tab/>
            </w:r>
            <w:r w:rsidR="00B51271">
              <w:rPr>
                <w:webHidden/>
              </w:rPr>
              <w:fldChar w:fldCharType="begin"/>
            </w:r>
            <w:r w:rsidR="00B51271">
              <w:rPr>
                <w:webHidden/>
              </w:rPr>
              <w:instrText xml:space="preserve"> PAGEREF _Toc49940047 \h </w:instrText>
            </w:r>
            <w:r w:rsidR="00B51271">
              <w:rPr>
                <w:webHidden/>
              </w:rPr>
            </w:r>
            <w:r w:rsidR="00B51271">
              <w:rPr>
                <w:webHidden/>
              </w:rPr>
              <w:fldChar w:fldCharType="separate"/>
            </w:r>
            <w:r w:rsidR="009F1CA2">
              <w:rPr>
                <w:webHidden/>
              </w:rPr>
              <w:t>194</w:t>
            </w:r>
            <w:r w:rsidR="00B51271">
              <w:rPr>
                <w:webHidden/>
              </w:rPr>
              <w:fldChar w:fldCharType="end"/>
            </w:r>
          </w:hyperlink>
        </w:p>
        <w:p w14:paraId="741945B3"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48" w:history="1">
            <w:r w:rsidR="00B51271" w:rsidRPr="00E419CC">
              <w:rPr>
                <w:rStyle w:val="ad"/>
                <w:bCs/>
                <w:snapToGrid w:val="0"/>
              </w:rPr>
              <w:t>6.2.1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_Toc49940048 \h </w:instrText>
            </w:r>
            <w:r w:rsidR="00B51271">
              <w:rPr>
                <w:webHidden/>
              </w:rPr>
            </w:r>
            <w:r w:rsidR="00B51271">
              <w:rPr>
                <w:webHidden/>
              </w:rPr>
              <w:fldChar w:fldCharType="separate"/>
            </w:r>
            <w:r w:rsidR="009F1CA2">
              <w:rPr>
                <w:webHidden/>
              </w:rPr>
              <w:t>194</w:t>
            </w:r>
            <w:r w:rsidR="00B51271">
              <w:rPr>
                <w:webHidden/>
              </w:rPr>
              <w:fldChar w:fldCharType="end"/>
            </w:r>
          </w:hyperlink>
        </w:p>
        <w:p w14:paraId="0893EB34"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49" w:history="1">
            <w:r w:rsidR="00B51271" w:rsidRPr="00E419CC">
              <w:rPr>
                <w:rStyle w:val="ad"/>
                <w:bCs/>
                <w:snapToGrid w:val="0"/>
              </w:rPr>
              <w:t>6.2.2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_Toc49940049 \h </w:instrText>
            </w:r>
            <w:r w:rsidR="00B51271">
              <w:rPr>
                <w:webHidden/>
              </w:rPr>
            </w:r>
            <w:r w:rsidR="00B51271">
              <w:rPr>
                <w:webHidden/>
              </w:rPr>
              <w:fldChar w:fldCharType="separate"/>
            </w:r>
            <w:r w:rsidR="009F1CA2">
              <w:rPr>
                <w:webHidden/>
              </w:rPr>
              <w:t>195</w:t>
            </w:r>
            <w:r w:rsidR="00B51271">
              <w:rPr>
                <w:webHidden/>
              </w:rPr>
              <w:fldChar w:fldCharType="end"/>
            </w:r>
          </w:hyperlink>
        </w:p>
        <w:p w14:paraId="2DB2D114"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50" w:history="1">
            <w:r w:rsidR="00B51271" w:rsidRPr="00E419CC">
              <w:rPr>
                <w:rStyle w:val="ad"/>
                <w:bCs/>
                <w:snapToGrid w:val="0"/>
              </w:rPr>
              <w:t>6.2.3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_Toc49940050 \h </w:instrText>
            </w:r>
            <w:r w:rsidR="00B51271">
              <w:rPr>
                <w:webHidden/>
              </w:rPr>
            </w:r>
            <w:r w:rsidR="00B51271">
              <w:rPr>
                <w:webHidden/>
              </w:rPr>
              <w:fldChar w:fldCharType="separate"/>
            </w:r>
            <w:r w:rsidR="009F1CA2">
              <w:rPr>
                <w:webHidden/>
              </w:rPr>
              <w:t>205</w:t>
            </w:r>
            <w:r w:rsidR="00B51271">
              <w:rPr>
                <w:webHidden/>
              </w:rPr>
              <w:fldChar w:fldCharType="end"/>
            </w:r>
          </w:hyperlink>
        </w:p>
        <w:p w14:paraId="400BC608"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51" w:history="1">
            <w:r w:rsidR="00B51271" w:rsidRPr="00E419CC">
              <w:rPr>
                <w:rStyle w:val="ad"/>
                <w:bCs/>
                <w:snapToGrid w:val="0"/>
              </w:rPr>
              <w:t>6.2.4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_Toc49940051 \h </w:instrText>
            </w:r>
            <w:r w:rsidR="00B51271">
              <w:rPr>
                <w:webHidden/>
              </w:rPr>
            </w:r>
            <w:r w:rsidR="00B51271">
              <w:rPr>
                <w:webHidden/>
              </w:rPr>
              <w:fldChar w:fldCharType="separate"/>
            </w:r>
            <w:r w:rsidR="009F1CA2">
              <w:rPr>
                <w:webHidden/>
              </w:rPr>
              <w:t>205</w:t>
            </w:r>
            <w:r w:rsidR="00B51271">
              <w:rPr>
                <w:webHidden/>
              </w:rPr>
              <w:fldChar w:fldCharType="end"/>
            </w:r>
          </w:hyperlink>
        </w:p>
        <w:p w14:paraId="1EB8EB9D"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52" w:history="1">
            <w:r w:rsidR="00B51271" w:rsidRPr="00E419CC">
              <w:rPr>
                <w:rStyle w:val="ad"/>
                <w:rFonts w:cs="Huawei Sans"/>
                <w:noProof/>
              </w:rPr>
              <w:t>7 Firewall Technology</w:t>
            </w:r>
            <w:r w:rsidR="00B51271">
              <w:rPr>
                <w:noProof/>
                <w:webHidden/>
              </w:rPr>
              <w:tab/>
            </w:r>
            <w:r w:rsidR="00B51271">
              <w:rPr>
                <w:noProof/>
                <w:webHidden/>
              </w:rPr>
              <w:fldChar w:fldCharType="begin"/>
            </w:r>
            <w:r w:rsidR="00B51271">
              <w:rPr>
                <w:noProof/>
                <w:webHidden/>
              </w:rPr>
              <w:instrText xml:space="preserve"> PAGEREF _Toc49940052 \h </w:instrText>
            </w:r>
            <w:r w:rsidR="00B51271">
              <w:rPr>
                <w:noProof/>
                <w:webHidden/>
              </w:rPr>
            </w:r>
            <w:r w:rsidR="00B51271">
              <w:rPr>
                <w:noProof/>
                <w:webHidden/>
              </w:rPr>
              <w:fldChar w:fldCharType="separate"/>
            </w:r>
            <w:r w:rsidR="009F1CA2">
              <w:rPr>
                <w:noProof/>
                <w:webHidden/>
              </w:rPr>
              <w:t>209</w:t>
            </w:r>
            <w:r w:rsidR="00B51271">
              <w:rPr>
                <w:noProof/>
                <w:webHidden/>
              </w:rPr>
              <w:fldChar w:fldCharType="end"/>
            </w:r>
          </w:hyperlink>
        </w:p>
        <w:p w14:paraId="37339D2F"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53" w:history="1">
            <w:r w:rsidR="00B51271" w:rsidRPr="00E419CC">
              <w:rPr>
                <w:rStyle w:val="ad"/>
                <w:snapToGrid w:val="0"/>
              </w:rPr>
              <w:t>7.1</w:t>
            </w:r>
            <w:r w:rsidR="00B51271" w:rsidRPr="00E419CC">
              <w:rPr>
                <w:rStyle w:val="ad"/>
              </w:rPr>
              <w:t xml:space="preserve"> Firewall Security Policy</w:t>
            </w:r>
            <w:r w:rsidR="00B51271">
              <w:rPr>
                <w:webHidden/>
              </w:rPr>
              <w:tab/>
            </w:r>
            <w:r w:rsidR="00B51271">
              <w:rPr>
                <w:webHidden/>
              </w:rPr>
              <w:fldChar w:fldCharType="begin"/>
            </w:r>
            <w:r w:rsidR="00B51271">
              <w:rPr>
                <w:webHidden/>
              </w:rPr>
              <w:instrText xml:space="preserve"> PAGEREF _Toc49940053 \h </w:instrText>
            </w:r>
            <w:r w:rsidR="00B51271">
              <w:rPr>
                <w:webHidden/>
              </w:rPr>
            </w:r>
            <w:r w:rsidR="00B51271">
              <w:rPr>
                <w:webHidden/>
              </w:rPr>
              <w:fldChar w:fldCharType="separate"/>
            </w:r>
            <w:r w:rsidR="009F1CA2">
              <w:rPr>
                <w:webHidden/>
              </w:rPr>
              <w:t>209</w:t>
            </w:r>
            <w:r w:rsidR="00B51271">
              <w:rPr>
                <w:webHidden/>
              </w:rPr>
              <w:fldChar w:fldCharType="end"/>
            </w:r>
          </w:hyperlink>
        </w:p>
        <w:p w14:paraId="5221E1ED"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54" w:history="1">
            <w:r w:rsidR="00B51271" w:rsidRPr="00E419CC">
              <w:rPr>
                <w:rStyle w:val="ad"/>
                <w:bCs/>
                <w:snapToGrid w:val="0"/>
              </w:rPr>
              <w:t>7.1.1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_Toc49940054 \h </w:instrText>
            </w:r>
            <w:r w:rsidR="00B51271">
              <w:rPr>
                <w:webHidden/>
              </w:rPr>
            </w:r>
            <w:r w:rsidR="00B51271">
              <w:rPr>
                <w:webHidden/>
              </w:rPr>
              <w:fldChar w:fldCharType="separate"/>
            </w:r>
            <w:r w:rsidR="009F1CA2">
              <w:rPr>
                <w:webHidden/>
              </w:rPr>
              <w:t>209</w:t>
            </w:r>
            <w:r w:rsidR="00B51271">
              <w:rPr>
                <w:webHidden/>
              </w:rPr>
              <w:fldChar w:fldCharType="end"/>
            </w:r>
          </w:hyperlink>
        </w:p>
        <w:p w14:paraId="78E5105E"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55" w:history="1">
            <w:r w:rsidR="00B51271" w:rsidRPr="00E419CC">
              <w:rPr>
                <w:rStyle w:val="ad"/>
                <w:bCs/>
                <w:snapToGrid w:val="0"/>
              </w:rPr>
              <w:t>7.1.2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_Toc49940055 \h </w:instrText>
            </w:r>
            <w:r w:rsidR="00B51271">
              <w:rPr>
                <w:webHidden/>
              </w:rPr>
            </w:r>
            <w:r w:rsidR="00B51271">
              <w:rPr>
                <w:webHidden/>
              </w:rPr>
              <w:fldChar w:fldCharType="separate"/>
            </w:r>
            <w:r w:rsidR="009F1CA2">
              <w:rPr>
                <w:webHidden/>
              </w:rPr>
              <w:t>210</w:t>
            </w:r>
            <w:r w:rsidR="00B51271">
              <w:rPr>
                <w:webHidden/>
              </w:rPr>
              <w:fldChar w:fldCharType="end"/>
            </w:r>
          </w:hyperlink>
        </w:p>
        <w:p w14:paraId="06B1ED19"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56" w:history="1">
            <w:r w:rsidR="00B51271" w:rsidRPr="00E419CC">
              <w:rPr>
                <w:rStyle w:val="ad"/>
                <w:bCs/>
                <w:snapToGrid w:val="0"/>
              </w:rPr>
              <w:t>7.1.3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_Toc49940056 \h </w:instrText>
            </w:r>
            <w:r w:rsidR="00B51271">
              <w:rPr>
                <w:webHidden/>
              </w:rPr>
            </w:r>
            <w:r w:rsidR="00B51271">
              <w:rPr>
                <w:webHidden/>
              </w:rPr>
              <w:fldChar w:fldCharType="separate"/>
            </w:r>
            <w:r w:rsidR="009F1CA2">
              <w:rPr>
                <w:webHidden/>
              </w:rPr>
              <w:t>216</w:t>
            </w:r>
            <w:r w:rsidR="00B51271">
              <w:rPr>
                <w:webHidden/>
              </w:rPr>
              <w:fldChar w:fldCharType="end"/>
            </w:r>
          </w:hyperlink>
        </w:p>
        <w:p w14:paraId="72E190CD"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57" w:history="1">
            <w:r w:rsidR="00B51271" w:rsidRPr="00E419CC">
              <w:rPr>
                <w:rStyle w:val="ad"/>
                <w:bCs/>
                <w:snapToGrid w:val="0"/>
              </w:rPr>
              <w:t>7.1.4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_Toc49940057 \h </w:instrText>
            </w:r>
            <w:r w:rsidR="00B51271">
              <w:rPr>
                <w:webHidden/>
              </w:rPr>
            </w:r>
            <w:r w:rsidR="00B51271">
              <w:rPr>
                <w:webHidden/>
              </w:rPr>
              <w:fldChar w:fldCharType="separate"/>
            </w:r>
            <w:r w:rsidR="009F1CA2">
              <w:rPr>
                <w:webHidden/>
              </w:rPr>
              <w:t>216</w:t>
            </w:r>
            <w:r w:rsidR="00B51271">
              <w:rPr>
                <w:webHidden/>
              </w:rPr>
              <w:fldChar w:fldCharType="end"/>
            </w:r>
          </w:hyperlink>
        </w:p>
        <w:p w14:paraId="527CF591"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58" w:history="1">
            <w:r w:rsidR="00B51271" w:rsidRPr="00E419CC">
              <w:rPr>
                <w:rStyle w:val="ad"/>
                <w:rFonts w:cs="Huawei Sans"/>
                <w:noProof/>
              </w:rPr>
              <w:t>8 VRRP</w:t>
            </w:r>
            <w:r w:rsidR="00B51271">
              <w:rPr>
                <w:noProof/>
                <w:webHidden/>
              </w:rPr>
              <w:tab/>
            </w:r>
            <w:r w:rsidR="00B51271">
              <w:rPr>
                <w:noProof/>
                <w:webHidden/>
              </w:rPr>
              <w:fldChar w:fldCharType="begin"/>
            </w:r>
            <w:r w:rsidR="00B51271">
              <w:rPr>
                <w:noProof/>
                <w:webHidden/>
              </w:rPr>
              <w:instrText xml:space="preserve"> PAGEREF _Toc49940058 \h </w:instrText>
            </w:r>
            <w:r w:rsidR="00B51271">
              <w:rPr>
                <w:noProof/>
                <w:webHidden/>
              </w:rPr>
            </w:r>
            <w:r w:rsidR="00B51271">
              <w:rPr>
                <w:noProof/>
                <w:webHidden/>
              </w:rPr>
              <w:fldChar w:fldCharType="separate"/>
            </w:r>
            <w:r w:rsidR="009F1CA2">
              <w:rPr>
                <w:noProof/>
                <w:webHidden/>
              </w:rPr>
              <w:t>220</w:t>
            </w:r>
            <w:r w:rsidR="00B51271">
              <w:rPr>
                <w:noProof/>
                <w:webHidden/>
              </w:rPr>
              <w:fldChar w:fldCharType="end"/>
            </w:r>
          </w:hyperlink>
        </w:p>
        <w:p w14:paraId="1EE5A780"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59" w:history="1">
            <w:r w:rsidR="00B51271" w:rsidRPr="00E419CC">
              <w:rPr>
                <w:rStyle w:val="ad"/>
                <w:snapToGrid w:val="0"/>
              </w:rPr>
              <w:t>8.1</w:t>
            </w:r>
            <w:r w:rsidR="00B51271" w:rsidRPr="00E419CC">
              <w:rPr>
                <w:rStyle w:val="ad"/>
              </w:rPr>
              <w:t xml:space="preserve"> Basic VRRP Configurations</w:t>
            </w:r>
            <w:r w:rsidR="00B51271">
              <w:rPr>
                <w:webHidden/>
              </w:rPr>
              <w:tab/>
            </w:r>
            <w:r w:rsidR="00B51271">
              <w:rPr>
                <w:webHidden/>
              </w:rPr>
              <w:fldChar w:fldCharType="begin"/>
            </w:r>
            <w:r w:rsidR="00B51271">
              <w:rPr>
                <w:webHidden/>
              </w:rPr>
              <w:instrText xml:space="preserve"> PAGEREF _Toc49940059 \h </w:instrText>
            </w:r>
            <w:r w:rsidR="00B51271">
              <w:rPr>
                <w:webHidden/>
              </w:rPr>
            </w:r>
            <w:r w:rsidR="00B51271">
              <w:rPr>
                <w:webHidden/>
              </w:rPr>
              <w:fldChar w:fldCharType="separate"/>
            </w:r>
            <w:r w:rsidR="009F1CA2">
              <w:rPr>
                <w:webHidden/>
              </w:rPr>
              <w:t>220</w:t>
            </w:r>
            <w:r w:rsidR="00B51271">
              <w:rPr>
                <w:webHidden/>
              </w:rPr>
              <w:fldChar w:fldCharType="end"/>
            </w:r>
          </w:hyperlink>
        </w:p>
        <w:p w14:paraId="6B579B96"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60" w:history="1">
            <w:r w:rsidR="00B51271" w:rsidRPr="00E419CC">
              <w:rPr>
                <w:rStyle w:val="ad"/>
                <w:bCs/>
                <w:snapToGrid w:val="0"/>
              </w:rPr>
              <w:t>8.1.1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_Toc49940060 \h </w:instrText>
            </w:r>
            <w:r w:rsidR="00B51271">
              <w:rPr>
                <w:webHidden/>
              </w:rPr>
            </w:r>
            <w:r w:rsidR="00B51271">
              <w:rPr>
                <w:webHidden/>
              </w:rPr>
              <w:fldChar w:fldCharType="separate"/>
            </w:r>
            <w:r w:rsidR="009F1CA2">
              <w:rPr>
                <w:webHidden/>
              </w:rPr>
              <w:t>220</w:t>
            </w:r>
            <w:r w:rsidR="00B51271">
              <w:rPr>
                <w:webHidden/>
              </w:rPr>
              <w:fldChar w:fldCharType="end"/>
            </w:r>
          </w:hyperlink>
        </w:p>
        <w:p w14:paraId="1AF8AB47"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61" w:history="1">
            <w:r w:rsidR="00B51271" w:rsidRPr="00E419CC">
              <w:rPr>
                <w:rStyle w:val="ad"/>
                <w:bCs/>
                <w:snapToGrid w:val="0"/>
              </w:rPr>
              <w:t>8.1.2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_Toc49940061 \h </w:instrText>
            </w:r>
            <w:r w:rsidR="00B51271">
              <w:rPr>
                <w:webHidden/>
              </w:rPr>
            </w:r>
            <w:r w:rsidR="00B51271">
              <w:rPr>
                <w:webHidden/>
              </w:rPr>
              <w:fldChar w:fldCharType="separate"/>
            </w:r>
            <w:r w:rsidR="009F1CA2">
              <w:rPr>
                <w:webHidden/>
              </w:rPr>
              <w:t>221</w:t>
            </w:r>
            <w:r w:rsidR="00B51271">
              <w:rPr>
                <w:webHidden/>
              </w:rPr>
              <w:fldChar w:fldCharType="end"/>
            </w:r>
          </w:hyperlink>
        </w:p>
        <w:p w14:paraId="50CF77EB"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62" w:history="1">
            <w:r w:rsidR="00B51271" w:rsidRPr="00E419CC">
              <w:rPr>
                <w:rStyle w:val="ad"/>
                <w:bCs/>
                <w:snapToGrid w:val="0"/>
              </w:rPr>
              <w:t>8.1.3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_Toc49940062 \h </w:instrText>
            </w:r>
            <w:r w:rsidR="00B51271">
              <w:rPr>
                <w:webHidden/>
              </w:rPr>
            </w:r>
            <w:r w:rsidR="00B51271">
              <w:rPr>
                <w:webHidden/>
              </w:rPr>
              <w:fldChar w:fldCharType="separate"/>
            </w:r>
            <w:r w:rsidR="009F1CA2">
              <w:rPr>
                <w:webHidden/>
              </w:rPr>
              <w:t>227</w:t>
            </w:r>
            <w:r w:rsidR="00B51271">
              <w:rPr>
                <w:webHidden/>
              </w:rPr>
              <w:fldChar w:fldCharType="end"/>
            </w:r>
          </w:hyperlink>
        </w:p>
        <w:p w14:paraId="423843E5"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63" w:history="1">
            <w:r w:rsidR="00B51271" w:rsidRPr="00E419CC">
              <w:rPr>
                <w:rStyle w:val="ad"/>
                <w:bCs/>
                <w:snapToGrid w:val="0"/>
              </w:rPr>
              <w:t>8.1.4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_Toc49940063 \h </w:instrText>
            </w:r>
            <w:r w:rsidR="00B51271">
              <w:rPr>
                <w:webHidden/>
              </w:rPr>
            </w:r>
            <w:r w:rsidR="00B51271">
              <w:rPr>
                <w:webHidden/>
              </w:rPr>
              <w:fldChar w:fldCharType="separate"/>
            </w:r>
            <w:r w:rsidR="009F1CA2">
              <w:rPr>
                <w:webHidden/>
              </w:rPr>
              <w:t>227</w:t>
            </w:r>
            <w:r w:rsidR="00B51271">
              <w:rPr>
                <w:webHidden/>
              </w:rPr>
              <w:fldChar w:fldCharType="end"/>
            </w:r>
          </w:hyperlink>
        </w:p>
        <w:p w14:paraId="039173A6"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64" w:history="1">
            <w:r w:rsidR="00B51271" w:rsidRPr="00E419CC">
              <w:rPr>
                <w:rStyle w:val="ad"/>
                <w:rFonts w:cs="Huawei Sans"/>
                <w:noProof/>
              </w:rPr>
              <w:t>9 DHCP</w:t>
            </w:r>
            <w:r w:rsidR="00B51271">
              <w:rPr>
                <w:noProof/>
                <w:webHidden/>
              </w:rPr>
              <w:tab/>
            </w:r>
            <w:r w:rsidR="00B51271">
              <w:rPr>
                <w:noProof/>
                <w:webHidden/>
              </w:rPr>
              <w:fldChar w:fldCharType="begin"/>
            </w:r>
            <w:r w:rsidR="00B51271">
              <w:rPr>
                <w:noProof/>
                <w:webHidden/>
              </w:rPr>
              <w:instrText xml:space="preserve"> PAGEREF _Toc49940064 \h </w:instrText>
            </w:r>
            <w:r w:rsidR="00B51271">
              <w:rPr>
                <w:noProof/>
                <w:webHidden/>
              </w:rPr>
            </w:r>
            <w:r w:rsidR="00B51271">
              <w:rPr>
                <w:noProof/>
                <w:webHidden/>
              </w:rPr>
              <w:fldChar w:fldCharType="separate"/>
            </w:r>
            <w:r w:rsidR="009F1CA2">
              <w:rPr>
                <w:noProof/>
                <w:webHidden/>
              </w:rPr>
              <w:t>231</w:t>
            </w:r>
            <w:r w:rsidR="00B51271">
              <w:rPr>
                <w:noProof/>
                <w:webHidden/>
              </w:rPr>
              <w:fldChar w:fldCharType="end"/>
            </w:r>
          </w:hyperlink>
        </w:p>
        <w:p w14:paraId="7E0E5768"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65" w:history="1">
            <w:r w:rsidR="00B51271" w:rsidRPr="00E419CC">
              <w:rPr>
                <w:rStyle w:val="ad"/>
                <w:snapToGrid w:val="0"/>
              </w:rPr>
              <w:t>9.1</w:t>
            </w:r>
            <w:r w:rsidR="00B51271" w:rsidRPr="00E419CC">
              <w:rPr>
                <w:rStyle w:val="ad"/>
              </w:rPr>
              <w:t xml:space="preserve"> DHCP Relay Configuration</w:t>
            </w:r>
            <w:r w:rsidR="00B51271">
              <w:rPr>
                <w:webHidden/>
              </w:rPr>
              <w:tab/>
            </w:r>
            <w:r w:rsidR="00B51271">
              <w:rPr>
                <w:webHidden/>
              </w:rPr>
              <w:fldChar w:fldCharType="begin"/>
            </w:r>
            <w:r w:rsidR="00B51271">
              <w:rPr>
                <w:webHidden/>
              </w:rPr>
              <w:instrText xml:space="preserve"> PAGEREF _Toc49940065 \h </w:instrText>
            </w:r>
            <w:r w:rsidR="00B51271">
              <w:rPr>
                <w:webHidden/>
              </w:rPr>
            </w:r>
            <w:r w:rsidR="00B51271">
              <w:rPr>
                <w:webHidden/>
              </w:rPr>
              <w:fldChar w:fldCharType="separate"/>
            </w:r>
            <w:r w:rsidR="009F1CA2">
              <w:rPr>
                <w:webHidden/>
              </w:rPr>
              <w:t>231</w:t>
            </w:r>
            <w:r w:rsidR="00B51271">
              <w:rPr>
                <w:webHidden/>
              </w:rPr>
              <w:fldChar w:fldCharType="end"/>
            </w:r>
          </w:hyperlink>
        </w:p>
        <w:p w14:paraId="073C2227"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66" w:history="1">
            <w:r w:rsidR="00B51271" w:rsidRPr="00E419CC">
              <w:rPr>
                <w:rStyle w:val="ad"/>
                <w:bCs/>
                <w:snapToGrid w:val="0"/>
              </w:rPr>
              <w:t>9.1.1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_Toc49940066 \h </w:instrText>
            </w:r>
            <w:r w:rsidR="00B51271">
              <w:rPr>
                <w:webHidden/>
              </w:rPr>
            </w:r>
            <w:r w:rsidR="00B51271">
              <w:rPr>
                <w:webHidden/>
              </w:rPr>
              <w:fldChar w:fldCharType="separate"/>
            </w:r>
            <w:r w:rsidR="009F1CA2">
              <w:rPr>
                <w:webHidden/>
              </w:rPr>
              <w:t>231</w:t>
            </w:r>
            <w:r w:rsidR="00B51271">
              <w:rPr>
                <w:webHidden/>
              </w:rPr>
              <w:fldChar w:fldCharType="end"/>
            </w:r>
          </w:hyperlink>
        </w:p>
        <w:p w14:paraId="28F6DEE7"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67" w:history="1">
            <w:r w:rsidR="00B51271" w:rsidRPr="00E419CC">
              <w:rPr>
                <w:rStyle w:val="ad"/>
                <w:bCs/>
                <w:snapToGrid w:val="0"/>
              </w:rPr>
              <w:t>9.1.2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_Toc49940067 \h </w:instrText>
            </w:r>
            <w:r w:rsidR="00B51271">
              <w:rPr>
                <w:webHidden/>
              </w:rPr>
            </w:r>
            <w:r w:rsidR="00B51271">
              <w:rPr>
                <w:webHidden/>
              </w:rPr>
              <w:fldChar w:fldCharType="separate"/>
            </w:r>
            <w:r w:rsidR="009F1CA2">
              <w:rPr>
                <w:webHidden/>
              </w:rPr>
              <w:t>232</w:t>
            </w:r>
            <w:r w:rsidR="00B51271">
              <w:rPr>
                <w:webHidden/>
              </w:rPr>
              <w:fldChar w:fldCharType="end"/>
            </w:r>
          </w:hyperlink>
        </w:p>
        <w:p w14:paraId="21D20841"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68" w:history="1">
            <w:r w:rsidR="00B51271" w:rsidRPr="00E419CC">
              <w:rPr>
                <w:rStyle w:val="ad"/>
                <w:bCs/>
                <w:snapToGrid w:val="0"/>
              </w:rPr>
              <w:t>9.1.3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_Toc49940068 \h </w:instrText>
            </w:r>
            <w:r w:rsidR="00B51271">
              <w:rPr>
                <w:webHidden/>
              </w:rPr>
            </w:r>
            <w:r w:rsidR="00B51271">
              <w:rPr>
                <w:webHidden/>
              </w:rPr>
              <w:fldChar w:fldCharType="separate"/>
            </w:r>
            <w:r w:rsidR="009F1CA2">
              <w:rPr>
                <w:webHidden/>
              </w:rPr>
              <w:t>239</w:t>
            </w:r>
            <w:r w:rsidR="00B51271">
              <w:rPr>
                <w:webHidden/>
              </w:rPr>
              <w:fldChar w:fldCharType="end"/>
            </w:r>
          </w:hyperlink>
        </w:p>
        <w:p w14:paraId="11937245"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69" w:history="1">
            <w:r w:rsidR="00B51271" w:rsidRPr="00E419CC">
              <w:rPr>
                <w:rStyle w:val="ad"/>
                <w:bCs/>
                <w:snapToGrid w:val="0"/>
              </w:rPr>
              <w:t>9.1.4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_Toc49940069 \h </w:instrText>
            </w:r>
            <w:r w:rsidR="00B51271">
              <w:rPr>
                <w:webHidden/>
              </w:rPr>
            </w:r>
            <w:r w:rsidR="00B51271">
              <w:rPr>
                <w:webHidden/>
              </w:rPr>
              <w:fldChar w:fldCharType="separate"/>
            </w:r>
            <w:r w:rsidR="009F1CA2">
              <w:rPr>
                <w:webHidden/>
              </w:rPr>
              <w:t>239</w:t>
            </w:r>
            <w:r w:rsidR="00B51271">
              <w:rPr>
                <w:webHidden/>
              </w:rPr>
              <w:fldChar w:fldCharType="end"/>
            </w:r>
          </w:hyperlink>
        </w:p>
        <w:p w14:paraId="60936D92"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70" w:history="1">
            <w:r w:rsidR="00B51271" w:rsidRPr="00E419CC">
              <w:rPr>
                <w:rStyle w:val="ad"/>
                <w:rFonts w:cs="Huawei Sans"/>
                <w:noProof/>
              </w:rPr>
              <w:t>10 WLAN</w:t>
            </w:r>
            <w:r w:rsidR="00B51271">
              <w:rPr>
                <w:noProof/>
                <w:webHidden/>
              </w:rPr>
              <w:tab/>
            </w:r>
            <w:r w:rsidR="00B51271">
              <w:rPr>
                <w:noProof/>
                <w:webHidden/>
              </w:rPr>
              <w:fldChar w:fldCharType="begin"/>
            </w:r>
            <w:r w:rsidR="00B51271">
              <w:rPr>
                <w:noProof/>
                <w:webHidden/>
              </w:rPr>
              <w:instrText xml:space="preserve"> PAGEREF _Toc49940070 \h </w:instrText>
            </w:r>
            <w:r w:rsidR="00B51271">
              <w:rPr>
                <w:noProof/>
                <w:webHidden/>
              </w:rPr>
            </w:r>
            <w:r w:rsidR="00B51271">
              <w:rPr>
                <w:noProof/>
                <w:webHidden/>
              </w:rPr>
              <w:fldChar w:fldCharType="separate"/>
            </w:r>
            <w:r w:rsidR="009F1CA2">
              <w:rPr>
                <w:noProof/>
                <w:webHidden/>
              </w:rPr>
              <w:t>242</w:t>
            </w:r>
            <w:r w:rsidR="00B51271">
              <w:rPr>
                <w:noProof/>
                <w:webHidden/>
              </w:rPr>
              <w:fldChar w:fldCharType="end"/>
            </w:r>
          </w:hyperlink>
        </w:p>
        <w:p w14:paraId="12DF7633"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71" w:history="1">
            <w:r w:rsidR="00B51271" w:rsidRPr="00E419CC">
              <w:rPr>
                <w:rStyle w:val="ad"/>
                <w:snapToGrid w:val="0"/>
              </w:rPr>
              <w:t>10.1</w:t>
            </w:r>
            <w:r w:rsidR="00B51271" w:rsidRPr="00E419CC">
              <w:rPr>
                <w:rStyle w:val="ad"/>
              </w:rPr>
              <w:t xml:space="preserve"> Inter-AC Roaming on a Large-Scale WLAN</w:t>
            </w:r>
            <w:r w:rsidR="00B51271">
              <w:rPr>
                <w:webHidden/>
              </w:rPr>
              <w:tab/>
            </w:r>
            <w:r w:rsidR="00B51271">
              <w:rPr>
                <w:webHidden/>
              </w:rPr>
              <w:fldChar w:fldCharType="begin"/>
            </w:r>
            <w:r w:rsidR="00B51271">
              <w:rPr>
                <w:webHidden/>
              </w:rPr>
              <w:instrText xml:space="preserve"> PAGEREF _Toc49940071 \h </w:instrText>
            </w:r>
            <w:r w:rsidR="00B51271">
              <w:rPr>
                <w:webHidden/>
              </w:rPr>
            </w:r>
            <w:r w:rsidR="00B51271">
              <w:rPr>
                <w:webHidden/>
              </w:rPr>
              <w:fldChar w:fldCharType="separate"/>
            </w:r>
            <w:r w:rsidR="009F1CA2">
              <w:rPr>
                <w:webHidden/>
              </w:rPr>
              <w:t>242</w:t>
            </w:r>
            <w:r w:rsidR="00B51271">
              <w:rPr>
                <w:webHidden/>
              </w:rPr>
              <w:fldChar w:fldCharType="end"/>
            </w:r>
          </w:hyperlink>
        </w:p>
        <w:p w14:paraId="21C6352E"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72" w:history="1">
            <w:r w:rsidR="00B51271" w:rsidRPr="00E419CC">
              <w:rPr>
                <w:rStyle w:val="ad"/>
                <w:bCs/>
                <w:snapToGrid w:val="0"/>
              </w:rPr>
              <w:t>10.1.1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_Toc49940072 \h </w:instrText>
            </w:r>
            <w:r w:rsidR="00B51271">
              <w:rPr>
                <w:webHidden/>
              </w:rPr>
            </w:r>
            <w:r w:rsidR="00B51271">
              <w:rPr>
                <w:webHidden/>
              </w:rPr>
              <w:fldChar w:fldCharType="separate"/>
            </w:r>
            <w:r w:rsidR="009F1CA2">
              <w:rPr>
                <w:webHidden/>
              </w:rPr>
              <w:t>242</w:t>
            </w:r>
            <w:r w:rsidR="00B51271">
              <w:rPr>
                <w:webHidden/>
              </w:rPr>
              <w:fldChar w:fldCharType="end"/>
            </w:r>
          </w:hyperlink>
        </w:p>
        <w:p w14:paraId="4BF2F775"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73" w:history="1">
            <w:r w:rsidR="00B51271" w:rsidRPr="00E419CC">
              <w:rPr>
                <w:rStyle w:val="ad"/>
                <w:bCs/>
                <w:snapToGrid w:val="0"/>
              </w:rPr>
              <w:t>10.1.2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_Toc49940073 \h </w:instrText>
            </w:r>
            <w:r w:rsidR="00B51271">
              <w:rPr>
                <w:webHidden/>
              </w:rPr>
            </w:r>
            <w:r w:rsidR="00B51271">
              <w:rPr>
                <w:webHidden/>
              </w:rPr>
              <w:fldChar w:fldCharType="separate"/>
            </w:r>
            <w:r w:rsidR="009F1CA2">
              <w:rPr>
                <w:webHidden/>
              </w:rPr>
              <w:t>244</w:t>
            </w:r>
            <w:r w:rsidR="00B51271">
              <w:rPr>
                <w:webHidden/>
              </w:rPr>
              <w:fldChar w:fldCharType="end"/>
            </w:r>
          </w:hyperlink>
        </w:p>
        <w:p w14:paraId="430C23DD"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74" w:history="1">
            <w:r w:rsidR="00B51271" w:rsidRPr="00E419CC">
              <w:rPr>
                <w:rStyle w:val="ad"/>
                <w:bCs/>
                <w:snapToGrid w:val="0"/>
              </w:rPr>
              <w:t>10.1.3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_Toc49940074 \h </w:instrText>
            </w:r>
            <w:r w:rsidR="00B51271">
              <w:rPr>
                <w:webHidden/>
              </w:rPr>
            </w:r>
            <w:r w:rsidR="00B51271">
              <w:rPr>
                <w:webHidden/>
              </w:rPr>
              <w:fldChar w:fldCharType="separate"/>
            </w:r>
            <w:r w:rsidR="009F1CA2">
              <w:rPr>
                <w:webHidden/>
              </w:rPr>
              <w:t>252</w:t>
            </w:r>
            <w:r w:rsidR="00B51271">
              <w:rPr>
                <w:webHidden/>
              </w:rPr>
              <w:fldChar w:fldCharType="end"/>
            </w:r>
          </w:hyperlink>
        </w:p>
        <w:p w14:paraId="43C89F64"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75" w:history="1">
            <w:r w:rsidR="00B51271" w:rsidRPr="00E419CC">
              <w:rPr>
                <w:rStyle w:val="ad"/>
                <w:bCs/>
                <w:snapToGrid w:val="0"/>
              </w:rPr>
              <w:t>10.1.4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_Toc49940075 \h </w:instrText>
            </w:r>
            <w:r w:rsidR="00B51271">
              <w:rPr>
                <w:webHidden/>
              </w:rPr>
            </w:r>
            <w:r w:rsidR="00B51271">
              <w:rPr>
                <w:webHidden/>
              </w:rPr>
              <w:fldChar w:fldCharType="separate"/>
            </w:r>
            <w:r w:rsidR="009F1CA2">
              <w:rPr>
                <w:webHidden/>
              </w:rPr>
              <w:t>252</w:t>
            </w:r>
            <w:r w:rsidR="00B51271">
              <w:rPr>
                <w:webHidden/>
              </w:rPr>
              <w:fldChar w:fldCharType="end"/>
            </w:r>
          </w:hyperlink>
        </w:p>
        <w:p w14:paraId="02978B76"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76" w:history="1">
            <w:r w:rsidR="00B51271" w:rsidRPr="00E419CC">
              <w:rPr>
                <w:rStyle w:val="ad"/>
                <w:snapToGrid w:val="0"/>
              </w:rPr>
              <w:t>10.2</w:t>
            </w:r>
            <w:r w:rsidR="00B51271" w:rsidRPr="00E419CC">
              <w:rPr>
                <w:rStyle w:val="ad"/>
              </w:rPr>
              <w:t xml:space="preserve"> VRRP HSB Configuration</w:t>
            </w:r>
            <w:r w:rsidR="00B51271">
              <w:rPr>
                <w:webHidden/>
              </w:rPr>
              <w:tab/>
            </w:r>
            <w:r w:rsidR="00B51271">
              <w:rPr>
                <w:webHidden/>
              </w:rPr>
              <w:fldChar w:fldCharType="begin"/>
            </w:r>
            <w:r w:rsidR="00B51271">
              <w:rPr>
                <w:webHidden/>
              </w:rPr>
              <w:instrText xml:space="preserve"> PAGEREF _Toc49940076 \h </w:instrText>
            </w:r>
            <w:r w:rsidR="00B51271">
              <w:rPr>
                <w:webHidden/>
              </w:rPr>
            </w:r>
            <w:r w:rsidR="00B51271">
              <w:rPr>
                <w:webHidden/>
              </w:rPr>
              <w:fldChar w:fldCharType="separate"/>
            </w:r>
            <w:r w:rsidR="009F1CA2">
              <w:rPr>
                <w:webHidden/>
              </w:rPr>
              <w:t>256</w:t>
            </w:r>
            <w:r w:rsidR="00B51271">
              <w:rPr>
                <w:webHidden/>
              </w:rPr>
              <w:fldChar w:fldCharType="end"/>
            </w:r>
          </w:hyperlink>
        </w:p>
        <w:p w14:paraId="0ACDCFF7"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77" w:history="1">
            <w:r w:rsidR="00B51271" w:rsidRPr="00E419CC">
              <w:rPr>
                <w:rStyle w:val="ad"/>
                <w:bCs/>
                <w:snapToGrid w:val="0"/>
              </w:rPr>
              <w:t>10.2.1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_Toc49940077 \h </w:instrText>
            </w:r>
            <w:r w:rsidR="00B51271">
              <w:rPr>
                <w:webHidden/>
              </w:rPr>
            </w:r>
            <w:r w:rsidR="00B51271">
              <w:rPr>
                <w:webHidden/>
              </w:rPr>
              <w:fldChar w:fldCharType="separate"/>
            </w:r>
            <w:r w:rsidR="009F1CA2">
              <w:rPr>
                <w:webHidden/>
              </w:rPr>
              <w:t>256</w:t>
            </w:r>
            <w:r w:rsidR="00B51271">
              <w:rPr>
                <w:webHidden/>
              </w:rPr>
              <w:fldChar w:fldCharType="end"/>
            </w:r>
          </w:hyperlink>
        </w:p>
        <w:p w14:paraId="14AFDCA6"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78" w:history="1">
            <w:r w:rsidR="00B51271" w:rsidRPr="00E419CC">
              <w:rPr>
                <w:rStyle w:val="ad"/>
                <w:bCs/>
                <w:snapToGrid w:val="0"/>
              </w:rPr>
              <w:t>10.2.2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_Toc49940078 \h </w:instrText>
            </w:r>
            <w:r w:rsidR="00B51271">
              <w:rPr>
                <w:webHidden/>
              </w:rPr>
            </w:r>
            <w:r w:rsidR="00B51271">
              <w:rPr>
                <w:webHidden/>
              </w:rPr>
              <w:fldChar w:fldCharType="separate"/>
            </w:r>
            <w:r w:rsidR="009F1CA2">
              <w:rPr>
                <w:webHidden/>
              </w:rPr>
              <w:t>258</w:t>
            </w:r>
            <w:r w:rsidR="00B51271">
              <w:rPr>
                <w:webHidden/>
              </w:rPr>
              <w:fldChar w:fldCharType="end"/>
            </w:r>
          </w:hyperlink>
        </w:p>
        <w:p w14:paraId="39B09354"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79" w:history="1">
            <w:r w:rsidR="00B51271" w:rsidRPr="00E419CC">
              <w:rPr>
                <w:rStyle w:val="ad"/>
                <w:bCs/>
                <w:snapToGrid w:val="0"/>
              </w:rPr>
              <w:t>10.2.3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_Toc49940079 \h </w:instrText>
            </w:r>
            <w:r w:rsidR="00B51271">
              <w:rPr>
                <w:webHidden/>
              </w:rPr>
            </w:r>
            <w:r w:rsidR="00B51271">
              <w:rPr>
                <w:webHidden/>
              </w:rPr>
              <w:fldChar w:fldCharType="separate"/>
            </w:r>
            <w:r w:rsidR="009F1CA2">
              <w:rPr>
                <w:webHidden/>
              </w:rPr>
              <w:t>270</w:t>
            </w:r>
            <w:r w:rsidR="00B51271">
              <w:rPr>
                <w:webHidden/>
              </w:rPr>
              <w:fldChar w:fldCharType="end"/>
            </w:r>
          </w:hyperlink>
        </w:p>
        <w:p w14:paraId="4610CF99"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80" w:history="1">
            <w:r w:rsidR="00B51271" w:rsidRPr="00E419CC">
              <w:rPr>
                <w:rStyle w:val="ad"/>
                <w:bCs/>
                <w:snapToGrid w:val="0"/>
              </w:rPr>
              <w:t>10.2.4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_Toc49940080 \h </w:instrText>
            </w:r>
            <w:r w:rsidR="00B51271">
              <w:rPr>
                <w:webHidden/>
              </w:rPr>
            </w:r>
            <w:r w:rsidR="00B51271">
              <w:rPr>
                <w:webHidden/>
              </w:rPr>
              <w:fldChar w:fldCharType="separate"/>
            </w:r>
            <w:r w:rsidR="009F1CA2">
              <w:rPr>
                <w:webHidden/>
              </w:rPr>
              <w:t>270</w:t>
            </w:r>
            <w:r w:rsidR="00B51271">
              <w:rPr>
                <w:webHidden/>
              </w:rPr>
              <w:fldChar w:fldCharType="end"/>
            </w:r>
          </w:hyperlink>
        </w:p>
        <w:p w14:paraId="0DF90D15" w14:textId="77777777" w:rsidR="00B51271" w:rsidRDefault="0011236B">
          <w:pPr>
            <w:pStyle w:val="21"/>
            <w:tabs>
              <w:tab w:val="right" w:leader="dot" w:pos="9629"/>
            </w:tabs>
            <w:rPr>
              <w:rFonts w:asciiTheme="minorHAnsi" w:eastAsiaTheme="minorEastAsia" w:hAnsiTheme="minorHAnsi" w:cstheme="minorBidi"/>
              <w:sz w:val="21"/>
              <w:szCs w:val="22"/>
            </w:rPr>
          </w:pPr>
          <w:hyperlink w:anchor="_Toc49940081" w:history="1">
            <w:r w:rsidR="00B51271" w:rsidRPr="00E419CC">
              <w:rPr>
                <w:rStyle w:val="ad"/>
                <w:snapToGrid w:val="0"/>
              </w:rPr>
              <w:t>10.3</w:t>
            </w:r>
            <w:r w:rsidR="00B51271" w:rsidRPr="00E419CC">
              <w:rPr>
                <w:rStyle w:val="ad"/>
              </w:rPr>
              <w:t xml:space="preserve"> Dual-Link Cold Backup Configuration</w:t>
            </w:r>
            <w:r w:rsidR="00B51271">
              <w:rPr>
                <w:webHidden/>
              </w:rPr>
              <w:tab/>
            </w:r>
            <w:r w:rsidR="00B51271">
              <w:rPr>
                <w:webHidden/>
              </w:rPr>
              <w:fldChar w:fldCharType="begin"/>
            </w:r>
            <w:r w:rsidR="00B51271">
              <w:rPr>
                <w:webHidden/>
              </w:rPr>
              <w:instrText xml:space="preserve"> PAGEREF _Toc49940081 \h </w:instrText>
            </w:r>
            <w:r w:rsidR="00B51271">
              <w:rPr>
                <w:webHidden/>
              </w:rPr>
            </w:r>
            <w:r w:rsidR="00B51271">
              <w:rPr>
                <w:webHidden/>
              </w:rPr>
              <w:fldChar w:fldCharType="separate"/>
            </w:r>
            <w:r w:rsidR="009F1CA2">
              <w:rPr>
                <w:webHidden/>
              </w:rPr>
              <w:t>274</w:t>
            </w:r>
            <w:r w:rsidR="00B51271">
              <w:rPr>
                <w:webHidden/>
              </w:rPr>
              <w:fldChar w:fldCharType="end"/>
            </w:r>
          </w:hyperlink>
        </w:p>
        <w:p w14:paraId="267792B5"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82" w:history="1">
            <w:r w:rsidR="00B51271" w:rsidRPr="00E419CC">
              <w:rPr>
                <w:rStyle w:val="ad"/>
                <w:bCs/>
                <w:snapToGrid w:val="0"/>
              </w:rPr>
              <w:t>10.3.1</w:t>
            </w:r>
            <w:r w:rsidR="00B51271" w:rsidRPr="00E419CC">
              <w:rPr>
                <w:rStyle w:val="ad"/>
              </w:rPr>
              <w:t xml:space="preserve"> Introduction</w:t>
            </w:r>
            <w:r w:rsidR="00B51271">
              <w:rPr>
                <w:webHidden/>
              </w:rPr>
              <w:tab/>
            </w:r>
            <w:r w:rsidR="00B51271">
              <w:rPr>
                <w:webHidden/>
              </w:rPr>
              <w:fldChar w:fldCharType="begin"/>
            </w:r>
            <w:r w:rsidR="00B51271">
              <w:rPr>
                <w:webHidden/>
              </w:rPr>
              <w:instrText xml:space="preserve"> PAGEREF _Toc49940082 \h </w:instrText>
            </w:r>
            <w:r w:rsidR="00B51271">
              <w:rPr>
                <w:webHidden/>
              </w:rPr>
            </w:r>
            <w:r w:rsidR="00B51271">
              <w:rPr>
                <w:webHidden/>
              </w:rPr>
              <w:fldChar w:fldCharType="separate"/>
            </w:r>
            <w:r w:rsidR="009F1CA2">
              <w:rPr>
                <w:webHidden/>
              </w:rPr>
              <w:t>274</w:t>
            </w:r>
            <w:r w:rsidR="00B51271">
              <w:rPr>
                <w:webHidden/>
              </w:rPr>
              <w:fldChar w:fldCharType="end"/>
            </w:r>
          </w:hyperlink>
        </w:p>
        <w:p w14:paraId="5443E672"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83" w:history="1">
            <w:r w:rsidR="00B51271" w:rsidRPr="00E419CC">
              <w:rPr>
                <w:rStyle w:val="ad"/>
                <w:bCs/>
                <w:snapToGrid w:val="0"/>
              </w:rPr>
              <w:t>10.3.2</w:t>
            </w:r>
            <w:r w:rsidR="00B51271" w:rsidRPr="00E419CC">
              <w:rPr>
                <w:rStyle w:val="ad"/>
              </w:rPr>
              <w:t xml:space="preserve"> Lab Configuration</w:t>
            </w:r>
            <w:r w:rsidR="00B51271">
              <w:rPr>
                <w:webHidden/>
              </w:rPr>
              <w:tab/>
            </w:r>
            <w:r w:rsidR="00B51271">
              <w:rPr>
                <w:webHidden/>
              </w:rPr>
              <w:fldChar w:fldCharType="begin"/>
            </w:r>
            <w:r w:rsidR="00B51271">
              <w:rPr>
                <w:webHidden/>
              </w:rPr>
              <w:instrText xml:space="preserve"> PAGEREF _Toc49940083 \h </w:instrText>
            </w:r>
            <w:r w:rsidR="00B51271">
              <w:rPr>
                <w:webHidden/>
              </w:rPr>
            </w:r>
            <w:r w:rsidR="00B51271">
              <w:rPr>
                <w:webHidden/>
              </w:rPr>
              <w:fldChar w:fldCharType="separate"/>
            </w:r>
            <w:r w:rsidR="009F1CA2">
              <w:rPr>
                <w:webHidden/>
              </w:rPr>
              <w:t>276</w:t>
            </w:r>
            <w:r w:rsidR="00B51271">
              <w:rPr>
                <w:webHidden/>
              </w:rPr>
              <w:fldChar w:fldCharType="end"/>
            </w:r>
          </w:hyperlink>
        </w:p>
        <w:p w14:paraId="4BEC8233"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84" w:history="1">
            <w:r w:rsidR="00B51271" w:rsidRPr="00E419CC">
              <w:rPr>
                <w:rStyle w:val="ad"/>
                <w:bCs/>
                <w:snapToGrid w:val="0"/>
              </w:rPr>
              <w:t>10.3.3</w:t>
            </w:r>
            <w:r w:rsidR="00B51271" w:rsidRPr="00E419CC">
              <w:rPr>
                <w:rStyle w:val="ad"/>
              </w:rPr>
              <w:t xml:space="preserve"> Quiz</w:t>
            </w:r>
            <w:r w:rsidR="00B51271">
              <w:rPr>
                <w:webHidden/>
              </w:rPr>
              <w:tab/>
            </w:r>
            <w:r w:rsidR="00B51271">
              <w:rPr>
                <w:webHidden/>
              </w:rPr>
              <w:fldChar w:fldCharType="begin"/>
            </w:r>
            <w:r w:rsidR="00B51271">
              <w:rPr>
                <w:webHidden/>
              </w:rPr>
              <w:instrText xml:space="preserve"> PAGEREF _Toc49940084 \h </w:instrText>
            </w:r>
            <w:r w:rsidR="00B51271">
              <w:rPr>
                <w:webHidden/>
              </w:rPr>
            </w:r>
            <w:r w:rsidR="00B51271">
              <w:rPr>
                <w:webHidden/>
              </w:rPr>
              <w:fldChar w:fldCharType="separate"/>
            </w:r>
            <w:r w:rsidR="009F1CA2">
              <w:rPr>
                <w:webHidden/>
              </w:rPr>
              <w:t>284</w:t>
            </w:r>
            <w:r w:rsidR="00B51271">
              <w:rPr>
                <w:webHidden/>
              </w:rPr>
              <w:fldChar w:fldCharType="end"/>
            </w:r>
          </w:hyperlink>
        </w:p>
        <w:p w14:paraId="4B4BAFC0" w14:textId="77777777" w:rsidR="00B51271" w:rsidRDefault="0011236B">
          <w:pPr>
            <w:pStyle w:val="31"/>
            <w:tabs>
              <w:tab w:val="right" w:leader="dot" w:pos="9629"/>
            </w:tabs>
            <w:rPr>
              <w:rFonts w:asciiTheme="minorHAnsi" w:eastAsiaTheme="minorEastAsia" w:hAnsiTheme="minorHAnsi" w:cstheme="minorBidi"/>
              <w:sz w:val="21"/>
              <w:szCs w:val="22"/>
            </w:rPr>
          </w:pPr>
          <w:hyperlink w:anchor="_Toc49940085" w:history="1">
            <w:r w:rsidR="00B51271" w:rsidRPr="00E419CC">
              <w:rPr>
                <w:rStyle w:val="ad"/>
                <w:bCs/>
                <w:snapToGrid w:val="0"/>
              </w:rPr>
              <w:t>10.3.4</w:t>
            </w:r>
            <w:r w:rsidR="00B51271" w:rsidRPr="00E419CC">
              <w:rPr>
                <w:rStyle w:val="ad"/>
              </w:rPr>
              <w:t xml:space="preserve"> Configuration Reference</w:t>
            </w:r>
            <w:r w:rsidR="00B51271">
              <w:rPr>
                <w:webHidden/>
              </w:rPr>
              <w:tab/>
            </w:r>
            <w:r w:rsidR="00B51271">
              <w:rPr>
                <w:webHidden/>
              </w:rPr>
              <w:fldChar w:fldCharType="begin"/>
            </w:r>
            <w:r w:rsidR="00B51271">
              <w:rPr>
                <w:webHidden/>
              </w:rPr>
              <w:instrText xml:space="preserve"> PAGEREF _Toc49940085 \h </w:instrText>
            </w:r>
            <w:r w:rsidR="00B51271">
              <w:rPr>
                <w:webHidden/>
              </w:rPr>
            </w:r>
            <w:r w:rsidR="00B51271">
              <w:rPr>
                <w:webHidden/>
              </w:rPr>
              <w:fldChar w:fldCharType="separate"/>
            </w:r>
            <w:r w:rsidR="009F1CA2">
              <w:rPr>
                <w:webHidden/>
              </w:rPr>
              <w:t>284</w:t>
            </w:r>
            <w:r w:rsidR="00B51271">
              <w:rPr>
                <w:webHidden/>
              </w:rPr>
              <w:fldChar w:fldCharType="end"/>
            </w:r>
          </w:hyperlink>
        </w:p>
        <w:p w14:paraId="31A22EB2" w14:textId="77777777" w:rsidR="00B51271" w:rsidRDefault="0011236B">
          <w:pPr>
            <w:pStyle w:val="12"/>
            <w:tabs>
              <w:tab w:val="right" w:leader="dot" w:pos="9629"/>
            </w:tabs>
            <w:rPr>
              <w:rFonts w:asciiTheme="minorHAnsi" w:eastAsiaTheme="minorEastAsia" w:hAnsiTheme="minorHAnsi" w:cstheme="minorBidi"/>
              <w:b w:val="0"/>
              <w:bCs w:val="0"/>
              <w:noProof/>
              <w:sz w:val="21"/>
              <w:szCs w:val="22"/>
            </w:rPr>
          </w:pPr>
          <w:hyperlink w:anchor="_Toc49940086" w:history="1">
            <w:r w:rsidR="00B51271" w:rsidRPr="00E419CC">
              <w:rPr>
                <w:rStyle w:val="ad"/>
                <w:noProof/>
              </w:rPr>
              <w:t>Reference Answers</w:t>
            </w:r>
            <w:r w:rsidR="00B51271">
              <w:rPr>
                <w:noProof/>
                <w:webHidden/>
              </w:rPr>
              <w:tab/>
            </w:r>
            <w:r w:rsidR="00B51271">
              <w:rPr>
                <w:noProof/>
                <w:webHidden/>
              </w:rPr>
              <w:fldChar w:fldCharType="begin"/>
            </w:r>
            <w:r w:rsidR="00B51271">
              <w:rPr>
                <w:noProof/>
                <w:webHidden/>
              </w:rPr>
              <w:instrText xml:space="preserve"> PAGEREF _Toc49940086 \h </w:instrText>
            </w:r>
            <w:r w:rsidR="00B51271">
              <w:rPr>
                <w:noProof/>
                <w:webHidden/>
              </w:rPr>
            </w:r>
            <w:r w:rsidR="00B51271">
              <w:rPr>
                <w:noProof/>
                <w:webHidden/>
              </w:rPr>
              <w:fldChar w:fldCharType="separate"/>
            </w:r>
            <w:r w:rsidR="009F1CA2">
              <w:rPr>
                <w:noProof/>
                <w:webHidden/>
              </w:rPr>
              <w:t>288</w:t>
            </w:r>
            <w:r w:rsidR="00B51271">
              <w:rPr>
                <w:noProof/>
                <w:webHidden/>
              </w:rPr>
              <w:fldChar w:fldCharType="end"/>
            </w:r>
          </w:hyperlink>
        </w:p>
        <w:p w14:paraId="665D4BEC" w14:textId="00FEF20A" w:rsidR="00135587" w:rsidRPr="00383667" w:rsidRDefault="00135587" w:rsidP="005714FA">
          <w:pPr>
            <w:pStyle w:val="1e"/>
            <w:rPr>
              <w:lang w:val="zh-CN"/>
            </w:rPr>
          </w:pPr>
          <w:r w:rsidRPr="00383667">
            <w:rPr>
              <w:b/>
              <w:bCs/>
              <w:lang w:val="zh-CN"/>
            </w:rPr>
            <w:fldChar w:fldCharType="end"/>
          </w:r>
        </w:p>
      </w:sdtContent>
    </w:sdt>
    <w:bookmarkEnd w:id="14" w:displacedByCustomXml="prev"/>
    <w:bookmarkEnd w:id="15" w:displacedByCustomXml="prev"/>
    <w:bookmarkEnd w:id="16" w:displacedByCustomXml="prev"/>
    <w:bookmarkEnd w:id="17" w:displacedByCustomXml="prev"/>
    <w:bookmarkEnd w:id="18" w:displacedByCustomXml="prev"/>
    <w:bookmarkEnd w:id="19" w:displacedByCustomXml="prev"/>
    <w:bookmarkEnd w:id="20" w:displacedByCustomXml="prev"/>
    <w:bookmarkEnd w:id="21" w:displacedByCustomXml="prev"/>
    <w:bookmarkEnd w:id="22" w:displacedByCustomXml="prev"/>
    <w:bookmarkEnd w:id="23" w:displacedByCustomXml="prev"/>
    <w:p w14:paraId="765451E3" w14:textId="77777777" w:rsidR="00135587" w:rsidRPr="00383667" w:rsidRDefault="00135587" w:rsidP="005714FA">
      <w:pPr>
        <w:pStyle w:val="1e"/>
        <w:sectPr w:rsidR="00135587" w:rsidRPr="00383667" w:rsidSect="00D01CEC">
          <w:pgSz w:w="11907" w:h="16840" w:code="9"/>
          <w:pgMar w:top="1701" w:right="1134" w:bottom="1701" w:left="1134" w:header="567" w:footer="567" w:gutter="0"/>
          <w:cols w:space="425"/>
          <w:docGrid w:linePitch="312"/>
        </w:sectPr>
      </w:pPr>
    </w:p>
    <w:p w14:paraId="4B5B6F3D" w14:textId="77777777" w:rsidR="00480CA1" w:rsidRPr="00383667" w:rsidRDefault="00480CA1" w:rsidP="00480CA1">
      <w:pPr>
        <w:pStyle w:val="1"/>
        <w:numPr>
          <w:ilvl w:val="0"/>
          <w:numId w:val="31"/>
        </w:numPr>
        <w:rPr>
          <w:rFonts w:cs="Huawei Sans"/>
        </w:rPr>
      </w:pPr>
      <w:bookmarkStart w:id="24" w:name="_Toc45098817"/>
      <w:bookmarkStart w:id="25" w:name="_Toc45122582"/>
      <w:bookmarkStart w:id="26" w:name="_Toc49939981"/>
      <w:r w:rsidRPr="00383667">
        <w:rPr>
          <w:rFonts w:cs="Huawei Sans"/>
        </w:rPr>
        <w:lastRenderedPageBreak/>
        <w:t>Basic OSPF Configurations</w:t>
      </w:r>
      <w:bookmarkEnd w:id="24"/>
      <w:bookmarkEnd w:id="25"/>
      <w:bookmarkEnd w:id="26"/>
    </w:p>
    <w:p w14:paraId="0DC7617D" w14:textId="77777777" w:rsidR="00480CA1" w:rsidRPr="00383667" w:rsidRDefault="00480CA1" w:rsidP="00480CA1">
      <w:pPr>
        <w:pStyle w:val="2"/>
        <w:numPr>
          <w:ilvl w:val="1"/>
          <w:numId w:val="31"/>
        </w:numPr>
      </w:pPr>
      <w:bookmarkStart w:id="27" w:name="_Toc45098818"/>
      <w:bookmarkStart w:id="28" w:name="_Toc49939982"/>
      <w:r w:rsidRPr="00383667">
        <w:t>Lab 1: Single-Area OSPF</w:t>
      </w:r>
      <w:bookmarkEnd w:id="27"/>
      <w:bookmarkEnd w:id="28"/>
    </w:p>
    <w:p w14:paraId="34F3A239" w14:textId="77777777" w:rsidR="00480CA1" w:rsidRPr="00383667" w:rsidRDefault="00480CA1" w:rsidP="00480CA1">
      <w:pPr>
        <w:pStyle w:val="3"/>
        <w:numPr>
          <w:ilvl w:val="2"/>
          <w:numId w:val="31"/>
        </w:numPr>
      </w:pPr>
      <w:bookmarkStart w:id="29" w:name="_Toc49939983"/>
      <w:r w:rsidRPr="00383667">
        <w:t>Introduction</w:t>
      </w:r>
      <w:bookmarkEnd w:id="29"/>
    </w:p>
    <w:p w14:paraId="02B1F190" w14:textId="77777777" w:rsidR="00E6622B" w:rsidRPr="00383667" w:rsidRDefault="00480CA1" w:rsidP="00480CA1">
      <w:pPr>
        <w:pStyle w:val="4"/>
        <w:numPr>
          <w:ilvl w:val="3"/>
          <w:numId w:val="31"/>
        </w:numPr>
      </w:pPr>
      <w:r w:rsidRPr="00383667">
        <w:t>Objectives</w:t>
      </w:r>
    </w:p>
    <w:p w14:paraId="01A325D3" w14:textId="7F8CE0A0" w:rsidR="00480CA1" w:rsidRPr="00383667" w:rsidRDefault="00480CA1" w:rsidP="00604E8C">
      <w:pPr>
        <w:pStyle w:val="1e"/>
      </w:pPr>
      <w:r w:rsidRPr="00383667">
        <w:t>Upon completion of this task, you will be able to:</w:t>
      </w:r>
    </w:p>
    <w:p w14:paraId="6AEEBD35" w14:textId="77777777" w:rsidR="00480CA1" w:rsidRPr="00383667" w:rsidRDefault="00480CA1" w:rsidP="00604E8C">
      <w:pPr>
        <w:pStyle w:val="4a"/>
      </w:pPr>
      <w:r w:rsidRPr="00383667">
        <w:t>Configure OSPF in a single area.</w:t>
      </w:r>
    </w:p>
    <w:p w14:paraId="63DD84E0" w14:textId="77777777" w:rsidR="00480CA1" w:rsidRPr="00383667" w:rsidRDefault="00480CA1" w:rsidP="00604E8C">
      <w:pPr>
        <w:pStyle w:val="4a"/>
      </w:pPr>
      <w:r w:rsidRPr="00383667">
        <w:t>Configure OSPF area authentication.</w:t>
      </w:r>
    </w:p>
    <w:p w14:paraId="443F7D09" w14:textId="77777777" w:rsidR="00480CA1" w:rsidRPr="00383667" w:rsidRDefault="00480CA1" w:rsidP="00604E8C">
      <w:pPr>
        <w:pStyle w:val="4a"/>
      </w:pPr>
      <w:r w:rsidRPr="00383667">
        <w:t>Describe the process of establishing OSPF neighbor relationships on a multi-access network.</w:t>
      </w:r>
    </w:p>
    <w:p w14:paraId="52AC9F2E" w14:textId="77777777" w:rsidR="00480CA1" w:rsidRPr="00383667" w:rsidRDefault="00480CA1" w:rsidP="00604E8C">
      <w:pPr>
        <w:pStyle w:val="4a"/>
      </w:pPr>
      <w:r w:rsidRPr="00383667">
        <w:t>Change the cost of an OSPF interface.</w:t>
      </w:r>
    </w:p>
    <w:p w14:paraId="43638A8B" w14:textId="77777777" w:rsidR="00480CA1" w:rsidRPr="00383667" w:rsidRDefault="00480CA1" w:rsidP="00604E8C">
      <w:pPr>
        <w:pStyle w:val="4a"/>
      </w:pPr>
      <w:r w:rsidRPr="00383667">
        <w:t>Illustrate how to configure silent interfaces in OSPF.</w:t>
      </w:r>
    </w:p>
    <w:p w14:paraId="5CC6C060" w14:textId="77777777" w:rsidR="00480CA1" w:rsidRPr="00383667" w:rsidRDefault="00480CA1" w:rsidP="00604E8C">
      <w:pPr>
        <w:pStyle w:val="4a"/>
      </w:pPr>
      <w:r w:rsidRPr="00383667">
        <w:t xml:space="preserve">Run the </w:t>
      </w:r>
      <w:r w:rsidRPr="00383667">
        <w:rPr>
          <w:b/>
          <w:bCs/>
        </w:rPr>
        <w:t>display</w:t>
      </w:r>
      <w:r w:rsidRPr="00383667">
        <w:t xml:space="preserve"> commands to check various OSPF states.</w:t>
      </w:r>
    </w:p>
    <w:p w14:paraId="4FCF0076" w14:textId="77777777" w:rsidR="00480CA1" w:rsidRPr="00383667" w:rsidRDefault="00480CA1" w:rsidP="00480CA1">
      <w:pPr>
        <w:pStyle w:val="4"/>
        <w:numPr>
          <w:ilvl w:val="3"/>
          <w:numId w:val="31"/>
        </w:numPr>
      </w:pPr>
      <w:r w:rsidRPr="00383667">
        <w:t>Networking Topology</w:t>
      </w:r>
    </w:p>
    <w:p w14:paraId="535183AF" w14:textId="77777777" w:rsidR="00480CA1" w:rsidRPr="00D503EC" w:rsidRDefault="00480CA1" w:rsidP="00D503EC">
      <w:pPr>
        <w:pStyle w:val="92"/>
        <w:numPr>
          <w:ilvl w:val="7"/>
          <w:numId w:val="31"/>
        </w:numPr>
        <w:ind w:left="1021"/>
        <w:rPr>
          <w:b/>
        </w:rPr>
      </w:pPr>
      <w:r w:rsidRPr="00383667">
        <w:rPr>
          <w:b/>
        </w:rPr>
        <w:t>Single-area OSPF</w:t>
      </w:r>
    </w:p>
    <w:p w14:paraId="7935C216" w14:textId="77777777" w:rsidR="00480CA1" w:rsidRPr="00383667" w:rsidRDefault="00480CA1" w:rsidP="00604E8C">
      <w:pPr>
        <w:pStyle w:val="1e"/>
        <w:jc w:val="center"/>
      </w:pPr>
      <w:r w:rsidRPr="00383667">
        <w:rPr>
          <w:noProof/>
        </w:rPr>
        <w:drawing>
          <wp:inline distT="0" distB="0" distL="0" distR="0" wp14:anchorId="54399024" wp14:editId="3F5B9403">
            <wp:extent cx="4615892" cy="2283907"/>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55450" cy="2303480"/>
                    </a:xfrm>
                    <a:prstGeom prst="rect">
                      <a:avLst/>
                    </a:prstGeom>
                    <a:noFill/>
                  </pic:spPr>
                </pic:pic>
              </a:graphicData>
            </a:graphic>
          </wp:inline>
        </w:drawing>
      </w:r>
    </w:p>
    <w:p w14:paraId="1E63CD51" w14:textId="77777777" w:rsidR="00480CA1" w:rsidRPr="00383667" w:rsidRDefault="00480CA1" w:rsidP="00480CA1">
      <w:pPr>
        <w:pStyle w:val="1e"/>
      </w:pPr>
    </w:p>
    <w:p w14:paraId="75C851B2" w14:textId="77777777" w:rsidR="00480CA1" w:rsidRPr="00383667" w:rsidRDefault="00480CA1" w:rsidP="00480CA1">
      <w:pPr>
        <w:pStyle w:val="1e"/>
      </w:pPr>
      <w:r w:rsidRPr="00383667">
        <w:t>R1, R2, and R3 are connected through S1, and their interfaces and IP addresses are shown in the figure. Loopback0 is created on each of R1, R2, and R3, and its IP address is in the format of 10.0.</w:t>
      </w:r>
      <w:r w:rsidRPr="00383667">
        <w:rPr>
          <w:i/>
          <w:iCs/>
        </w:rPr>
        <w:t>x.x</w:t>
      </w:r>
      <w:r w:rsidRPr="00383667">
        <w:t xml:space="preserve">/24, where </w:t>
      </w:r>
      <w:r w:rsidRPr="00383667">
        <w:rPr>
          <w:i/>
          <w:iCs/>
        </w:rPr>
        <w:t>x</w:t>
      </w:r>
      <w:r w:rsidRPr="00383667">
        <w:t xml:space="preserve"> indicates the device number.</w:t>
      </w:r>
    </w:p>
    <w:p w14:paraId="20F31F7D" w14:textId="77777777" w:rsidR="00480CA1" w:rsidRPr="00383667" w:rsidRDefault="00480CA1" w:rsidP="00480CA1">
      <w:pPr>
        <w:pStyle w:val="1e"/>
      </w:pPr>
      <w:r w:rsidRPr="00383667">
        <w:t>All interfaces of R1, R2, and R3 belong to area 0, and OSPF is activated on the interconnection and Loopback0 interfaces.</w:t>
      </w:r>
    </w:p>
    <w:p w14:paraId="2A0BC1C6" w14:textId="77777777" w:rsidR="00480CA1" w:rsidRPr="00383667" w:rsidRDefault="00480CA1" w:rsidP="00480CA1">
      <w:pPr>
        <w:pStyle w:val="4"/>
        <w:numPr>
          <w:ilvl w:val="3"/>
          <w:numId w:val="31"/>
        </w:numPr>
      </w:pPr>
      <w:r w:rsidRPr="00383667">
        <w:lastRenderedPageBreak/>
        <w:t>Background</w:t>
      </w:r>
    </w:p>
    <w:p w14:paraId="201587B9" w14:textId="77777777" w:rsidR="00480CA1" w:rsidRPr="00383667" w:rsidRDefault="00480CA1" w:rsidP="00480CA1">
      <w:pPr>
        <w:pStyle w:val="1e"/>
      </w:pPr>
      <w:r w:rsidRPr="00383667">
        <w:t>You are a network administrator of a company. Currently, there are three AR routers on the company's network, which communicate with each other through an Ethernet. On broadcast multi-access networks such as Ethernet, there may be security risks. To prevent malicious routing attacks, you choose to use OSPF area authentication.</w:t>
      </w:r>
    </w:p>
    <w:p w14:paraId="75047FEC" w14:textId="77777777" w:rsidR="00480CA1" w:rsidRPr="00383667" w:rsidRDefault="00480CA1" w:rsidP="00480CA1">
      <w:pPr>
        <w:pStyle w:val="3"/>
        <w:numPr>
          <w:ilvl w:val="2"/>
          <w:numId w:val="31"/>
        </w:numPr>
      </w:pPr>
      <w:bookmarkStart w:id="30" w:name="_Toc49939984"/>
      <w:r w:rsidRPr="00383667">
        <w:t>Lab Configuration</w:t>
      </w:r>
      <w:bookmarkEnd w:id="30"/>
    </w:p>
    <w:p w14:paraId="48AC7805" w14:textId="77777777" w:rsidR="00480CA1" w:rsidRPr="00383667" w:rsidRDefault="00480CA1" w:rsidP="00480CA1">
      <w:pPr>
        <w:pStyle w:val="4"/>
        <w:numPr>
          <w:ilvl w:val="3"/>
          <w:numId w:val="31"/>
        </w:numPr>
      </w:pPr>
      <w:r w:rsidRPr="00383667">
        <w:t>Configuration Roadmap</w:t>
      </w:r>
    </w:p>
    <w:p w14:paraId="1B853840" w14:textId="77777777" w:rsidR="00480CA1" w:rsidRPr="00383667" w:rsidRDefault="00480CA1" w:rsidP="00480CA1">
      <w:pPr>
        <w:pStyle w:val="1e"/>
        <w:numPr>
          <w:ilvl w:val="0"/>
          <w:numId w:val="41"/>
        </w:numPr>
      </w:pPr>
      <w:r w:rsidRPr="00383667">
        <w:t>Configure IP addresses for the devices.</w:t>
      </w:r>
    </w:p>
    <w:p w14:paraId="60CBC052" w14:textId="77777777" w:rsidR="00480CA1" w:rsidRPr="00383667" w:rsidRDefault="00480CA1" w:rsidP="00480CA1">
      <w:pPr>
        <w:pStyle w:val="1e"/>
        <w:numPr>
          <w:ilvl w:val="0"/>
          <w:numId w:val="41"/>
        </w:numPr>
      </w:pPr>
      <w:r w:rsidRPr="00383667">
        <w:t>Configure OSPF on R1, R2, and R3, manually specify router IDs, and activate OSPF on the interconnection and Loopback0 interfaces.</w:t>
      </w:r>
    </w:p>
    <w:p w14:paraId="039DF82A" w14:textId="77777777" w:rsidR="00480CA1" w:rsidRPr="00383667" w:rsidRDefault="00480CA1" w:rsidP="00480CA1">
      <w:pPr>
        <w:pStyle w:val="1e"/>
        <w:numPr>
          <w:ilvl w:val="0"/>
          <w:numId w:val="41"/>
        </w:numPr>
      </w:pPr>
      <w:r w:rsidRPr="00383667">
        <w:t>After the configuration is complete, check the OSPF neighbor relationship status and OSPF routing table on each of R1, R2, and R3, and check the connectivity between the loopback interfaces of R1, R2, and R3.</w:t>
      </w:r>
    </w:p>
    <w:p w14:paraId="5E4605B9" w14:textId="77777777" w:rsidR="00480CA1" w:rsidRPr="00383667" w:rsidRDefault="00480CA1" w:rsidP="00480CA1">
      <w:pPr>
        <w:pStyle w:val="1e"/>
        <w:numPr>
          <w:ilvl w:val="0"/>
          <w:numId w:val="41"/>
        </w:numPr>
      </w:pPr>
      <w:r w:rsidRPr="00383667">
        <w:t>Manually shut down the interconnection interfaces of R1, R2, and R3 and enable the debugging function to check the establishment of OSPF neighbor relationships. Then, enable the interconnection interfaces again and observe the debugging information on the devices.</w:t>
      </w:r>
    </w:p>
    <w:p w14:paraId="3F567953" w14:textId="77777777" w:rsidR="00480CA1" w:rsidRPr="00383667" w:rsidRDefault="00480CA1" w:rsidP="00480CA1">
      <w:pPr>
        <w:pStyle w:val="1e"/>
        <w:numPr>
          <w:ilvl w:val="0"/>
          <w:numId w:val="41"/>
        </w:numPr>
      </w:pPr>
      <w:r w:rsidRPr="00383667">
        <w:t>Manually change the network type of Loopback0 on R2 and observe the change in the mask length of the OSPF route.</w:t>
      </w:r>
    </w:p>
    <w:p w14:paraId="73794D4D" w14:textId="77777777" w:rsidR="00480CA1" w:rsidRPr="00383667" w:rsidRDefault="00480CA1" w:rsidP="00480CA1">
      <w:pPr>
        <w:pStyle w:val="1e"/>
        <w:numPr>
          <w:ilvl w:val="0"/>
          <w:numId w:val="41"/>
        </w:numPr>
      </w:pPr>
      <w:r w:rsidRPr="00383667">
        <w:t>Manually change the costs of OSPF interfaces.</w:t>
      </w:r>
    </w:p>
    <w:p w14:paraId="0F976F3F" w14:textId="77777777" w:rsidR="00480CA1" w:rsidRPr="00383667" w:rsidRDefault="00480CA1" w:rsidP="00480CA1">
      <w:pPr>
        <w:pStyle w:val="1e"/>
        <w:numPr>
          <w:ilvl w:val="0"/>
          <w:numId w:val="41"/>
        </w:numPr>
      </w:pPr>
      <w:r w:rsidRPr="00383667">
        <w:t>Configure the interconnection and Loopback0 interfaces as silent interfaces.</w:t>
      </w:r>
    </w:p>
    <w:p w14:paraId="3F93897F" w14:textId="77777777" w:rsidR="00480CA1" w:rsidRPr="00383667" w:rsidRDefault="00480CA1" w:rsidP="00480CA1">
      <w:pPr>
        <w:pStyle w:val="4"/>
        <w:numPr>
          <w:ilvl w:val="3"/>
          <w:numId w:val="31"/>
        </w:numPr>
      </w:pPr>
      <w:r w:rsidRPr="00383667">
        <w:t>Configuration Procedure</w:t>
      </w:r>
    </w:p>
    <w:p w14:paraId="1A0E9D2A" w14:textId="77777777" w:rsidR="00480CA1" w:rsidRPr="00383667" w:rsidRDefault="00480CA1" w:rsidP="00604E8C">
      <w:pPr>
        <w:pStyle w:val="30"/>
        <w:ind w:left="1032" w:hanging="278"/>
        <w:outlineLvl w:val="9"/>
        <w:rPr>
          <w:rFonts w:cs="Huawei Sans"/>
        </w:rPr>
      </w:pPr>
      <w:r w:rsidRPr="00383667">
        <w:rPr>
          <w:rFonts w:cs="Huawei Sans"/>
        </w:rPr>
        <w:t>Configure IP addresses for the interconnection and loopback interfaces.</w:t>
      </w:r>
    </w:p>
    <w:p w14:paraId="3DB0076F" w14:textId="77777777" w:rsidR="00480CA1" w:rsidRPr="00383667" w:rsidRDefault="00480CA1" w:rsidP="00480CA1">
      <w:pPr>
        <w:pStyle w:val="1e"/>
      </w:pPr>
      <w:r w:rsidRPr="00383667">
        <w:t># Name the devices.</w:t>
      </w:r>
    </w:p>
    <w:p w14:paraId="251A097D" w14:textId="77777777" w:rsidR="00480CA1" w:rsidRPr="00383667" w:rsidRDefault="00480CA1" w:rsidP="00480CA1">
      <w:pPr>
        <w:pStyle w:val="1e"/>
      </w:pPr>
      <w:r w:rsidRPr="00383667">
        <w:t>The configuration details are not provided.</w:t>
      </w:r>
    </w:p>
    <w:p w14:paraId="336B0176" w14:textId="77777777" w:rsidR="00480CA1" w:rsidRPr="00383667" w:rsidRDefault="00480CA1" w:rsidP="00480CA1">
      <w:pPr>
        <w:pStyle w:val="1e"/>
      </w:pPr>
      <w:r w:rsidRPr="00383667">
        <w:t># Disable the interfaces that are not used in this experiment.</w:t>
      </w:r>
    </w:p>
    <w:p w14:paraId="2B23E5B5" w14:textId="77777777" w:rsidR="00480CA1" w:rsidRPr="00383667" w:rsidRDefault="00480CA1" w:rsidP="00480CA1">
      <w:pPr>
        <w:pStyle w:val="1e"/>
      </w:pPr>
      <w:r w:rsidRPr="00383667">
        <w:t>The configuration details are not provided.</w:t>
      </w:r>
    </w:p>
    <w:p w14:paraId="20A588FD" w14:textId="77777777" w:rsidR="00480CA1" w:rsidRPr="00383667" w:rsidRDefault="00480CA1" w:rsidP="00480CA1">
      <w:pPr>
        <w:pStyle w:val="1e"/>
      </w:pPr>
      <w:r w:rsidRPr="00383667">
        <w:t># Configure IP addresses for GE0/0/3 and the loopback interface on R1.</w:t>
      </w:r>
    </w:p>
    <w:p w14:paraId="09852024" w14:textId="77777777" w:rsidR="00480CA1" w:rsidRPr="00383667" w:rsidRDefault="00480CA1" w:rsidP="00480CA1">
      <w:pPr>
        <w:pStyle w:val="2f3"/>
        <w:rPr>
          <w:rFonts w:cs="Huawei Sans"/>
        </w:rPr>
      </w:pPr>
      <w:r w:rsidRPr="00383667">
        <w:rPr>
          <w:rFonts w:cs="Huawei Sans"/>
        </w:rPr>
        <w:t xml:space="preserve">&lt;R1&gt;system-view </w:t>
      </w:r>
    </w:p>
    <w:p w14:paraId="532EAA77" w14:textId="77777777" w:rsidR="00480CA1" w:rsidRPr="00383667" w:rsidRDefault="00480CA1" w:rsidP="00480CA1">
      <w:pPr>
        <w:pStyle w:val="2f3"/>
        <w:rPr>
          <w:rFonts w:cs="Huawei Sans"/>
        </w:rPr>
      </w:pPr>
      <w:r w:rsidRPr="00383667">
        <w:rPr>
          <w:rFonts w:cs="Huawei Sans"/>
        </w:rPr>
        <w:t>Enter system view, return user view with Ctrl+Z.</w:t>
      </w:r>
    </w:p>
    <w:p w14:paraId="404E8992" w14:textId="77777777" w:rsidR="00480CA1" w:rsidRPr="00383667" w:rsidRDefault="00480CA1" w:rsidP="00480CA1">
      <w:pPr>
        <w:pStyle w:val="2f3"/>
        <w:rPr>
          <w:rFonts w:cs="Huawei Sans"/>
        </w:rPr>
      </w:pPr>
      <w:r w:rsidRPr="00383667">
        <w:rPr>
          <w:rFonts w:cs="Huawei Sans"/>
        </w:rPr>
        <w:t>[R1]interface GigabitEthernet 0/0/3</w:t>
      </w:r>
    </w:p>
    <w:p w14:paraId="200086EC" w14:textId="77777777" w:rsidR="00480CA1" w:rsidRPr="00383667" w:rsidRDefault="00480CA1" w:rsidP="00480CA1">
      <w:pPr>
        <w:pStyle w:val="2f3"/>
        <w:rPr>
          <w:rFonts w:cs="Huawei Sans"/>
        </w:rPr>
      </w:pPr>
      <w:r w:rsidRPr="00383667">
        <w:rPr>
          <w:rFonts w:cs="Huawei Sans"/>
        </w:rPr>
        <w:t xml:space="preserve">[R1-GigabitEthernet0/0/3] </w:t>
      </w:r>
      <w:r w:rsidRPr="00497E5B">
        <w:rPr>
          <w:rFonts w:cs="Huawei Sans"/>
        </w:rPr>
        <w:t>ip</w:t>
      </w:r>
      <w:r w:rsidRPr="00383667">
        <w:rPr>
          <w:rFonts w:cs="Huawei Sans"/>
        </w:rPr>
        <w:t xml:space="preserve"> address 10.0.123.1 24</w:t>
      </w:r>
    </w:p>
    <w:p w14:paraId="4F44E041" w14:textId="77777777" w:rsidR="00480CA1" w:rsidRPr="00383667" w:rsidRDefault="00480CA1" w:rsidP="00480CA1">
      <w:pPr>
        <w:pStyle w:val="2f3"/>
        <w:rPr>
          <w:rFonts w:cs="Huawei Sans"/>
        </w:rPr>
      </w:pPr>
      <w:r w:rsidRPr="00383667">
        <w:rPr>
          <w:rFonts w:cs="Huawei Sans"/>
        </w:rPr>
        <w:t>[R1-GigabitEthernet0/0/3] quit</w:t>
      </w:r>
    </w:p>
    <w:p w14:paraId="205BF342" w14:textId="77777777" w:rsidR="00480CA1" w:rsidRPr="00383667" w:rsidRDefault="00480CA1" w:rsidP="00480CA1">
      <w:pPr>
        <w:pStyle w:val="2f3"/>
        <w:rPr>
          <w:rFonts w:cs="Huawei Sans"/>
        </w:rPr>
      </w:pPr>
      <w:r w:rsidRPr="00383667">
        <w:rPr>
          <w:rFonts w:cs="Huawei Sans"/>
        </w:rPr>
        <w:t>[R1]interface LoopBack 0</w:t>
      </w:r>
    </w:p>
    <w:p w14:paraId="028FF60F" w14:textId="77777777" w:rsidR="00480CA1" w:rsidRPr="00383667" w:rsidRDefault="00480CA1" w:rsidP="00480CA1">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24</w:t>
      </w:r>
    </w:p>
    <w:p w14:paraId="67DF5113" w14:textId="77777777" w:rsidR="00480CA1" w:rsidRPr="00383667" w:rsidRDefault="00480CA1" w:rsidP="00480CA1">
      <w:pPr>
        <w:pStyle w:val="2f3"/>
        <w:rPr>
          <w:rFonts w:cs="Huawei Sans"/>
        </w:rPr>
      </w:pPr>
      <w:r w:rsidRPr="00383667">
        <w:rPr>
          <w:rFonts w:cs="Huawei Sans"/>
        </w:rPr>
        <w:t>[R1-LoopBack0] quit</w:t>
      </w:r>
    </w:p>
    <w:p w14:paraId="7D362583" w14:textId="77777777" w:rsidR="00480CA1" w:rsidRPr="00383667" w:rsidRDefault="00480CA1" w:rsidP="00480CA1">
      <w:pPr>
        <w:pStyle w:val="1e"/>
      </w:pPr>
      <w:r w:rsidRPr="00383667">
        <w:t># Configure IP addresses for GE0/0/4 and the loopback interface on R2.</w:t>
      </w:r>
    </w:p>
    <w:p w14:paraId="2149FABE" w14:textId="77777777" w:rsidR="00480CA1" w:rsidRPr="00383667" w:rsidRDefault="00480CA1" w:rsidP="00480CA1">
      <w:pPr>
        <w:pStyle w:val="2f3"/>
        <w:rPr>
          <w:rFonts w:cs="Huawei Sans"/>
        </w:rPr>
      </w:pPr>
      <w:r w:rsidRPr="00383667">
        <w:rPr>
          <w:rFonts w:cs="Huawei Sans"/>
        </w:rPr>
        <w:t xml:space="preserve">&lt;R2&gt;system-view </w:t>
      </w:r>
    </w:p>
    <w:p w14:paraId="2E251115" w14:textId="77777777" w:rsidR="00480CA1" w:rsidRPr="00383667" w:rsidRDefault="00480CA1" w:rsidP="00480CA1">
      <w:pPr>
        <w:pStyle w:val="2f3"/>
        <w:rPr>
          <w:rFonts w:cs="Huawei Sans"/>
        </w:rPr>
      </w:pPr>
      <w:r w:rsidRPr="00383667">
        <w:rPr>
          <w:rFonts w:cs="Huawei Sans"/>
        </w:rPr>
        <w:t>Enter system view, return user view with Ctrl+Z.</w:t>
      </w:r>
    </w:p>
    <w:p w14:paraId="5F0D2619" w14:textId="77777777" w:rsidR="00480CA1" w:rsidRPr="00383667" w:rsidRDefault="00480CA1" w:rsidP="00480CA1">
      <w:pPr>
        <w:pStyle w:val="2f3"/>
        <w:rPr>
          <w:rFonts w:cs="Huawei Sans"/>
        </w:rPr>
      </w:pPr>
      <w:r w:rsidRPr="00383667">
        <w:rPr>
          <w:rFonts w:cs="Huawei Sans"/>
        </w:rPr>
        <w:lastRenderedPageBreak/>
        <w:t>[R2]interface GigabitEthernet 0/0/4</w:t>
      </w:r>
    </w:p>
    <w:p w14:paraId="167B7443" w14:textId="77777777" w:rsidR="00480CA1" w:rsidRPr="00383667" w:rsidRDefault="00480CA1" w:rsidP="00480CA1">
      <w:pPr>
        <w:pStyle w:val="2f3"/>
        <w:rPr>
          <w:rFonts w:cs="Huawei Sans"/>
        </w:rPr>
      </w:pPr>
      <w:r w:rsidRPr="00383667">
        <w:rPr>
          <w:rFonts w:cs="Huawei Sans"/>
        </w:rPr>
        <w:t xml:space="preserve">[R2-GigabitEthernet0/0/4] </w:t>
      </w:r>
      <w:r w:rsidRPr="00497E5B">
        <w:rPr>
          <w:rFonts w:cs="Huawei Sans"/>
        </w:rPr>
        <w:t>ip</w:t>
      </w:r>
      <w:r w:rsidRPr="00383667">
        <w:rPr>
          <w:rFonts w:cs="Huawei Sans"/>
        </w:rPr>
        <w:t xml:space="preserve"> address 10.0.123.2 24</w:t>
      </w:r>
    </w:p>
    <w:p w14:paraId="1927E664" w14:textId="77777777" w:rsidR="00480CA1" w:rsidRPr="00383667" w:rsidRDefault="00480CA1" w:rsidP="00480CA1">
      <w:pPr>
        <w:pStyle w:val="2f3"/>
        <w:rPr>
          <w:rFonts w:cs="Huawei Sans"/>
        </w:rPr>
      </w:pPr>
      <w:r w:rsidRPr="00383667">
        <w:rPr>
          <w:rFonts w:cs="Huawei Sans"/>
        </w:rPr>
        <w:t>[R2-GigabitEthernet0/0/4] quit</w:t>
      </w:r>
    </w:p>
    <w:p w14:paraId="2ABE38B6" w14:textId="77777777" w:rsidR="00480CA1" w:rsidRPr="00383667" w:rsidRDefault="00480CA1" w:rsidP="00480CA1">
      <w:pPr>
        <w:pStyle w:val="2f3"/>
        <w:rPr>
          <w:rFonts w:cs="Huawei Sans"/>
        </w:rPr>
      </w:pPr>
      <w:r w:rsidRPr="00383667">
        <w:rPr>
          <w:rFonts w:cs="Huawei Sans"/>
        </w:rPr>
        <w:t>[R2]interface LoopBack 0</w:t>
      </w:r>
    </w:p>
    <w:p w14:paraId="5E92624D" w14:textId="77777777" w:rsidR="00480CA1" w:rsidRPr="00383667" w:rsidRDefault="00480CA1" w:rsidP="00480CA1">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24</w:t>
      </w:r>
    </w:p>
    <w:p w14:paraId="30D2090D" w14:textId="77777777" w:rsidR="00480CA1" w:rsidRPr="00383667" w:rsidRDefault="00480CA1" w:rsidP="00480CA1">
      <w:pPr>
        <w:pStyle w:val="2f3"/>
        <w:rPr>
          <w:rFonts w:cs="Huawei Sans"/>
        </w:rPr>
      </w:pPr>
      <w:r w:rsidRPr="00383667">
        <w:rPr>
          <w:rFonts w:cs="Huawei Sans"/>
        </w:rPr>
        <w:t>[R2-LoopBack0] quit</w:t>
      </w:r>
    </w:p>
    <w:p w14:paraId="3E8970C9" w14:textId="77777777" w:rsidR="00480CA1" w:rsidRPr="00383667" w:rsidRDefault="00480CA1" w:rsidP="00480CA1">
      <w:pPr>
        <w:pStyle w:val="1e"/>
      </w:pPr>
      <w:r w:rsidRPr="00383667">
        <w:t># Configure IP addresses for GE0/0/4 and the loopback interface on R3.</w:t>
      </w:r>
    </w:p>
    <w:p w14:paraId="39B8AF14" w14:textId="77777777" w:rsidR="00480CA1" w:rsidRPr="00383667" w:rsidRDefault="00480CA1" w:rsidP="00480CA1">
      <w:pPr>
        <w:pStyle w:val="2f3"/>
        <w:rPr>
          <w:rFonts w:cs="Huawei Sans"/>
        </w:rPr>
      </w:pPr>
      <w:r w:rsidRPr="00383667">
        <w:rPr>
          <w:rFonts w:cs="Huawei Sans"/>
        </w:rPr>
        <w:t xml:space="preserve">&lt;R3&gt;system-view </w:t>
      </w:r>
    </w:p>
    <w:p w14:paraId="7D2166DB" w14:textId="77777777" w:rsidR="00480CA1" w:rsidRPr="00383667" w:rsidRDefault="00480CA1" w:rsidP="00480CA1">
      <w:pPr>
        <w:pStyle w:val="2f3"/>
        <w:rPr>
          <w:rFonts w:cs="Huawei Sans"/>
        </w:rPr>
      </w:pPr>
      <w:r w:rsidRPr="00383667">
        <w:rPr>
          <w:rFonts w:cs="Huawei Sans"/>
        </w:rPr>
        <w:t>Enter system view, return user view with Ctrl+Z.</w:t>
      </w:r>
    </w:p>
    <w:p w14:paraId="0573E28A" w14:textId="77777777" w:rsidR="00480CA1" w:rsidRPr="00383667" w:rsidRDefault="00480CA1" w:rsidP="00480CA1">
      <w:pPr>
        <w:pStyle w:val="2f3"/>
        <w:rPr>
          <w:rFonts w:cs="Huawei Sans"/>
        </w:rPr>
      </w:pPr>
      <w:r w:rsidRPr="00383667">
        <w:rPr>
          <w:rFonts w:cs="Huawei Sans"/>
        </w:rPr>
        <w:t>[R3]interface GigabitEthernet 0/0/4</w:t>
      </w:r>
    </w:p>
    <w:p w14:paraId="49C668BA" w14:textId="77777777" w:rsidR="00480CA1" w:rsidRPr="00383667" w:rsidRDefault="00480CA1" w:rsidP="00480CA1">
      <w:pPr>
        <w:pStyle w:val="2f3"/>
        <w:rPr>
          <w:rFonts w:cs="Huawei Sans"/>
        </w:rPr>
      </w:pPr>
      <w:r w:rsidRPr="00383667">
        <w:rPr>
          <w:rFonts w:cs="Huawei Sans"/>
        </w:rPr>
        <w:t xml:space="preserve">[R3-GigabitEthernet0/0/4] </w:t>
      </w:r>
      <w:r w:rsidRPr="00497E5B">
        <w:rPr>
          <w:rFonts w:cs="Huawei Sans"/>
        </w:rPr>
        <w:t>ip</w:t>
      </w:r>
      <w:r w:rsidRPr="00383667">
        <w:rPr>
          <w:rFonts w:cs="Huawei Sans"/>
        </w:rPr>
        <w:t xml:space="preserve"> address 10.0.123.3 24</w:t>
      </w:r>
    </w:p>
    <w:p w14:paraId="5BAC81EF" w14:textId="77777777" w:rsidR="00480CA1" w:rsidRPr="00383667" w:rsidRDefault="00480CA1" w:rsidP="00480CA1">
      <w:pPr>
        <w:pStyle w:val="2f3"/>
        <w:rPr>
          <w:rFonts w:cs="Huawei Sans"/>
        </w:rPr>
      </w:pPr>
      <w:r w:rsidRPr="00383667">
        <w:rPr>
          <w:rFonts w:cs="Huawei Sans"/>
        </w:rPr>
        <w:t>[R3-GigabitEthernet0/0/4] quit</w:t>
      </w:r>
    </w:p>
    <w:p w14:paraId="040189EA" w14:textId="77777777" w:rsidR="00480CA1" w:rsidRPr="00383667" w:rsidRDefault="00480CA1" w:rsidP="00480CA1">
      <w:pPr>
        <w:pStyle w:val="2f3"/>
        <w:rPr>
          <w:rFonts w:cs="Huawei Sans"/>
        </w:rPr>
      </w:pPr>
      <w:r w:rsidRPr="00383667">
        <w:rPr>
          <w:rFonts w:cs="Huawei Sans"/>
        </w:rPr>
        <w:t>[R3]interface LoopBack 0</w:t>
      </w:r>
    </w:p>
    <w:p w14:paraId="4A14928D" w14:textId="77777777" w:rsidR="00480CA1" w:rsidRPr="00383667" w:rsidRDefault="00480CA1" w:rsidP="00480CA1">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24</w:t>
      </w:r>
    </w:p>
    <w:p w14:paraId="1246FC13" w14:textId="77777777" w:rsidR="00480CA1" w:rsidRPr="00383667" w:rsidRDefault="00480CA1" w:rsidP="00480CA1">
      <w:pPr>
        <w:pStyle w:val="2f3"/>
        <w:rPr>
          <w:rFonts w:cs="Huawei Sans"/>
        </w:rPr>
      </w:pPr>
      <w:r w:rsidRPr="00383667">
        <w:rPr>
          <w:rFonts w:cs="Huawei Sans"/>
        </w:rPr>
        <w:t>[R3-LoopBack0] quit</w:t>
      </w:r>
    </w:p>
    <w:p w14:paraId="0442B390" w14:textId="77777777" w:rsidR="00480CA1" w:rsidRPr="00383667" w:rsidRDefault="00480CA1" w:rsidP="00480CA1">
      <w:pPr>
        <w:pStyle w:val="1e"/>
      </w:pPr>
      <w:r w:rsidRPr="00383667">
        <w:t># Verify the connectivity on R1.</w:t>
      </w:r>
    </w:p>
    <w:p w14:paraId="0DEF3C96" w14:textId="77777777" w:rsidR="00480CA1" w:rsidRPr="00383667" w:rsidRDefault="00480CA1" w:rsidP="00480CA1">
      <w:pPr>
        <w:pStyle w:val="2f3"/>
        <w:rPr>
          <w:rFonts w:cs="Huawei Sans"/>
        </w:rPr>
      </w:pPr>
      <w:r w:rsidRPr="00383667">
        <w:rPr>
          <w:rFonts w:cs="Huawei Sans"/>
        </w:rPr>
        <w:t>&lt;R1&gt;ping -c 1 10.0.123.2</w:t>
      </w:r>
    </w:p>
    <w:p w14:paraId="2DF3EC7B" w14:textId="77777777" w:rsidR="00480CA1" w:rsidRPr="00383667" w:rsidRDefault="00480CA1" w:rsidP="00480CA1">
      <w:pPr>
        <w:pStyle w:val="2f3"/>
        <w:rPr>
          <w:rFonts w:cs="Huawei Sans"/>
        </w:rPr>
      </w:pPr>
      <w:r w:rsidRPr="00383667">
        <w:rPr>
          <w:rFonts w:cs="Huawei Sans"/>
        </w:rPr>
        <w:t xml:space="preserve">  PING 10.0.123.2: 56  data bytes, press CTRL_C to break</w:t>
      </w:r>
    </w:p>
    <w:p w14:paraId="01C4080C" w14:textId="77777777" w:rsidR="00480CA1" w:rsidRPr="00383667" w:rsidRDefault="00480CA1" w:rsidP="00480CA1">
      <w:pPr>
        <w:pStyle w:val="2f3"/>
        <w:rPr>
          <w:rFonts w:cs="Huawei Sans"/>
        </w:rPr>
      </w:pPr>
      <w:r w:rsidRPr="00383667">
        <w:rPr>
          <w:rFonts w:cs="Huawei Sans"/>
        </w:rPr>
        <w:t xml:space="preserve">    Reply from 10.0.123.2: bytes=56 Sequence=1 ttl=255 time=2 ms</w:t>
      </w:r>
    </w:p>
    <w:p w14:paraId="58757446" w14:textId="77777777" w:rsidR="00480CA1" w:rsidRPr="00383667" w:rsidRDefault="00480CA1" w:rsidP="00480CA1">
      <w:pPr>
        <w:pStyle w:val="2f3"/>
        <w:rPr>
          <w:rFonts w:cs="Huawei Sans"/>
        </w:rPr>
      </w:pPr>
    </w:p>
    <w:p w14:paraId="2CFA78F3" w14:textId="77777777" w:rsidR="00480CA1" w:rsidRPr="00383667" w:rsidRDefault="00480CA1" w:rsidP="00480CA1">
      <w:pPr>
        <w:pStyle w:val="2f3"/>
        <w:rPr>
          <w:rFonts w:cs="Huawei Sans"/>
        </w:rPr>
      </w:pPr>
      <w:r w:rsidRPr="00383667">
        <w:rPr>
          <w:rFonts w:cs="Huawei Sans"/>
        </w:rPr>
        <w:t xml:space="preserve">  --- 10.0.123.2 ping statistics ---</w:t>
      </w:r>
    </w:p>
    <w:p w14:paraId="1FFED2C1" w14:textId="77777777" w:rsidR="00480CA1" w:rsidRPr="00383667" w:rsidRDefault="00480CA1" w:rsidP="00480CA1">
      <w:pPr>
        <w:pStyle w:val="2f3"/>
        <w:rPr>
          <w:rFonts w:cs="Huawei Sans"/>
        </w:rPr>
      </w:pPr>
      <w:r w:rsidRPr="00383667">
        <w:rPr>
          <w:rFonts w:cs="Huawei Sans"/>
        </w:rPr>
        <w:t xml:space="preserve">    1 packet(s) transmitted</w:t>
      </w:r>
    </w:p>
    <w:p w14:paraId="0DE7ECBD" w14:textId="77777777" w:rsidR="00480CA1" w:rsidRPr="00383667" w:rsidRDefault="00480CA1" w:rsidP="00480CA1">
      <w:pPr>
        <w:pStyle w:val="2f3"/>
        <w:rPr>
          <w:rFonts w:cs="Huawei Sans"/>
        </w:rPr>
      </w:pPr>
      <w:r w:rsidRPr="00383667">
        <w:rPr>
          <w:rFonts w:cs="Huawei Sans"/>
        </w:rPr>
        <w:t xml:space="preserve">    1 packet(s) received</w:t>
      </w:r>
    </w:p>
    <w:p w14:paraId="1571D219" w14:textId="77777777" w:rsidR="00480CA1" w:rsidRPr="00383667" w:rsidRDefault="00480CA1" w:rsidP="00480CA1">
      <w:pPr>
        <w:pStyle w:val="2f3"/>
        <w:rPr>
          <w:rFonts w:cs="Huawei Sans"/>
        </w:rPr>
      </w:pPr>
      <w:r w:rsidRPr="00383667">
        <w:rPr>
          <w:rFonts w:cs="Huawei Sans"/>
        </w:rPr>
        <w:t xml:space="preserve">    0.00% packet loss</w:t>
      </w:r>
    </w:p>
    <w:p w14:paraId="4A95CED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2/2/2 ms</w:t>
      </w:r>
    </w:p>
    <w:p w14:paraId="702CEC10" w14:textId="77777777" w:rsidR="00480CA1" w:rsidRPr="00383667" w:rsidRDefault="00480CA1" w:rsidP="00480CA1">
      <w:pPr>
        <w:pStyle w:val="2f3"/>
        <w:rPr>
          <w:rFonts w:cs="Huawei Sans"/>
        </w:rPr>
      </w:pPr>
      <w:r w:rsidRPr="00383667">
        <w:rPr>
          <w:rFonts w:cs="Huawei Sans"/>
        </w:rPr>
        <w:t>&lt;R1&gt;ping -c 1 10.0.123.3</w:t>
      </w:r>
    </w:p>
    <w:p w14:paraId="0669197A" w14:textId="77777777" w:rsidR="00480CA1" w:rsidRPr="00383667" w:rsidRDefault="00480CA1" w:rsidP="00480CA1">
      <w:pPr>
        <w:pStyle w:val="2f3"/>
        <w:rPr>
          <w:rFonts w:cs="Huawei Sans"/>
        </w:rPr>
      </w:pPr>
      <w:r w:rsidRPr="00383667">
        <w:rPr>
          <w:rFonts w:cs="Huawei Sans"/>
        </w:rPr>
        <w:t xml:space="preserve">  PING 10.0.123.3: 56  data bytes, press CTRL_C to break</w:t>
      </w:r>
    </w:p>
    <w:p w14:paraId="090313F2" w14:textId="77777777" w:rsidR="00480CA1" w:rsidRPr="00383667" w:rsidRDefault="00480CA1" w:rsidP="00480CA1">
      <w:pPr>
        <w:pStyle w:val="2f3"/>
        <w:rPr>
          <w:rFonts w:cs="Huawei Sans"/>
        </w:rPr>
      </w:pPr>
      <w:r w:rsidRPr="00383667">
        <w:rPr>
          <w:rFonts w:cs="Huawei Sans"/>
        </w:rPr>
        <w:t xml:space="preserve">    Reply from 10.0.123.3: bytes=56 Sequence=1 ttl=255 time=2 ms</w:t>
      </w:r>
    </w:p>
    <w:p w14:paraId="5620EE59" w14:textId="77777777" w:rsidR="00480CA1" w:rsidRPr="00383667" w:rsidRDefault="00480CA1" w:rsidP="00480CA1">
      <w:pPr>
        <w:pStyle w:val="2f3"/>
        <w:rPr>
          <w:rFonts w:cs="Huawei Sans"/>
        </w:rPr>
      </w:pPr>
    </w:p>
    <w:p w14:paraId="4864B874" w14:textId="77777777" w:rsidR="00480CA1" w:rsidRPr="00383667" w:rsidRDefault="00480CA1" w:rsidP="00480CA1">
      <w:pPr>
        <w:pStyle w:val="2f3"/>
        <w:rPr>
          <w:rFonts w:cs="Huawei Sans"/>
        </w:rPr>
      </w:pPr>
      <w:r w:rsidRPr="00383667">
        <w:rPr>
          <w:rFonts w:cs="Huawei Sans"/>
        </w:rPr>
        <w:t xml:space="preserve">  --- 10.0.123.3 ping statistics ---</w:t>
      </w:r>
    </w:p>
    <w:p w14:paraId="5B051819" w14:textId="77777777" w:rsidR="00480CA1" w:rsidRPr="00383667" w:rsidRDefault="00480CA1" w:rsidP="00480CA1">
      <w:pPr>
        <w:pStyle w:val="2f3"/>
        <w:rPr>
          <w:rFonts w:cs="Huawei Sans"/>
        </w:rPr>
      </w:pPr>
      <w:r w:rsidRPr="00383667">
        <w:rPr>
          <w:rFonts w:cs="Huawei Sans"/>
        </w:rPr>
        <w:t xml:space="preserve">    1 packet(s) transmitted</w:t>
      </w:r>
    </w:p>
    <w:p w14:paraId="6D7A6EBD" w14:textId="77777777" w:rsidR="00480CA1" w:rsidRPr="00383667" w:rsidRDefault="00480CA1" w:rsidP="00480CA1">
      <w:pPr>
        <w:pStyle w:val="2f3"/>
        <w:rPr>
          <w:rFonts w:cs="Huawei Sans"/>
        </w:rPr>
      </w:pPr>
      <w:r w:rsidRPr="00383667">
        <w:rPr>
          <w:rFonts w:cs="Huawei Sans"/>
        </w:rPr>
        <w:t xml:space="preserve">    1 packet(s) received</w:t>
      </w:r>
    </w:p>
    <w:p w14:paraId="0CF74BF0" w14:textId="77777777" w:rsidR="00480CA1" w:rsidRPr="00383667" w:rsidRDefault="00480CA1" w:rsidP="00480CA1">
      <w:pPr>
        <w:pStyle w:val="2f3"/>
        <w:rPr>
          <w:rFonts w:cs="Huawei Sans"/>
        </w:rPr>
      </w:pPr>
      <w:r w:rsidRPr="00383667">
        <w:rPr>
          <w:rFonts w:cs="Huawei Sans"/>
        </w:rPr>
        <w:t xml:space="preserve">    0.00% packet loss</w:t>
      </w:r>
    </w:p>
    <w:p w14:paraId="0628F2A9" w14:textId="77777777" w:rsidR="00480CA1" w:rsidRPr="00383667" w:rsidRDefault="00480CA1" w:rsidP="00480CA1">
      <w:pPr>
        <w:pStyle w:val="2f3"/>
        <w:rPr>
          <w:rFonts w:cs="Huawei Sans"/>
        </w:rPr>
      </w:pPr>
      <w:r w:rsidRPr="00497E5B">
        <w:rPr>
          <w:rFonts w:cs="Huawei Sans"/>
        </w:rPr>
        <w:t>round-trip</w:t>
      </w:r>
      <w:r w:rsidRPr="00383667">
        <w:rPr>
          <w:rFonts w:cs="Huawei Sans"/>
        </w:rPr>
        <w:t xml:space="preserve"> min/avg/max = 2/2/2 ms</w:t>
      </w:r>
    </w:p>
    <w:p w14:paraId="6BF1E0E8" w14:textId="77777777" w:rsidR="00480CA1" w:rsidRPr="00383667" w:rsidRDefault="00480CA1" w:rsidP="00604E8C">
      <w:pPr>
        <w:pStyle w:val="30"/>
        <w:ind w:left="1032" w:hanging="278"/>
        <w:outlineLvl w:val="9"/>
        <w:rPr>
          <w:rFonts w:cs="Huawei Sans"/>
        </w:rPr>
      </w:pPr>
      <w:r w:rsidRPr="00383667">
        <w:rPr>
          <w:rFonts w:cs="Huawei Sans"/>
        </w:rPr>
        <w:t>Configure OSPF in a single area.</w:t>
      </w:r>
    </w:p>
    <w:p w14:paraId="394E283B" w14:textId="77777777" w:rsidR="00480CA1" w:rsidRPr="00383667" w:rsidRDefault="00480CA1" w:rsidP="00480CA1">
      <w:pPr>
        <w:pStyle w:val="1e"/>
      </w:pPr>
      <w:r w:rsidRPr="00383667">
        <w:t># Configure the Loopback0 IP addresses of R1, R2, and R3 as their OSPF router IDs, and set the OSPF process ID to 1.</w:t>
      </w:r>
    </w:p>
    <w:p w14:paraId="066A3455" w14:textId="77777777" w:rsidR="00480CA1" w:rsidRDefault="00480CA1" w:rsidP="00480CA1">
      <w:pPr>
        <w:pStyle w:val="2f3"/>
        <w:rPr>
          <w:rFonts w:cs="Huawei Sans"/>
        </w:rPr>
      </w:pPr>
      <w:r w:rsidRPr="00383667">
        <w:rPr>
          <w:rFonts w:cs="Huawei Sans"/>
        </w:rPr>
        <w:t>[R1]</w:t>
      </w:r>
      <w:r w:rsidRPr="00497E5B">
        <w:rPr>
          <w:rFonts w:cs="Huawei Sans"/>
        </w:rPr>
        <w:t>ospf</w:t>
      </w:r>
      <w:r w:rsidRPr="00383667">
        <w:rPr>
          <w:rFonts w:cs="Huawei Sans"/>
        </w:rPr>
        <w:t xml:space="preserve"> 1 router-id 10.0.1.1</w:t>
      </w:r>
    </w:p>
    <w:p w14:paraId="5322C336" w14:textId="77777777" w:rsidR="00FE5425" w:rsidRPr="00383667" w:rsidRDefault="00FE5425" w:rsidP="00480CA1">
      <w:pPr>
        <w:pStyle w:val="2f3"/>
        <w:rPr>
          <w:rFonts w:cs="Huawei Sans"/>
        </w:rPr>
      </w:pPr>
    </w:p>
    <w:p w14:paraId="7696E60C" w14:textId="77777777" w:rsidR="00480CA1" w:rsidRDefault="00480CA1" w:rsidP="00480CA1">
      <w:pPr>
        <w:pStyle w:val="2f3"/>
        <w:rPr>
          <w:rFonts w:cs="Huawei Sans"/>
        </w:rPr>
      </w:pPr>
      <w:r w:rsidRPr="00383667">
        <w:rPr>
          <w:rFonts w:cs="Huawei Sans"/>
        </w:rPr>
        <w:t>[R2]</w:t>
      </w:r>
      <w:r w:rsidRPr="00497E5B">
        <w:rPr>
          <w:rFonts w:cs="Huawei Sans"/>
        </w:rPr>
        <w:t>ospf</w:t>
      </w:r>
      <w:r w:rsidRPr="00383667">
        <w:rPr>
          <w:rFonts w:cs="Huawei Sans"/>
        </w:rPr>
        <w:t xml:space="preserve"> 1 router-id 10.0.2.2</w:t>
      </w:r>
    </w:p>
    <w:p w14:paraId="77A7D976" w14:textId="77777777" w:rsidR="00FE5425" w:rsidRPr="00383667" w:rsidRDefault="00FE5425" w:rsidP="00480CA1">
      <w:pPr>
        <w:pStyle w:val="2f3"/>
        <w:rPr>
          <w:rFonts w:cs="Huawei Sans"/>
        </w:rPr>
      </w:pPr>
    </w:p>
    <w:p w14:paraId="16045C96" w14:textId="77777777" w:rsidR="00480CA1" w:rsidRPr="00383667" w:rsidRDefault="00480CA1" w:rsidP="00480CA1">
      <w:pPr>
        <w:pStyle w:val="2f3"/>
        <w:rPr>
          <w:rFonts w:cs="Huawei Sans"/>
        </w:rPr>
      </w:pPr>
      <w:r w:rsidRPr="00383667">
        <w:rPr>
          <w:rFonts w:cs="Huawei Sans"/>
        </w:rPr>
        <w:t>[R3]</w:t>
      </w:r>
      <w:r w:rsidRPr="00497E5B">
        <w:rPr>
          <w:rFonts w:cs="Huawei Sans"/>
        </w:rPr>
        <w:t>ospf</w:t>
      </w:r>
      <w:r w:rsidRPr="00383667">
        <w:rPr>
          <w:rFonts w:cs="Huawei Sans"/>
        </w:rPr>
        <w:t xml:space="preserve"> 1 router-id 10.0.3.3</w:t>
      </w:r>
    </w:p>
    <w:p w14:paraId="4060B4A5" w14:textId="77777777" w:rsidR="00480CA1" w:rsidRPr="00383667" w:rsidRDefault="00480CA1" w:rsidP="00480CA1">
      <w:pPr>
        <w:pStyle w:val="1e"/>
      </w:pPr>
      <w:r w:rsidRPr="00383667">
        <w:t xml:space="preserve"># Activate OSPF on the interconnection and Loopback0 interfaces of R1, R2, and R3. </w:t>
      </w:r>
    </w:p>
    <w:p w14:paraId="58FEE2B9" w14:textId="77777777" w:rsidR="00480CA1" w:rsidRPr="00383667" w:rsidRDefault="00480CA1" w:rsidP="00480CA1">
      <w:pPr>
        <w:pStyle w:val="2f3"/>
        <w:rPr>
          <w:rFonts w:cs="Huawei Sans"/>
        </w:rPr>
      </w:pPr>
      <w:r w:rsidRPr="00383667">
        <w:rPr>
          <w:rFonts w:cs="Huawei Sans"/>
        </w:rPr>
        <w:t>[R1]</w:t>
      </w:r>
      <w:r w:rsidRPr="00497E5B">
        <w:rPr>
          <w:rFonts w:cs="Huawei Sans"/>
        </w:rPr>
        <w:t>ospf</w:t>
      </w:r>
      <w:r w:rsidRPr="00383667">
        <w:rPr>
          <w:rFonts w:cs="Huawei Sans"/>
        </w:rPr>
        <w:t xml:space="preserve"> 1 </w:t>
      </w:r>
    </w:p>
    <w:p w14:paraId="454CC9AB" w14:textId="77777777" w:rsidR="00480CA1" w:rsidRPr="00383667" w:rsidRDefault="00480CA1" w:rsidP="00480CA1">
      <w:pPr>
        <w:pStyle w:val="2f3"/>
        <w:rPr>
          <w:rFonts w:cs="Huawei Sans"/>
        </w:rPr>
      </w:pPr>
      <w:r w:rsidRPr="00383667">
        <w:rPr>
          <w:rFonts w:cs="Huawei Sans"/>
        </w:rPr>
        <w:t>[R1-ospf-1]area 0</w:t>
      </w:r>
    </w:p>
    <w:p w14:paraId="2DE185A1" w14:textId="77777777" w:rsidR="00480CA1" w:rsidRPr="00383667" w:rsidRDefault="00480CA1" w:rsidP="00480CA1">
      <w:pPr>
        <w:pStyle w:val="2f3"/>
        <w:rPr>
          <w:rFonts w:cs="Huawei Sans"/>
        </w:rPr>
      </w:pPr>
      <w:r w:rsidRPr="00383667">
        <w:rPr>
          <w:rFonts w:cs="Huawei Sans"/>
        </w:rPr>
        <w:t xml:space="preserve">[R1-ospf-1-area-0.0.0.0] network 10.0.123.1 0.0.0.0 </w:t>
      </w:r>
    </w:p>
    <w:p w14:paraId="7C9193FA" w14:textId="742E1C24" w:rsidR="00E6622B" w:rsidRDefault="00480CA1" w:rsidP="00480CA1">
      <w:pPr>
        <w:pStyle w:val="2f3"/>
        <w:rPr>
          <w:rFonts w:cs="Huawei Sans"/>
        </w:rPr>
      </w:pPr>
      <w:r w:rsidRPr="00383667">
        <w:rPr>
          <w:rFonts w:cs="Huawei Sans"/>
        </w:rPr>
        <w:lastRenderedPageBreak/>
        <w:t>[R1-ospf-1-area-0.0.0.0] network 10.0.1.1 0.0.0.0</w:t>
      </w:r>
    </w:p>
    <w:p w14:paraId="27FA9494" w14:textId="77777777" w:rsidR="00FE5425" w:rsidRPr="00383667" w:rsidRDefault="00FE5425" w:rsidP="00480CA1">
      <w:pPr>
        <w:pStyle w:val="2f3"/>
        <w:rPr>
          <w:rFonts w:cs="Huawei Sans"/>
        </w:rPr>
      </w:pPr>
    </w:p>
    <w:p w14:paraId="390EC874" w14:textId="2E51E2CC" w:rsidR="00480CA1" w:rsidRPr="00383667" w:rsidRDefault="00480CA1" w:rsidP="00480CA1">
      <w:pPr>
        <w:pStyle w:val="2f3"/>
        <w:rPr>
          <w:rFonts w:cs="Huawei Sans"/>
        </w:rPr>
      </w:pPr>
      <w:r w:rsidRPr="00383667">
        <w:rPr>
          <w:rFonts w:cs="Huawei Sans"/>
        </w:rPr>
        <w:t>[R2]</w:t>
      </w:r>
      <w:r w:rsidRPr="00497E5B">
        <w:rPr>
          <w:rFonts w:cs="Huawei Sans"/>
        </w:rPr>
        <w:t>ospf</w:t>
      </w:r>
      <w:r w:rsidRPr="00383667">
        <w:rPr>
          <w:rFonts w:cs="Huawei Sans"/>
        </w:rPr>
        <w:t xml:space="preserve"> 1 </w:t>
      </w:r>
    </w:p>
    <w:p w14:paraId="072CCF61" w14:textId="77777777" w:rsidR="00480CA1" w:rsidRPr="00383667" w:rsidRDefault="00480CA1" w:rsidP="00480CA1">
      <w:pPr>
        <w:pStyle w:val="2f3"/>
        <w:rPr>
          <w:rFonts w:cs="Huawei Sans"/>
        </w:rPr>
      </w:pPr>
      <w:r w:rsidRPr="00383667">
        <w:rPr>
          <w:rFonts w:cs="Huawei Sans"/>
        </w:rPr>
        <w:t>[R2-ospf-1]area 0</w:t>
      </w:r>
    </w:p>
    <w:p w14:paraId="5D1C696B" w14:textId="77777777" w:rsidR="00480CA1" w:rsidRPr="00383667" w:rsidRDefault="00480CA1" w:rsidP="00480CA1">
      <w:pPr>
        <w:pStyle w:val="2f3"/>
        <w:rPr>
          <w:rFonts w:cs="Huawei Sans"/>
        </w:rPr>
      </w:pPr>
      <w:r w:rsidRPr="00383667">
        <w:rPr>
          <w:rFonts w:cs="Huawei Sans"/>
        </w:rPr>
        <w:t xml:space="preserve">[R2-ospf-1-area-0.0.0.0] network 10.0.123.2 0.0.0.0 </w:t>
      </w:r>
    </w:p>
    <w:p w14:paraId="2D109FBE" w14:textId="0DCD4A87" w:rsidR="00480CA1" w:rsidRDefault="00480CA1" w:rsidP="00FE5425">
      <w:pPr>
        <w:pStyle w:val="2f3"/>
        <w:rPr>
          <w:rFonts w:cs="Huawei Sans"/>
        </w:rPr>
      </w:pPr>
      <w:r w:rsidRPr="00383667">
        <w:rPr>
          <w:rFonts w:cs="Huawei Sans"/>
        </w:rPr>
        <w:t>[R2-ospf-1-area-0.0.0.0] network 10.0.2.2 0.0.0.0</w:t>
      </w:r>
    </w:p>
    <w:p w14:paraId="17B0C97A" w14:textId="77777777" w:rsidR="00FE5425" w:rsidRPr="00383667" w:rsidRDefault="00FE5425" w:rsidP="00FE5425">
      <w:pPr>
        <w:pStyle w:val="2f3"/>
      </w:pPr>
    </w:p>
    <w:p w14:paraId="71CD1124" w14:textId="77777777" w:rsidR="00480CA1" w:rsidRPr="00383667" w:rsidRDefault="00480CA1" w:rsidP="00480CA1">
      <w:pPr>
        <w:pStyle w:val="2f3"/>
        <w:rPr>
          <w:rFonts w:cs="Huawei Sans"/>
        </w:rPr>
      </w:pPr>
      <w:r w:rsidRPr="00383667">
        <w:rPr>
          <w:rFonts w:cs="Huawei Sans"/>
        </w:rPr>
        <w:t>[R3]</w:t>
      </w:r>
      <w:r w:rsidRPr="00497E5B">
        <w:rPr>
          <w:rFonts w:cs="Huawei Sans"/>
        </w:rPr>
        <w:t>ospf</w:t>
      </w:r>
      <w:r w:rsidRPr="00383667">
        <w:rPr>
          <w:rFonts w:cs="Huawei Sans"/>
        </w:rPr>
        <w:t xml:space="preserve"> 1 </w:t>
      </w:r>
    </w:p>
    <w:p w14:paraId="6317791A" w14:textId="77777777" w:rsidR="00480CA1" w:rsidRPr="00383667" w:rsidRDefault="00480CA1" w:rsidP="00480CA1">
      <w:pPr>
        <w:pStyle w:val="2f3"/>
        <w:rPr>
          <w:rFonts w:cs="Huawei Sans"/>
        </w:rPr>
      </w:pPr>
      <w:r w:rsidRPr="00383667">
        <w:rPr>
          <w:rFonts w:cs="Huawei Sans"/>
        </w:rPr>
        <w:t>[R3-ospf-1]area 0</w:t>
      </w:r>
    </w:p>
    <w:p w14:paraId="168DD15C" w14:textId="77777777" w:rsidR="00480CA1" w:rsidRPr="00383667" w:rsidRDefault="00480CA1" w:rsidP="00480CA1">
      <w:pPr>
        <w:pStyle w:val="2f3"/>
        <w:rPr>
          <w:rFonts w:cs="Huawei Sans"/>
        </w:rPr>
      </w:pPr>
      <w:r w:rsidRPr="00383667">
        <w:rPr>
          <w:rFonts w:cs="Huawei Sans"/>
        </w:rPr>
        <w:t xml:space="preserve">[R3-ospf-1-area-0.0.0.0] network 10.0.123.3 0.0.0.0 </w:t>
      </w:r>
    </w:p>
    <w:p w14:paraId="59A57403" w14:textId="77777777" w:rsidR="00480CA1" w:rsidRPr="00383667" w:rsidRDefault="00480CA1" w:rsidP="00480CA1">
      <w:pPr>
        <w:pStyle w:val="2f3"/>
        <w:rPr>
          <w:rFonts w:cs="Huawei Sans"/>
        </w:rPr>
      </w:pPr>
      <w:r w:rsidRPr="00383667">
        <w:rPr>
          <w:rFonts w:cs="Huawei Sans"/>
        </w:rPr>
        <w:t>[R3-ospf-1-area-0.0.0.0] network 10.0.3.3 0.0.0.0</w:t>
      </w:r>
    </w:p>
    <w:p w14:paraId="7F9F57B2" w14:textId="77777777" w:rsidR="00480CA1" w:rsidRPr="00383667" w:rsidRDefault="00480CA1" w:rsidP="00480CA1">
      <w:pPr>
        <w:pStyle w:val="1e"/>
      </w:pPr>
      <w:r w:rsidRPr="00383667">
        <w:t xml:space="preserve"># To ensure security, configure OSPF area authentication, use the cleartext mode, and set the password to </w:t>
      </w:r>
      <w:r w:rsidRPr="00497E5B">
        <w:rPr>
          <w:b/>
          <w:bCs/>
        </w:rPr>
        <w:t>huawei</w:t>
      </w:r>
      <w:r w:rsidRPr="00383667">
        <w:t>.</w:t>
      </w:r>
    </w:p>
    <w:p w14:paraId="1EF44878" w14:textId="77777777" w:rsidR="00480CA1" w:rsidRPr="00383667" w:rsidRDefault="00480CA1" w:rsidP="00480CA1">
      <w:pPr>
        <w:pStyle w:val="2f3"/>
        <w:rPr>
          <w:rFonts w:cs="Huawei Sans"/>
        </w:rPr>
      </w:pPr>
      <w:r w:rsidRPr="00383667">
        <w:rPr>
          <w:rFonts w:cs="Huawei Sans"/>
        </w:rPr>
        <w:t>[R1]</w:t>
      </w:r>
      <w:r w:rsidRPr="00497E5B">
        <w:rPr>
          <w:rFonts w:cs="Huawei Sans"/>
        </w:rPr>
        <w:t>ospf</w:t>
      </w:r>
      <w:r w:rsidRPr="00383667">
        <w:rPr>
          <w:rFonts w:cs="Huawei Sans"/>
        </w:rPr>
        <w:t xml:space="preserve"> 1 </w:t>
      </w:r>
    </w:p>
    <w:p w14:paraId="1C8CE05D" w14:textId="77777777" w:rsidR="00480CA1" w:rsidRPr="00383667" w:rsidRDefault="00480CA1" w:rsidP="00480CA1">
      <w:pPr>
        <w:pStyle w:val="2f3"/>
        <w:rPr>
          <w:rFonts w:cs="Huawei Sans"/>
        </w:rPr>
      </w:pPr>
      <w:r w:rsidRPr="00383667">
        <w:rPr>
          <w:rFonts w:cs="Huawei Sans"/>
        </w:rPr>
        <w:t>[R1-ospf-1]area 0</w:t>
      </w:r>
    </w:p>
    <w:p w14:paraId="75BAFE72" w14:textId="5FFB60A2" w:rsidR="00480CA1" w:rsidRDefault="00480CA1" w:rsidP="00FE5425">
      <w:pPr>
        <w:pStyle w:val="2f3"/>
        <w:rPr>
          <w:rFonts w:cs="Huawei Sans"/>
        </w:rPr>
      </w:pPr>
      <w:r w:rsidRPr="00383667">
        <w:rPr>
          <w:rFonts w:cs="Huawei Sans"/>
        </w:rPr>
        <w:t xml:space="preserve">[R1-ospf-1-area-0.0.0.0] authentication-mode simple plain </w:t>
      </w:r>
      <w:r w:rsidRPr="00497E5B">
        <w:rPr>
          <w:rFonts w:cs="Huawei Sans"/>
        </w:rPr>
        <w:t>huawei</w:t>
      </w:r>
    </w:p>
    <w:p w14:paraId="49B7087C" w14:textId="77777777" w:rsidR="00FE5425" w:rsidRPr="00383667" w:rsidRDefault="00FE5425" w:rsidP="00FE5425">
      <w:pPr>
        <w:pStyle w:val="2f3"/>
      </w:pPr>
    </w:p>
    <w:p w14:paraId="21C05819" w14:textId="77777777" w:rsidR="00480CA1" w:rsidRPr="00383667" w:rsidRDefault="00480CA1" w:rsidP="00480CA1">
      <w:pPr>
        <w:pStyle w:val="2f3"/>
        <w:rPr>
          <w:rFonts w:cs="Huawei Sans"/>
        </w:rPr>
      </w:pPr>
      <w:r w:rsidRPr="00383667">
        <w:rPr>
          <w:rFonts w:cs="Huawei Sans"/>
        </w:rPr>
        <w:t>[R2]</w:t>
      </w:r>
      <w:r w:rsidRPr="00497E5B">
        <w:rPr>
          <w:rFonts w:cs="Huawei Sans"/>
        </w:rPr>
        <w:t>ospf</w:t>
      </w:r>
      <w:r w:rsidRPr="00383667">
        <w:rPr>
          <w:rFonts w:cs="Huawei Sans"/>
        </w:rPr>
        <w:t xml:space="preserve"> 1 </w:t>
      </w:r>
    </w:p>
    <w:p w14:paraId="6B007425" w14:textId="77777777" w:rsidR="00480CA1" w:rsidRPr="00383667" w:rsidRDefault="00480CA1" w:rsidP="00480CA1">
      <w:pPr>
        <w:pStyle w:val="2f3"/>
        <w:rPr>
          <w:rFonts w:cs="Huawei Sans"/>
        </w:rPr>
      </w:pPr>
      <w:r w:rsidRPr="00383667">
        <w:rPr>
          <w:rFonts w:cs="Huawei Sans"/>
        </w:rPr>
        <w:t>[R2-ospf-1]area 0</w:t>
      </w:r>
    </w:p>
    <w:p w14:paraId="0B74B112" w14:textId="77777777" w:rsidR="00480CA1" w:rsidRDefault="00480CA1" w:rsidP="00480CA1">
      <w:pPr>
        <w:pStyle w:val="2f3"/>
        <w:rPr>
          <w:rFonts w:cs="Huawei Sans"/>
        </w:rPr>
      </w:pPr>
      <w:r w:rsidRPr="00383667">
        <w:rPr>
          <w:rFonts w:cs="Huawei Sans"/>
        </w:rPr>
        <w:t xml:space="preserve">[R2-ospf-1-area-0.0.0.0] authentication-mode simple plain </w:t>
      </w:r>
      <w:r w:rsidRPr="00497E5B">
        <w:rPr>
          <w:rFonts w:cs="Huawei Sans"/>
        </w:rPr>
        <w:t>huawei</w:t>
      </w:r>
    </w:p>
    <w:p w14:paraId="6DF4B61D" w14:textId="77777777" w:rsidR="00FE5425" w:rsidRPr="00383667" w:rsidRDefault="00FE5425" w:rsidP="00480CA1">
      <w:pPr>
        <w:pStyle w:val="2f3"/>
        <w:rPr>
          <w:rFonts w:cs="Huawei Sans"/>
        </w:rPr>
      </w:pPr>
    </w:p>
    <w:p w14:paraId="6E79E216" w14:textId="77777777" w:rsidR="00480CA1" w:rsidRPr="00383667" w:rsidRDefault="00480CA1" w:rsidP="00480CA1">
      <w:pPr>
        <w:pStyle w:val="2f3"/>
        <w:rPr>
          <w:rFonts w:cs="Huawei Sans"/>
        </w:rPr>
      </w:pPr>
      <w:r w:rsidRPr="00383667">
        <w:rPr>
          <w:rFonts w:cs="Huawei Sans"/>
        </w:rPr>
        <w:t>[R3]</w:t>
      </w:r>
      <w:r w:rsidRPr="00497E5B">
        <w:rPr>
          <w:rFonts w:cs="Huawei Sans"/>
        </w:rPr>
        <w:t>ospf</w:t>
      </w:r>
      <w:r w:rsidRPr="00383667">
        <w:rPr>
          <w:rFonts w:cs="Huawei Sans"/>
        </w:rPr>
        <w:t xml:space="preserve"> 1 </w:t>
      </w:r>
    </w:p>
    <w:p w14:paraId="54E35975" w14:textId="77777777" w:rsidR="00480CA1" w:rsidRPr="00383667" w:rsidRDefault="00480CA1" w:rsidP="00480CA1">
      <w:pPr>
        <w:pStyle w:val="2f3"/>
        <w:rPr>
          <w:rFonts w:cs="Huawei Sans"/>
        </w:rPr>
      </w:pPr>
      <w:r w:rsidRPr="00383667">
        <w:rPr>
          <w:rFonts w:cs="Huawei Sans"/>
        </w:rPr>
        <w:t>[R3-ospf-1]area 0</w:t>
      </w:r>
    </w:p>
    <w:p w14:paraId="30EBB3E6" w14:textId="77777777" w:rsidR="00480CA1" w:rsidRPr="00383667" w:rsidRDefault="00480CA1" w:rsidP="00480CA1">
      <w:pPr>
        <w:pStyle w:val="2f3"/>
        <w:rPr>
          <w:rFonts w:cs="Huawei Sans"/>
        </w:rPr>
      </w:pPr>
      <w:r w:rsidRPr="00383667">
        <w:rPr>
          <w:rFonts w:cs="Huawei Sans"/>
        </w:rPr>
        <w:t xml:space="preserve">[R3-ospf-1-area-0.0.0.0] authentication-mode simple plain </w:t>
      </w:r>
      <w:r w:rsidRPr="00497E5B">
        <w:rPr>
          <w:rFonts w:cs="Huawei Sans"/>
        </w:rPr>
        <w:t>huawei</w:t>
      </w:r>
    </w:p>
    <w:p w14:paraId="774471FE" w14:textId="77777777" w:rsidR="00480CA1" w:rsidRPr="00383667" w:rsidRDefault="00480CA1" w:rsidP="00604E8C">
      <w:pPr>
        <w:pStyle w:val="30"/>
        <w:ind w:left="1032" w:hanging="278"/>
        <w:outlineLvl w:val="9"/>
        <w:rPr>
          <w:rFonts w:cs="Huawei Sans"/>
        </w:rPr>
      </w:pPr>
      <w:r w:rsidRPr="00383667">
        <w:rPr>
          <w:rFonts w:cs="Huawei Sans"/>
        </w:rPr>
        <w:t>Verify the OSPF configuration.</w:t>
      </w:r>
    </w:p>
    <w:p w14:paraId="17D626FF" w14:textId="77777777" w:rsidR="00480CA1" w:rsidRPr="00383667" w:rsidRDefault="00480CA1" w:rsidP="00480CA1">
      <w:pPr>
        <w:pStyle w:val="1e"/>
      </w:pPr>
      <w:r w:rsidRPr="00383667">
        <w:t># Check the OSPF neighbor information on R1, R2, and R3.</w:t>
      </w:r>
    </w:p>
    <w:p w14:paraId="0DA2B2B9"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peer </w:t>
      </w:r>
    </w:p>
    <w:p w14:paraId="35AF0B85" w14:textId="77777777" w:rsidR="00480CA1" w:rsidRPr="00383667" w:rsidRDefault="00480CA1" w:rsidP="00480CA1">
      <w:pPr>
        <w:pStyle w:val="2f3"/>
        <w:rPr>
          <w:rFonts w:cs="Huawei Sans"/>
        </w:rPr>
      </w:pPr>
    </w:p>
    <w:p w14:paraId="1759BC85"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68A1ED91"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Neighbors </w:t>
      </w:r>
    </w:p>
    <w:p w14:paraId="2723B6CF" w14:textId="77777777" w:rsidR="00480CA1" w:rsidRPr="00383667" w:rsidRDefault="00480CA1" w:rsidP="00480CA1">
      <w:pPr>
        <w:pStyle w:val="2f3"/>
        <w:rPr>
          <w:rFonts w:cs="Huawei Sans"/>
        </w:rPr>
      </w:pPr>
    </w:p>
    <w:p w14:paraId="2028E297" w14:textId="77777777" w:rsidR="00480CA1" w:rsidRPr="00383667" w:rsidRDefault="00480CA1" w:rsidP="00480CA1">
      <w:pPr>
        <w:pStyle w:val="2f3"/>
        <w:rPr>
          <w:rFonts w:cs="Huawei Sans"/>
        </w:rPr>
      </w:pPr>
      <w:r w:rsidRPr="00383667">
        <w:rPr>
          <w:rFonts w:cs="Huawei Sans"/>
        </w:rPr>
        <w:t xml:space="preserve"> Area 0.0.0.0 interface 10.0.123.1(GigabitEthernet0/0/3)'s neighbors</w:t>
      </w:r>
    </w:p>
    <w:p w14:paraId="5B8987F5" w14:textId="0D378469" w:rsidR="00480CA1" w:rsidRPr="00383667" w:rsidRDefault="00480CA1" w:rsidP="00480CA1">
      <w:pPr>
        <w:pStyle w:val="2f3"/>
        <w:rPr>
          <w:rFonts w:cs="Huawei Sans"/>
        </w:rPr>
      </w:pPr>
      <w:r w:rsidRPr="00383667">
        <w:rPr>
          <w:rFonts w:cs="Huawei Sans"/>
        </w:rPr>
        <w:t xml:space="preserve"> Router ID</w:t>
      </w:r>
      <w:r w:rsidR="00FE5425">
        <w:rPr>
          <w:rFonts w:cs="Huawei Sans"/>
        </w:rPr>
        <w:tab/>
      </w:r>
      <w:r w:rsidRPr="00383667">
        <w:rPr>
          <w:rFonts w:cs="Huawei Sans"/>
        </w:rPr>
        <w:t xml:space="preserve">: 10.0.2.2         Address: 10.0.123.2      </w:t>
      </w:r>
    </w:p>
    <w:p w14:paraId="46319852" w14:textId="08C0B16D" w:rsidR="00480CA1" w:rsidRPr="00383667" w:rsidRDefault="00480CA1" w:rsidP="00480CA1">
      <w:pPr>
        <w:pStyle w:val="2f3"/>
        <w:rPr>
          <w:rFonts w:cs="Huawei Sans"/>
        </w:rPr>
      </w:pPr>
      <w:r w:rsidRPr="00383667">
        <w:rPr>
          <w:rFonts w:cs="Huawei Sans"/>
        </w:rPr>
        <w:t xml:space="preserve">   State: Full  Mode</w:t>
      </w:r>
      <w:r w:rsidR="00FE5425">
        <w:rPr>
          <w:rFonts w:cs="Huawei Sans"/>
        </w:rPr>
        <w:tab/>
      </w:r>
      <w:r w:rsidRPr="00383667">
        <w:rPr>
          <w:rFonts w:cs="Huawei Sans"/>
        </w:rPr>
        <w:t>:Nbr is  Master  Priority: 1</w:t>
      </w:r>
    </w:p>
    <w:p w14:paraId="77AD6537" w14:textId="77777777" w:rsidR="00480CA1" w:rsidRPr="00383667" w:rsidRDefault="00480CA1" w:rsidP="00480CA1">
      <w:pPr>
        <w:pStyle w:val="2f3"/>
        <w:rPr>
          <w:rFonts w:cs="Huawei Sans"/>
        </w:rPr>
      </w:pPr>
      <w:r w:rsidRPr="00383667">
        <w:rPr>
          <w:rFonts w:cs="Huawei Sans"/>
        </w:rPr>
        <w:t xml:space="preserve">   DR: 10.0.123.1  BDR: 10.0.123.2  MTU: 0    </w:t>
      </w:r>
    </w:p>
    <w:p w14:paraId="5210F09B" w14:textId="77777777" w:rsidR="00480CA1" w:rsidRPr="00383667" w:rsidRDefault="00480CA1" w:rsidP="00480CA1">
      <w:pPr>
        <w:pStyle w:val="2f3"/>
        <w:rPr>
          <w:rFonts w:cs="Huawei Sans"/>
        </w:rPr>
      </w:pPr>
      <w:r w:rsidRPr="00383667">
        <w:rPr>
          <w:rFonts w:cs="Huawei Sans"/>
        </w:rPr>
        <w:t xml:space="preserve">   Dead timer due in 39  sec </w:t>
      </w:r>
    </w:p>
    <w:p w14:paraId="6EEB4D70" w14:textId="77777777" w:rsidR="00480CA1" w:rsidRPr="00383667" w:rsidRDefault="00480CA1" w:rsidP="00480CA1">
      <w:pPr>
        <w:pStyle w:val="2f3"/>
        <w:rPr>
          <w:rFonts w:cs="Huawei Sans"/>
        </w:rPr>
      </w:pPr>
      <w:r w:rsidRPr="00383667">
        <w:rPr>
          <w:rFonts w:cs="Huawei Sans"/>
        </w:rPr>
        <w:t xml:space="preserve">   Retrans timer interval: 5 </w:t>
      </w:r>
    </w:p>
    <w:p w14:paraId="5406A770" w14:textId="77777777" w:rsidR="00480CA1" w:rsidRPr="00383667" w:rsidRDefault="00480CA1" w:rsidP="00480CA1">
      <w:pPr>
        <w:pStyle w:val="2f3"/>
        <w:rPr>
          <w:rFonts w:cs="Huawei Sans"/>
        </w:rPr>
      </w:pPr>
      <w:r w:rsidRPr="00383667">
        <w:rPr>
          <w:rFonts w:cs="Huawei Sans"/>
        </w:rPr>
        <w:t xml:space="preserve">   Neighbor is up for 00:24:56     </w:t>
      </w:r>
    </w:p>
    <w:p w14:paraId="1E52674E" w14:textId="77777777" w:rsidR="00480CA1" w:rsidRPr="00383667" w:rsidRDefault="00480CA1" w:rsidP="00480CA1">
      <w:pPr>
        <w:pStyle w:val="2f3"/>
        <w:rPr>
          <w:rFonts w:cs="Huawei Sans"/>
        </w:rPr>
      </w:pPr>
      <w:r w:rsidRPr="00383667">
        <w:rPr>
          <w:rFonts w:cs="Huawei Sans"/>
        </w:rPr>
        <w:t xml:space="preserve">   Authentication Sequence: [ 0 ] </w:t>
      </w:r>
    </w:p>
    <w:p w14:paraId="5A51D93A" w14:textId="77777777" w:rsidR="00480CA1" w:rsidRPr="00383667" w:rsidRDefault="00480CA1" w:rsidP="00480CA1">
      <w:pPr>
        <w:pStyle w:val="2f3"/>
        <w:rPr>
          <w:rFonts w:cs="Huawei Sans"/>
        </w:rPr>
      </w:pPr>
    </w:p>
    <w:p w14:paraId="11076143" w14:textId="77777777" w:rsidR="00480CA1" w:rsidRPr="00383667" w:rsidRDefault="00480CA1" w:rsidP="00480CA1">
      <w:pPr>
        <w:pStyle w:val="2f3"/>
        <w:rPr>
          <w:rFonts w:cs="Huawei Sans"/>
        </w:rPr>
      </w:pPr>
      <w:r w:rsidRPr="00383667">
        <w:rPr>
          <w:rFonts w:cs="Huawei Sans"/>
        </w:rPr>
        <w:t xml:space="preserve"> Router ID: 10.0.3.3          Address: 10.0.123.3      </w:t>
      </w:r>
    </w:p>
    <w:p w14:paraId="632AFCFD" w14:textId="77777777" w:rsidR="00480CA1" w:rsidRPr="00383667" w:rsidRDefault="00480CA1" w:rsidP="00480CA1">
      <w:pPr>
        <w:pStyle w:val="2f3"/>
        <w:rPr>
          <w:rFonts w:cs="Huawei Sans"/>
        </w:rPr>
      </w:pPr>
      <w:r w:rsidRPr="00383667">
        <w:rPr>
          <w:rFonts w:cs="Huawei Sans"/>
        </w:rPr>
        <w:t xml:space="preserve">   State: Full  Mode:Nbr is  Slave  Priority: 1</w:t>
      </w:r>
    </w:p>
    <w:p w14:paraId="033851DA" w14:textId="77777777" w:rsidR="00480CA1" w:rsidRPr="00383667" w:rsidRDefault="00480CA1" w:rsidP="00480CA1">
      <w:pPr>
        <w:pStyle w:val="2f3"/>
        <w:rPr>
          <w:rFonts w:cs="Huawei Sans"/>
        </w:rPr>
      </w:pPr>
      <w:r w:rsidRPr="00383667">
        <w:rPr>
          <w:rFonts w:cs="Huawei Sans"/>
        </w:rPr>
        <w:t xml:space="preserve">   DR: 10.0.123.1  BDR: 10.0.123.2  MTU: 0    </w:t>
      </w:r>
    </w:p>
    <w:p w14:paraId="22A8C6CE" w14:textId="77777777" w:rsidR="00480CA1" w:rsidRPr="00383667" w:rsidRDefault="00480CA1" w:rsidP="00480CA1">
      <w:pPr>
        <w:pStyle w:val="2f3"/>
        <w:rPr>
          <w:rFonts w:cs="Huawei Sans"/>
        </w:rPr>
      </w:pPr>
      <w:r w:rsidRPr="00383667">
        <w:rPr>
          <w:rFonts w:cs="Huawei Sans"/>
        </w:rPr>
        <w:t xml:space="preserve">   Dead timer due in 38  sec </w:t>
      </w:r>
    </w:p>
    <w:p w14:paraId="3FDF7F91" w14:textId="77777777" w:rsidR="00480CA1" w:rsidRPr="00383667" w:rsidRDefault="00480CA1" w:rsidP="00480CA1">
      <w:pPr>
        <w:pStyle w:val="2f3"/>
        <w:rPr>
          <w:rFonts w:cs="Huawei Sans"/>
        </w:rPr>
      </w:pPr>
      <w:r w:rsidRPr="00383667">
        <w:rPr>
          <w:rFonts w:cs="Huawei Sans"/>
        </w:rPr>
        <w:t xml:space="preserve">   Retrans timer interval: 5 </w:t>
      </w:r>
    </w:p>
    <w:p w14:paraId="7C2DA707" w14:textId="77777777" w:rsidR="00480CA1" w:rsidRPr="00383667" w:rsidRDefault="00480CA1" w:rsidP="00480CA1">
      <w:pPr>
        <w:pStyle w:val="2f3"/>
        <w:rPr>
          <w:rFonts w:cs="Huawei Sans"/>
        </w:rPr>
      </w:pPr>
      <w:r w:rsidRPr="00383667">
        <w:rPr>
          <w:rFonts w:cs="Huawei Sans"/>
        </w:rPr>
        <w:t xml:space="preserve">   Neighbor is up for 00:24:32     </w:t>
      </w:r>
    </w:p>
    <w:p w14:paraId="7E6DB113" w14:textId="77777777" w:rsidR="00480CA1" w:rsidRPr="00383667" w:rsidRDefault="00480CA1" w:rsidP="00480CA1">
      <w:pPr>
        <w:pStyle w:val="2f3"/>
        <w:rPr>
          <w:rFonts w:cs="Huawei Sans"/>
        </w:rPr>
      </w:pPr>
      <w:r w:rsidRPr="00383667">
        <w:rPr>
          <w:rFonts w:cs="Huawei Sans"/>
        </w:rPr>
        <w:t xml:space="preserve">   Authentication Sequence: [ 0 ]</w:t>
      </w:r>
    </w:p>
    <w:p w14:paraId="512F17B8" w14:textId="77777777" w:rsidR="00480CA1" w:rsidRPr="00383667" w:rsidRDefault="00480CA1" w:rsidP="00480CA1">
      <w:pPr>
        <w:pStyle w:val="1e"/>
      </w:pPr>
      <w:r w:rsidRPr="00383667">
        <w:t>The command output shows that R1 has established OSPF neighbor relationships with R2 and R3.</w:t>
      </w:r>
    </w:p>
    <w:p w14:paraId="2353DBF0" w14:textId="77777777" w:rsidR="00480CA1" w:rsidRPr="00383667" w:rsidRDefault="00480CA1" w:rsidP="00480CA1">
      <w:pPr>
        <w:pStyle w:val="2f3"/>
        <w:rPr>
          <w:rFonts w:cs="Huawei Sans"/>
        </w:rPr>
      </w:pPr>
      <w:r w:rsidRPr="00383667">
        <w:rPr>
          <w:rFonts w:cs="Huawei Sans"/>
        </w:rPr>
        <w:lastRenderedPageBreak/>
        <w:t xml:space="preserve">&lt;R2&gt;display </w:t>
      </w:r>
      <w:r w:rsidRPr="00497E5B">
        <w:rPr>
          <w:rFonts w:cs="Huawei Sans"/>
        </w:rPr>
        <w:t>ospf</w:t>
      </w:r>
      <w:r w:rsidRPr="00383667">
        <w:rPr>
          <w:rFonts w:cs="Huawei Sans"/>
        </w:rPr>
        <w:t xml:space="preserve"> peer </w:t>
      </w:r>
    </w:p>
    <w:p w14:paraId="63295516" w14:textId="77777777" w:rsidR="00480CA1" w:rsidRPr="00383667" w:rsidRDefault="00480CA1" w:rsidP="00480CA1">
      <w:pPr>
        <w:pStyle w:val="2f3"/>
        <w:rPr>
          <w:rFonts w:cs="Huawei Sans"/>
        </w:rPr>
      </w:pPr>
    </w:p>
    <w:p w14:paraId="43B21119" w14:textId="77777777" w:rsidR="00480CA1" w:rsidRPr="00383667" w:rsidRDefault="00480CA1" w:rsidP="00480CA1">
      <w:pPr>
        <w:pStyle w:val="2f3"/>
        <w:rPr>
          <w:rFonts w:cs="Huawei Sans"/>
        </w:rPr>
      </w:pPr>
      <w:r w:rsidRPr="00383667">
        <w:rPr>
          <w:rFonts w:cs="Huawei Sans"/>
        </w:rPr>
        <w:tab/>
        <w:t xml:space="preserve"> OSPF Process 1 with Router ID 10.0.2.2</w:t>
      </w:r>
    </w:p>
    <w:p w14:paraId="2146B956"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Neighbors </w:t>
      </w:r>
    </w:p>
    <w:p w14:paraId="3140D622" w14:textId="77777777" w:rsidR="00480CA1" w:rsidRPr="00383667" w:rsidRDefault="00480CA1" w:rsidP="00480CA1">
      <w:pPr>
        <w:pStyle w:val="2f3"/>
        <w:rPr>
          <w:rFonts w:cs="Huawei Sans"/>
        </w:rPr>
      </w:pPr>
    </w:p>
    <w:p w14:paraId="1F63B18B" w14:textId="77777777" w:rsidR="00480CA1" w:rsidRPr="00383667" w:rsidRDefault="00480CA1" w:rsidP="00480CA1">
      <w:pPr>
        <w:pStyle w:val="2f3"/>
        <w:rPr>
          <w:rFonts w:cs="Huawei Sans"/>
        </w:rPr>
      </w:pPr>
      <w:r w:rsidRPr="00383667">
        <w:rPr>
          <w:rFonts w:cs="Huawei Sans"/>
        </w:rPr>
        <w:t xml:space="preserve"> Area 0.0.0.0 interface 10.0.123.2(GigabitEthernet0/0/4)'s neighbors</w:t>
      </w:r>
    </w:p>
    <w:p w14:paraId="4E9ED725" w14:textId="77777777" w:rsidR="00480CA1" w:rsidRPr="00383667" w:rsidRDefault="00480CA1" w:rsidP="00480CA1">
      <w:pPr>
        <w:pStyle w:val="2f3"/>
        <w:rPr>
          <w:rFonts w:cs="Huawei Sans"/>
        </w:rPr>
      </w:pPr>
      <w:r w:rsidRPr="00383667">
        <w:rPr>
          <w:rFonts w:cs="Huawei Sans"/>
        </w:rPr>
        <w:t xml:space="preserve"> Router ID: 10.0.1.1         Address: 10.0.123.1      </w:t>
      </w:r>
    </w:p>
    <w:p w14:paraId="3EB08261" w14:textId="77777777" w:rsidR="00480CA1" w:rsidRPr="00383667" w:rsidRDefault="00480CA1" w:rsidP="00480CA1">
      <w:pPr>
        <w:pStyle w:val="2f3"/>
        <w:rPr>
          <w:rFonts w:cs="Huawei Sans"/>
        </w:rPr>
      </w:pPr>
      <w:r w:rsidRPr="00383667">
        <w:rPr>
          <w:rFonts w:cs="Huawei Sans"/>
        </w:rPr>
        <w:t xml:space="preserve">   State: Full  Mode:Nbr is  Slave  Priority: 1</w:t>
      </w:r>
    </w:p>
    <w:p w14:paraId="14869836" w14:textId="77777777" w:rsidR="00480CA1" w:rsidRPr="00383667" w:rsidRDefault="00480CA1" w:rsidP="00480CA1">
      <w:pPr>
        <w:pStyle w:val="2f3"/>
        <w:rPr>
          <w:rFonts w:cs="Huawei Sans"/>
        </w:rPr>
      </w:pPr>
      <w:r w:rsidRPr="00383667">
        <w:rPr>
          <w:rFonts w:cs="Huawei Sans"/>
        </w:rPr>
        <w:t xml:space="preserve">   DR: 10.0.123.1  BDR: 10.0.123.2  MTU: 0    </w:t>
      </w:r>
    </w:p>
    <w:p w14:paraId="0A8A0259" w14:textId="77777777" w:rsidR="00480CA1" w:rsidRPr="00383667" w:rsidRDefault="00480CA1" w:rsidP="00480CA1">
      <w:pPr>
        <w:pStyle w:val="2f3"/>
        <w:rPr>
          <w:rFonts w:cs="Huawei Sans"/>
        </w:rPr>
      </w:pPr>
      <w:r w:rsidRPr="00383667">
        <w:rPr>
          <w:rFonts w:cs="Huawei Sans"/>
        </w:rPr>
        <w:t xml:space="preserve">   Dead timer due in 34  sec </w:t>
      </w:r>
    </w:p>
    <w:p w14:paraId="6B88C2AE" w14:textId="77777777" w:rsidR="00480CA1" w:rsidRPr="00383667" w:rsidRDefault="00480CA1" w:rsidP="00480CA1">
      <w:pPr>
        <w:pStyle w:val="2f3"/>
        <w:rPr>
          <w:rFonts w:cs="Huawei Sans"/>
        </w:rPr>
      </w:pPr>
      <w:r w:rsidRPr="00383667">
        <w:rPr>
          <w:rFonts w:cs="Huawei Sans"/>
        </w:rPr>
        <w:t xml:space="preserve">   Retrans timer interval: 0 </w:t>
      </w:r>
    </w:p>
    <w:p w14:paraId="78A18FCF" w14:textId="77777777" w:rsidR="00480CA1" w:rsidRPr="00383667" w:rsidRDefault="00480CA1" w:rsidP="00480CA1">
      <w:pPr>
        <w:pStyle w:val="2f3"/>
        <w:rPr>
          <w:rFonts w:cs="Huawei Sans"/>
        </w:rPr>
      </w:pPr>
      <w:r w:rsidRPr="00383667">
        <w:rPr>
          <w:rFonts w:cs="Huawei Sans"/>
        </w:rPr>
        <w:t xml:space="preserve">   Neighbor is up for 00:27:10     </w:t>
      </w:r>
    </w:p>
    <w:p w14:paraId="6916E91D" w14:textId="77777777" w:rsidR="00480CA1" w:rsidRPr="00383667" w:rsidRDefault="00480CA1" w:rsidP="00480CA1">
      <w:pPr>
        <w:pStyle w:val="2f3"/>
        <w:rPr>
          <w:rFonts w:cs="Huawei Sans"/>
        </w:rPr>
      </w:pPr>
      <w:r w:rsidRPr="00383667">
        <w:rPr>
          <w:rFonts w:cs="Huawei Sans"/>
        </w:rPr>
        <w:t xml:space="preserve">   Authentication Sequence: [ 0 ] </w:t>
      </w:r>
    </w:p>
    <w:p w14:paraId="2EF9F38C" w14:textId="77777777" w:rsidR="00480CA1" w:rsidRPr="00383667" w:rsidRDefault="00480CA1" w:rsidP="00480CA1">
      <w:pPr>
        <w:pStyle w:val="2f3"/>
        <w:rPr>
          <w:rFonts w:cs="Huawei Sans"/>
        </w:rPr>
      </w:pPr>
    </w:p>
    <w:p w14:paraId="46011EEC" w14:textId="77777777" w:rsidR="00480CA1" w:rsidRPr="00383667" w:rsidRDefault="00480CA1" w:rsidP="00480CA1">
      <w:pPr>
        <w:pStyle w:val="2f3"/>
        <w:rPr>
          <w:rFonts w:cs="Huawei Sans"/>
        </w:rPr>
      </w:pPr>
      <w:r w:rsidRPr="00383667">
        <w:rPr>
          <w:rFonts w:cs="Huawei Sans"/>
        </w:rPr>
        <w:t xml:space="preserve"> Router ID: 10.0.3.3          Address: 10.0.123.3      </w:t>
      </w:r>
    </w:p>
    <w:p w14:paraId="340C0E24" w14:textId="77777777" w:rsidR="00480CA1" w:rsidRPr="00383667" w:rsidRDefault="00480CA1" w:rsidP="00480CA1">
      <w:pPr>
        <w:pStyle w:val="2f3"/>
        <w:rPr>
          <w:rFonts w:cs="Huawei Sans"/>
        </w:rPr>
      </w:pPr>
      <w:r w:rsidRPr="00383667">
        <w:rPr>
          <w:rFonts w:cs="Huawei Sans"/>
        </w:rPr>
        <w:t xml:space="preserve">   State: Full  Mode:Nbr is  Slave  Priority: 1</w:t>
      </w:r>
    </w:p>
    <w:p w14:paraId="4D873CB7" w14:textId="77777777" w:rsidR="00480CA1" w:rsidRPr="00383667" w:rsidRDefault="00480CA1" w:rsidP="00480CA1">
      <w:pPr>
        <w:pStyle w:val="2f3"/>
        <w:rPr>
          <w:rFonts w:cs="Huawei Sans"/>
        </w:rPr>
      </w:pPr>
      <w:r w:rsidRPr="00383667">
        <w:rPr>
          <w:rFonts w:cs="Huawei Sans"/>
        </w:rPr>
        <w:t xml:space="preserve">   DR: 10.0.123.1  BDR: 10.0.123.2  MTU: 0    </w:t>
      </w:r>
    </w:p>
    <w:p w14:paraId="583116D0" w14:textId="77777777" w:rsidR="00480CA1" w:rsidRPr="00383667" w:rsidRDefault="00480CA1" w:rsidP="00480CA1">
      <w:pPr>
        <w:pStyle w:val="2f3"/>
        <w:rPr>
          <w:rFonts w:cs="Huawei Sans"/>
        </w:rPr>
      </w:pPr>
      <w:r w:rsidRPr="00383667">
        <w:rPr>
          <w:rFonts w:cs="Huawei Sans"/>
        </w:rPr>
        <w:t xml:space="preserve">   Dead timer due in 36  sec </w:t>
      </w:r>
    </w:p>
    <w:p w14:paraId="6E451DB3" w14:textId="77777777" w:rsidR="00480CA1" w:rsidRPr="00383667" w:rsidRDefault="00480CA1" w:rsidP="00480CA1">
      <w:pPr>
        <w:pStyle w:val="2f3"/>
        <w:rPr>
          <w:rFonts w:cs="Huawei Sans"/>
        </w:rPr>
      </w:pPr>
      <w:r w:rsidRPr="00383667">
        <w:rPr>
          <w:rFonts w:cs="Huawei Sans"/>
        </w:rPr>
        <w:t xml:space="preserve">   Retrans timer interval: 5 </w:t>
      </w:r>
    </w:p>
    <w:p w14:paraId="6C914AB2" w14:textId="77777777" w:rsidR="00480CA1" w:rsidRPr="00383667" w:rsidRDefault="00480CA1" w:rsidP="00480CA1">
      <w:pPr>
        <w:pStyle w:val="2f3"/>
        <w:rPr>
          <w:rFonts w:cs="Huawei Sans"/>
        </w:rPr>
      </w:pPr>
      <w:r w:rsidRPr="00383667">
        <w:rPr>
          <w:rFonts w:cs="Huawei Sans"/>
        </w:rPr>
        <w:t xml:space="preserve">   Neighbor is up for 00:26:50     </w:t>
      </w:r>
    </w:p>
    <w:p w14:paraId="1CEB7372" w14:textId="77777777" w:rsidR="00480CA1" w:rsidRPr="00383667" w:rsidRDefault="00480CA1" w:rsidP="00480CA1">
      <w:pPr>
        <w:pStyle w:val="2f3"/>
        <w:rPr>
          <w:rFonts w:cs="Huawei Sans"/>
        </w:rPr>
      </w:pPr>
      <w:r w:rsidRPr="00383667">
        <w:rPr>
          <w:rFonts w:cs="Huawei Sans"/>
        </w:rPr>
        <w:t xml:space="preserve">   Authentication Sequence: [ 0 ]</w:t>
      </w:r>
    </w:p>
    <w:p w14:paraId="0FB89BBB" w14:textId="77777777" w:rsidR="00480CA1" w:rsidRPr="00383667" w:rsidRDefault="00480CA1" w:rsidP="00480CA1">
      <w:pPr>
        <w:pStyle w:val="1e"/>
      </w:pPr>
      <w:r w:rsidRPr="00383667">
        <w:t>The command output shows that R2 has established OSPF neighbor relationships with R1 and R3.</w:t>
      </w:r>
    </w:p>
    <w:p w14:paraId="4E8A359D" w14:textId="77777777" w:rsidR="00480CA1" w:rsidRPr="00383667" w:rsidRDefault="00480CA1" w:rsidP="00480CA1">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peer </w:t>
      </w:r>
    </w:p>
    <w:p w14:paraId="2737AB18" w14:textId="77777777" w:rsidR="00480CA1" w:rsidRPr="00383667" w:rsidRDefault="00480CA1" w:rsidP="00480CA1">
      <w:pPr>
        <w:pStyle w:val="2f3"/>
        <w:rPr>
          <w:rFonts w:cs="Huawei Sans"/>
        </w:rPr>
      </w:pPr>
    </w:p>
    <w:p w14:paraId="1DAB7024" w14:textId="77777777" w:rsidR="00480CA1" w:rsidRPr="00383667" w:rsidRDefault="00480CA1" w:rsidP="00480CA1">
      <w:pPr>
        <w:pStyle w:val="2f3"/>
        <w:rPr>
          <w:rFonts w:cs="Huawei Sans"/>
        </w:rPr>
      </w:pPr>
      <w:r w:rsidRPr="00383667">
        <w:rPr>
          <w:rFonts w:cs="Huawei Sans"/>
        </w:rPr>
        <w:tab/>
        <w:t xml:space="preserve"> OSPF Process 1 with Router ID 10.0.3.3</w:t>
      </w:r>
    </w:p>
    <w:p w14:paraId="54F9E64D"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Neighbors </w:t>
      </w:r>
    </w:p>
    <w:p w14:paraId="1204EDEB" w14:textId="77777777" w:rsidR="00480CA1" w:rsidRPr="00383667" w:rsidRDefault="00480CA1" w:rsidP="00480CA1">
      <w:pPr>
        <w:pStyle w:val="2f3"/>
        <w:rPr>
          <w:rFonts w:cs="Huawei Sans"/>
        </w:rPr>
      </w:pPr>
    </w:p>
    <w:p w14:paraId="622810F5" w14:textId="77777777" w:rsidR="00480CA1" w:rsidRPr="00383667" w:rsidRDefault="00480CA1" w:rsidP="00480CA1">
      <w:pPr>
        <w:pStyle w:val="2f3"/>
        <w:rPr>
          <w:rFonts w:cs="Huawei Sans"/>
        </w:rPr>
      </w:pPr>
      <w:r w:rsidRPr="00383667">
        <w:rPr>
          <w:rFonts w:cs="Huawei Sans"/>
        </w:rPr>
        <w:t xml:space="preserve"> Area 0.0.0.0 interface 10.0.123.3(GigabitEthernet0/0/4)'s neighbors</w:t>
      </w:r>
    </w:p>
    <w:p w14:paraId="361F76DF" w14:textId="77777777" w:rsidR="00480CA1" w:rsidRPr="00383667" w:rsidRDefault="00480CA1" w:rsidP="00480CA1">
      <w:pPr>
        <w:pStyle w:val="2f3"/>
        <w:rPr>
          <w:rFonts w:cs="Huawei Sans"/>
        </w:rPr>
      </w:pPr>
      <w:r w:rsidRPr="00383667">
        <w:rPr>
          <w:rFonts w:cs="Huawei Sans"/>
        </w:rPr>
        <w:t xml:space="preserve"> Router ID: 10.0.1.1         Address: 10.0.123.1      </w:t>
      </w:r>
    </w:p>
    <w:p w14:paraId="70202A1E" w14:textId="77777777" w:rsidR="00480CA1" w:rsidRPr="00383667" w:rsidRDefault="00480CA1" w:rsidP="00480CA1">
      <w:pPr>
        <w:pStyle w:val="2f3"/>
        <w:rPr>
          <w:rFonts w:cs="Huawei Sans"/>
        </w:rPr>
      </w:pPr>
      <w:r w:rsidRPr="00383667">
        <w:rPr>
          <w:rFonts w:cs="Huawei Sans"/>
        </w:rPr>
        <w:t xml:space="preserve">   State: Full  Mode:Nbr is  Master  Priority: 1</w:t>
      </w:r>
    </w:p>
    <w:p w14:paraId="1CFCAA53" w14:textId="77777777" w:rsidR="00480CA1" w:rsidRPr="00383667" w:rsidRDefault="00480CA1" w:rsidP="00480CA1">
      <w:pPr>
        <w:pStyle w:val="2f3"/>
        <w:rPr>
          <w:rFonts w:cs="Huawei Sans"/>
        </w:rPr>
      </w:pPr>
      <w:r w:rsidRPr="00383667">
        <w:rPr>
          <w:rFonts w:cs="Huawei Sans"/>
        </w:rPr>
        <w:t xml:space="preserve">   DR: 10.0.123.1  BDR: 10.0.123.2  MTU: 0    </w:t>
      </w:r>
    </w:p>
    <w:p w14:paraId="241EFB82" w14:textId="77777777" w:rsidR="00480CA1" w:rsidRPr="00383667" w:rsidRDefault="00480CA1" w:rsidP="00480CA1">
      <w:pPr>
        <w:pStyle w:val="2f3"/>
        <w:rPr>
          <w:rFonts w:cs="Huawei Sans"/>
        </w:rPr>
      </w:pPr>
      <w:r w:rsidRPr="00383667">
        <w:rPr>
          <w:rFonts w:cs="Huawei Sans"/>
        </w:rPr>
        <w:t xml:space="preserve">   Dead timer due in 31  sec </w:t>
      </w:r>
    </w:p>
    <w:p w14:paraId="53A37D65" w14:textId="77777777" w:rsidR="00480CA1" w:rsidRPr="00383667" w:rsidRDefault="00480CA1" w:rsidP="00480CA1">
      <w:pPr>
        <w:pStyle w:val="2f3"/>
        <w:rPr>
          <w:rFonts w:cs="Huawei Sans"/>
        </w:rPr>
      </w:pPr>
      <w:r w:rsidRPr="00383667">
        <w:rPr>
          <w:rFonts w:cs="Huawei Sans"/>
        </w:rPr>
        <w:t xml:space="preserve">   Retrans timer interval: 0 </w:t>
      </w:r>
    </w:p>
    <w:p w14:paraId="420E7D5C" w14:textId="77777777" w:rsidR="00480CA1" w:rsidRPr="00383667" w:rsidRDefault="00480CA1" w:rsidP="00480CA1">
      <w:pPr>
        <w:pStyle w:val="2f3"/>
        <w:rPr>
          <w:rFonts w:cs="Huawei Sans"/>
        </w:rPr>
      </w:pPr>
      <w:r w:rsidRPr="00383667">
        <w:rPr>
          <w:rFonts w:cs="Huawei Sans"/>
        </w:rPr>
        <w:t xml:space="preserve">   Neighbor is up for 00:28:06     </w:t>
      </w:r>
    </w:p>
    <w:p w14:paraId="40EBFAF4" w14:textId="77777777" w:rsidR="00480CA1" w:rsidRPr="00383667" w:rsidRDefault="00480CA1" w:rsidP="00480CA1">
      <w:pPr>
        <w:pStyle w:val="2f3"/>
        <w:rPr>
          <w:rFonts w:cs="Huawei Sans"/>
        </w:rPr>
      </w:pPr>
      <w:r w:rsidRPr="00383667">
        <w:rPr>
          <w:rFonts w:cs="Huawei Sans"/>
        </w:rPr>
        <w:t xml:space="preserve">   Authentication Sequence: [ 0 ] </w:t>
      </w:r>
    </w:p>
    <w:p w14:paraId="380735E3" w14:textId="77777777" w:rsidR="00480CA1" w:rsidRPr="00383667" w:rsidRDefault="00480CA1" w:rsidP="00480CA1">
      <w:pPr>
        <w:pStyle w:val="2f3"/>
        <w:rPr>
          <w:rFonts w:cs="Huawei Sans"/>
        </w:rPr>
      </w:pPr>
    </w:p>
    <w:p w14:paraId="07AB17BD" w14:textId="77777777" w:rsidR="00480CA1" w:rsidRPr="00383667" w:rsidRDefault="00480CA1" w:rsidP="00480CA1">
      <w:pPr>
        <w:pStyle w:val="2f3"/>
        <w:rPr>
          <w:rFonts w:cs="Huawei Sans"/>
        </w:rPr>
      </w:pPr>
      <w:r w:rsidRPr="00383667">
        <w:rPr>
          <w:rFonts w:cs="Huawei Sans"/>
        </w:rPr>
        <w:t xml:space="preserve"> Router ID: 10.0.2.2         Address: 10.0.123.2      </w:t>
      </w:r>
    </w:p>
    <w:p w14:paraId="49BA7212" w14:textId="77777777" w:rsidR="00480CA1" w:rsidRPr="00383667" w:rsidRDefault="00480CA1" w:rsidP="00480CA1">
      <w:pPr>
        <w:pStyle w:val="2f3"/>
        <w:rPr>
          <w:rFonts w:cs="Huawei Sans"/>
        </w:rPr>
      </w:pPr>
      <w:r w:rsidRPr="00383667">
        <w:rPr>
          <w:rFonts w:cs="Huawei Sans"/>
        </w:rPr>
        <w:t xml:space="preserve">   State: Full  Mode:Nbr is  Master  Priority: 1</w:t>
      </w:r>
    </w:p>
    <w:p w14:paraId="10B6F02A" w14:textId="77777777" w:rsidR="00480CA1" w:rsidRPr="00383667" w:rsidRDefault="00480CA1" w:rsidP="00480CA1">
      <w:pPr>
        <w:pStyle w:val="2f3"/>
        <w:rPr>
          <w:rFonts w:cs="Huawei Sans"/>
        </w:rPr>
      </w:pPr>
      <w:r w:rsidRPr="00383667">
        <w:rPr>
          <w:rFonts w:cs="Huawei Sans"/>
        </w:rPr>
        <w:t xml:space="preserve">   DR: 10.0.123.1  BDR: 10.0.123.2  MTU: 0    </w:t>
      </w:r>
    </w:p>
    <w:p w14:paraId="552823A5" w14:textId="77777777" w:rsidR="00480CA1" w:rsidRPr="00383667" w:rsidRDefault="00480CA1" w:rsidP="00480CA1">
      <w:pPr>
        <w:pStyle w:val="2f3"/>
        <w:rPr>
          <w:rFonts w:cs="Huawei Sans"/>
        </w:rPr>
      </w:pPr>
      <w:r w:rsidRPr="00383667">
        <w:rPr>
          <w:rFonts w:cs="Huawei Sans"/>
        </w:rPr>
        <w:t xml:space="preserve">   Dead timer due in 34  sec </w:t>
      </w:r>
    </w:p>
    <w:p w14:paraId="7FEC471B" w14:textId="77777777" w:rsidR="00480CA1" w:rsidRPr="00383667" w:rsidRDefault="00480CA1" w:rsidP="00480CA1">
      <w:pPr>
        <w:pStyle w:val="2f3"/>
        <w:rPr>
          <w:rFonts w:cs="Huawei Sans"/>
        </w:rPr>
      </w:pPr>
      <w:r w:rsidRPr="00383667">
        <w:rPr>
          <w:rFonts w:cs="Huawei Sans"/>
        </w:rPr>
        <w:t xml:space="preserve">   Retrans timer interval: 5 </w:t>
      </w:r>
    </w:p>
    <w:p w14:paraId="2670D2AB" w14:textId="77777777" w:rsidR="00480CA1" w:rsidRPr="00383667" w:rsidRDefault="00480CA1" w:rsidP="00480CA1">
      <w:pPr>
        <w:pStyle w:val="2f3"/>
        <w:rPr>
          <w:rFonts w:cs="Huawei Sans"/>
        </w:rPr>
      </w:pPr>
      <w:r w:rsidRPr="00383667">
        <w:rPr>
          <w:rFonts w:cs="Huawei Sans"/>
        </w:rPr>
        <w:t xml:space="preserve">   Neighbor is up for 00:28:09     </w:t>
      </w:r>
    </w:p>
    <w:p w14:paraId="514EA756" w14:textId="77777777" w:rsidR="00480CA1" w:rsidRPr="00383667" w:rsidRDefault="00480CA1" w:rsidP="00480CA1">
      <w:pPr>
        <w:pStyle w:val="2f3"/>
        <w:rPr>
          <w:rFonts w:cs="Huawei Sans"/>
        </w:rPr>
      </w:pPr>
      <w:r w:rsidRPr="00383667">
        <w:rPr>
          <w:rFonts w:cs="Huawei Sans"/>
        </w:rPr>
        <w:t xml:space="preserve">   Authentication Sequence: [ 0 ]</w:t>
      </w:r>
    </w:p>
    <w:p w14:paraId="702DCEEC" w14:textId="77777777" w:rsidR="00E6622B" w:rsidRPr="00383667" w:rsidRDefault="00480CA1" w:rsidP="00480CA1">
      <w:pPr>
        <w:pStyle w:val="1e"/>
      </w:pPr>
      <w:r w:rsidRPr="00383667">
        <w:t>The command output shows that R3 has established OSPF neighbor relationships with R1 and R2.</w:t>
      </w:r>
    </w:p>
    <w:p w14:paraId="15B191F3" w14:textId="77E6E6B6" w:rsidR="00480CA1" w:rsidRPr="00383667" w:rsidRDefault="00480CA1" w:rsidP="00480CA1">
      <w:pPr>
        <w:pStyle w:val="1e"/>
      </w:pPr>
      <w:r w:rsidRPr="00383667">
        <w:t># Check the OSPF routing tables of R1, R2, and R3.</w:t>
      </w:r>
    </w:p>
    <w:p w14:paraId="5838E594" w14:textId="77777777" w:rsidR="00480CA1" w:rsidRPr="00383667" w:rsidRDefault="00480CA1" w:rsidP="00480CA1">
      <w:pPr>
        <w:pStyle w:val="2f3"/>
        <w:rPr>
          <w:rFonts w:cs="Huawei Sans"/>
        </w:rPr>
      </w:pPr>
      <w:r w:rsidRPr="00383667">
        <w:rPr>
          <w:rFonts w:cs="Huawei Sans"/>
        </w:rPr>
        <w:t xml:space="preserve">[R1]display </w:t>
      </w:r>
      <w:r w:rsidRPr="00497E5B">
        <w:rPr>
          <w:rFonts w:cs="Huawei Sans"/>
        </w:rPr>
        <w:t>ospf</w:t>
      </w:r>
      <w:r w:rsidRPr="00383667">
        <w:rPr>
          <w:rFonts w:cs="Huawei Sans"/>
        </w:rPr>
        <w:t xml:space="preserve"> routing </w:t>
      </w:r>
    </w:p>
    <w:p w14:paraId="19CC317D" w14:textId="77777777" w:rsidR="00480CA1" w:rsidRPr="00383667" w:rsidRDefault="00480CA1" w:rsidP="00480CA1">
      <w:pPr>
        <w:pStyle w:val="2f3"/>
        <w:rPr>
          <w:rFonts w:cs="Huawei Sans"/>
        </w:rPr>
      </w:pPr>
    </w:p>
    <w:p w14:paraId="49935044"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337B21F6" w14:textId="77777777" w:rsidR="00480CA1" w:rsidRPr="00383667" w:rsidRDefault="00480CA1" w:rsidP="00480CA1">
      <w:pPr>
        <w:pStyle w:val="2f3"/>
        <w:rPr>
          <w:rFonts w:cs="Huawei Sans"/>
        </w:rPr>
      </w:pPr>
      <w:r w:rsidRPr="00383667">
        <w:rPr>
          <w:rFonts w:cs="Huawei Sans"/>
        </w:rPr>
        <w:lastRenderedPageBreak/>
        <w:tab/>
      </w:r>
      <w:r w:rsidRPr="00383667">
        <w:rPr>
          <w:rFonts w:cs="Huawei Sans"/>
        </w:rPr>
        <w:tab/>
        <w:t xml:space="preserve">  Routing Tables </w:t>
      </w:r>
    </w:p>
    <w:p w14:paraId="15D2AB5E" w14:textId="77777777" w:rsidR="00480CA1" w:rsidRPr="00383667" w:rsidRDefault="00480CA1" w:rsidP="00480CA1">
      <w:pPr>
        <w:pStyle w:val="2f3"/>
        <w:rPr>
          <w:rFonts w:cs="Huawei Sans"/>
        </w:rPr>
      </w:pPr>
    </w:p>
    <w:p w14:paraId="4E04F630" w14:textId="7ED9FD75" w:rsidR="00480CA1" w:rsidRPr="00383667" w:rsidRDefault="009129F3" w:rsidP="00480CA1">
      <w:pPr>
        <w:pStyle w:val="2f3"/>
        <w:rPr>
          <w:rFonts w:cs="Huawei Sans"/>
        </w:rPr>
      </w:pPr>
      <w:r>
        <w:rPr>
          <w:rFonts w:cs="Huawei Sans"/>
        </w:rPr>
        <w:tab/>
      </w:r>
      <w:r w:rsidR="00480CA1" w:rsidRPr="00383667">
        <w:rPr>
          <w:rFonts w:cs="Huawei Sans"/>
        </w:rPr>
        <w:t>Routing</w:t>
      </w:r>
      <w:r>
        <w:rPr>
          <w:rFonts w:cs="Huawei Sans"/>
        </w:rPr>
        <w:tab/>
      </w:r>
      <w:r w:rsidR="00480CA1" w:rsidRPr="00383667">
        <w:rPr>
          <w:rFonts w:cs="Huawei Sans"/>
        </w:rPr>
        <w:t>for</w:t>
      </w:r>
      <w:r>
        <w:rPr>
          <w:rFonts w:cs="Huawei Sans"/>
        </w:rPr>
        <w:tab/>
      </w:r>
      <w:r w:rsidR="00480CA1" w:rsidRPr="00383667">
        <w:rPr>
          <w:rFonts w:cs="Huawei Sans"/>
        </w:rPr>
        <w:t xml:space="preserve">Network </w:t>
      </w:r>
    </w:p>
    <w:p w14:paraId="2F655C64" w14:textId="4BDBA7FC" w:rsidR="00480CA1" w:rsidRPr="00383667" w:rsidRDefault="009129F3"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5E9630B5" w14:textId="0CD3F5DD" w:rsidR="00480CA1" w:rsidRPr="00383667" w:rsidRDefault="009129F3" w:rsidP="00480CA1">
      <w:pPr>
        <w:pStyle w:val="2f3"/>
        <w:rPr>
          <w:rFonts w:cs="Huawei Sans"/>
        </w:rPr>
      </w:pPr>
      <w:r>
        <w:rPr>
          <w:rFonts w:cs="Huawei Sans"/>
        </w:rPr>
        <w:tab/>
      </w:r>
      <w:r w:rsidR="00480CA1" w:rsidRPr="00383667">
        <w:rPr>
          <w:rFonts w:cs="Huawei Sans"/>
        </w:rPr>
        <w:t>10.0.1.1/32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42D77B6D" w14:textId="6F3B8504" w:rsidR="00480CA1" w:rsidRPr="00383667" w:rsidRDefault="009129F3"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5FA6DF1C" w14:textId="389918B6" w:rsidR="00480CA1" w:rsidRPr="00383667" w:rsidRDefault="009129F3" w:rsidP="00480CA1">
      <w:pPr>
        <w:pStyle w:val="2f3"/>
        <w:rPr>
          <w:rFonts w:cs="Huawei Sans"/>
        </w:rPr>
      </w:pPr>
      <w:r>
        <w:rPr>
          <w:rFonts w:cs="Huawei Sans"/>
        </w:rPr>
        <w:tab/>
      </w:r>
      <w:r w:rsidR="00480CA1" w:rsidRPr="00383667">
        <w:rPr>
          <w:rFonts w:cs="Huawei Sans"/>
        </w:rPr>
        <w:t>10.0.2.2/32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FCA1F33" w14:textId="3D4A9246" w:rsidR="00480CA1" w:rsidRPr="00383667" w:rsidRDefault="009129F3" w:rsidP="00480CA1">
      <w:pPr>
        <w:pStyle w:val="2f3"/>
        <w:rPr>
          <w:rFonts w:cs="Huawei Sans"/>
        </w:rPr>
      </w:pPr>
      <w:r>
        <w:rPr>
          <w:rFonts w:cs="Huawei Sans"/>
        </w:rPr>
        <w:tab/>
      </w:r>
      <w:r w:rsidR="00480CA1" w:rsidRPr="00383667">
        <w:rPr>
          <w:rFonts w:cs="Huawei Sans"/>
        </w:rPr>
        <w:t>10.0.3.3/32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281B9BD4" w14:textId="77777777" w:rsidR="00480CA1" w:rsidRPr="00383667" w:rsidRDefault="00480CA1" w:rsidP="00480CA1">
      <w:pPr>
        <w:pStyle w:val="2f3"/>
        <w:rPr>
          <w:rFonts w:cs="Huawei Sans"/>
        </w:rPr>
      </w:pPr>
    </w:p>
    <w:p w14:paraId="4635E59D" w14:textId="77777777" w:rsidR="00480CA1" w:rsidRPr="00383667" w:rsidRDefault="00480CA1" w:rsidP="00480CA1">
      <w:pPr>
        <w:pStyle w:val="2f3"/>
        <w:rPr>
          <w:rFonts w:cs="Huawei Sans"/>
        </w:rPr>
      </w:pPr>
      <w:r w:rsidRPr="00383667">
        <w:rPr>
          <w:rFonts w:cs="Huawei Sans"/>
        </w:rPr>
        <w:t xml:space="preserve"> Total Nets: 4  </w:t>
      </w:r>
    </w:p>
    <w:p w14:paraId="1CB68A75" w14:textId="77777777" w:rsidR="00480CA1" w:rsidRPr="00383667" w:rsidRDefault="00480CA1" w:rsidP="00480CA1">
      <w:pPr>
        <w:pStyle w:val="2f3"/>
        <w:rPr>
          <w:rFonts w:cs="Huawei Sans"/>
        </w:rPr>
      </w:pPr>
      <w:r w:rsidRPr="00383667">
        <w:rPr>
          <w:rFonts w:cs="Huawei Sans"/>
        </w:rPr>
        <w:t xml:space="preserve"> Intra Area: 4  </w:t>
      </w:r>
      <w:r w:rsidRPr="00497E5B">
        <w:rPr>
          <w:rFonts w:cs="Huawei Sans"/>
        </w:rPr>
        <w:t>Inter</w:t>
      </w:r>
      <w:r w:rsidRPr="00383667">
        <w:rPr>
          <w:rFonts w:cs="Huawei Sans"/>
        </w:rPr>
        <w:t xml:space="preserve"> Area: 0  ASE: 0  NSSA: 0</w:t>
      </w:r>
    </w:p>
    <w:p w14:paraId="3EF3E313" w14:textId="77777777" w:rsidR="00E6622B" w:rsidRPr="00383667" w:rsidRDefault="00480CA1" w:rsidP="00480CA1">
      <w:pPr>
        <w:pStyle w:val="1e"/>
      </w:pPr>
      <w:r w:rsidRPr="00383667">
        <w:t>The command output shows that R1 has learned the Loopback0 routes from R2 and R3.</w:t>
      </w:r>
    </w:p>
    <w:p w14:paraId="7CD210E6" w14:textId="286828D9" w:rsidR="00480CA1" w:rsidRPr="00383667" w:rsidRDefault="00480CA1" w:rsidP="00480CA1">
      <w:pPr>
        <w:pStyle w:val="2f3"/>
        <w:rPr>
          <w:rFonts w:cs="Huawei Sans"/>
        </w:rPr>
      </w:pPr>
      <w:r w:rsidRPr="00383667">
        <w:rPr>
          <w:rFonts w:cs="Huawei Sans"/>
        </w:rPr>
        <w:t xml:space="preserve">[R2]display </w:t>
      </w:r>
      <w:r w:rsidRPr="00497E5B">
        <w:rPr>
          <w:rFonts w:cs="Huawei Sans"/>
        </w:rPr>
        <w:t>ospf</w:t>
      </w:r>
      <w:r w:rsidRPr="00383667">
        <w:rPr>
          <w:rFonts w:cs="Huawei Sans"/>
        </w:rPr>
        <w:t xml:space="preserve"> routing </w:t>
      </w:r>
    </w:p>
    <w:p w14:paraId="21DF3D0B" w14:textId="77777777" w:rsidR="00480CA1" w:rsidRPr="00383667" w:rsidRDefault="00480CA1" w:rsidP="00480CA1">
      <w:pPr>
        <w:pStyle w:val="2f3"/>
        <w:rPr>
          <w:rFonts w:cs="Huawei Sans"/>
        </w:rPr>
      </w:pPr>
    </w:p>
    <w:p w14:paraId="0C35A1A5" w14:textId="77777777" w:rsidR="00480CA1" w:rsidRPr="00383667" w:rsidRDefault="00480CA1" w:rsidP="00480CA1">
      <w:pPr>
        <w:pStyle w:val="2f3"/>
        <w:rPr>
          <w:rFonts w:cs="Huawei Sans"/>
        </w:rPr>
      </w:pPr>
      <w:r w:rsidRPr="00383667">
        <w:rPr>
          <w:rFonts w:cs="Huawei Sans"/>
        </w:rPr>
        <w:tab/>
        <w:t xml:space="preserve"> OSPF Process 1 with Router ID 10.0.2.2</w:t>
      </w:r>
    </w:p>
    <w:p w14:paraId="0086F7D5"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54DE6565" w14:textId="77777777" w:rsidR="00480CA1" w:rsidRPr="00383667" w:rsidRDefault="00480CA1" w:rsidP="00480CA1">
      <w:pPr>
        <w:pStyle w:val="2f3"/>
        <w:rPr>
          <w:rFonts w:cs="Huawei Sans"/>
        </w:rPr>
      </w:pPr>
    </w:p>
    <w:p w14:paraId="72E4A450" w14:textId="5385EED4" w:rsidR="00480CA1" w:rsidRPr="00383667" w:rsidRDefault="009129F3" w:rsidP="00480CA1">
      <w:pPr>
        <w:pStyle w:val="2f3"/>
        <w:rPr>
          <w:rFonts w:cs="Huawei Sans"/>
        </w:rPr>
      </w:pPr>
      <w:r>
        <w:rPr>
          <w:rFonts w:cs="Huawei Sans"/>
        </w:rPr>
        <w:tab/>
      </w:r>
      <w:r w:rsidR="00480CA1" w:rsidRPr="00383667">
        <w:rPr>
          <w:rFonts w:cs="Huawei Sans"/>
        </w:rPr>
        <w:t>Routing</w:t>
      </w:r>
      <w:r>
        <w:rPr>
          <w:rFonts w:cs="Huawei Sans"/>
        </w:rPr>
        <w:tab/>
      </w:r>
      <w:r w:rsidR="00480CA1" w:rsidRPr="00383667">
        <w:rPr>
          <w:rFonts w:cs="Huawei Sans"/>
        </w:rPr>
        <w:t>for</w:t>
      </w:r>
      <w:r>
        <w:rPr>
          <w:rFonts w:cs="Huawei Sans"/>
        </w:rPr>
        <w:tab/>
      </w:r>
      <w:r w:rsidR="00480CA1" w:rsidRPr="00383667">
        <w:rPr>
          <w:rFonts w:cs="Huawei Sans"/>
        </w:rPr>
        <w:t>Network</w:t>
      </w:r>
    </w:p>
    <w:p w14:paraId="48808773" w14:textId="44EB4AE0" w:rsidR="00480CA1" w:rsidRPr="00383667" w:rsidRDefault="009129F3"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sidR="00786C94">
        <w:rPr>
          <w:rFonts w:cs="Huawei Sans"/>
        </w:rPr>
        <w:tab/>
      </w:r>
      <w:r w:rsidR="00786C94">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05D92052" w14:textId="4011C593" w:rsidR="00480CA1" w:rsidRPr="00383667" w:rsidRDefault="009129F3" w:rsidP="00480CA1">
      <w:pPr>
        <w:pStyle w:val="2f3"/>
        <w:rPr>
          <w:rFonts w:cs="Huawei Sans"/>
        </w:rPr>
      </w:pPr>
      <w:r>
        <w:rPr>
          <w:rFonts w:cs="Huawei Sans"/>
        </w:rPr>
        <w:tab/>
      </w:r>
      <w:r w:rsidR="00480CA1" w:rsidRPr="00383667">
        <w:rPr>
          <w:rFonts w:cs="Huawei Sans"/>
        </w:rPr>
        <w:t>10.0.2.2/32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75B99F96" w14:textId="0A064C03" w:rsidR="00480CA1" w:rsidRPr="00383667" w:rsidRDefault="009129F3"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D2C275D" w14:textId="49D380D0" w:rsidR="00480CA1" w:rsidRPr="00383667" w:rsidRDefault="009129F3" w:rsidP="00480CA1">
      <w:pPr>
        <w:pStyle w:val="2f3"/>
        <w:rPr>
          <w:rFonts w:cs="Huawei Sans"/>
        </w:rPr>
      </w:pPr>
      <w:r>
        <w:rPr>
          <w:rFonts w:cs="Huawei Sans"/>
        </w:rPr>
        <w:tab/>
      </w:r>
      <w:r w:rsidR="00480CA1" w:rsidRPr="00383667">
        <w:rPr>
          <w:rFonts w:cs="Huawei Sans"/>
        </w:rPr>
        <w:t>10.0.1.1/32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51EF0DF3" w14:textId="55FBAC2F" w:rsidR="00480CA1" w:rsidRPr="00383667" w:rsidRDefault="009129F3" w:rsidP="00480CA1">
      <w:pPr>
        <w:pStyle w:val="2f3"/>
        <w:rPr>
          <w:rFonts w:cs="Huawei Sans"/>
        </w:rPr>
      </w:pPr>
      <w:r>
        <w:rPr>
          <w:rFonts w:cs="Huawei Sans"/>
        </w:rPr>
        <w:tab/>
      </w:r>
      <w:r w:rsidR="00480CA1" w:rsidRPr="00383667">
        <w:rPr>
          <w:rFonts w:cs="Huawei Sans"/>
        </w:rPr>
        <w:t>10.0.3.3/32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5AF70429" w14:textId="77777777" w:rsidR="00480CA1" w:rsidRPr="00383667" w:rsidRDefault="00480CA1" w:rsidP="00480CA1">
      <w:pPr>
        <w:pStyle w:val="2f3"/>
        <w:rPr>
          <w:rFonts w:cs="Huawei Sans"/>
        </w:rPr>
      </w:pPr>
    </w:p>
    <w:p w14:paraId="51676D6A" w14:textId="77777777" w:rsidR="00480CA1" w:rsidRPr="00383667" w:rsidRDefault="00480CA1" w:rsidP="00480CA1">
      <w:pPr>
        <w:pStyle w:val="2f3"/>
        <w:rPr>
          <w:rFonts w:cs="Huawei Sans"/>
        </w:rPr>
      </w:pPr>
      <w:r w:rsidRPr="00383667">
        <w:rPr>
          <w:rFonts w:cs="Huawei Sans"/>
        </w:rPr>
        <w:t xml:space="preserve"> Total Nets: 4  </w:t>
      </w:r>
    </w:p>
    <w:p w14:paraId="07DD5128" w14:textId="77777777" w:rsidR="00480CA1" w:rsidRPr="00383667" w:rsidRDefault="00480CA1" w:rsidP="00480CA1">
      <w:pPr>
        <w:pStyle w:val="2f3"/>
        <w:rPr>
          <w:rFonts w:cs="Huawei Sans"/>
        </w:rPr>
      </w:pPr>
      <w:r w:rsidRPr="00383667">
        <w:rPr>
          <w:rFonts w:cs="Huawei Sans"/>
        </w:rPr>
        <w:t xml:space="preserve"> Intra Area: 4  </w:t>
      </w:r>
      <w:r w:rsidRPr="00497E5B">
        <w:rPr>
          <w:rFonts w:cs="Huawei Sans"/>
        </w:rPr>
        <w:t>Inter</w:t>
      </w:r>
      <w:r w:rsidRPr="00383667">
        <w:rPr>
          <w:rFonts w:cs="Huawei Sans"/>
        </w:rPr>
        <w:t xml:space="preserve"> Area: 0  ASE: 0  NSSA: 0</w:t>
      </w:r>
    </w:p>
    <w:p w14:paraId="507F103F" w14:textId="77777777" w:rsidR="00480CA1" w:rsidRPr="00383667" w:rsidRDefault="00480CA1" w:rsidP="00480CA1">
      <w:pPr>
        <w:pStyle w:val="1e"/>
      </w:pPr>
      <w:r w:rsidRPr="00383667">
        <w:t>The command output shows that R2 has learned the Loopback0 routes from R1 and R3.</w:t>
      </w:r>
    </w:p>
    <w:p w14:paraId="359F1AE0" w14:textId="77777777" w:rsidR="00480CA1" w:rsidRPr="00383667" w:rsidRDefault="00480CA1" w:rsidP="00480CA1">
      <w:pPr>
        <w:pStyle w:val="2f3"/>
        <w:rPr>
          <w:rFonts w:cs="Huawei Sans"/>
        </w:rPr>
      </w:pPr>
      <w:r w:rsidRPr="00383667">
        <w:rPr>
          <w:rFonts w:cs="Huawei Sans"/>
        </w:rPr>
        <w:t xml:space="preserve">[R3]display </w:t>
      </w:r>
      <w:r w:rsidRPr="00497E5B">
        <w:rPr>
          <w:rFonts w:cs="Huawei Sans"/>
        </w:rPr>
        <w:t>ospf</w:t>
      </w:r>
      <w:r w:rsidRPr="00383667">
        <w:rPr>
          <w:rFonts w:cs="Huawei Sans"/>
        </w:rPr>
        <w:t xml:space="preserve"> routing </w:t>
      </w:r>
    </w:p>
    <w:p w14:paraId="33D6E2FC" w14:textId="77777777" w:rsidR="00480CA1" w:rsidRPr="00383667" w:rsidRDefault="00480CA1" w:rsidP="00480CA1">
      <w:pPr>
        <w:pStyle w:val="2f3"/>
        <w:rPr>
          <w:rFonts w:cs="Huawei Sans"/>
        </w:rPr>
      </w:pPr>
    </w:p>
    <w:p w14:paraId="55CEAEB1" w14:textId="77777777" w:rsidR="00480CA1" w:rsidRPr="00383667" w:rsidRDefault="00480CA1" w:rsidP="00480CA1">
      <w:pPr>
        <w:pStyle w:val="2f3"/>
        <w:rPr>
          <w:rFonts w:cs="Huawei Sans"/>
        </w:rPr>
      </w:pPr>
      <w:r w:rsidRPr="00383667">
        <w:rPr>
          <w:rFonts w:cs="Huawei Sans"/>
        </w:rPr>
        <w:tab/>
        <w:t xml:space="preserve"> OSPF Process 1 with Router ID 3.3.3.3</w:t>
      </w:r>
    </w:p>
    <w:p w14:paraId="7510B1A3"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1C7BA54A" w14:textId="77777777" w:rsidR="00480CA1" w:rsidRPr="00383667" w:rsidRDefault="00480CA1" w:rsidP="00480CA1">
      <w:pPr>
        <w:pStyle w:val="2f3"/>
        <w:rPr>
          <w:rFonts w:cs="Huawei Sans"/>
        </w:rPr>
      </w:pPr>
    </w:p>
    <w:p w14:paraId="4E80D116" w14:textId="77777777" w:rsidR="00480CA1" w:rsidRPr="00383667" w:rsidRDefault="00480CA1" w:rsidP="00480CA1">
      <w:pPr>
        <w:pStyle w:val="2f3"/>
        <w:rPr>
          <w:rFonts w:cs="Huawei Sans"/>
        </w:rPr>
      </w:pPr>
      <w:r w:rsidRPr="00383667">
        <w:rPr>
          <w:rFonts w:cs="Huawei Sans"/>
        </w:rPr>
        <w:t xml:space="preserve"> Routing for Network </w:t>
      </w:r>
    </w:p>
    <w:p w14:paraId="3EE22497" w14:textId="11A4559C" w:rsidR="00480CA1" w:rsidRPr="00383667" w:rsidRDefault="009129F3"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sidR="00786C94">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04A28868" w14:textId="3D36196F" w:rsidR="00480CA1" w:rsidRPr="00383667" w:rsidRDefault="009129F3" w:rsidP="00480CA1">
      <w:pPr>
        <w:pStyle w:val="2f3"/>
        <w:rPr>
          <w:rFonts w:cs="Huawei Sans"/>
        </w:rPr>
      </w:pPr>
      <w:r>
        <w:rPr>
          <w:rFonts w:cs="Huawei Sans"/>
        </w:rPr>
        <w:tab/>
      </w:r>
      <w:r w:rsidR="00480CA1" w:rsidRPr="00383667">
        <w:rPr>
          <w:rFonts w:cs="Huawei Sans"/>
        </w:rPr>
        <w:t>10.0.3.3/32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A579F32" w14:textId="52D55C88" w:rsidR="00480CA1" w:rsidRPr="00383667" w:rsidRDefault="009129F3"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3E8341D1" w14:textId="4D94301C" w:rsidR="00480CA1" w:rsidRPr="00383667" w:rsidRDefault="009129F3" w:rsidP="00480CA1">
      <w:pPr>
        <w:pStyle w:val="2f3"/>
        <w:rPr>
          <w:rFonts w:cs="Huawei Sans"/>
        </w:rPr>
      </w:pPr>
      <w:r>
        <w:rPr>
          <w:rFonts w:cs="Huawei Sans"/>
        </w:rPr>
        <w:tab/>
      </w:r>
      <w:r w:rsidR="00480CA1" w:rsidRPr="00383667">
        <w:rPr>
          <w:rFonts w:cs="Huawei Sans"/>
        </w:rPr>
        <w:t>10.0.1.1/32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4C80C40B" w14:textId="7C1AE423" w:rsidR="00480CA1" w:rsidRPr="00383667" w:rsidRDefault="009129F3" w:rsidP="00480CA1">
      <w:pPr>
        <w:pStyle w:val="2f3"/>
        <w:rPr>
          <w:rFonts w:cs="Huawei Sans"/>
        </w:rPr>
      </w:pPr>
      <w:r>
        <w:rPr>
          <w:rFonts w:cs="Huawei Sans"/>
        </w:rPr>
        <w:tab/>
      </w:r>
      <w:r w:rsidR="00480CA1" w:rsidRPr="00383667">
        <w:rPr>
          <w:rFonts w:cs="Huawei Sans"/>
        </w:rPr>
        <w:t>10.0.2.2/32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02EDC107" w14:textId="77777777" w:rsidR="00480CA1" w:rsidRPr="00383667" w:rsidRDefault="00480CA1" w:rsidP="00480CA1">
      <w:pPr>
        <w:pStyle w:val="2f3"/>
        <w:rPr>
          <w:rFonts w:cs="Huawei Sans"/>
        </w:rPr>
      </w:pPr>
    </w:p>
    <w:p w14:paraId="7612D3A6" w14:textId="77777777" w:rsidR="00480CA1" w:rsidRPr="00383667" w:rsidRDefault="00480CA1" w:rsidP="00480CA1">
      <w:pPr>
        <w:pStyle w:val="2f3"/>
        <w:rPr>
          <w:rFonts w:cs="Huawei Sans"/>
        </w:rPr>
      </w:pPr>
      <w:r w:rsidRPr="00383667">
        <w:rPr>
          <w:rFonts w:cs="Huawei Sans"/>
        </w:rPr>
        <w:t xml:space="preserve"> Total Nets: 4  </w:t>
      </w:r>
    </w:p>
    <w:p w14:paraId="4B4E8AA8" w14:textId="77777777" w:rsidR="00480CA1" w:rsidRPr="00383667" w:rsidRDefault="00480CA1" w:rsidP="00480CA1">
      <w:pPr>
        <w:pStyle w:val="2f3"/>
        <w:rPr>
          <w:rFonts w:cs="Huawei Sans"/>
        </w:rPr>
      </w:pPr>
      <w:r w:rsidRPr="00383667">
        <w:rPr>
          <w:rFonts w:cs="Huawei Sans"/>
        </w:rPr>
        <w:t xml:space="preserve"> Intra Area: 4  </w:t>
      </w:r>
      <w:r w:rsidRPr="00497E5B">
        <w:rPr>
          <w:rFonts w:cs="Huawei Sans"/>
        </w:rPr>
        <w:t>Inter</w:t>
      </w:r>
      <w:r w:rsidRPr="00383667">
        <w:rPr>
          <w:rFonts w:cs="Huawei Sans"/>
        </w:rPr>
        <w:t xml:space="preserve"> Area: 0  ASE: 0  NSSA: 0</w:t>
      </w:r>
    </w:p>
    <w:p w14:paraId="1DC1CB2C" w14:textId="77777777" w:rsidR="00E6622B" w:rsidRPr="00383667" w:rsidRDefault="00480CA1" w:rsidP="00480CA1">
      <w:pPr>
        <w:pStyle w:val="1e"/>
      </w:pPr>
      <w:r w:rsidRPr="00383667">
        <w:t>The command output shows that R3 has learned the Loopback0 routes from R1 and R2.</w:t>
      </w:r>
    </w:p>
    <w:p w14:paraId="39AF9617" w14:textId="2D5B2C5E" w:rsidR="00480CA1" w:rsidRPr="00383667" w:rsidRDefault="00480CA1" w:rsidP="00480CA1">
      <w:pPr>
        <w:pStyle w:val="1e"/>
      </w:pPr>
      <w:r w:rsidRPr="00383667">
        <w:t># Check the connectivity between the loopback interfaces.</w:t>
      </w:r>
    </w:p>
    <w:p w14:paraId="201DC194" w14:textId="77777777" w:rsidR="00480CA1" w:rsidRPr="00383667" w:rsidRDefault="00480CA1" w:rsidP="00480CA1">
      <w:pPr>
        <w:pStyle w:val="2f3"/>
        <w:rPr>
          <w:rFonts w:cs="Huawei Sans"/>
        </w:rPr>
      </w:pPr>
      <w:r w:rsidRPr="00383667">
        <w:rPr>
          <w:rFonts w:cs="Huawei Sans"/>
        </w:rPr>
        <w:t>&lt;R1&gt;ping -c 1 -a 10.0.1.1 10.0.2.2</w:t>
      </w:r>
    </w:p>
    <w:p w14:paraId="309820B6" w14:textId="77777777" w:rsidR="00480CA1" w:rsidRPr="00383667" w:rsidRDefault="00480CA1" w:rsidP="00480CA1">
      <w:pPr>
        <w:pStyle w:val="2f3"/>
        <w:rPr>
          <w:rFonts w:cs="Huawei Sans"/>
        </w:rPr>
      </w:pPr>
      <w:r w:rsidRPr="00383667">
        <w:rPr>
          <w:rFonts w:cs="Huawei Sans"/>
        </w:rPr>
        <w:t xml:space="preserve">  PING 10.0.2.2: 56  data bytes, press CTRL_C to break</w:t>
      </w:r>
    </w:p>
    <w:p w14:paraId="572BA6B4" w14:textId="77777777" w:rsidR="00480CA1" w:rsidRPr="00383667" w:rsidRDefault="00480CA1" w:rsidP="00480CA1">
      <w:pPr>
        <w:pStyle w:val="2f3"/>
        <w:rPr>
          <w:rFonts w:cs="Huawei Sans"/>
        </w:rPr>
      </w:pPr>
      <w:r w:rsidRPr="00383667">
        <w:rPr>
          <w:rFonts w:cs="Huawei Sans"/>
        </w:rPr>
        <w:t xml:space="preserve">    Reply from 10.0.2.2: bytes=56 Sequence=1 ttl=255 time=50 ms</w:t>
      </w:r>
    </w:p>
    <w:p w14:paraId="40A73742" w14:textId="77777777" w:rsidR="00480CA1" w:rsidRPr="00383667" w:rsidRDefault="00480CA1" w:rsidP="00480CA1">
      <w:pPr>
        <w:pStyle w:val="2f3"/>
        <w:rPr>
          <w:rFonts w:cs="Huawei Sans"/>
        </w:rPr>
      </w:pPr>
    </w:p>
    <w:p w14:paraId="69FFC015" w14:textId="77777777" w:rsidR="00480CA1" w:rsidRPr="00383667" w:rsidRDefault="00480CA1" w:rsidP="00480CA1">
      <w:pPr>
        <w:pStyle w:val="2f3"/>
        <w:rPr>
          <w:rFonts w:cs="Huawei Sans"/>
        </w:rPr>
      </w:pPr>
      <w:r w:rsidRPr="00383667">
        <w:rPr>
          <w:rFonts w:cs="Huawei Sans"/>
        </w:rPr>
        <w:t xml:space="preserve">  --- 10.0.2.2 ping statistics ---</w:t>
      </w:r>
    </w:p>
    <w:p w14:paraId="1378CF0E" w14:textId="77777777" w:rsidR="00480CA1" w:rsidRPr="00383667" w:rsidRDefault="00480CA1" w:rsidP="00480CA1">
      <w:pPr>
        <w:pStyle w:val="2f3"/>
        <w:rPr>
          <w:rFonts w:cs="Huawei Sans"/>
        </w:rPr>
      </w:pPr>
      <w:r w:rsidRPr="00383667">
        <w:rPr>
          <w:rFonts w:cs="Huawei Sans"/>
        </w:rPr>
        <w:t xml:space="preserve">    1 packet(s) transmitted</w:t>
      </w:r>
    </w:p>
    <w:p w14:paraId="1CAC155E" w14:textId="77777777" w:rsidR="00480CA1" w:rsidRPr="00383667" w:rsidRDefault="00480CA1" w:rsidP="00480CA1">
      <w:pPr>
        <w:pStyle w:val="2f3"/>
        <w:rPr>
          <w:rFonts w:cs="Huawei Sans"/>
        </w:rPr>
      </w:pPr>
      <w:r w:rsidRPr="00383667">
        <w:rPr>
          <w:rFonts w:cs="Huawei Sans"/>
        </w:rPr>
        <w:lastRenderedPageBreak/>
        <w:t xml:space="preserve">    1 packet(s) received</w:t>
      </w:r>
    </w:p>
    <w:p w14:paraId="10BC835B" w14:textId="77777777" w:rsidR="00480CA1" w:rsidRPr="00383667" w:rsidRDefault="00480CA1" w:rsidP="00480CA1">
      <w:pPr>
        <w:pStyle w:val="2f3"/>
        <w:rPr>
          <w:rFonts w:cs="Huawei Sans"/>
        </w:rPr>
      </w:pPr>
      <w:r w:rsidRPr="00383667">
        <w:rPr>
          <w:rFonts w:cs="Huawei Sans"/>
        </w:rPr>
        <w:t xml:space="preserve">    0.00% packet loss</w:t>
      </w:r>
    </w:p>
    <w:p w14:paraId="2B07E31F" w14:textId="77777777" w:rsidR="00480CA1" w:rsidRPr="00383667" w:rsidRDefault="00480CA1" w:rsidP="00480CA1">
      <w:pPr>
        <w:pStyle w:val="2f3"/>
        <w:ind w:firstLine="360"/>
        <w:rPr>
          <w:rFonts w:cs="Huawei Sans"/>
        </w:rPr>
      </w:pPr>
      <w:r w:rsidRPr="00497E5B">
        <w:rPr>
          <w:rFonts w:cs="Huawei Sans"/>
        </w:rPr>
        <w:t>round-trip</w:t>
      </w:r>
      <w:r w:rsidRPr="00383667">
        <w:rPr>
          <w:rFonts w:cs="Huawei Sans"/>
        </w:rPr>
        <w:t xml:space="preserve"> min/avg/max = 50/50/50 ms</w:t>
      </w:r>
    </w:p>
    <w:p w14:paraId="68A0E46A" w14:textId="77777777" w:rsidR="00480CA1" w:rsidRPr="00383667" w:rsidRDefault="00480CA1" w:rsidP="00480CA1">
      <w:pPr>
        <w:pStyle w:val="2f3"/>
        <w:ind w:firstLine="360"/>
        <w:rPr>
          <w:rFonts w:cs="Huawei Sans"/>
        </w:rPr>
      </w:pPr>
    </w:p>
    <w:p w14:paraId="7F67B3A2" w14:textId="77777777" w:rsidR="00480CA1" w:rsidRPr="00383667" w:rsidRDefault="00480CA1" w:rsidP="00480CA1">
      <w:pPr>
        <w:pStyle w:val="2f3"/>
        <w:rPr>
          <w:rFonts w:cs="Huawei Sans"/>
        </w:rPr>
      </w:pPr>
      <w:r w:rsidRPr="00383667">
        <w:rPr>
          <w:rFonts w:cs="Huawei Sans"/>
        </w:rPr>
        <w:t>&lt;R1&gt;ping -c 1 -a 10.0.1.1 10.0.3.3</w:t>
      </w:r>
    </w:p>
    <w:p w14:paraId="48635B17" w14:textId="77777777" w:rsidR="00480CA1" w:rsidRPr="00383667" w:rsidRDefault="00480CA1" w:rsidP="00480CA1">
      <w:pPr>
        <w:pStyle w:val="2f3"/>
        <w:rPr>
          <w:rFonts w:cs="Huawei Sans"/>
        </w:rPr>
      </w:pPr>
      <w:r w:rsidRPr="00383667">
        <w:rPr>
          <w:rFonts w:cs="Huawei Sans"/>
        </w:rPr>
        <w:t xml:space="preserve">  PING 10.0.3.3: 56  data bytes, press CTRL_C to break</w:t>
      </w:r>
    </w:p>
    <w:p w14:paraId="26AA6A55" w14:textId="77777777" w:rsidR="00480CA1" w:rsidRPr="00383667" w:rsidRDefault="00480CA1" w:rsidP="00480CA1">
      <w:pPr>
        <w:pStyle w:val="2f3"/>
        <w:rPr>
          <w:rFonts w:cs="Huawei Sans"/>
        </w:rPr>
      </w:pPr>
      <w:r w:rsidRPr="00383667">
        <w:rPr>
          <w:rFonts w:cs="Huawei Sans"/>
        </w:rPr>
        <w:t xml:space="preserve">    Reply from 10.0.3.3: bytes=56 Sequence=1 ttl=255 time=60 ms</w:t>
      </w:r>
    </w:p>
    <w:p w14:paraId="72BE04B6" w14:textId="77777777" w:rsidR="00480CA1" w:rsidRPr="00383667" w:rsidRDefault="00480CA1" w:rsidP="00480CA1">
      <w:pPr>
        <w:pStyle w:val="2f3"/>
        <w:rPr>
          <w:rFonts w:cs="Huawei Sans"/>
        </w:rPr>
      </w:pPr>
    </w:p>
    <w:p w14:paraId="7EC79F0B" w14:textId="77777777" w:rsidR="00480CA1" w:rsidRPr="00383667" w:rsidRDefault="00480CA1" w:rsidP="00480CA1">
      <w:pPr>
        <w:pStyle w:val="2f3"/>
        <w:rPr>
          <w:rFonts w:cs="Huawei Sans"/>
        </w:rPr>
      </w:pPr>
      <w:r w:rsidRPr="00383667">
        <w:rPr>
          <w:rFonts w:cs="Huawei Sans"/>
        </w:rPr>
        <w:t xml:space="preserve">  --- 10.0.3.3 ping statistics ---</w:t>
      </w:r>
    </w:p>
    <w:p w14:paraId="4B2D5C9C" w14:textId="77777777" w:rsidR="00480CA1" w:rsidRPr="00383667" w:rsidRDefault="00480CA1" w:rsidP="00480CA1">
      <w:pPr>
        <w:pStyle w:val="2f3"/>
        <w:rPr>
          <w:rFonts w:cs="Huawei Sans"/>
        </w:rPr>
      </w:pPr>
      <w:r w:rsidRPr="00383667">
        <w:rPr>
          <w:rFonts w:cs="Huawei Sans"/>
        </w:rPr>
        <w:t xml:space="preserve">    1 packet(s) transmitted</w:t>
      </w:r>
    </w:p>
    <w:p w14:paraId="2646B101" w14:textId="77777777" w:rsidR="00480CA1" w:rsidRPr="00383667" w:rsidRDefault="00480CA1" w:rsidP="00480CA1">
      <w:pPr>
        <w:pStyle w:val="2f3"/>
        <w:rPr>
          <w:rFonts w:cs="Huawei Sans"/>
        </w:rPr>
      </w:pPr>
      <w:r w:rsidRPr="00383667">
        <w:rPr>
          <w:rFonts w:cs="Huawei Sans"/>
        </w:rPr>
        <w:t xml:space="preserve">    1 packet(s) received</w:t>
      </w:r>
    </w:p>
    <w:p w14:paraId="01012F29" w14:textId="77777777" w:rsidR="00480CA1" w:rsidRPr="00383667" w:rsidRDefault="00480CA1" w:rsidP="00480CA1">
      <w:pPr>
        <w:pStyle w:val="2f3"/>
        <w:rPr>
          <w:rFonts w:cs="Huawei Sans"/>
        </w:rPr>
      </w:pPr>
      <w:r w:rsidRPr="00383667">
        <w:rPr>
          <w:rFonts w:cs="Huawei Sans"/>
        </w:rPr>
        <w:t xml:space="preserve">    0.00% packet loss</w:t>
      </w:r>
    </w:p>
    <w:p w14:paraId="257AE96D"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60/60/60 ms</w:t>
      </w:r>
    </w:p>
    <w:p w14:paraId="7759B08B" w14:textId="77777777" w:rsidR="00480CA1" w:rsidRPr="00383667" w:rsidRDefault="00480CA1" w:rsidP="00480CA1">
      <w:pPr>
        <w:pStyle w:val="1e"/>
      </w:pPr>
      <w:r w:rsidRPr="00383667">
        <w:t>On R1, use the IP address of Loopback0 as the source address to ping the Loopback0 interfaces of R2 and R3.</w:t>
      </w:r>
    </w:p>
    <w:p w14:paraId="38BC2372" w14:textId="77777777" w:rsidR="00480CA1" w:rsidRPr="00383667" w:rsidRDefault="00480CA1" w:rsidP="00480CA1">
      <w:pPr>
        <w:pStyle w:val="1e"/>
      </w:pPr>
      <w:r w:rsidRPr="00383667">
        <w:t># Check the OSPF LSDB on R1.</w:t>
      </w:r>
    </w:p>
    <w:p w14:paraId="24A89EB0" w14:textId="77777777" w:rsidR="00480CA1" w:rsidRPr="00383667" w:rsidRDefault="00480CA1" w:rsidP="00480CA1">
      <w:pPr>
        <w:pStyle w:val="2f3"/>
        <w:rPr>
          <w:rFonts w:cs="Huawei Sans"/>
        </w:rPr>
      </w:pPr>
      <w:r w:rsidRPr="00383667">
        <w:rPr>
          <w:rFonts w:cs="Huawei Sans"/>
        </w:rPr>
        <w:tab/>
        <w:t>&lt;R1&gt;display</w:t>
      </w:r>
      <w:r w:rsidRPr="00383667">
        <w:rPr>
          <w:rFonts w:cs="Huawei Sans"/>
        </w:rPr>
        <w:tab/>
      </w:r>
      <w:r w:rsidRPr="00497E5B">
        <w:rPr>
          <w:rFonts w:cs="Huawei Sans"/>
        </w:rPr>
        <w:t>ospf</w:t>
      </w:r>
      <w:r w:rsidRPr="00383667">
        <w:rPr>
          <w:rFonts w:cs="Huawei Sans"/>
        </w:rPr>
        <w:tab/>
        <w:t>lsdb</w:t>
      </w:r>
    </w:p>
    <w:p w14:paraId="73DC8A58" w14:textId="77777777" w:rsidR="00480CA1" w:rsidRPr="00383667" w:rsidRDefault="00480CA1" w:rsidP="00480CA1">
      <w:pPr>
        <w:pStyle w:val="2f3"/>
        <w:rPr>
          <w:rFonts w:cs="Huawei Sans"/>
        </w:rPr>
      </w:pPr>
    </w:p>
    <w:p w14:paraId="6EB44BF3"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10.0.1.1</w:t>
      </w:r>
    </w:p>
    <w:p w14:paraId="15D29E65" w14:textId="21CBBAB0" w:rsidR="00480CA1" w:rsidRPr="00383667" w:rsidRDefault="00227531" w:rsidP="00480CA1">
      <w:pPr>
        <w:pStyle w:val="2f3"/>
        <w:rPr>
          <w:rFonts w:cs="Huawei Sans"/>
        </w:rPr>
      </w:pPr>
      <w:r>
        <w:rPr>
          <w:rFonts w:cs="Huawei Sans"/>
        </w:rPr>
        <w:tab/>
      </w:r>
      <w:r>
        <w:rPr>
          <w:rFonts w:cs="Huawei Sans"/>
        </w:rPr>
        <w:tab/>
      </w:r>
      <w:r>
        <w:rPr>
          <w:rFonts w:cs="Huawei Sans"/>
        </w:rPr>
        <w:tab/>
        <w:t>Link</w:t>
      </w:r>
      <w:r>
        <w:rPr>
          <w:rFonts w:cs="Huawei Sans"/>
        </w:rPr>
        <w:tab/>
        <w:t>State</w:t>
      </w:r>
      <w:r>
        <w:rPr>
          <w:rFonts w:cs="Huawei Sans"/>
        </w:rPr>
        <w:tab/>
        <w:t>Database</w:t>
      </w:r>
    </w:p>
    <w:p w14:paraId="4C133892" w14:textId="77777777" w:rsidR="00480CA1" w:rsidRPr="00383667" w:rsidRDefault="00480CA1" w:rsidP="00480CA1">
      <w:pPr>
        <w:pStyle w:val="2f3"/>
        <w:rPr>
          <w:rFonts w:cs="Huawei Sans"/>
        </w:rPr>
      </w:pPr>
    </w:p>
    <w:p w14:paraId="186E1581"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r w:rsidRPr="00383667">
        <w:rPr>
          <w:rFonts w:cs="Huawei Sans"/>
        </w:rPr>
        <w:tab/>
        <w:t>0.0.0.0</w:t>
      </w:r>
    </w:p>
    <w:p w14:paraId="523BAEE2" w14:textId="346DCC63" w:rsidR="00480CA1" w:rsidRPr="00383667" w:rsidRDefault="00480CA1" w:rsidP="00480CA1">
      <w:pPr>
        <w:pStyle w:val="2f3"/>
        <w:rPr>
          <w:rFonts w:cs="Huawei Sans"/>
        </w:rPr>
      </w:pP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LinkState</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Age</w:t>
      </w:r>
      <w:r w:rsidRPr="00383667">
        <w:rPr>
          <w:rFonts w:cs="Huawei Sans"/>
        </w:rPr>
        <w:tab/>
        <w:t>Len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Sequence</w:t>
      </w:r>
      <w:r w:rsidRPr="00383667">
        <w:rPr>
          <w:rFonts w:cs="Huawei Sans"/>
        </w:rPr>
        <w:tab/>
      </w:r>
      <w:r w:rsidRPr="00383667">
        <w:rPr>
          <w:rFonts w:cs="Huawei Sans"/>
        </w:rPr>
        <w:tab/>
      </w:r>
      <w:r w:rsidRPr="00383667">
        <w:rPr>
          <w:rFonts w:cs="Huawei Sans"/>
        </w:rPr>
        <w:tab/>
      </w:r>
      <w:r w:rsidR="00786C94">
        <w:rPr>
          <w:rFonts w:cs="Huawei Sans"/>
        </w:rPr>
        <w:tab/>
      </w:r>
      <w:r w:rsidR="00786C94">
        <w:rPr>
          <w:rFonts w:cs="Huawei Sans"/>
        </w:rPr>
        <w:tab/>
      </w:r>
      <w:r w:rsidRPr="00383667">
        <w:rPr>
          <w:rFonts w:cs="Huawei Sans"/>
        </w:rPr>
        <w:t>Metric</w:t>
      </w:r>
    </w:p>
    <w:p w14:paraId="56B0F6B5" w14:textId="54630B19"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468</w:t>
      </w:r>
      <w:r w:rsidRPr="00383667">
        <w:rPr>
          <w:rFonts w:cs="Huawei Sans"/>
        </w:rPr>
        <w:tab/>
      </w:r>
      <w:r w:rsidRPr="00383667">
        <w:rPr>
          <w:rFonts w:cs="Huawei Sans"/>
        </w:rPr>
        <w:tab/>
        <w:t>48</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80000005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5DF55917" w14:textId="7C902B91"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472</w:t>
      </w:r>
      <w:r w:rsidRPr="00383667">
        <w:rPr>
          <w:rFonts w:cs="Huawei Sans"/>
        </w:rPr>
        <w:tab/>
      </w:r>
      <w:r w:rsidRPr="00383667">
        <w:rPr>
          <w:rFonts w:cs="Huawei Sans"/>
        </w:rPr>
        <w:tab/>
        <w:t>48</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8000000B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2867B14E" w14:textId="7019A154"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467</w:t>
      </w:r>
      <w:r w:rsidRPr="00383667">
        <w:rPr>
          <w:rFonts w:cs="Huawei Sans"/>
        </w:rPr>
        <w:tab/>
      </w:r>
      <w:r w:rsidRPr="00383667">
        <w:rPr>
          <w:rFonts w:cs="Huawei Sans"/>
        </w:rPr>
        <w:tab/>
        <w:t>48</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8000000D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2D09D108" w14:textId="224F01D0" w:rsidR="00480CA1" w:rsidRPr="00383667" w:rsidRDefault="00480CA1" w:rsidP="00480CA1">
      <w:pPr>
        <w:pStyle w:val="2f3"/>
        <w:ind w:firstLine="59"/>
        <w:rPr>
          <w:rFonts w:cs="Huawei Sans"/>
        </w:rPr>
      </w:pPr>
      <w:r w:rsidRPr="00383667">
        <w:rPr>
          <w:rFonts w:cs="Huawei Sans"/>
        </w:rPr>
        <w:t>Network</w:t>
      </w:r>
      <w:r w:rsidRPr="00383667">
        <w:rPr>
          <w:rFonts w:cs="Huawei Sans"/>
        </w:rPr>
        <w:tab/>
      </w:r>
      <w:r w:rsidRPr="00383667">
        <w:rPr>
          <w:rFonts w:cs="Huawei Sans"/>
        </w:rPr>
        <w:tab/>
      </w:r>
      <w:r w:rsidRPr="00383667">
        <w:rPr>
          <w:rFonts w:cs="Huawei Sans"/>
        </w:rPr>
        <w:tab/>
        <w:t>10.0.123.1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467</w:t>
      </w:r>
      <w:r w:rsidRPr="00383667">
        <w:rPr>
          <w:rFonts w:cs="Huawei Sans"/>
        </w:rPr>
        <w:tab/>
      </w:r>
      <w:r w:rsidRPr="00383667">
        <w:rPr>
          <w:rFonts w:cs="Huawei Sans"/>
        </w:rPr>
        <w:tab/>
        <w:t>36</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80000008</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6CA4F59F" w14:textId="77777777" w:rsidR="00480CA1" w:rsidRPr="00383667" w:rsidRDefault="00480CA1" w:rsidP="00480CA1">
      <w:pPr>
        <w:pStyle w:val="1e"/>
      </w:pPr>
      <w:r w:rsidRPr="00383667">
        <w:t xml:space="preserve">The command output shows four LSAs, among which the first three are Type 1 LSAs generated by R1, R2, and R3 separately. The </w:t>
      </w:r>
      <w:r w:rsidRPr="00383667">
        <w:rPr>
          <w:b/>
          <w:bCs/>
        </w:rPr>
        <w:t>AdvRouter</w:t>
      </w:r>
      <w:r w:rsidRPr="00383667">
        <w:t xml:space="preserve"> field for each LSA indicates the router that generates the LSA. The fourth LSA is a Type 2 LSA, which is generated by the DR on a network segment. In this scenario, R1 is the DR on the network segment 10.0.123.0/24. Therefore, the </w:t>
      </w:r>
      <w:r w:rsidRPr="00383667">
        <w:rPr>
          <w:b/>
          <w:bCs/>
        </w:rPr>
        <w:t>AdvRouter</w:t>
      </w:r>
      <w:r w:rsidRPr="00383667">
        <w:t xml:space="preserve"> field value of the Type 2 LSA is 10.0.1.1.</w:t>
      </w:r>
    </w:p>
    <w:p w14:paraId="4F1EE6ED" w14:textId="77777777" w:rsidR="00480CA1" w:rsidRPr="00383667" w:rsidRDefault="00480CA1" w:rsidP="00480CA1">
      <w:pPr>
        <w:pStyle w:val="1e"/>
      </w:pPr>
      <w:r w:rsidRPr="00383667">
        <w:t># Check the Type 1 LSA generated by R1.</w:t>
      </w:r>
    </w:p>
    <w:p w14:paraId="6F8DF90C" w14:textId="77777777" w:rsidR="00480CA1" w:rsidRPr="00383667" w:rsidRDefault="00480CA1" w:rsidP="00480CA1">
      <w:pPr>
        <w:pStyle w:val="2f3"/>
        <w:rPr>
          <w:rFonts w:cs="Huawei Sans"/>
        </w:rPr>
      </w:pPr>
      <w:r w:rsidRPr="00383667">
        <w:rPr>
          <w:rFonts w:cs="Huawei Sans"/>
        </w:rPr>
        <w:t xml:space="preserve">[R1]display </w:t>
      </w:r>
      <w:r w:rsidRPr="00497E5B">
        <w:rPr>
          <w:rFonts w:cs="Huawei Sans"/>
        </w:rPr>
        <w:t>ospf</w:t>
      </w:r>
      <w:r w:rsidRPr="00383667">
        <w:rPr>
          <w:rFonts w:cs="Huawei Sans"/>
        </w:rPr>
        <w:t xml:space="preserve"> lsdb router self-originate </w:t>
      </w:r>
    </w:p>
    <w:p w14:paraId="3498313A" w14:textId="77777777" w:rsidR="00480CA1" w:rsidRPr="00383667" w:rsidRDefault="00480CA1" w:rsidP="00480CA1">
      <w:pPr>
        <w:pStyle w:val="2f3"/>
        <w:rPr>
          <w:rFonts w:cs="Huawei Sans"/>
        </w:rPr>
      </w:pPr>
    </w:p>
    <w:p w14:paraId="4DA55F40" w14:textId="77777777" w:rsidR="00480CA1" w:rsidRPr="00383667" w:rsidRDefault="00480CA1" w:rsidP="00480CA1">
      <w:pPr>
        <w:pStyle w:val="2f3"/>
        <w:rPr>
          <w:rFonts w:cs="Huawei Sans"/>
        </w:rPr>
      </w:pPr>
      <w:r w:rsidRPr="00383667">
        <w:rPr>
          <w:rFonts w:cs="Huawei Sans"/>
        </w:rPr>
        <w:t xml:space="preserve">         OSPF Process 1 with Router ID 10.0.1.1</w:t>
      </w:r>
    </w:p>
    <w:p w14:paraId="5C440AA4" w14:textId="77777777" w:rsidR="00480CA1" w:rsidRPr="00383667" w:rsidRDefault="00480CA1" w:rsidP="00480CA1">
      <w:pPr>
        <w:pStyle w:val="2f3"/>
        <w:rPr>
          <w:rFonts w:cs="Huawei Sans"/>
        </w:rPr>
      </w:pPr>
      <w:r w:rsidRPr="00383667">
        <w:rPr>
          <w:rFonts w:cs="Huawei Sans"/>
        </w:rPr>
        <w:t xml:space="preserve">                         Area: 0.0.0.0</w:t>
      </w:r>
    </w:p>
    <w:p w14:paraId="3959211A" w14:textId="77777777" w:rsidR="00480CA1" w:rsidRPr="00383667" w:rsidRDefault="00480CA1" w:rsidP="00480CA1">
      <w:pPr>
        <w:pStyle w:val="2f3"/>
        <w:rPr>
          <w:rFonts w:cs="Huawei Sans"/>
        </w:rPr>
      </w:pPr>
      <w:r w:rsidRPr="00383667">
        <w:rPr>
          <w:rFonts w:cs="Huawei Sans"/>
        </w:rPr>
        <w:t xml:space="preserve">                 Link State Database </w:t>
      </w:r>
    </w:p>
    <w:p w14:paraId="2B57AF06" w14:textId="77777777" w:rsidR="00480CA1" w:rsidRPr="00383667" w:rsidRDefault="00480CA1" w:rsidP="00480CA1">
      <w:pPr>
        <w:pStyle w:val="2f3"/>
        <w:rPr>
          <w:rFonts w:cs="Huawei Sans"/>
        </w:rPr>
      </w:pPr>
    </w:p>
    <w:p w14:paraId="5DE24515" w14:textId="394B519E" w:rsidR="00480CA1" w:rsidRPr="00383667" w:rsidRDefault="0050132A" w:rsidP="00480CA1">
      <w:pPr>
        <w:pStyle w:val="2f3"/>
        <w:rPr>
          <w:rFonts w:cs="Huawei Sans"/>
        </w:rPr>
      </w:pPr>
      <w:r>
        <w:rPr>
          <w:rFonts w:cs="Huawei Sans"/>
        </w:rPr>
        <w:tab/>
      </w:r>
      <w:r>
        <w:rPr>
          <w:rFonts w:cs="Huawei Sans"/>
        </w:rPr>
        <w:tab/>
      </w:r>
      <w:r w:rsidR="00480CA1" w:rsidRPr="00383667">
        <w:rPr>
          <w:rFonts w:cs="Huawei Sans"/>
        </w:rPr>
        <w:t>Type</w:t>
      </w:r>
      <w:r w:rsidRPr="00383667">
        <w:rPr>
          <w:rFonts w:cs="Huawei Sans"/>
        </w:rPr>
        <w:tab/>
      </w:r>
      <w:r w:rsidRPr="00383667">
        <w:rPr>
          <w:rFonts w:cs="Huawei Sans"/>
        </w:rPr>
        <w:tab/>
      </w:r>
      <w:r w:rsidRPr="00383667">
        <w:rPr>
          <w:rFonts w:cs="Huawei Sans"/>
        </w:rPr>
        <w:tab/>
      </w:r>
      <w:r w:rsidRPr="00383667">
        <w:rPr>
          <w:rFonts w:cs="Huawei Sans"/>
        </w:rPr>
        <w:tab/>
      </w:r>
      <w:r w:rsidR="004E6949" w:rsidRPr="00383667">
        <w:rPr>
          <w:rFonts w:cs="Huawei Sans"/>
        </w:rPr>
        <w:tab/>
      </w:r>
      <w:r w:rsidR="004E6949"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Router</w:t>
      </w:r>
    </w:p>
    <w:p w14:paraId="4C81108B" w14:textId="17A53E14" w:rsidR="00480CA1" w:rsidRPr="00383667" w:rsidRDefault="0050132A"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sidR="004E6949" w:rsidRPr="00383667">
        <w:rPr>
          <w:rFonts w:cs="Huawei Sans"/>
        </w:rPr>
        <w:tab/>
      </w:r>
      <w:r>
        <w:rPr>
          <w:rFonts w:cs="Huawei Sans"/>
        </w:rPr>
        <w:tab/>
      </w:r>
      <w:r w:rsidR="004E6949" w:rsidRPr="00383667">
        <w:rPr>
          <w:rFonts w:cs="Huawei Sans"/>
        </w:rPr>
        <w:tab/>
      </w:r>
      <w:r w:rsidR="00480CA1" w:rsidRPr="00383667">
        <w:rPr>
          <w:rFonts w:cs="Huawei Sans"/>
        </w:rPr>
        <w:tab/>
        <w:t>:</w:t>
      </w:r>
      <w:r>
        <w:rPr>
          <w:rFonts w:cs="Huawei Sans"/>
        </w:rPr>
        <w:tab/>
      </w:r>
      <w:r w:rsidR="00480CA1" w:rsidRPr="00383667">
        <w:rPr>
          <w:rFonts w:cs="Huawei Sans"/>
        </w:rPr>
        <w:t>10.0.1.1</w:t>
      </w:r>
    </w:p>
    <w:p w14:paraId="0E647D24" w14:textId="2D347C5D" w:rsidR="00480CA1" w:rsidRPr="00383667" w:rsidRDefault="0050132A" w:rsidP="00480CA1">
      <w:pPr>
        <w:pStyle w:val="2f3"/>
        <w:rPr>
          <w:rFonts w:cs="Huawei Sans"/>
        </w:rPr>
      </w:pPr>
      <w:r>
        <w:rPr>
          <w:rFonts w:cs="Huawei Sans"/>
        </w:rPr>
        <w:tab/>
      </w:r>
      <w:r>
        <w:rPr>
          <w:rFonts w:cs="Huawei Sans"/>
        </w:rPr>
        <w:tab/>
      </w:r>
      <w:r w:rsidR="00480CA1" w:rsidRPr="00497E5B">
        <w:rPr>
          <w:rFonts w:cs="Huawei Sans"/>
        </w:rPr>
        <w:t>Adv</w:t>
      </w:r>
      <w:r>
        <w:rPr>
          <w:rFonts w:cs="Huawei Sans"/>
        </w:rPr>
        <w:tab/>
      </w:r>
      <w:r w:rsidR="00480CA1" w:rsidRPr="00383667">
        <w:rPr>
          <w:rFonts w:cs="Huawei Sans"/>
        </w:rPr>
        <w:t>rtr</w:t>
      </w:r>
      <w:r>
        <w:rPr>
          <w:rFonts w:cs="Huawei Sans"/>
        </w:rPr>
        <w:tab/>
      </w:r>
      <w:r w:rsidR="00480CA1" w:rsidRPr="00383667">
        <w:rPr>
          <w:rFonts w:cs="Huawei Sans"/>
        </w:rPr>
        <w:tab/>
      </w:r>
      <w:r>
        <w:rPr>
          <w:rFonts w:cs="Huawei Sans"/>
        </w:rPr>
        <w:tab/>
      </w:r>
      <w:r w:rsidR="004E6949" w:rsidRPr="00383667">
        <w:rPr>
          <w:rFonts w:cs="Huawei Sans"/>
        </w:rPr>
        <w:tab/>
      </w:r>
      <w:r w:rsidR="004E6949"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10.0.1.1</w:t>
      </w:r>
    </w:p>
    <w:p w14:paraId="40217CFC" w14:textId="2841B267" w:rsidR="00480CA1" w:rsidRPr="00383667" w:rsidRDefault="0050132A"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sidR="00480CA1" w:rsidRPr="00383667">
        <w:rPr>
          <w:rFonts w:cs="Huawei Sans"/>
        </w:rPr>
        <w:tab/>
      </w:r>
      <w:r w:rsidR="00480CA1" w:rsidRPr="00383667">
        <w:rPr>
          <w:rFonts w:cs="Huawei Sans"/>
        </w:rPr>
        <w:tab/>
      </w:r>
      <w:r>
        <w:rPr>
          <w:rFonts w:cs="Huawei Sans"/>
        </w:rPr>
        <w:tab/>
      </w:r>
      <w:r>
        <w:rPr>
          <w:rFonts w:cs="Huawei Sans"/>
        </w:rPr>
        <w:tab/>
      </w:r>
      <w:r w:rsidR="004E6949" w:rsidRPr="00383667">
        <w:rPr>
          <w:rFonts w:cs="Huawei Sans"/>
        </w:rPr>
        <w:tab/>
      </w:r>
      <w:r w:rsidR="004E6949"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430</w:t>
      </w:r>
    </w:p>
    <w:p w14:paraId="5FC49E25" w14:textId="04A0D4C7" w:rsidR="00480CA1" w:rsidRPr="00383667" w:rsidRDefault="0050132A" w:rsidP="00480CA1">
      <w:pPr>
        <w:pStyle w:val="2f3"/>
        <w:rPr>
          <w:rFonts w:cs="Huawei Sans"/>
        </w:rPr>
      </w:pPr>
      <w:r>
        <w:rPr>
          <w:rFonts w:cs="Huawei Sans"/>
        </w:rPr>
        <w:tab/>
      </w:r>
      <w:r>
        <w:rPr>
          <w:rFonts w:cs="Huawei Sans"/>
        </w:rPr>
        <w:tab/>
      </w:r>
      <w:r w:rsidR="00480CA1" w:rsidRPr="00383667">
        <w:rPr>
          <w:rFonts w:cs="Huawei Sans"/>
        </w:rPr>
        <w:t>Len</w:t>
      </w:r>
      <w:r w:rsidR="00480CA1" w:rsidRPr="00383667">
        <w:rPr>
          <w:rFonts w:cs="Huawei Sans"/>
        </w:rPr>
        <w:tab/>
      </w:r>
      <w:r w:rsidR="00480CA1" w:rsidRPr="00383667">
        <w:rPr>
          <w:rFonts w:cs="Huawei Sans"/>
        </w:rPr>
        <w:tab/>
      </w:r>
      <w:r>
        <w:rPr>
          <w:rFonts w:cs="Huawei Sans"/>
        </w:rPr>
        <w:tab/>
      </w:r>
      <w:r>
        <w:rPr>
          <w:rFonts w:cs="Huawei Sans"/>
        </w:rPr>
        <w:tab/>
      </w:r>
      <w:r>
        <w:rPr>
          <w:rFonts w:cs="Huawei Sans"/>
        </w:rPr>
        <w:tab/>
      </w:r>
      <w:r>
        <w:rPr>
          <w:rFonts w:cs="Huawei Sans"/>
        </w:rPr>
        <w:tab/>
      </w:r>
      <w:r w:rsidR="004E6949" w:rsidRPr="00383667">
        <w:rPr>
          <w:rFonts w:cs="Huawei Sans"/>
        </w:rPr>
        <w:tab/>
      </w:r>
      <w:r w:rsidR="004E6949"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48</w:t>
      </w:r>
    </w:p>
    <w:p w14:paraId="14F3E00A" w14:textId="7B65EAB6" w:rsidR="00480CA1" w:rsidRPr="00383667" w:rsidRDefault="0050132A" w:rsidP="00480CA1">
      <w:pPr>
        <w:pStyle w:val="2f3"/>
        <w:rPr>
          <w:rFonts w:cs="Huawei Sans"/>
        </w:rPr>
      </w:pPr>
      <w:r>
        <w:rPr>
          <w:rFonts w:cs="Huawei Sans"/>
        </w:rPr>
        <w:tab/>
      </w:r>
      <w:r>
        <w:rPr>
          <w:rFonts w:cs="Huawei Sans"/>
        </w:rPr>
        <w:tab/>
      </w:r>
      <w:r w:rsidR="00480CA1" w:rsidRPr="00383667">
        <w:rPr>
          <w:rFonts w:cs="Huawei Sans"/>
        </w:rPr>
        <w:t>Options</w:t>
      </w:r>
      <w:r w:rsidRPr="00383667">
        <w:rPr>
          <w:rFonts w:cs="Huawei Sans"/>
        </w:rPr>
        <w:tab/>
      </w:r>
      <w:r w:rsidRPr="00383667">
        <w:rPr>
          <w:rFonts w:cs="Huawei Sans"/>
        </w:rPr>
        <w:tab/>
      </w:r>
      <w:r w:rsidR="004E6949" w:rsidRPr="00383667">
        <w:rPr>
          <w:rFonts w:cs="Huawei Sans"/>
        </w:rPr>
        <w:tab/>
      </w:r>
      <w:r w:rsidR="004E6949" w:rsidRPr="00383667">
        <w:rPr>
          <w:rFonts w:cs="Huawei Sans"/>
        </w:rPr>
        <w:tab/>
      </w:r>
      <w:r w:rsidR="00480CA1" w:rsidRPr="00383667">
        <w:rPr>
          <w:rFonts w:cs="Huawei Sans"/>
        </w:rPr>
        <w:tab/>
      </w:r>
      <w:r w:rsidR="00480CA1" w:rsidRPr="00497E5B">
        <w:rPr>
          <w:rFonts w:cs="Huawei Sans"/>
        </w:rPr>
        <w:t>:</w:t>
      </w:r>
      <w:r>
        <w:rPr>
          <w:rFonts w:cs="Huawei Sans"/>
        </w:rPr>
        <w:tab/>
      </w:r>
      <w:r w:rsidR="00480CA1" w:rsidRPr="00383667">
        <w:rPr>
          <w:rFonts w:cs="Huawei Sans"/>
        </w:rPr>
        <w:t>E</w:t>
      </w:r>
    </w:p>
    <w:p w14:paraId="6AE69701" w14:textId="244C76B9" w:rsidR="00480CA1" w:rsidRPr="00383667" w:rsidRDefault="0050132A"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sidR="00480CA1" w:rsidRPr="00383667">
        <w:rPr>
          <w:rFonts w:cs="Huawei Sans"/>
        </w:rPr>
        <w:tab/>
      </w:r>
      <w:r w:rsidRPr="00383667">
        <w:rPr>
          <w:rFonts w:cs="Huawei Sans"/>
        </w:rPr>
        <w:tab/>
      </w:r>
      <w:r w:rsidRPr="00383667">
        <w:rPr>
          <w:rFonts w:cs="Huawei Sans"/>
        </w:rPr>
        <w:tab/>
      </w:r>
      <w:r w:rsidRPr="00383667">
        <w:rPr>
          <w:rFonts w:cs="Huawei Sans"/>
        </w:rPr>
        <w:tab/>
      </w:r>
      <w:r w:rsidR="004E6949" w:rsidRPr="00383667">
        <w:rPr>
          <w:rFonts w:cs="Huawei Sans"/>
        </w:rPr>
        <w:tab/>
      </w:r>
      <w:r w:rsidR="004E6949"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80000009</w:t>
      </w:r>
    </w:p>
    <w:p w14:paraId="2B3BE41F" w14:textId="584EE477" w:rsidR="00480CA1" w:rsidRPr="00383667" w:rsidRDefault="0050132A" w:rsidP="00480CA1">
      <w:pPr>
        <w:pStyle w:val="2f3"/>
        <w:rPr>
          <w:rFonts w:cs="Huawei Sans"/>
        </w:rPr>
      </w:pPr>
      <w:r>
        <w:rPr>
          <w:rFonts w:cs="Huawei Sans"/>
        </w:rPr>
        <w:tab/>
      </w:r>
      <w:r>
        <w:rPr>
          <w:rFonts w:cs="Huawei Sans"/>
        </w:rPr>
        <w:tab/>
      </w:r>
      <w:r w:rsidR="00480CA1" w:rsidRPr="00497E5B">
        <w:rPr>
          <w:rFonts w:cs="Huawei Sans"/>
        </w:rPr>
        <w:t>chksum</w:t>
      </w:r>
      <w:r w:rsidR="00480CA1" w:rsidRPr="00383667">
        <w:rPr>
          <w:rFonts w:cs="Huawei Sans"/>
        </w:rPr>
        <w:tab/>
      </w:r>
      <w:r w:rsidR="004E6949" w:rsidRPr="00383667">
        <w:rPr>
          <w:rFonts w:cs="Huawei Sans"/>
        </w:rPr>
        <w:tab/>
      </w:r>
      <w:r w:rsidR="004E6949" w:rsidRPr="00383667">
        <w:rPr>
          <w:rFonts w:cs="Huawei Sans"/>
        </w:rPr>
        <w:tab/>
      </w:r>
      <w:r w:rsidRPr="00383667">
        <w:rPr>
          <w:rFonts w:cs="Huawei Sans"/>
        </w:rPr>
        <w:tab/>
      </w:r>
      <w:r w:rsidR="00480CA1" w:rsidRPr="00383667">
        <w:rPr>
          <w:rFonts w:cs="Huawei Sans"/>
        </w:rPr>
        <w:tab/>
        <w:t>:</w:t>
      </w:r>
      <w:r>
        <w:rPr>
          <w:rFonts w:cs="Huawei Sans"/>
        </w:rPr>
        <w:tab/>
      </w:r>
      <w:r w:rsidR="00480CA1" w:rsidRPr="00383667">
        <w:rPr>
          <w:rFonts w:cs="Huawei Sans"/>
        </w:rPr>
        <w:t>0x8188</w:t>
      </w:r>
    </w:p>
    <w:p w14:paraId="33AB3C53" w14:textId="41CF75DE" w:rsidR="00480CA1" w:rsidRPr="00383667" w:rsidRDefault="0050132A" w:rsidP="00480CA1">
      <w:pPr>
        <w:pStyle w:val="2f3"/>
        <w:rPr>
          <w:rFonts w:cs="Huawei Sans"/>
        </w:rPr>
      </w:pPr>
      <w:r w:rsidRPr="00383667">
        <w:rPr>
          <w:rFonts w:cs="Huawei Sans"/>
        </w:rPr>
        <w:tab/>
      </w: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count</w:t>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2</w:t>
      </w:r>
    </w:p>
    <w:p w14:paraId="4B36056F" w14:textId="69DBB3C0" w:rsidR="00480CA1" w:rsidRPr="00383667" w:rsidRDefault="0050132A" w:rsidP="00480CA1">
      <w:pPr>
        <w:pStyle w:val="2f3"/>
        <w:rPr>
          <w:rFonts w:cs="Huawei Sans"/>
        </w:rPr>
      </w:pPr>
      <w:r>
        <w:rPr>
          <w:rFonts w:cs="Huawei Sans"/>
        </w:rPr>
        <w:tab/>
      </w:r>
      <w:r>
        <w:rPr>
          <w:rFonts w:cs="Huawei Sans"/>
        </w:rPr>
        <w:tab/>
      </w:r>
      <w:r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Link</w:t>
      </w:r>
      <w:r>
        <w:rPr>
          <w:rFonts w:cs="Huawei Sans"/>
        </w:rPr>
        <w:tab/>
      </w:r>
      <w:r w:rsidR="00480CA1" w:rsidRPr="00383667">
        <w:rPr>
          <w:rFonts w:cs="Huawei Sans"/>
        </w:rPr>
        <w:t>ID</w:t>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10.0.1.1</w:t>
      </w:r>
    </w:p>
    <w:p w14:paraId="727B3F86" w14:textId="0FEA4B65" w:rsidR="00480CA1" w:rsidRPr="00383667" w:rsidRDefault="0050132A" w:rsidP="00480CA1">
      <w:pPr>
        <w:pStyle w:val="2f3"/>
        <w:rPr>
          <w:rFonts w:cs="Huawei Sans"/>
        </w:rPr>
      </w:pPr>
      <w:r>
        <w:rPr>
          <w:rFonts w:cs="Huawei Sans"/>
        </w:rPr>
        <w:lastRenderedPageBreak/>
        <w:tab/>
      </w:r>
      <w:r>
        <w:rPr>
          <w:rFonts w:cs="Huawei Sans"/>
        </w:rPr>
        <w:tab/>
      </w:r>
      <w:r>
        <w:rPr>
          <w:rFonts w:cs="Huawei Sans"/>
        </w:rPr>
        <w:tab/>
      </w:r>
      <w:r>
        <w:rPr>
          <w:rFonts w:cs="Huawei Sans"/>
        </w:rPr>
        <w:tab/>
      </w:r>
      <w:r>
        <w:rPr>
          <w:rFonts w:cs="Huawei Sans"/>
        </w:rPr>
        <w:tab/>
      </w:r>
      <w:r w:rsidR="00480CA1" w:rsidRPr="00383667">
        <w:rPr>
          <w:rFonts w:cs="Huawei Sans"/>
        </w:rPr>
        <w:t>Data</w:t>
      </w:r>
      <w:r>
        <w:rPr>
          <w:rFonts w:cs="Huawei Sans"/>
        </w:rPr>
        <w:tab/>
      </w:r>
      <w:r>
        <w:rPr>
          <w:rFonts w:cs="Huawei Sans"/>
        </w:rPr>
        <w:tab/>
      </w:r>
      <w:r w:rsidRPr="00383667">
        <w:rPr>
          <w:rFonts w:cs="Huawei Sans"/>
        </w:rPr>
        <w:tab/>
      </w:r>
      <w:r>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255.255.255.255</w:t>
      </w:r>
    </w:p>
    <w:p w14:paraId="7D40ED77" w14:textId="2C8BCAA2" w:rsidR="00480CA1" w:rsidRPr="00383667" w:rsidRDefault="0050132A"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Type:</w:t>
      </w:r>
      <w:r>
        <w:rPr>
          <w:rFonts w:cs="Huawei Sans"/>
        </w:rPr>
        <w:tab/>
      </w:r>
      <w:r w:rsidR="00480CA1" w:rsidRPr="00383667">
        <w:rPr>
          <w:rFonts w:cs="Huawei Sans"/>
        </w:rPr>
        <w:t>StubNet</w:t>
      </w:r>
    </w:p>
    <w:p w14:paraId="3EE2DCC0" w14:textId="2A5B1E29" w:rsidR="00480CA1" w:rsidRPr="00383667" w:rsidRDefault="0050132A"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Metric</w:t>
      </w:r>
      <w:r>
        <w:rPr>
          <w:rFonts w:cs="Huawei Sans"/>
        </w:rPr>
        <w:tab/>
      </w:r>
      <w:r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0</w:t>
      </w:r>
    </w:p>
    <w:p w14:paraId="203B8898" w14:textId="23A0005D" w:rsidR="00480CA1" w:rsidRPr="00383667" w:rsidRDefault="0050132A"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Priority</w:t>
      </w:r>
      <w:r w:rsidRPr="00383667">
        <w:rPr>
          <w:rFonts w:cs="Huawei Sans"/>
        </w:rPr>
        <w:tab/>
      </w:r>
      <w:r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Medium</w:t>
      </w:r>
    </w:p>
    <w:p w14:paraId="26F3F6B4" w14:textId="1B644D23" w:rsidR="00480CA1" w:rsidRPr="00383667" w:rsidRDefault="0050132A" w:rsidP="00480CA1">
      <w:pPr>
        <w:pStyle w:val="2f3"/>
        <w:rPr>
          <w:rFonts w:cs="Huawei Sans"/>
        </w:rPr>
      </w:pPr>
      <w:r>
        <w:rPr>
          <w:rFonts w:cs="Huawei Sans"/>
        </w:rPr>
        <w:tab/>
      </w:r>
      <w:r>
        <w:rPr>
          <w:rFonts w:cs="Huawei Sans"/>
        </w:rPr>
        <w:tab/>
      </w:r>
      <w:r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Link</w:t>
      </w:r>
      <w:r>
        <w:rPr>
          <w:rFonts w:cs="Huawei Sans"/>
        </w:rPr>
        <w:tab/>
      </w:r>
      <w:r w:rsidR="00480CA1" w:rsidRPr="00383667">
        <w:rPr>
          <w:rFonts w:cs="Huawei Sans"/>
        </w:rPr>
        <w:t>ID</w:t>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10.0.123.1</w:t>
      </w:r>
    </w:p>
    <w:p w14:paraId="784C15CE" w14:textId="63E52614" w:rsidR="00480CA1" w:rsidRPr="00383667" w:rsidRDefault="0050132A"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Data</w:t>
      </w:r>
      <w:r w:rsidRPr="00383667">
        <w:rPr>
          <w:rFonts w:cs="Huawei Sans"/>
        </w:rPr>
        <w:tab/>
      </w:r>
      <w:r w:rsidRPr="00383667">
        <w:rPr>
          <w:rFonts w:cs="Huawei Sans"/>
        </w:rPr>
        <w:tab/>
      </w:r>
      <w:r w:rsidRPr="00383667">
        <w:rPr>
          <w:rFonts w:cs="Huawei Sans"/>
        </w:rPr>
        <w:tab/>
      </w:r>
      <w:r w:rsidR="00480CA1" w:rsidRPr="00383667">
        <w:rPr>
          <w:rFonts w:cs="Huawei Sans"/>
        </w:rPr>
        <w:tab/>
      </w:r>
      <w:r w:rsidRPr="00383667">
        <w:rPr>
          <w:rFonts w:cs="Huawei Sans"/>
        </w:rPr>
        <w:tab/>
      </w:r>
      <w:r w:rsidR="00480CA1" w:rsidRPr="00383667">
        <w:rPr>
          <w:rFonts w:cs="Huawei Sans"/>
        </w:rPr>
        <w:t>:</w:t>
      </w:r>
      <w:r w:rsidRPr="0050132A">
        <w:rPr>
          <w:rFonts w:cs="Huawei Sans"/>
        </w:rPr>
        <w:t xml:space="preserve"> </w:t>
      </w:r>
      <w:r w:rsidR="00480CA1" w:rsidRPr="00383667">
        <w:rPr>
          <w:rFonts w:cs="Huawei Sans"/>
        </w:rPr>
        <w:t>10.0.123.1</w:t>
      </w:r>
    </w:p>
    <w:p w14:paraId="19ED6571" w14:textId="596DC9D7" w:rsidR="00480CA1" w:rsidRPr="00383667" w:rsidRDefault="0050132A"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Type:</w:t>
      </w:r>
      <w:r>
        <w:rPr>
          <w:rFonts w:cs="Huawei Sans"/>
        </w:rPr>
        <w:tab/>
      </w:r>
      <w:r w:rsidR="00480CA1" w:rsidRPr="00383667">
        <w:rPr>
          <w:rFonts w:cs="Huawei Sans"/>
        </w:rPr>
        <w:t>TransNet</w:t>
      </w:r>
    </w:p>
    <w:p w14:paraId="43595F37" w14:textId="4EE99945" w:rsidR="00480CA1" w:rsidRPr="00383667" w:rsidRDefault="0050132A"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Metric</w:t>
      </w:r>
      <w:r w:rsidR="00480CA1"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w:t>
      </w:r>
    </w:p>
    <w:p w14:paraId="56A69F8A" w14:textId="77777777" w:rsidR="00480CA1" w:rsidRPr="00383667" w:rsidRDefault="00480CA1" w:rsidP="00480CA1">
      <w:pPr>
        <w:pStyle w:val="1e"/>
      </w:pPr>
      <w:r w:rsidRPr="00383667">
        <w:t xml:space="preserve">The command output shows that this LSA describes two Links. The first Link indicates the network segment where the loopback interface resides. The value of </w:t>
      </w:r>
      <w:r w:rsidRPr="00383667">
        <w:rPr>
          <w:b/>
          <w:bCs/>
        </w:rPr>
        <w:t>Link Type</w:t>
      </w:r>
      <w:r w:rsidRPr="00383667">
        <w:t xml:space="preserve"> is </w:t>
      </w:r>
      <w:r w:rsidRPr="00383667">
        <w:rPr>
          <w:b/>
          <w:bCs/>
        </w:rPr>
        <w:t>StubNet</w:t>
      </w:r>
      <w:r w:rsidRPr="00383667">
        <w:t xml:space="preserve">, and the values of </w:t>
      </w:r>
      <w:r w:rsidRPr="00383667">
        <w:rPr>
          <w:b/>
          <w:bCs/>
        </w:rPr>
        <w:t>Link ID</w:t>
      </w:r>
      <w:r w:rsidRPr="00383667">
        <w:t xml:space="preserve"> and </w:t>
      </w:r>
      <w:r w:rsidRPr="00383667">
        <w:rPr>
          <w:b/>
          <w:bCs/>
        </w:rPr>
        <w:t>Data</w:t>
      </w:r>
      <w:r w:rsidRPr="00383667">
        <w:t xml:space="preserve"> are the IP address and mask of the stub network segment, respectively. The second Link describes the network segment on which the three routers are interconnected. The value of </w:t>
      </w:r>
      <w:r w:rsidRPr="00383667">
        <w:rPr>
          <w:b/>
          <w:bCs/>
        </w:rPr>
        <w:t>Link Type</w:t>
      </w:r>
      <w:r w:rsidRPr="00383667">
        <w:t xml:space="preserve"> is </w:t>
      </w:r>
      <w:r w:rsidRPr="00383667">
        <w:rPr>
          <w:b/>
          <w:bCs/>
        </w:rPr>
        <w:t>TransNet</w:t>
      </w:r>
      <w:r w:rsidRPr="00383667">
        <w:t xml:space="preserve">. The value of </w:t>
      </w:r>
      <w:r w:rsidRPr="00383667">
        <w:rPr>
          <w:b/>
          <w:bCs/>
        </w:rPr>
        <w:t>Link ID</w:t>
      </w:r>
      <w:r w:rsidRPr="00383667">
        <w:t xml:space="preserve"> is the DR's interface address 10.0.123.1, and the value of </w:t>
      </w:r>
      <w:r w:rsidRPr="00383667">
        <w:rPr>
          <w:b/>
          <w:bCs/>
        </w:rPr>
        <w:t>Data</w:t>
      </w:r>
      <w:r w:rsidRPr="00383667">
        <w:t xml:space="preserve"> is the IP address of the local interface on the network segment, 10.0.123.1.</w:t>
      </w:r>
    </w:p>
    <w:p w14:paraId="1EF334DF" w14:textId="77777777" w:rsidR="00480CA1" w:rsidRPr="00383667" w:rsidRDefault="00480CA1" w:rsidP="00480CA1">
      <w:pPr>
        <w:pStyle w:val="1e"/>
      </w:pPr>
      <w:r w:rsidRPr="00383667">
        <w:t># Check the Type 2 LSA generated by R1.</w:t>
      </w:r>
    </w:p>
    <w:p w14:paraId="73400E79" w14:textId="77777777" w:rsidR="00480CA1" w:rsidRPr="00383667" w:rsidRDefault="00480CA1" w:rsidP="00480CA1">
      <w:pPr>
        <w:pStyle w:val="2f3"/>
        <w:rPr>
          <w:rFonts w:cs="Huawei Sans"/>
        </w:rPr>
      </w:pPr>
      <w:r w:rsidRPr="00383667">
        <w:rPr>
          <w:rFonts w:cs="Huawei Sans"/>
        </w:rPr>
        <w:t xml:space="preserve">[R1]display </w:t>
      </w:r>
      <w:r w:rsidRPr="00497E5B">
        <w:rPr>
          <w:rFonts w:cs="Huawei Sans"/>
        </w:rPr>
        <w:t>ospf</w:t>
      </w:r>
      <w:r w:rsidRPr="00383667">
        <w:rPr>
          <w:rFonts w:cs="Huawei Sans"/>
        </w:rPr>
        <w:t xml:space="preserve"> lsdb network self-originate </w:t>
      </w:r>
    </w:p>
    <w:p w14:paraId="7B783263" w14:textId="77777777" w:rsidR="00480CA1" w:rsidRPr="00383667" w:rsidRDefault="00480CA1" w:rsidP="00480CA1">
      <w:pPr>
        <w:pStyle w:val="2f3"/>
        <w:rPr>
          <w:rFonts w:cs="Huawei Sans"/>
        </w:rPr>
      </w:pPr>
    </w:p>
    <w:p w14:paraId="4D31F8AD" w14:textId="77777777" w:rsidR="00480CA1" w:rsidRPr="00383667" w:rsidRDefault="00480CA1" w:rsidP="00480CA1">
      <w:pPr>
        <w:pStyle w:val="2f3"/>
        <w:rPr>
          <w:rFonts w:cs="Huawei Sans"/>
        </w:rPr>
      </w:pPr>
      <w:r w:rsidRPr="00383667">
        <w:rPr>
          <w:rFonts w:cs="Huawei Sans"/>
        </w:rPr>
        <w:t xml:space="preserve">         OSPF Process 1 with Router ID 10.0.1.1</w:t>
      </w:r>
    </w:p>
    <w:p w14:paraId="111DD04E" w14:textId="77777777" w:rsidR="00480CA1" w:rsidRPr="00383667" w:rsidRDefault="00480CA1" w:rsidP="00480CA1">
      <w:pPr>
        <w:pStyle w:val="2f3"/>
        <w:rPr>
          <w:rFonts w:cs="Huawei Sans"/>
        </w:rPr>
      </w:pPr>
      <w:r w:rsidRPr="00383667">
        <w:rPr>
          <w:rFonts w:cs="Huawei Sans"/>
        </w:rPr>
        <w:t xml:space="preserve">                         Area: 0.0.0.0</w:t>
      </w:r>
    </w:p>
    <w:p w14:paraId="3FCCF071" w14:textId="77777777" w:rsidR="00480CA1" w:rsidRPr="00383667" w:rsidRDefault="00480CA1" w:rsidP="00480CA1">
      <w:pPr>
        <w:pStyle w:val="2f3"/>
        <w:rPr>
          <w:rFonts w:cs="Huawei Sans"/>
        </w:rPr>
      </w:pPr>
      <w:r w:rsidRPr="00383667">
        <w:rPr>
          <w:rFonts w:cs="Huawei Sans"/>
        </w:rPr>
        <w:t xml:space="preserve">                 Link State Database </w:t>
      </w:r>
    </w:p>
    <w:p w14:paraId="3430EA0E" w14:textId="77777777" w:rsidR="00480CA1" w:rsidRPr="00383667" w:rsidRDefault="00480CA1" w:rsidP="00480CA1">
      <w:pPr>
        <w:pStyle w:val="2f3"/>
        <w:rPr>
          <w:rFonts w:cs="Huawei Sans"/>
        </w:rPr>
      </w:pPr>
    </w:p>
    <w:p w14:paraId="538FEE1B" w14:textId="0FF90C83" w:rsidR="00480CA1" w:rsidRPr="00383667" w:rsidRDefault="00DC049C" w:rsidP="00480CA1">
      <w:pPr>
        <w:pStyle w:val="2f3"/>
        <w:rPr>
          <w:rFonts w:cs="Huawei Sans"/>
        </w:rPr>
      </w:pPr>
      <w:r>
        <w:rPr>
          <w:rFonts w:cs="Huawei Sans"/>
        </w:rPr>
        <w:tab/>
      </w:r>
      <w:r w:rsidR="002D0DE9">
        <w:rPr>
          <w:rFonts w:cs="Huawei Sans"/>
        </w:rPr>
        <w:tab/>
      </w:r>
      <w:r w:rsidR="00480CA1" w:rsidRPr="00383667">
        <w:rPr>
          <w:rFonts w:cs="Huawei Sans"/>
        </w:rPr>
        <w:t>Type</w:t>
      </w:r>
      <w:r w:rsidR="00480CA1" w:rsidRPr="00383667">
        <w:rPr>
          <w:rFonts w:cs="Huawei Sans"/>
        </w:rPr>
        <w:tab/>
      </w:r>
      <w:r w:rsidR="002D0DE9" w:rsidRPr="00383667">
        <w:rPr>
          <w:rFonts w:cs="Huawei Sans"/>
        </w:rPr>
        <w:tab/>
      </w:r>
      <w:r w:rsidR="002D0DE9" w:rsidRPr="00383667">
        <w:rPr>
          <w:rFonts w:cs="Huawei Sans"/>
        </w:rPr>
        <w:tab/>
      </w:r>
      <w:r w:rsidR="002D0DE9" w:rsidRPr="00383667">
        <w:rPr>
          <w:rFonts w:cs="Huawei Sans"/>
        </w:rPr>
        <w:tab/>
      </w:r>
      <w:r w:rsidR="00480CA1" w:rsidRPr="00383667">
        <w:rPr>
          <w:rFonts w:cs="Huawei Sans"/>
        </w:rPr>
        <w:tab/>
        <w:t>:</w:t>
      </w:r>
      <w:r w:rsidR="002D0DE9">
        <w:rPr>
          <w:rFonts w:cs="Huawei Sans"/>
        </w:rPr>
        <w:tab/>
      </w:r>
      <w:r w:rsidR="00480CA1" w:rsidRPr="00383667">
        <w:rPr>
          <w:rFonts w:cs="Huawei Sans"/>
        </w:rPr>
        <w:t>Network</w:t>
      </w:r>
    </w:p>
    <w:p w14:paraId="53AE658A" w14:textId="6531DD67" w:rsidR="00480CA1" w:rsidRPr="00383667" w:rsidRDefault="002D0DE9"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sidR="00480CA1" w:rsidRPr="00383667">
        <w:rPr>
          <w:rFonts w:cs="Huawei Sans"/>
        </w:rPr>
        <w:tab/>
      </w:r>
      <w:r w:rsidR="00480CA1"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10.0.123.1</w:t>
      </w:r>
    </w:p>
    <w:p w14:paraId="54B63733" w14:textId="77777777" w:rsidR="00227531" w:rsidRDefault="002D0DE9" w:rsidP="00480CA1">
      <w:pPr>
        <w:pStyle w:val="2f3"/>
        <w:rPr>
          <w:rFonts w:cs="Huawei Sans"/>
        </w:rPr>
      </w:pPr>
      <w:r>
        <w:rPr>
          <w:rFonts w:cs="Huawei Sans"/>
        </w:rPr>
        <w:tab/>
      </w:r>
      <w:r>
        <w:rPr>
          <w:rFonts w:cs="Huawei Sans"/>
        </w:rPr>
        <w:tab/>
      </w:r>
      <w:r w:rsidR="00480CA1" w:rsidRPr="00497E5B">
        <w:rPr>
          <w:rFonts w:cs="Huawei Sans"/>
        </w:rPr>
        <w:t>Adv</w:t>
      </w:r>
      <w:r>
        <w:rPr>
          <w:rFonts w:cs="Huawei Sans"/>
        </w:rPr>
        <w:tab/>
      </w:r>
      <w:r w:rsidR="00480CA1" w:rsidRPr="00383667">
        <w:rPr>
          <w:rFonts w:cs="Huawei Sans"/>
        </w:rPr>
        <w:t>rtr</w:t>
      </w:r>
      <w:r w:rsidRPr="00383667">
        <w:rPr>
          <w:rFonts w:cs="Huawei Sans"/>
        </w:rPr>
        <w:tab/>
      </w:r>
      <w:r w:rsidRPr="00383667">
        <w:rPr>
          <w:rFonts w:cs="Huawei Sans"/>
        </w:rPr>
        <w:tab/>
      </w:r>
      <w:r w:rsidR="00480CA1" w:rsidRPr="00383667">
        <w:rPr>
          <w:rFonts w:cs="Huawei Sans"/>
        </w:rPr>
        <w:tab/>
        <w:t>:</w:t>
      </w:r>
      <w:r>
        <w:rPr>
          <w:rFonts w:cs="Huawei Sans"/>
        </w:rPr>
        <w:tab/>
      </w:r>
      <w:r w:rsidR="00480CA1" w:rsidRPr="00383667">
        <w:rPr>
          <w:rFonts w:cs="Huawei Sans"/>
        </w:rPr>
        <w:t>10.0.1.1</w:t>
      </w:r>
    </w:p>
    <w:p w14:paraId="00AA0F6F" w14:textId="6F09595D" w:rsidR="00227531" w:rsidRDefault="002D0DE9"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sidR="00480CA1"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1662</w:t>
      </w:r>
    </w:p>
    <w:p w14:paraId="147A2198" w14:textId="77777777" w:rsidR="00227531" w:rsidRDefault="002D0DE9" w:rsidP="00480CA1">
      <w:pPr>
        <w:pStyle w:val="2f3"/>
        <w:rPr>
          <w:rFonts w:cs="Huawei Sans"/>
        </w:rPr>
      </w:pPr>
      <w:r>
        <w:rPr>
          <w:rFonts w:cs="Huawei Sans"/>
        </w:rPr>
        <w:tab/>
      </w:r>
      <w:r>
        <w:rPr>
          <w:rFonts w:cs="Huawei Sans"/>
        </w:rPr>
        <w:tab/>
      </w:r>
      <w:r w:rsidR="00480CA1" w:rsidRPr="00383667">
        <w:rPr>
          <w:rFonts w:cs="Huawei Sans"/>
        </w:rPr>
        <w:t>Len</w:t>
      </w:r>
      <w:r w:rsidR="00480CA1" w:rsidRPr="00383667">
        <w:rPr>
          <w:rFonts w:cs="Huawei Sans"/>
        </w:rPr>
        <w:tab/>
      </w:r>
      <w:r w:rsidR="00480CA1"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36</w:t>
      </w:r>
    </w:p>
    <w:p w14:paraId="11094483" w14:textId="77777777" w:rsidR="00227531" w:rsidRDefault="002D0DE9" w:rsidP="00480CA1">
      <w:pPr>
        <w:pStyle w:val="2f3"/>
        <w:rPr>
          <w:rFonts w:cs="Huawei Sans"/>
        </w:rPr>
      </w:pPr>
      <w:r>
        <w:rPr>
          <w:rFonts w:cs="Huawei Sans"/>
        </w:rPr>
        <w:tab/>
      </w:r>
      <w:r>
        <w:rPr>
          <w:rFonts w:cs="Huawei Sans"/>
        </w:rPr>
        <w:tab/>
      </w:r>
      <w:r w:rsidR="00480CA1" w:rsidRPr="00383667">
        <w:rPr>
          <w:rFonts w:cs="Huawei Sans"/>
        </w:rPr>
        <w:t>Options</w:t>
      </w:r>
      <w:r w:rsidR="00480CA1" w:rsidRPr="00383667">
        <w:rPr>
          <w:rFonts w:cs="Huawei Sans"/>
        </w:rPr>
        <w:tab/>
      </w:r>
      <w:r w:rsidRPr="00383667">
        <w:rPr>
          <w:rFonts w:cs="Huawei Sans"/>
        </w:rPr>
        <w:tab/>
      </w:r>
      <w:r w:rsidR="00480CA1" w:rsidRPr="00497E5B">
        <w:rPr>
          <w:rFonts w:cs="Huawei Sans"/>
        </w:rPr>
        <w:t>:</w:t>
      </w:r>
      <w:r>
        <w:rPr>
          <w:rFonts w:cs="Huawei Sans"/>
        </w:rPr>
        <w:tab/>
      </w:r>
      <w:r w:rsidR="00480CA1" w:rsidRPr="00383667">
        <w:rPr>
          <w:rFonts w:cs="Huawei Sans"/>
        </w:rPr>
        <w:t>E</w:t>
      </w:r>
    </w:p>
    <w:p w14:paraId="560BF1F0" w14:textId="6D708773" w:rsidR="00227531" w:rsidRDefault="002D0DE9"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sidR="00480CA1"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ab/>
        <w:t>:</w:t>
      </w:r>
      <w:r>
        <w:rPr>
          <w:rFonts w:cs="Huawei Sans"/>
        </w:rPr>
        <w:tab/>
      </w:r>
      <w:r w:rsidR="00480CA1" w:rsidRPr="00383667">
        <w:rPr>
          <w:rFonts w:cs="Huawei Sans"/>
        </w:rPr>
        <w:t>80000005</w:t>
      </w:r>
    </w:p>
    <w:p w14:paraId="5E41EFD8" w14:textId="0B04E683" w:rsidR="00480CA1" w:rsidRPr="00383667" w:rsidRDefault="002D0DE9" w:rsidP="00480CA1">
      <w:pPr>
        <w:pStyle w:val="2f3"/>
        <w:rPr>
          <w:rFonts w:cs="Huawei Sans"/>
        </w:rPr>
      </w:pPr>
      <w:r>
        <w:rPr>
          <w:rFonts w:cs="Huawei Sans"/>
        </w:rPr>
        <w:tab/>
      </w:r>
      <w:r>
        <w:rPr>
          <w:rFonts w:cs="Huawei Sans"/>
        </w:rPr>
        <w:tab/>
      </w:r>
      <w:r w:rsidR="00480CA1" w:rsidRPr="00497E5B">
        <w:rPr>
          <w:rFonts w:cs="Huawei Sans"/>
        </w:rPr>
        <w:t>chksum</w:t>
      </w:r>
      <w:r w:rsidR="00480CA1" w:rsidRPr="00383667">
        <w:rPr>
          <w:rFonts w:cs="Huawei Sans"/>
        </w:rPr>
        <w:tab/>
      </w:r>
      <w:r w:rsidR="00480CA1" w:rsidRPr="00383667">
        <w:rPr>
          <w:rFonts w:cs="Huawei Sans"/>
        </w:rPr>
        <w:tab/>
        <w:t>:</w:t>
      </w:r>
      <w:r>
        <w:rPr>
          <w:rFonts w:cs="Huawei Sans"/>
        </w:rPr>
        <w:tab/>
      </w:r>
      <w:r w:rsidR="00480CA1" w:rsidRPr="00383667">
        <w:rPr>
          <w:rFonts w:cs="Huawei Sans"/>
        </w:rPr>
        <w:t>0x3d58</w:t>
      </w:r>
    </w:p>
    <w:p w14:paraId="229B15E0" w14:textId="4D34300B" w:rsidR="00480CA1" w:rsidRPr="00383667" w:rsidRDefault="002D0DE9" w:rsidP="00480CA1">
      <w:pPr>
        <w:pStyle w:val="2f3"/>
        <w:rPr>
          <w:rFonts w:cs="Huawei Sans"/>
        </w:rPr>
      </w:pPr>
      <w:r>
        <w:rPr>
          <w:rFonts w:cs="Huawei Sans"/>
        </w:rPr>
        <w:tab/>
      </w:r>
      <w:r>
        <w:rPr>
          <w:rFonts w:cs="Huawei Sans"/>
        </w:rPr>
        <w:tab/>
      </w:r>
      <w:r w:rsidR="00480CA1" w:rsidRPr="00383667">
        <w:rPr>
          <w:rFonts w:cs="Huawei Sans"/>
        </w:rPr>
        <w:t>Net</w:t>
      </w:r>
      <w:r>
        <w:rPr>
          <w:rFonts w:cs="Huawei Sans"/>
        </w:rPr>
        <w:tab/>
      </w:r>
      <w:r w:rsidR="00480CA1" w:rsidRPr="00383667">
        <w:rPr>
          <w:rFonts w:cs="Huawei Sans"/>
        </w:rPr>
        <w:t>mask</w:t>
      </w:r>
      <w:r w:rsidR="00480CA1" w:rsidRPr="00383667">
        <w:rPr>
          <w:rFonts w:cs="Huawei Sans"/>
        </w:rPr>
        <w:tab/>
        <w:t>:</w:t>
      </w:r>
      <w:r>
        <w:rPr>
          <w:rFonts w:cs="Huawei Sans"/>
        </w:rPr>
        <w:tab/>
      </w:r>
      <w:r w:rsidR="00480CA1" w:rsidRPr="00383667">
        <w:rPr>
          <w:rFonts w:cs="Huawei Sans"/>
        </w:rPr>
        <w:t>255.255.255.0</w:t>
      </w:r>
    </w:p>
    <w:p w14:paraId="32A2F523" w14:textId="61D46762" w:rsidR="00480CA1" w:rsidRPr="00383667" w:rsidRDefault="002D0DE9" w:rsidP="00480CA1">
      <w:pPr>
        <w:pStyle w:val="2f3"/>
        <w:rPr>
          <w:rFonts w:cs="Huawei Sans"/>
        </w:rPr>
      </w:pPr>
      <w:r>
        <w:rPr>
          <w:rFonts w:cs="Huawei Sans"/>
        </w:rPr>
        <w:tab/>
      </w:r>
      <w:r>
        <w:rPr>
          <w:rFonts w:cs="Huawei Sans"/>
        </w:rPr>
        <w:tab/>
      </w:r>
      <w:r w:rsidR="00480CA1" w:rsidRPr="00383667">
        <w:rPr>
          <w:rFonts w:cs="Huawei Sans"/>
        </w:rPr>
        <w:t>Priority</w:t>
      </w:r>
      <w:r w:rsidR="00480CA1"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Low</w:t>
      </w:r>
    </w:p>
    <w:p w14:paraId="30A3137C" w14:textId="77777777" w:rsidR="00480CA1" w:rsidRPr="00383667" w:rsidRDefault="00480CA1" w:rsidP="00480CA1">
      <w:pPr>
        <w:pStyle w:val="2f3"/>
        <w:rPr>
          <w:rFonts w:cs="Huawei Sans"/>
        </w:rPr>
      </w:pPr>
      <w:r w:rsidRPr="00383667">
        <w:rPr>
          <w:rFonts w:cs="Huawei Sans"/>
        </w:rPr>
        <w:t xml:space="preserve">     Attached Router    10.0.1.1</w:t>
      </w:r>
    </w:p>
    <w:p w14:paraId="7B2F58BB" w14:textId="77777777" w:rsidR="00480CA1" w:rsidRPr="00383667" w:rsidRDefault="00480CA1" w:rsidP="00480CA1">
      <w:pPr>
        <w:pStyle w:val="2f3"/>
        <w:rPr>
          <w:rFonts w:cs="Huawei Sans"/>
        </w:rPr>
      </w:pPr>
      <w:r w:rsidRPr="00383667">
        <w:rPr>
          <w:rFonts w:cs="Huawei Sans"/>
        </w:rPr>
        <w:t xml:space="preserve">     Attached Router    10.0.2.2</w:t>
      </w:r>
    </w:p>
    <w:p w14:paraId="626BF238" w14:textId="77777777" w:rsidR="00480CA1" w:rsidRPr="00383667" w:rsidRDefault="00480CA1" w:rsidP="00480CA1">
      <w:pPr>
        <w:pStyle w:val="2f3"/>
        <w:rPr>
          <w:rFonts w:cs="Huawei Sans"/>
        </w:rPr>
      </w:pPr>
      <w:r w:rsidRPr="00383667">
        <w:rPr>
          <w:rFonts w:cs="Huawei Sans"/>
        </w:rPr>
        <w:t xml:space="preserve">     Attached Router    10.0.3.3</w:t>
      </w:r>
    </w:p>
    <w:p w14:paraId="62384AF3" w14:textId="77777777" w:rsidR="00480CA1" w:rsidRPr="00383667" w:rsidRDefault="00480CA1" w:rsidP="00480CA1">
      <w:pPr>
        <w:pStyle w:val="1e"/>
      </w:pPr>
      <w:r w:rsidRPr="00383667">
        <w:t xml:space="preserve">The </w:t>
      </w:r>
      <w:r w:rsidRPr="00383667">
        <w:rPr>
          <w:b/>
          <w:bCs/>
        </w:rPr>
        <w:t>Attached Router</w:t>
      </w:r>
      <w:r w:rsidRPr="00383667">
        <w:t xml:space="preserve"> field in the Type 2 LSA describes the neighbor information of the network segment where the DR resides.</w:t>
      </w:r>
    </w:p>
    <w:p w14:paraId="2F47BA0C" w14:textId="77777777" w:rsidR="00480CA1" w:rsidRPr="00383667" w:rsidRDefault="00480CA1" w:rsidP="00604E8C">
      <w:pPr>
        <w:pStyle w:val="30"/>
        <w:ind w:left="1032" w:hanging="278"/>
        <w:outlineLvl w:val="9"/>
        <w:rPr>
          <w:rFonts w:cs="Huawei Sans"/>
        </w:rPr>
      </w:pPr>
      <w:r w:rsidRPr="00383667">
        <w:rPr>
          <w:rFonts w:cs="Huawei Sans"/>
        </w:rPr>
        <w:t>Check the process of establishing OSPF neighbor relationships.</w:t>
      </w:r>
    </w:p>
    <w:p w14:paraId="349A7369" w14:textId="77777777" w:rsidR="00E6622B" w:rsidRPr="00383667" w:rsidRDefault="00480CA1" w:rsidP="00480CA1">
      <w:pPr>
        <w:pStyle w:val="1e"/>
      </w:pPr>
      <w:r w:rsidRPr="00383667">
        <w:t>Based on the preceding OSPF neighbor information, the interface IP address of the DR is 10.0.123.1, which is different from the expected result obtained based on DR election rules. In OSPF, the non-preemption mode is used for DR election. When a DR or BDR exists on a network, a newly deployed router on the network cannot preempt the role of the DR or BDR. However, if OSPF is configured at different time on the network devices, the elected DR may be the device that starts first.</w:t>
      </w:r>
    </w:p>
    <w:p w14:paraId="508847A1" w14:textId="77777777" w:rsidR="00E6622B" w:rsidRPr="00383667" w:rsidRDefault="00480CA1" w:rsidP="00480CA1">
      <w:pPr>
        <w:pStyle w:val="1e"/>
      </w:pPr>
      <w:r w:rsidRPr="00383667">
        <w:t xml:space="preserve">To prevent this issue, you can shut down the interconnection interfaces of R1, R2, and R3, and run the </w:t>
      </w:r>
      <w:r w:rsidRPr="00383667">
        <w:rPr>
          <w:b/>
        </w:rPr>
        <w:t xml:space="preserve">debugging </w:t>
      </w:r>
      <w:r w:rsidRPr="00497E5B">
        <w:rPr>
          <w:b/>
        </w:rPr>
        <w:t>ospf</w:t>
      </w:r>
      <w:r w:rsidRPr="00383667">
        <w:rPr>
          <w:b/>
        </w:rPr>
        <w:t xml:space="preserve"> 1 event</w:t>
      </w:r>
      <w:r w:rsidRPr="00383667">
        <w:t xml:space="preserve"> command to observe the process of establishing the OSPF neighbor relationships. Then, try to re-enable the interfaces of R1, R2, and R3 </w:t>
      </w:r>
      <w:r w:rsidRPr="00383667">
        <w:lastRenderedPageBreak/>
        <w:t>at the same time, and check the DR and BDR election process based on the debugging information.</w:t>
      </w:r>
    </w:p>
    <w:p w14:paraId="5624B058" w14:textId="244A46BB" w:rsidR="00480CA1" w:rsidRPr="00383667" w:rsidRDefault="00480CA1" w:rsidP="00480CA1">
      <w:pPr>
        <w:pStyle w:val="1e"/>
      </w:pPr>
      <w:r w:rsidRPr="00383667">
        <w:t># Shut down the interconnection interfaces of R1, R2, and R3.</w:t>
      </w:r>
    </w:p>
    <w:p w14:paraId="588DF9BB" w14:textId="77777777" w:rsidR="00480CA1" w:rsidRPr="00383667" w:rsidRDefault="00480CA1" w:rsidP="00480CA1">
      <w:pPr>
        <w:pStyle w:val="2f3"/>
        <w:rPr>
          <w:rFonts w:cs="Huawei Sans"/>
        </w:rPr>
      </w:pPr>
      <w:r w:rsidRPr="00383667">
        <w:rPr>
          <w:rFonts w:cs="Huawei Sans"/>
        </w:rPr>
        <w:t>[R1] interface GigabitEthernet0/0/3</w:t>
      </w:r>
    </w:p>
    <w:p w14:paraId="59B26C00" w14:textId="77777777" w:rsidR="00480CA1" w:rsidRDefault="00480CA1" w:rsidP="00480CA1">
      <w:pPr>
        <w:pStyle w:val="2f3"/>
        <w:rPr>
          <w:rFonts w:cs="Huawei Sans"/>
        </w:rPr>
      </w:pPr>
      <w:r w:rsidRPr="00383667">
        <w:rPr>
          <w:rFonts w:cs="Huawei Sans"/>
        </w:rPr>
        <w:t>[R1-GigabitEthernet0/0/3] shutdown</w:t>
      </w:r>
    </w:p>
    <w:p w14:paraId="556A0C31" w14:textId="77777777" w:rsidR="00405926" w:rsidRPr="00383667" w:rsidRDefault="00405926" w:rsidP="00480CA1">
      <w:pPr>
        <w:pStyle w:val="2f3"/>
        <w:rPr>
          <w:rFonts w:cs="Huawei Sans"/>
        </w:rPr>
      </w:pPr>
    </w:p>
    <w:p w14:paraId="126D8472" w14:textId="77777777" w:rsidR="00480CA1" w:rsidRPr="00383667" w:rsidRDefault="00480CA1" w:rsidP="00480CA1">
      <w:pPr>
        <w:pStyle w:val="2f3"/>
        <w:rPr>
          <w:rFonts w:cs="Huawei Sans"/>
        </w:rPr>
      </w:pPr>
      <w:r w:rsidRPr="00383667">
        <w:rPr>
          <w:rFonts w:cs="Huawei Sans"/>
        </w:rPr>
        <w:t>[R2] interface GigabitEthernet0/0/4</w:t>
      </w:r>
    </w:p>
    <w:p w14:paraId="0E7EB254" w14:textId="77777777" w:rsidR="00480CA1" w:rsidRDefault="00480CA1" w:rsidP="00480CA1">
      <w:pPr>
        <w:pStyle w:val="2f3"/>
        <w:rPr>
          <w:rFonts w:cs="Huawei Sans"/>
        </w:rPr>
      </w:pPr>
      <w:r w:rsidRPr="00383667">
        <w:rPr>
          <w:rFonts w:cs="Huawei Sans"/>
        </w:rPr>
        <w:t>[R2-GigabitEthernet0/0/4] shutdown</w:t>
      </w:r>
    </w:p>
    <w:p w14:paraId="60629E59" w14:textId="77777777" w:rsidR="00405926" w:rsidRPr="00383667" w:rsidRDefault="00405926" w:rsidP="00480CA1">
      <w:pPr>
        <w:pStyle w:val="2f3"/>
        <w:rPr>
          <w:rFonts w:cs="Huawei Sans"/>
        </w:rPr>
      </w:pPr>
    </w:p>
    <w:p w14:paraId="2D8BFABD" w14:textId="77777777" w:rsidR="00480CA1" w:rsidRPr="00383667" w:rsidRDefault="00480CA1" w:rsidP="00480CA1">
      <w:pPr>
        <w:pStyle w:val="2f3"/>
        <w:rPr>
          <w:rFonts w:cs="Huawei Sans"/>
        </w:rPr>
      </w:pPr>
      <w:r w:rsidRPr="00383667">
        <w:rPr>
          <w:rFonts w:cs="Huawei Sans"/>
        </w:rPr>
        <w:t>[R3] interface GigabitEthernet0/0/4</w:t>
      </w:r>
    </w:p>
    <w:p w14:paraId="6E1EDD4E" w14:textId="77777777" w:rsidR="00480CA1" w:rsidRPr="00383667" w:rsidRDefault="00480CA1" w:rsidP="00480CA1">
      <w:pPr>
        <w:pStyle w:val="2f3"/>
        <w:rPr>
          <w:rFonts w:cs="Huawei Sans"/>
        </w:rPr>
      </w:pPr>
      <w:r w:rsidRPr="00383667">
        <w:rPr>
          <w:rFonts w:cs="Huawei Sans"/>
        </w:rPr>
        <w:t>[R3-GigabitEthernet0/0/4] shutdown</w:t>
      </w:r>
    </w:p>
    <w:p w14:paraId="3BB5A1E3" w14:textId="77777777" w:rsidR="00480CA1" w:rsidRPr="00383667" w:rsidRDefault="00480CA1" w:rsidP="00480CA1">
      <w:pPr>
        <w:pStyle w:val="1e"/>
      </w:pPr>
      <w:r w:rsidRPr="00383667">
        <w:t># Enable the debugging function on R1, R2, and R3, and enable OSPF event debugging.</w:t>
      </w:r>
    </w:p>
    <w:p w14:paraId="42104A25" w14:textId="77777777" w:rsidR="00480CA1" w:rsidRPr="00383667" w:rsidRDefault="00480CA1" w:rsidP="00480CA1">
      <w:pPr>
        <w:pStyle w:val="2f3"/>
        <w:rPr>
          <w:rFonts w:cs="Huawei Sans"/>
        </w:rPr>
      </w:pPr>
      <w:r w:rsidRPr="00383667">
        <w:rPr>
          <w:rFonts w:cs="Huawei Sans"/>
        </w:rPr>
        <w:t xml:space="preserve">&lt;R1&gt;terminal debugging </w:t>
      </w:r>
    </w:p>
    <w:p w14:paraId="05F94EA1" w14:textId="77777777" w:rsidR="00480CA1" w:rsidRPr="00383667" w:rsidRDefault="00480CA1" w:rsidP="00480CA1">
      <w:pPr>
        <w:pStyle w:val="2f3"/>
        <w:rPr>
          <w:rFonts w:cs="Huawei Sans"/>
        </w:rPr>
      </w:pPr>
      <w:r w:rsidRPr="00383667">
        <w:rPr>
          <w:rFonts w:cs="Huawei Sans"/>
        </w:rPr>
        <w:t>Info: Current terminal debugging is on.</w:t>
      </w:r>
    </w:p>
    <w:p w14:paraId="484A1A27" w14:textId="77777777" w:rsidR="00480CA1" w:rsidRPr="00383667" w:rsidRDefault="00480CA1" w:rsidP="00480CA1">
      <w:pPr>
        <w:pStyle w:val="2f3"/>
        <w:rPr>
          <w:rFonts w:cs="Huawei Sans"/>
        </w:rPr>
      </w:pPr>
      <w:r w:rsidRPr="00383667">
        <w:rPr>
          <w:rFonts w:cs="Huawei Sans"/>
        </w:rPr>
        <w:t>&lt;R1&gt;terminal monitor</w:t>
      </w:r>
    </w:p>
    <w:p w14:paraId="5DDA35B0" w14:textId="77777777" w:rsidR="00480CA1" w:rsidRPr="00383667" w:rsidRDefault="00480CA1" w:rsidP="00480CA1">
      <w:pPr>
        <w:pStyle w:val="2f3"/>
        <w:rPr>
          <w:rFonts w:cs="Huawei Sans"/>
        </w:rPr>
      </w:pPr>
      <w:r w:rsidRPr="00383667">
        <w:rPr>
          <w:rFonts w:cs="Huawei Sans"/>
        </w:rPr>
        <w:t xml:space="preserve">&lt;R1&gt;debugging </w:t>
      </w:r>
      <w:r w:rsidRPr="00497E5B">
        <w:rPr>
          <w:rFonts w:cs="Huawei Sans"/>
        </w:rPr>
        <w:t>ospf</w:t>
      </w:r>
      <w:r w:rsidRPr="00383667">
        <w:rPr>
          <w:rFonts w:cs="Huawei Sans"/>
        </w:rPr>
        <w:t xml:space="preserve"> 1 event</w:t>
      </w:r>
    </w:p>
    <w:p w14:paraId="174A93E1" w14:textId="77777777" w:rsidR="00480CA1" w:rsidRPr="00383667" w:rsidRDefault="00480CA1" w:rsidP="00480CA1">
      <w:pPr>
        <w:pStyle w:val="1e"/>
      </w:pPr>
      <w:r w:rsidRPr="00383667">
        <w:t>The operations on R2 and R3 are the same as that on R1, and are not provided here.</w:t>
      </w:r>
    </w:p>
    <w:p w14:paraId="67916F7D" w14:textId="77777777" w:rsidR="00480CA1" w:rsidRPr="00383667" w:rsidRDefault="00480CA1" w:rsidP="00480CA1">
      <w:pPr>
        <w:pStyle w:val="1e"/>
      </w:pPr>
      <w:r w:rsidRPr="00383667">
        <w:t># Re-enable the interconnection interfaces of R1, R2, and R3.</w:t>
      </w:r>
    </w:p>
    <w:p w14:paraId="516F0D6A" w14:textId="77777777" w:rsidR="00480CA1" w:rsidRPr="00383667" w:rsidRDefault="00480CA1" w:rsidP="00480CA1">
      <w:pPr>
        <w:pStyle w:val="2f3"/>
        <w:rPr>
          <w:rFonts w:cs="Huawei Sans"/>
        </w:rPr>
      </w:pPr>
      <w:r w:rsidRPr="00383667">
        <w:rPr>
          <w:rFonts w:cs="Huawei Sans"/>
        </w:rPr>
        <w:t>[R1] interface GigabitEthernet0/0/3</w:t>
      </w:r>
    </w:p>
    <w:p w14:paraId="2C6270C7" w14:textId="77777777" w:rsidR="00480CA1" w:rsidRDefault="00480CA1" w:rsidP="00480CA1">
      <w:pPr>
        <w:pStyle w:val="2f3"/>
        <w:rPr>
          <w:rFonts w:cs="Huawei Sans"/>
        </w:rPr>
      </w:pPr>
      <w:r w:rsidRPr="00383667">
        <w:rPr>
          <w:rFonts w:cs="Huawei Sans"/>
        </w:rPr>
        <w:t>[R1-GigabitEthernet0/0/3] undo shutdown</w:t>
      </w:r>
    </w:p>
    <w:p w14:paraId="44FC1BFB" w14:textId="77777777" w:rsidR="00793563" w:rsidRPr="00383667" w:rsidRDefault="00793563" w:rsidP="00480CA1">
      <w:pPr>
        <w:pStyle w:val="2f3"/>
        <w:rPr>
          <w:rFonts w:cs="Huawei Sans"/>
        </w:rPr>
      </w:pPr>
    </w:p>
    <w:p w14:paraId="6365296C" w14:textId="77777777" w:rsidR="00480CA1" w:rsidRPr="00383667" w:rsidRDefault="00480CA1" w:rsidP="00480CA1">
      <w:pPr>
        <w:pStyle w:val="2f3"/>
        <w:rPr>
          <w:rFonts w:cs="Huawei Sans"/>
        </w:rPr>
      </w:pPr>
      <w:r w:rsidRPr="00383667">
        <w:rPr>
          <w:rFonts w:cs="Huawei Sans"/>
        </w:rPr>
        <w:t>[R2] interface GigabitEthernet0/0/4</w:t>
      </w:r>
    </w:p>
    <w:p w14:paraId="3AF2F1F8" w14:textId="77777777" w:rsidR="00480CA1" w:rsidRDefault="00480CA1" w:rsidP="00480CA1">
      <w:pPr>
        <w:pStyle w:val="2f3"/>
        <w:rPr>
          <w:rFonts w:cs="Huawei Sans"/>
        </w:rPr>
      </w:pPr>
      <w:r w:rsidRPr="00383667">
        <w:rPr>
          <w:rFonts w:cs="Huawei Sans"/>
        </w:rPr>
        <w:t>[R2-GigabitEthernet0/0/4] undo shutdown</w:t>
      </w:r>
    </w:p>
    <w:p w14:paraId="16CA3DB5" w14:textId="77777777" w:rsidR="00793563" w:rsidRPr="00383667" w:rsidRDefault="00793563" w:rsidP="00480CA1">
      <w:pPr>
        <w:pStyle w:val="2f3"/>
        <w:rPr>
          <w:rFonts w:cs="Huawei Sans"/>
        </w:rPr>
      </w:pPr>
    </w:p>
    <w:p w14:paraId="5DD0031B" w14:textId="5322C18A" w:rsidR="00480CA1" w:rsidRPr="00383667" w:rsidRDefault="007657DE" w:rsidP="00480CA1">
      <w:pPr>
        <w:pStyle w:val="2f3"/>
        <w:rPr>
          <w:rFonts w:cs="Huawei Sans"/>
        </w:rPr>
      </w:pPr>
      <w:r>
        <w:rPr>
          <w:rFonts w:cs="Huawei Sans"/>
        </w:rPr>
        <w:t>[R3</w:t>
      </w:r>
      <w:r w:rsidR="00480CA1" w:rsidRPr="00383667">
        <w:rPr>
          <w:rFonts w:cs="Huawei Sans"/>
        </w:rPr>
        <w:t>] interface GigabitEthernet0/0/4</w:t>
      </w:r>
    </w:p>
    <w:p w14:paraId="10140485" w14:textId="05AFE4D9" w:rsidR="00480CA1" w:rsidRPr="00383667" w:rsidRDefault="007657DE" w:rsidP="00480CA1">
      <w:pPr>
        <w:pStyle w:val="2f3"/>
        <w:rPr>
          <w:rFonts w:cs="Huawei Sans"/>
        </w:rPr>
      </w:pPr>
      <w:r>
        <w:rPr>
          <w:rFonts w:cs="Huawei Sans"/>
        </w:rPr>
        <w:t>[R3</w:t>
      </w:r>
      <w:r w:rsidR="00480CA1" w:rsidRPr="00383667">
        <w:rPr>
          <w:rFonts w:cs="Huawei Sans"/>
        </w:rPr>
        <w:t>-GigabitEthernet0/0/4] undo shutdown</w:t>
      </w:r>
    </w:p>
    <w:p w14:paraId="2FC7E7BB" w14:textId="77777777" w:rsidR="00480CA1" w:rsidRPr="00383667" w:rsidRDefault="00480CA1" w:rsidP="00480CA1">
      <w:pPr>
        <w:pStyle w:val="1e"/>
      </w:pPr>
      <w:r w:rsidRPr="00383667">
        <w:t># Observe the debugging information on R3.</w:t>
      </w:r>
    </w:p>
    <w:p w14:paraId="2311C049" w14:textId="77777777" w:rsidR="00480CA1" w:rsidRPr="00383667" w:rsidRDefault="00480CA1" w:rsidP="00480CA1">
      <w:pPr>
        <w:pStyle w:val="2f3"/>
        <w:rPr>
          <w:rFonts w:cs="Huawei Sans"/>
          <w:b/>
          <w:color w:val="FF0000"/>
        </w:rPr>
      </w:pPr>
      <w:r w:rsidRPr="00383667">
        <w:rPr>
          <w:rFonts w:cs="Huawei Sans"/>
        </w:rPr>
        <w:t xml:space="preserve">May 22 2020 14:32:25-08:00 R3 %%01PHY/1/PHY(l)[20]:  </w:t>
      </w:r>
      <w:r w:rsidRPr="00383667">
        <w:rPr>
          <w:rFonts w:cs="Huawei Sans"/>
          <w:color w:val="EC7061"/>
        </w:rPr>
        <w:t xml:space="preserve">  </w:t>
      </w:r>
      <w:r w:rsidRPr="00383667">
        <w:rPr>
          <w:rFonts w:cs="Huawei Sans"/>
          <w:b/>
          <w:color w:val="EC7061"/>
        </w:rPr>
        <w:t>GigabitEthernet0/0/4: change status to up</w:t>
      </w:r>
    </w:p>
    <w:p w14:paraId="7B0A71B4" w14:textId="77777777" w:rsidR="00480CA1" w:rsidRPr="00383667" w:rsidRDefault="00480CA1" w:rsidP="00480CA1">
      <w:pPr>
        <w:pStyle w:val="2f3"/>
        <w:rPr>
          <w:rFonts w:cs="Huawei Sans"/>
        </w:rPr>
      </w:pPr>
      <w:r w:rsidRPr="00383667">
        <w:rPr>
          <w:rFonts w:cs="Huawei Sans"/>
        </w:rPr>
        <w:t>May 22 2020 14:32:25-08:00 R3 %%01IFNET/4/LINK_STATE(l)[21]:The line protocol IP on the interface GigabitEthernet0/0/4 has entered the UP state.</w:t>
      </w:r>
    </w:p>
    <w:p w14:paraId="5AB907A4" w14:textId="77777777" w:rsidR="00480CA1" w:rsidRPr="00383667" w:rsidRDefault="00480CA1" w:rsidP="00480CA1">
      <w:pPr>
        <w:pStyle w:val="2f3"/>
        <w:rPr>
          <w:rFonts w:cs="Huawei Sans"/>
        </w:rPr>
      </w:pPr>
      <w:r w:rsidRPr="00383667">
        <w:rPr>
          <w:rFonts w:cs="Huawei Sans"/>
        </w:rPr>
        <w:t>May 22 2020 14:32:25.650.5-08:00 R3 RM/6/RMDEBUG:</w:t>
      </w:r>
    </w:p>
    <w:p w14:paraId="07670529" w14:textId="77777777" w:rsidR="00480CA1" w:rsidRPr="00383667" w:rsidRDefault="00480CA1" w:rsidP="00480CA1">
      <w:pPr>
        <w:pStyle w:val="2f3"/>
        <w:rPr>
          <w:rFonts w:cs="Huawei Sans"/>
        </w:rPr>
      </w:pPr>
      <w:r w:rsidRPr="00383667">
        <w:rPr>
          <w:rFonts w:cs="Huawei Sans"/>
        </w:rPr>
        <w:t xml:space="preserve"> FileID: 0x7017802c Line: 1281 Level: 0x20</w:t>
      </w:r>
    </w:p>
    <w:p w14:paraId="163D9C8F" w14:textId="77777777" w:rsidR="00480CA1" w:rsidRPr="00383667" w:rsidRDefault="00480CA1" w:rsidP="00480CA1">
      <w:pPr>
        <w:pStyle w:val="2f3"/>
        <w:rPr>
          <w:rFonts w:cs="Huawei Sans"/>
        </w:rPr>
      </w:pPr>
      <w:r w:rsidRPr="00383667">
        <w:rPr>
          <w:rFonts w:cs="Huawei Sans"/>
        </w:rPr>
        <w:t xml:space="preserve">  OSPF 1: </w:t>
      </w:r>
      <w:r w:rsidRPr="00497E5B">
        <w:rPr>
          <w:rFonts w:cs="Huawei Sans"/>
        </w:rPr>
        <w:t>Intf</w:t>
      </w:r>
      <w:r w:rsidRPr="00383667">
        <w:rPr>
          <w:rFonts w:cs="Huawei Sans"/>
        </w:rPr>
        <w:t xml:space="preserve"> 10.0.123.3 Rcv InterfaceUp State Down -&gt; Waiting.</w:t>
      </w:r>
    </w:p>
    <w:p w14:paraId="54ABE94C" w14:textId="77777777" w:rsidR="00480CA1" w:rsidRPr="00383667" w:rsidRDefault="00480CA1" w:rsidP="00480CA1">
      <w:pPr>
        <w:pStyle w:val="2f3"/>
        <w:rPr>
          <w:rFonts w:cs="Huawei Sans"/>
        </w:rPr>
      </w:pPr>
      <w:r w:rsidRPr="00383667">
        <w:rPr>
          <w:rFonts w:cs="Huawei Sans"/>
        </w:rPr>
        <w:t>May 22 2020 14:32:25.650.6-08:00 R3 RM/6/RMDEBUG:</w:t>
      </w:r>
    </w:p>
    <w:p w14:paraId="6221F029" w14:textId="77777777" w:rsidR="00480CA1" w:rsidRPr="00383667" w:rsidRDefault="00480CA1" w:rsidP="00480CA1">
      <w:pPr>
        <w:pStyle w:val="2f3"/>
        <w:rPr>
          <w:rFonts w:cs="Huawei Sans"/>
        </w:rPr>
      </w:pPr>
      <w:r w:rsidRPr="00383667">
        <w:rPr>
          <w:rFonts w:cs="Huawei Sans"/>
        </w:rPr>
        <w:t xml:space="preserve"> FileID: 0x7017802c Line: 1395 Level: 0x20</w:t>
      </w:r>
    </w:p>
    <w:p w14:paraId="4B072FC8" w14:textId="77777777" w:rsidR="00480CA1" w:rsidRPr="00383667" w:rsidRDefault="00480CA1" w:rsidP="00480CA1">
      <w:pPr>
        <w:pStyle w:val="2f3"/>
        <w:rPr>
          <w:rFonts w:cs="Huawei Sans"/>
        </w:rPr>
      </w:pPr>
      <w:r w:rsidRPr="00383667">
        <w:rPr>
          <w:rFonts w:cs="Huawei Sans"/>
        </w:rPr>
        <w:t xml:space="preserve">  OSPF 1 Send Hello Interface Up on 10.0.123.3</w:t>
      </w:r>
    </w:p>
    <w:p w14:paraId="6DC0F228" w14:textId="77777777" w:rsidR="00480CA1" w:rsidRPr="00383667" w:rsidRDefault="00480CA1" w:rsidP="00480CA1">
      <w:pPr>
        <w:pStyle w:val="2f3"/>
        <w:rPr>
          <w:rFonts w:cs="Huawei Sans"/>
        </w:rPr>
      </w:pPr>
      <w:r w:rsidRPr="00383667">
        <w:rPr>
          <w:rFonts w:cs="Huawei Sans"/>
        </w:rPr>
        <w:t>May 22 2020 14:32:29-08:00 R3 DS/4/DATASYNC_CFGCHANGE:OID 1.3.6.1.4.1.2011.5.25.191.3.1 configurations have been changed. The current change number is 20, the change loop count is 0, and the maximum number of records is 4095.</w:t>
      </w:r>
    </w:p>
    <w:p w14:paraId="1E16D4F4" w14:textId="77777777" w:rsidR="00480CA1" w:rsidRPr="00383667" w:rsidRDefault="00480CA1" w:rsidP="00480CA1">
      <w:pPr>
        <w:pStyle w:val="2f3"/>
        <w:rPr>
          <w:rFonts w:cs="Huawei Sans"/>
        </w:rPr>
      </w:pPr>
      <w:r w:rsidRPr="00383667">
        <w:rPr>
          <w:rFonts w:cs="Huawei Sans"/>
        </w:rPr>
        <w:t>May 22 2020 14:33:06-08:00 R3 %%01OSPF/4/NBR_CHANGE_E(l)[22]:Neighbor changes event: neighbor status changed. (ProcessId=1, NeighborAddress=10.0.123.2, NeighborEvent=HelloReceived, NeighborPreviousState=Down, NeighborCurrentState=Init)</w:t>
      </w:r>
    </w:p>
    <w:p w14:paraId="6CF4682F" w14:textId="77777777" w:rsidR="00480CA1" w:rsidRPr="00383667" w:rsidRDefault="00480CA1" w:rsidP="00480CA1">
      <w:pPr>
        <w:pStyle w:val="2f3"/>
        <w:rPr>
          <w:rFonts w:cs="Huawei Sans"/>
        </w:rPr>
      </w:pPr>
      <w:r w:rsidRPr="00383667">
        <w:rPr>
          <w:rFonts w:cs="Huawei Sans"/>
        </w:rPr>
        <w:t>May 22 2020 14:33:06.320.2-08:00 R3 RM/6/RMDEBUG:</w:t>
      </w:r>
    </w:p>
    <w:p w14:paraId="774DC137" w14:textId="77777777" w:rsidR="00480CA1" w:rsidRPr="00383667" w:rsidRDefault="00480CA1" w:rsidP="00480CA1">
      <w:pPr>
        <w:pStyle w:val="2f3"/>
        <w:rPr>
          <w:rFonts w:cs="Huawei Sans"/>
        </w:rPr>
      </w:pPr>
      <w:r w:rsidRPr="00383667">
        <w:rPr>
          <w:rFonts w:cs="Huawei Sans"/>
        </w:rPr>
        <w:t xml:space="preserve"> FileID: 0x7017802d Line: 1119 Level: 0x20</w:t>
      </w:r>
    </w:p>
    <w:p w14:paraId="7CFA5BC7" w14:textId="77777777" w:rsidR="00480CA1" w:rsidRPr="00383667" w:rsidRDefault="00480CA1" w:rsidP="00480CA1">
      <w:pPr>
        <w:pStyle w:val="2f3"/>
        <w:rPr>
          <w:rFonts w:cs="Huawei Sans"/>
        </w:rPr>
      </w:pPr>
      <w:r w:rsidRPr="00383667">
        <w:rPr>
          <w:rFonts w:cs="Huawei Sans"/>
        </w:rPr>
        <w:t xml:space="preserve">  OSPF 1: Nbr 10.0.123.2 Rcv HelloReceived State Down -&gt; Init.</w:t>
      </w:r>
    </w:p>
    <w:p w14:paraId="2B9FEACA" w14:textId="77777777" w:rsidR="00480CA1" w:rsidRPr="00383667" w:rsidRDefault="00480CA1" w:rsidP="00480CA1">
      <w:pPr>
        <w:pStyle w:val="2f3"/>
        <w:rPr>
          <w:rFonts w:cs="Huawei Sans"/>
        </w:rPr>
      </w:pPr>
      <w:r w:rsidRPr="00383667">
        <w:rPr>
          <w:rFonts w:cs="Huawei Sans"/>
        </w:rPr>
        <w:t>May 22 2020 14:33:08.390.1-08:00 R3 RM/6/RMDEBUG:</w:t>
      </w:r>
    </w:p>
    <w:p w14:paraId="30FF06D9" w14:textId="77777777" w:rsidR="00480CA1" w:rsidRPr="00383667" w:rsidRDefault="00480CA1" w:rsidP="00480CA1">
      <w:pPr>
        <w:pStyle w:val="2f3"/>
        <w:rPr>
          <w:rFonts w:cs="Huawei Sans"/>
        </w:rPr>
      </w:pPr>
      <w:r w:rsidRPr="00383667">
        <w:rPr>
          <w:rFonts w:cs="Huawei Sans"/>
        </w:rPr>
        <w:t xml:space="preserve"> FileID: 0x7017802c Line: 2061 Level: 0x20</w:t>
      </w:r>
    </w:p>
    <w:p w14:paraId="42B686E7" w14:textId="77777777" w:rsidR="00480CA1" w:rsidRPr="00383667" w:rsidRDefault="00480CA1" w:rsidP="00480CA1">
      <w:pPr>
        <w:pStyle w:val="2f3"/>
        <w:rPr>
          <w:rFonts w:cs="Huawei Sans"/>
        </w:rPr>
      </w:pPr>
      <w:r w:rsidRPr="00383667">
        <w:rPr>
          <w:rFonts w:cs="Huawei Sans"/>
        </w:rPr>
        <w:lastRenderedPageBreak/>
        <w:t xml:space="preserve">  OSPF 1 Send Hello Interface State Changed on 10.0.123.3</w:t>
      </w:r>
    </w:p>
    <w:p w14:paraId="6F621E1D" w14:textId="77777777" w:rsidR="00480CA1" w:rsidRPr="00383667" w:rsidRDefault="00480CA1" w:rsidP="00480CA1">
      <w:pPr>
        <w:pStyle w:val="2f3"/>
        <w:rPr>
          <w:rFonts w:cs="Huawei Sans"/>
        </w:rPr>
      </w:pPr>
      <w:r w:rsidRPr="00383667">
        <w:rPr>
          <w:rFonts w:cs="Huawei Sans"/>
        </w:rPr>
        <w:t>May 22 2020 14:33:08.390.2-08:00 R3 RM/6/RMDEBUG:</w:t>
      </w:r>
    </w:p>
    <w:p w14:paraId="222A2257" w14:textId="77777777" w:rsidR="00480CA1" w:rsidRPr="00383667" w:rsidRDefault="00480CA1" w:rsidP="00480CA1">
      <w:pPr>
        <w:pStyle w:val="2f3"/>
        <w:rPr>
          <w:rFonts w:cs="Huawei Sans"/>
        </w:rPr>
      </w:pPr>
      <w:r w:rsidRPr="00383667">
        <w:rPr>
          <w:rFonts w:cs="Huawei Sans"/>
        </w:rPr>
        <w:t xml:space="preserve"> FileID: 0x7017802c Line: 2072 Level: 0x20</w:t>
      </w:r>
    </w:p>
    <w:p w14:paraId="45743B59" w14:textId="77777777" w:rsidR="00480CA1" w:rsidRPr="00383667" w:rsidRDefault="00480CA1" w:rsidP="00480CA1">
      <w:pPr>
        <w:pStyle w:val="2f3"/>
        <w:rPr>
          <w:rFonts w:cs="Huawei Sans"/>
          <w:b/>
          <w:color w:val="EC7061"/>
        </w:rPr>
      </w:pPr>
      <w:r w:rsidRPr="00383667">
        <w:rPr>
          <w:rFonts w:cs="Huawei Sans"/>
          <w:b/>
          <w:color w:val="EC7061"/>
        </w:rPr>
        <w:t xml:space="preserve">  OSPF 1: </w:t>
      </w:r>
      <w:r w:rsidRPr="00497E5B">
        <w:rPr>
          <w:rFonts w:cs="Huawei Sans"/>
          <w:b/>
          <w:color w:val="EC7061"/>
        </w:rPr>
        <w:t>Intf</w:t>
      </w:r>
      <w:r w:rsidRPr="00383667">
        <w:rPr>
          <w:rFonts w:cs="Huawei Sans"/>
          <w:b/>
          <w:color w:val="EC7061"/>
        </w:rPr>
        <w:t xml:space="preserve"> 10.0.123.3 Rcv WaitTimer State Waiting -&gt; DR.</w:t>
      </w:r>
    </w:p>
    <w:p w14:paraId="171593B6" w14:textId="77777777" w:rsidR="00480CA1" w:rsidRPr="00383667" w:rsidRDefault="00480CA1" w:rsidP="00480CA1">
      <w:pPr>
        <w:pStyle w:val="2f3"/>
        <w:rPr>
          <w:rFonts w:cs="Huawei Sans"/>
        </w:rPr>
      </w:pPr>
      <w:r w:rsidRPr="00383667">
        <w:rPr>
          <w:rFonts w:cs="Huawei Sans"/>
        </w:rPr>
        <w:t>May 22 2020 14:33:08-08:00 R3 %%01OSPF/4/NBR_CHANGE_E(l)[23]:Neighbor changes event: neighbor status changed. (ProcessId=1, NeighborAddress=10.0.123.2, NeighborEvent=2WayReceived, NeighborPreviousState=Init, NeighborCurrentState=ExStart)</w:t>
      </w:r>
    </w:p>
    <w:p w14:paraId="31D06072" w14:textId="77777777" w:rsidR="00480CA1" w:rsidRPr="00383667" w:rsidRDefault="00480CA1" w:rsidP="00480CA1">
      <w:pPr>
        <w:pStyle w:val="2f3"/>
        <w:rPr>
          <w:rFonts w:cs="Huawei Sans"/>
        </w:rPr>
      </w:pPr>
      <w:r w:rsidRPr="00383667">
        <w:rPr>
          <w:rFonts w:cs="Huawei Sans"/>
        </w:rPr>
        <w:t>May 22 2020 14:33:08-08:00 R3 %%01OSPF/4/NBR_CHANGE_E(l)[24]:Neighbor changes event: neighbor status changed. (ProcessId=1, NeighborAddress=10.0.123.2, NeighborEvent=NegotiationDone, NeighborPreviousState=ExStart, NeighborCurrentState=Exchange)</w:t>
      </w:r>
    </w:p>
    <w:p w14:paraId="2210B927" w14:textId="77777777" w:rsidR="00480CA1" w:rsidRPr="00383667" w:rsidRDefault="00480CA1" w:rsidP="00480CA1">
      <w:pPr>
        <w:pStyle w:val="2f3"/>
        <w:rPr>
          <w:rFonts w:cs="Huawei Sans"/>
        </w:rPr>
      </w:pPr>
      <w:r w:rsidRPr="00383667">
        <w:rPr>
          <w:rFonts w:cs="Huawei Sans"/>
        </w:rPr>
        <w:t>May 22 2020 14:33:08.480.1-08:00 R3 RM/6/RMDEBUG:</w:t>
      </w:r>
    </w:p>
    <w:p w14:paraId="769BC86F" w14:textId="77777777" w:rsidR="00480CA1" w:rsidRPr="00383667" w:rsidRDefault="00480CA1" w:rsidP="00480CA1">
      <w:pPr>
        <w:pStyle w:val="2f3"/>
        <w:rPr>
          <w:rFonts w:cs="Huawei Sans"/>
        </w:rPr>
      </w:pPr>
      <w:r w:rsidRPr="00383667">
        <w:rPr>
          <w:rFonts w:cs="Huawei Sans"/>
        </w:rPr>
        <w:t xml:space="preserve"> FileID: 0x7017802d Line: 1715 Level: 0x20</w:t>
      </w:r>
    </w:p>
    <w:p w14:paraId="51653E2A" w14:textId="77777777" w:rsidR="00480CA1" w:rsidRPr="00383667" w:rsidRDefault="00480CA1" w:rsidP="00480CA1">
      <w:pPr>
        <w:pStyle w:val="2f3"/>
        <w:rPr>
          <w:rFonts w:cs="Huawei Sans"/>
        </w:rPr>
      </w:pPr>
      <w:r w:rsidRPr="00383667">
        <w:rPr>
          <w:rFonts w:cs="Huawei Sans"/>
        </w:rPr>
        <w:t xml:space="preserve">  OSPF 1: Nbr 10.0.123.2 Rcv 2WayReceived State Init -&gt; ExStart.</w:t>
      </w:r>
    </w:p>
    <w:p w14:paraId="340EA434" w14:textId="77777777" w:rsidR="00480CA1" w:rsidRPr="00383667" w:rsidRDefault="00480CA1" w:rsidP="00480CA1">
      <w:pPr>
        <w:pStyle w:val="2f3"/>
        <w:rPr>
          <w:rFonts w:cs="Huawei Sans"/>
        </w:rPr>
      </w:pPr>
      <w:r w:rsidRPr="00383667">
        <w:rPr>
          <w:rFonts w:cs="Huawei Sans"/>
        </w:rPr>
        <w:t>May 22 2020 14:33:08.530.1-08:00 R3 RM/6/RMDEBUG:</w:t>
      </w:r>
    </w:p>
    <w:p w14:paraId="30BE3BA7" w14:textId="77777777" w:rsidR="00480CA1" w:rsidRPr="00383667" w:rsidRDefault="00480CA1" w:rsidP="00480CA1">
      <w:pPr>
        <w:pStyle w:val="2f3"/>
        <w:rPr>
          <w:rFonts w:cs="Huawei Sans"/>
        </w:rPr>
      </w:pPr>
      <w:r w:rsidRPr="00383667">
        <w:rPr>
          <w:rFonts w:cs="Huawei Sans"/>
        </w:rPr>
        <w:t xml:space="preserve"> FileID: 0x7017802d Line: 1828 Level: 0x20</w:t>
      </w:r>
    </w:p>
    <w:p w14:paraId="0D034A91" w14:textId="77777777" w:rsidR="00480CA1" w:rsidRPr="00383667" w:rsidRDefault="00480CA1" w:rsidP="00480CA1">
      <w:pPr>
        <w:pStyle w:val="2f3"/>
        <w:rPr>
          <w:rFonts w:cs="Huawei Sans"/>
        </w:rPr>
      </w:pPr>
      <w:r w:rsidRPr="00383667">
        <w:rPr>
          <w:rFonts w:cs="Huawei Sans"/>
        </w:rPr>
        <w:t xml:space="preserve">  OSPF 1: Nbr 10.0.123.2 Rcv NegotiationDone State ExStart -&gt; Exchange.</w:t>
      </w:r>
    </w:p>
    <w:p w14:paraId="5250486F" w14:textId="77777777" w:rsidR="00480CA1" w:rsidRPr="00383667" w:rsidRDefault="00480CA1" w:rsidP="00480CA1">
      <w:pPr>
        <w:pStyle w:val="2f3"/>
        <w:rPr>
          <w:rFonts w:cs="Huawei Sans"/>
        </w:rPr>
      </w:pPr>
      <w:r w:rsidRPr="00383667">
        <w:rPr>
          <w:rFonts w:cs="Huawei Sans"/>
        </w:rPr>
        <w:t>May 22 2020 14:33:08-08:00 R3 %%01OSPF/4/NBR_CHANGE_E(l)[25]:Neighbor changes event: neighbor status changed. (ProcessId=1, NeighborAddress=10.0.123.2, NeighborEvent=ExchangeDone, NeighborPreviousState=Exchange, NeighborCurrentState=Loading)</w:t>
      </w:r>
    </w:p>
    <w:p w14:paraId="6CF7A728" w14:textId="77777777" w:rsidR="00480CA1" w:rsidRPr="00383667" w:rsidRDefault="00480CA1" w:rsidP="00480CA1">
      <w:pPr>
        <w:pStyle w:val="2f3"/>
        <w:rPr>
          <w:rFonts w:cs="Huawei Sans"/>
        </w:rPr>
      </w:pPr>
      <w:r w:rsidRPr="00383667">
        <w:rPr>
          <w:rFonts w:cs="Huawei Sans"/>
        </w:rPr>
        <w:t>May 22 2020 14:33:08-08:00 R3 %%01OSPF/4/NBR_CHANGE_E(l)[26]:Neighbor changes event: neighbor status changed. (ProcessId=1, NeighborAddress=10.0.123.2, NeighborEvent=LoadingDone, NeighborPreviousState=Loading, NeighborCurrentState=Full)</w:t>
      </w:r>
    </w:p>
    <w:p w14:paraId="73D4ABC1" w14:textId="77777777" w:rsidR="00480CA1" w:rsidRPr="00383667" w:rsidRDefault="00480CA1" w:rsidP="00480CA1">
      <w:pPr>
        <w:pStyle w:val="2f3"/>
        <w:rPr>
          <w:rFonts w:cs="Huawei Sans"/>
        </w:rPr>
      </w:pPr>
      <w:r w:rsidRPr="00383667">
        <w:rPr>
          <w:rFonts w:cs="Huawei Sans"/>
        </w:rPr>
        <w:t>May 22 2020 14:33:08.590.3-08:00 R3 RM/6/RMDEBUG:</w:t>
      </w:r>
    </w:p>
    <w:p w14:paraId="40CDFFA1" w14:textId="77777777" w:rsidR="00480CA1" w:rsidRPr="00383667" w:rsidRDefault="00480CA1" w:rsidP="00480CA1">
      <w:pPr>
        <w:pStyle w:val="2f3"/>
        <w:rPr>
          <w:rFonts w:cs="Huawei Sans"/>
        </w:rPr>
      </w:pPr>
      <w:r w:rsidRPr="00383667">
        <w:rPr>
          <w:rFonts w:cs="Huawei Sans"/>
        </w:rPr>
        <w:t xml:space="preserve"> FileID: 0x7017802d Line: 1940 Level: 0x20</w:t>
      </w:r>
    </w:p>
    <w:p w14:paraId="39D48859" w14:textId="77777777" w:rsidR="00480CA1" w:rsidRPr="00383667" w:rsidRDefault="00480CA1" w:rsidP="00480CA1">
      <w:pPr>
        <w:pStyle w:val="2f3"/>
        <w:rPr>
          <w:rFonts w:cs="Huawei Sans"/>
        </w:rPr>
      </w:pPr>
      <w:r w:rsidRPr="00383667">
        <w:rPr>
          <w:rFonts w:cs="Huawei Sans"/>
        </w:rPr>
        <w:t xml:space="preserve">  OSPF 1: Nbr 10.0.123.2 Rcv ExchangeDone State Exchange -&gt; Loading.</w:t>
      </w:r>
    </w:p>
    <w:p w14:paraId="297F9567" w14:textId="77777777" w:rsidR="00480CA1" w:rsidRPr="00383667" w:rsidRDefault="00480CA1" w:rsidP="00480CA1">
      <w:pPr>
        <w:pStyle w:val="2f3"/>
        <w:rPr>
          <w:rFonts w:cs="Huawei Sans"/>
        </w:rPr>
      </w:pPr>
      <w:r w:rsidRPr="00383667">
        <w:rPr>
          <w:rFonts w:cs="Huawei Sans"/>
        </w:rPr>
        <w:t>May 22 2020 14:33:08.590.4-08:00 R3 RM/6/RMDEBUG:</w:t>
      </w:r>
    </w:p>
    <w:p w14:paraId="1E934672" w14:textId="77777777" w:rsidR="00480CA1" w:rsidRPr="00383667" w:rsidRDefault="00480CA1" w:rsidP="00480CA1">
      <w:pPr>
        <w:pStyle w:val="2f3"/>
        <w:rPr>
          <w:rFonts w:cs="Huawei Sans"/>
        </w:rPr>
      </w:pPr>
      <w:r w:rsidRPr="00383667">
        <w:rPr>
          <w:rFonts w:cs="Huawei Sans"/>
        </w:rPr>
        <w:t xml:space="preserve"> FileID: 0x7017802d Line: 2339 Level: 0x20</w:t>
      </w:r>
    </w:p>
    <w:p w14:paraId="13023578" w14:textId="77777777" w:rsidR="00480CA1" w:rsidRPr="00383667" w:rsidRDefault="00480CA1" w:rsidP="00480CA1">
      <w:pPr>
        <w:pStyle w:val="2f3"/>
        <w:rPr>
          <w:rFonts w:cs="Huawei Sans"/>
        </w:rPr>
      </w:pPr>
      <w:r w:rsidRPr="00383667">
        <w:rPr>
          <w:rFonts w:cs="Huawei Sans"/>
        </w:rPr>
        <w:t xml:space="preserve">  OSPF 1: Nbr 10.0.123.2 Rcv LoadingDone State Loading -&gt; Full.</w:t>
      </w:r>
    </w:p>
    <w:p w14:paraId="56C9FCF5" w14:textId="77777777" w:rsidR="00480CA1" w:rsidRPr="00383667" w:rsidRDefault="00480CA1" w:rsidP="00480CA1">
      <w:pPr>
        <w:pStyle w:val="2f3"/>
        <w:rPr>
          <w:rFonts w:cs="Huawei Sans"/>
        </w:rPr>
      </w:pPr>
      <w:r w:rsidRPr="00383667">
        <w:rPr>
          <w:rFonts w:cs="Huawei Sans"/>
        </w:rPr>
        <w:t>May 22 2020 14:33:10-08:00 R3 %%01OSPF/4/NBR_CHANGE_E(l)[27]:Neighbor changes event: neighbor status changed. (ProcessId=1, NeighborAddress=10.0.123.1, NeighborEvent=HelloReceived, NeighborPreviousState=Down, NeighborCurrentState=Init)</w:t>
      </w:r>
    </w:p>
    <w:p w14:paraId="1DFA1DF8" w14:textId="77777777" w:rsidR="00480CA1" w:rsidRPr="00383667" w:rsidRDefault="00480CA1" w:rsidP="00480CA1">
      <w:pPr>
        <w:pStyle w:val="2f3"/>
        <w:rPr>
          <w:rFonts w:cs="Huawei Sans"/>
        </w:rPr>
      </w:pPr>
      <w:r w:rsidRPr="00383667">
        <w:rPr>
          <w:rFonts w:cs="Huawei Sans"/>
        </w:rPr>
        <w:t>May 22 2020 14:33:10-08:00 R3 %%01OSPF/4/NBR_CHANGE_E(l)[28]:Neighbor changes event: neighbor status changed. (ProcessId=1, NeighborAddress=10.0.123.1, NeighborEvent=2WayReceived, NeighborPreviousState=Init, NeighborCurrentState=ExStart)</w:t>
      </w:r>
    </w:p>
    <w:p w14:paraId="1F5C7A34" w14:textId="77777777" w:rsidR="00480CA1" w:rsidRPr="00383667" w:rsidRDefault="00480CA1" w:rsidP="00480CA1">
      <w:pPr>
        <w:pStyle w:val="2f3"/>
        <w:rPr>
          <w:rFonts w:cs="Huawei Sans"/>
        </w:rPr>
      </w:pPr>
      <w:r w:rsidRPr="00383667">
        <w:rPr>
          <w:rFonts w:cs="Huawei Sans"/>
        </w:rPr>
        <w:t>May 22 2020 14:33:10-08:00 R3 %%01OSPF/4/NBR_CHANGE_E(l)[29]:Neighbor changes event: neighbor status changed. (ProcessId=1, NeighborAddress=10.0.123.1, NeighborEvent=NegotiationDone, NeighborPreviousState=ExStart, NeighborCurrentState=Exchange)</w:t>
      </w:r>
    </w:p>
    <w:p w14:paraId="39C8DED4" w14:textId="77777777" w:rsidR="00480CA1" w:rsidRPr="00383667" w:rsidRDefault="00480CA1" w:rsidP="00480CA1">
      <w:pPr>
        <w:pStyle w:val="2f3"/>
        <w:rPr>
          <w:rFonts w:cs="Huawei Sans"/>
        </w:rPr>
      </w:pPr>
      <w:r w:rsidRPr="00383667">
        <w:rPr>
          <w:rFonts w:cs="Huawei Sans"/>
        </w:rPr>
        <w:t>May 22 2020 14:33:10.340.1-08:00 R3 RM/6/RMDEBUG:</w:t>
      </w:r>
    </w:p>
    <w:p w14:paraId="6A193EDC" w14:textId="77777777" w:rsidR="00480CA1" w:rsidRPr="00383667" w:rsidRDefault="00480CA1" w:rsidP="00480CA1">
      <w:pPr>
        <w:pStyle w:val="2f3"/>
        <w:rPr>
          <w:rFonts w:cs="Huawei Sans"/>
        </w:rPr>
      </w:pPr>
      <w:r w:rsidRPr="00383667">
        <w:rPr>
          <w:rFonts w:cs="Huawei Sans"/>
        </w:rPr>
        <w:t xml:space="preserve"> FileID: 0x7017802d Line: 1119 Level: 0x20</w:t>
      </w:r>
    </w:p>
    <w:p w14:paraId="658D6193" w14:textId="77777777" w:rsidR="00480CA1" w:rsidRPr="00383667" w:rsidRDefault="00480CA1" w:rsidP="00480CA1">
      <w:pPr>
        <w:pStyle w:val="2f3"/>
        <w:rPr>
          <w:rFonts w:cs="Huawei Sans"/>
        </w:rPr>
      </w:pPr>
      <w:r w:rsidRPr="00383667">
        <w:rPr>
          <w:rFonts w:cs="Huawei Sans"/>
        </w:rPr>
        <w:t xml:space="preserve">  OSPF 1: Nbr 10.0.123.1 Rcv HelloReceived State Down -&gt; Init.</w:t>
      </w:r>
    </w:p>
    <w:p w14:paraId="7BE53491" w14:textId="77777777" w:rsidR="00480CA1" w:rsidRPr="00383667" w:rsidRDefault="00480CA1" w:rsidP="00480CA1">
      <w:pPr>
        <w:pStyle w:val="2f3"/>
        <w:rPr>
          <w:rFonts w:cs="Huawei Sans"/>
        </w:rPr>
      </w:pPr>
      <w:r w:rsidRPr="00383667">
        <w:rPr>
          <w:rFonts w:cs="Huawei Sans"/>
        </w:rPr>
        <w:t>May 22 2020 14:33:10.340.2-08:00 R3 RM/6/RMDEBUG:</w:t>
      </w:r>
    </w:p>
    <w:p w14:paraId="231E9BA9" w14:textId="77777777" w:rsidR="00480CA1" w:rsidRPr="00383667" w:rsidRDefault="00480CA1" w:rsidP="00480CA1">
      <w:pPr>
        <w:pStyle w:val="2f3"/>
        <w:rPr>
          <w:rFonts w:cs="Huawei Sans"/>
        </w:rPr>
      </w:pPr>
      <w:r w:rsidRPr="00383667">
        <w:rPr>
          <w:rFonts w:cs="Huawei Sans"/>
        </w:rPr>
        <w:t xml:space="preserve"> FileID: 0x7017802d Line: 1715 Level: 0x20</w:t>
      </w:r>
    </w:p>
    <w:p w14:paraId="684654F8" w14:textId="77777777" w:rsidR="00480CA1" w:rsidRPr="00383667" w:rsidRDefault="00480CA1" w:rsidP="00480CA1">
      <w:pPr>
        <w:pStyle w:val="2f3"/>
        <w:rPr>
          <w:rFonts w:cs="Huawei Sans"/>
        </w:rPr>
      </w:pPr>
      <w:r w:rsidRPr="00383667">
        <w:rPr>
          <w:rFonts w:cs="Huawei Sans"/>
        </w:rPr>
        <w:t xml:space="preserve">  OSPF 1: Nbr 10.0.123.1 Rcv 2WayReceived State Init -&gt; ExStart.</w:t>
      </w:r>
    </w:p>
    <w:p w14:paraId="6D369F3C" w14:textId="77777777" w:rsidR="00480CA1" w:rsidRPr="00383667" w:rsidRDefault="00480CA1" w:rsidP="00480CA1">
      <w:pPr>
        <w:pStyle w:val="2f3"/>
        <w:rPr>
          <w:rFonts w:cs="Huawei Sans"/>
        </w:rPr>
      </w:pPr>
      <w:r w:rsidRPr="00383667">
        <w:rPr>
          <w:rFonts w:cs="Huawei Sans"/>
        </w:rPr>
        <w:t>May 22 2020 14:33:10.420.1-08:00 R3 RM/6/RMDEBUG:</w:t>
      </w:r>
    </w:p>
    <w:p w14:paraId="6387A546" w14:textId="77777777" w:rsidR="00480CA1" w:rsidRPr="00383667" w:rsidRDefault="00480CA1" w:rsidP="00480CA1">
      <w:pPr>
        <w:pStyle w:val="2f3"/>
        <w:rPr>
          <w:rFonts w:cs="Huawei Sans"/>
        </w:rPr>
      </w:pPr>
      <w:r w:rsidRPr="00383667">
        <w:rPr>
          <w:rFonts w:cs="Huawei Sans"/>
        </w:rPr>
        <w:t xml:space="preserve"> FileID: 0x7017802d Line: 1828 Level: 0x20</w:t>
      </w:r>
    </w:p>
    <w:p w14:paraId="65DC5E98" w14:textId="77777777" w:rsidR="00480CA1" w:rsidRPr="00383667" w:rsidRDefault="00480CA1" w:rsidP="00480CA1">
      <w:pPr>
        <w:pStyle w:val="2f3"/>
        <w:rPr>
          <w:rFonts w:cs="Huawei Sans"/>
        </w:rPr>
      </w:pPr>
      <w:r w:rsidRPr="00383667">
        <w:rPr>
          <w:rFonts w:cs="Huawei Sans"/>
        </w:rPr>
        <w:t xml:space="preserve">  OSPF 1: Nbr 10.0.123.1 Rcv NegotiationDone State ExStart -&gt; Exchange.</w:t>
      </w:r>
    </w:p>
    <w:p w14:paraId="5225EA33" w14:textId="77777777" w:rsidR="00480CA1" w:rsidRPr="00383667" w:rsidRDefault="00480CA1" w:rsidP="00480CA1">
      <w:pPr>
        <w:pStyle w:val="2f3"/>
        <w:rPr>
          <w:rFonts w:cs="Huawei Sans"/>
        </w:rPr>
      </w:pPr>
      <w:r w:rsidRPr="00383667">
        <w:rPr>
          <w:rFonts w:cs="Huawei Sans"/>
        </w:rPr>
        <w:t>May 22 2020 14:33:10-08:00 R3 %%01OSPF/4/NBR_CHANGE_E(l)[30]:Neighbor changes event: neighbor status changed. (ProcessId=1, NeighborAddress=10.0.123.1, NeighborEvent=ExchangeDone, NeighborPreviousState=Exchange, NeighborCurrentState=Loading)</w:t>
      </w:r>
    </w:p>
    <w:p w14:paraId="13967F78" w14:textId="77777777" w:rsidR="00480CA1" w:rsidRPr="00383667" w:rsidRDefault="00480CA1" w:rsidP="00480CA1">
      <w:pPr>
        <w:pStyle w:val="2f3"/>
        <w:rPr>
          <w:rFonts w:cs="Huawei Sans"/>
        </w:rPr>
      </w:pPr>
      <w:r w:rsidRPr="00383667">
        <w:rPr>
          <w:rFonts w:cs="Huawei Sans"/>
        </w:rPr>
        <w:t>May 22 2020 14:33:10-08:00 R3 %%01OSPF/4/NBR_CHANGE_E(l)[31]:Neighbor changes event: neighbor status changed. (ProcessId=1, NeighborAddress=10.0.123.1, NeighborEvent=LoadingDone, NeighborPreviousState=Loading, NeighborCurrentState=Full)</w:t>
      </w:r>
    </w:p>
    <w:p w14:paraId="0FA4E960" w14:textId="77777777" w:rsidR="00480CA1" w:rsidRPr="00383667" w:rsidRDefault="00480CA1" w:rsidP="00480CA1">
      <w:pPr>
        <w:pStyle w:val="2f3"/>
        <w:rPr>
          <w:rFonts w:cs="Huawei Sans"/>
        </w:rPr>
      </w:pPr>
      <w:r w:rsidRPr="00383667">
        <w:rPr>
          <w:rFonts w:cs="Huawei Sans"/>
        </w:rPr>
        <w:t>May 22 2020 14:33:10.460.3-08:00 R3 RM/6/RMDEBUG:</w:t>
      </w:r>
    </w:p>
    <w:p w14:paraId="4499C5FE" w14:textId="77777777" w:rsidR="00480CA1" w:rsidRPr="00383667" w:rsidRDefault="00480CA1" w:rsidP="00480CA1">
      <w:pPr>
        <w:pStyle w:val="2f3"/>
        <w:rPr>
          <w:rFonts w:cs="Huawei Sans"/>
        </w:rPr>
      </w:pPr>
      <w:r w:rsidRPr="00383667">
        <w:rPr>
          <w:rFonts w:cs="Huawei Sans"/>
        </w:rPr>
        <w:t xml:space="preserve"> FileID: 0x7017802d Line: 1940 Level: 0x20</w:t>
      </w:r>
    </w:p>
    <w:p w14:paraId="5A4D6B00" w14:textId="77777777" w:rsidR="00480CA1" w:rsidRPr="00383667" w:rsidRDefault="00480CA1" w:rsidP="00480CA1">
      <w:pPr>
        <w:pStyle w:val="2f3"/>
        <w:rPr>
          <w:rFonts w:cs="Huawei Sans"/>
        </w:rPr>
      </w:pPr>
      <w:r w:rsidRPr="00383667">
        <w:rPr>
          <w:rFonts w:cs="Huawei Sans"/>
        </w:rPr>
        <w:t xml:space="preserve">  OSPF 1: Nbr 10.0.123.1 Rcv ExchangeDone State Exchange -&gt; Loading.</w:t>
      </w:r>
    </w:p>
    <w:p w14:paraId="670ED503" w14:textId="77777777" w:rsidR="00480CA1" w:rsidRPr="00383667" w:rsidRDefault="00480CA1" w:rsidP="00480CA1">
      <w:pPr>
        <w:pStyle w:val="2f3"/>
        <w:rPr>
          <w:rFonts w:cs="Huawei Sans"/>
        </w:rPr>
      </w:pPr>
      <w:r w:rsidRPr="00383667">
        <w:rPr>
          <w:rFonts w:cs="Huawei Sans"/>
        </w:rPr>
        <w:lastRenderedPageBreak/>
        <w:t>May 22 2020 14:33:10.460.4-08:00 R3 RM/6/RMDEBUG:</w:t>
      </w:r>
    </w:p>
    <w:p w14:paraId="3F0EB127" w14:textId="77777777" w:rsidR="00480CA1" w:rsidRPr="00383667" w:rsidRDefault="00480CA1" w:rsidP="00480CA1">
      <w:pPr>
        <w:pStyle w:val="2f3"/>
        <w:rPr>
          <w:rFonts w:cs="Huawei Sans"/>
        </w:rPr>
      </w:pPr>
      <w:r w:rsidRPr="00383667">
        <w:rPr>
          <w:rFonts w:cs="Huawei Sans"/>
        </w:rPr>
        <w:t xml:space="preserve"> FileID: 0x7017802d Line: 2339 Level: 0x20</w:t>
      </w:r>
    </w:p>
    <w:p w14:paraId="31AEEF93" w14:textId="77777777" w:rsidR="00480CA1" w:rsidRPr="00383667" w:rsidRDefault="00480CA1" w:rsidP="00480CA1">
      <w:pPr>
        <w:pStyle w:val="2f3"/>
        <w:rPr>
          <w:rFonts w:cs="Huawei Sans"/>
        </w:rPr>
      </w:pPr>
      <w:r w:rsidRPr="00383667">
        <w:rPr>
          <w:rFonts w:cs="Huawei Sans"/>
        </w:rPr>
        <w:t xml:space="preserve">  OSPF 1: Nbr 10.0.123.1 Rcv LoadingDone State Loading -&gt; Full.</w:t>
      </w:r>
    </w:p>
    <w:p w14:paraId="1F299C0B" w14:textId="77777777" w:rsidR="00480CA1" w:rsidRPr="00383667" w:rsidRDefault="00480CA1" w:rsidP="00480CA1">
      <w:pPr>
        <w:pStyle w:val="1e"/>
      </w:pPr>
      <w:r w:rsidRPr="00383667">
        <w:t>When OSPF is enabled almost at the same time, the debugging information shows that R3 has become the DR.</w:t>
      </w:r>
    </w:p>
    <w:p w14:paraId="250F3CDF" w14:textId="77777777" w:rsidR="00480CA1" w:rsidRPr="00383667" w:rsidRDefault="00480CA1" w:rsidP="00480CA1">
      <w:pPr>
        <w:pStyle w:val="1e"/>
      </w:pPr>
      <w:r w:rsidRPr="00383667">
        <w:t># Observe the debugging information on R2.</w:t>
      </w:r>
    </w:p>
    <w:p w14:paraId="549EFF51" w14:textId="77777777" w:rsidR="00480CA1" w:rsidRPr="00383667" w:rsidRDefault="00480CA1" w:rsidP="00480CA1">
      <w:pPr>
        <w:pStyle w:val="2f3"/>
        <w:rPr>
          <w:rFonts w:cs="Huawei Sans"/>
        </w:rPr>
      </w:pPr>
      <w:r w:rsidRPr="00383667">
        <w:rPr>
          <w:rFonts w:cs="Huawei Sans"/>
        </w:rPr>
        <w:t>May 22 2020 14:32:29-08:00 R2 DS/4/DATASYNC_CFGCHANGE:OID 1.3.6.1.4.1.2011.5.25.191.3.1 configurations have been changed. The current change number is 15, the change loop count is 0, and the maximum number of records is 4095.</w:t>
      </w:r>
    </w:p>
    <w:p w14:paraId="72B5AB20" w14:textId="77777777" w:rsidR="00480CA1" w:rsidRPr="00383667" w:rsidRDefault="00480CA1" w:rsidP="00480CA1">
      <w:pPr>
        <w:pStyle w:val="2f3"/>
        <w:rPr>
          <w:rFonts w:cs="Huawei Sans"/>
        </w:rPr>
      </w:pPr>
      <w:r w:rsidRPr="00383667">
        <w:rPr>
          <w:rFonts w:cs="Huawei Sans"/>
        </w:rPr>
        <w:t>May 22 2020 14:32:29-08:00 R2 %%01PHY/1/PHY(l)[18]:    GigabitEthernet0/0/4: change status to up</w:t>
      </w:r>
    </w:p>
    <w:p w14:paraId="3E72EFA0" w14:textId="77777777" w:rsidR="00480CA1" w:rsidRPr="00383667" w:rsidRDefault="00480CA1" w:rsidP="00480CA1">
      <w:pPr>
        <w:pStyle w:val="2f3"/>
        <w:rPr>
          <w:rFonts w:cs="Huawei Sans"/>
        </w:rPr>
      </w:pPr>
      <w:r w:rsidRPr="00383667">
        <w:rPr>
          <w:rFonts w:cs="Huawei Sans"/>
        </w:rPr>
        <w:t>May 22 2020 14:32:29-08:00 R2 %%01IFNET/4/LINK_STATE(l)[19]:The line protocol IP on the interface GigabitEthernet0/0/4 has entered the UP state.</w:t>
      </w:r>
    </w:p>
    <w:p w14:paraId="5A5F907C" w14:textId="77777777" w:rsidR="00480CA1" w:rsidRPr="00383667" w:rsidRDefault="00480CA1" w:rsidP="00480CA1">
      <w:pPr>
        <w:pStyle w:val="2f3"/>
        <w:rPr>
          <w:rFonts w:cs="Huawei Sans"/>
        </w:rPr>
      </w:pPr>
      <w:r w:rsidRPr="00383667">
        <w:rPr>
          <w:rFonts w:cs="Huawei Sans"/>
        </w:rPr>
        <w:t>May 22 2020 14:32:29.760.5-08:00 R2 RM/6/RMDEBUG:</w:t>
      </w:r>
    </w:p>
    <w:p w14:paraId="1F36CA34" w14:textId="77777777" w:rsidR="00480CA1" w:rsidRPr="00383667" w:rsidRDefault="00480CA1" w:rsidP="00480CA1">
      <w:pPr>
        <w:pStyle w:val="2f3"/>
        <w:rPr>
          <w:rFonts w:cs="Huawei Sans"/>
        </w:rPr>
      </w:pPr>
      <w:r w:rsidRPr="00383667">
        <w:rPr>
          <w:rFonts w:cs="Huawei Sans"/>
        </w:rPr>
        <w:t xml:space="preserve"> FileID: 0x7017802c Line: 1281 Level: 0x20</w:t>
      </w:r>
    </w:p>
    <w:p w14:paraId="13F7E89D" w14:textId="77777777" w:rsidR="00480CA1" w:rsidRPr="00383667" w:rsidRDefault="00480CA1" w:rsidP="00480CA1">
      <w:pPr>
        <w:pStyle w:val="2f3"/>
        <w:rPr>
          <w:rFonts w:cs="Huawei Sans"/>
        </w:rPr>
      </w:pPr>
      <w:r w:rsidRPr="00383667">
        <w:rPr>
          <w:rFonts w:cs="Huawei Sans"/>
        </w:rPr>
        <w:t xml:space="preserve">  OSPF 1: </w:t>
      </w:r>
      <w:r w:rsidRPr="00497E5B">
        <w:rPr>
          <w:rFonts w:cs="Huawei Sans"/>
        </w:rPr>
        <w:t>Intf</w:t>
      </w:r>
      <w:r w:rsidRPr="00383667">
        <w:rPr>
          <w:rFonts w:cs="Huawei Sans"/>
        </w:rPr>
        <w:t xml:space="preserve"> 10.0.123.2 Rcv InterfaceUp State Down -&gt; Waiting.</w:t>
      </w:r>
    </w:p>
    <w:p w14:paraId="28A37999" w14:textId="77777777" w:rsidR="00480CA1" w:rsidRPr="00383667" w:rsidRDefault="00480CA1" w:rsidP="00480CA1">
      <w:pPr>
        <w:pStyle w:val="2f3"/>
        <w:rPr>
          <w:rFonts w:cs="Huawei Sans"/>
        </w:rPr>
      </w:pPr>
      <w:r w:rsidRPr="00383667">
        <w:rPr>
          <w:rFonts w:cs="Huawei Sans"/>
        </w:rPr>
        <w:t>May 22 2020 14:32:29.760.6-08:00 R2 RM/6/RMDEBUG:</w:t>
      </w:r>
    </w:p>
    <w:p w14:paraId="227C9CA7" w14:textId="77777777" w:rsidR="00480CA1" w:rsidRPr="00383667" w:rsidRDefault="00480CA1" w:rsidP="00480CA1">
      <w:pPr>
        <w:pStyle w:val="2f3"/>
        <w:rPr>
          <w:rFonts w:cs="Huawei Sans"/>
        </w:rPr>
      </w:pPr>
      <w:r w:rsidRPr="00383667">
        <w:rPr>
          <w:rFonts w:cs="Huawei Sans"/>
        </w:rPr>
        <w:t xml:space="preserve"> FileID: 0x7017802c Line: 1395 Level: 0x20</w:t>
      </w:r>
    </w:p>
    <w:p w14:paraId="219283BE" w14:textId="77777777" w:rsidR="00480CA1" w:rsidRPr="00383667" w:rsidRDefault="00480CA1" w:rsidP="00480CA1">
      <w:pPr>
        <w:pStyle w:val="2f3"/>
        <w:rPr>
          <w:rFonts w:cs="Huawei Sans"/>
        </w:rPr>
      </w:pPr>
      <w:r w:rsidRPr="00383667">
        <w:rPr>
          <w:rFonts w:cs="Huawei Sans"/>
        </w:rPr>
        <w:t xml:space="preserve">  OSPF 1 Send Hello Interface Up on 10.0.123.2</w:t>
      </w:r>
    </w:p>
    <w:p w14:paraId="0CD4D808" w14:textId="77777777" w:rsidR="00480CA1" w:rsidRPr="00383667" w:rsidRDefault="00480CA1" w:rsidP="00480CA1">
      <w:pPr>
        <w:pStyle w:val="2f3"/>
        <w:rPr>
          <w:rFonts w:cs="Huawei Sans"/>
        </w:rPr>
      </w:pPr>
      <w:r w:rsidRPr="00383667">
        <w:rPr>
          <w:rFonts w:cs="Huawei Sans"/>
        </w:rPr>
        <w:t>May 22 2020 14:33:06.310.1-08:00 R2 RM/6/RMDEBUG:</w:t>
      </w:r>
    </w:p>
    <w:p w14:paraId="5C7073BC" w14:textId="77777777" w:rsidR="00480CA1" w:rsidRPr="00383667" w:rsidRDefault="00480CA1" w:rsidP="00480CA1">
      <w:pPr>
        <w:pStyle w:val="2f3"/>
        <w:rPr>
          <w:rFonts w:cs="Huawei Sans"/>
        </w:rPr>
      </w:pPr>
      <w:r w:rsidRPr="00383667">
        <w:rPr>
          <w:rFonts w:cs="Huawei Sans"/>
        </w:rPr>
        <w:t xml:space="preserve"> FileID: 0x7017802c Line: 2061 Level: 0x20</w:t>
      </w:r>
    </w:p>
    <w:p w14:paraId="6114E26A" w14:textId="77777777" w:rsidR="00480CA1" w:rsidRPr="00383667" w:rsidRDefault="00480CA1" w:rsidP="00480CA1">
      <w:pPr>
        <w:pStyle w:val="2f3"/>
        <w:rPr>
          <w:rFonts w:cs="Huawei Sans"/>
        </w:rPr>
      </w:pPr>
      <w:r w:rsidRPr="00383667">
        <w:rPr>
          <w:rFonts w:cs="Huawei Sans"/>
        </w:rPr>
        <w:t xml:space="preserve">  OSPF 1 Send Hello Interface State Changed on 10.0.123.2</w:t>
      </w:r>
    </w:p>
    <w:p w14:paraId="793EE4A8" w14:textId="77777777" w:rsidR="00480CA1" w:rsidRPr="00383667" w:rsidRDefault="00480CA1" w:rsidP="00480CA1">
      <w:pPr>
        <w:pStyle w:val="2f3"/>
        <w:rPr>
          <w:rFonts w:cs="Huawei Sans"/>
        </w:rPr>
      </w:pPr>
      <w:r w:rsidRPr="00383667">
        <w:rPr>
          <w:rFonts w:cs="Huawei Sans"/>
        </w:rPr>
        <w:t>May 22 2020 14:33:06.310.2-08:00 R2 RM/6/RMDEBUG:</w:t>
      </w:r>
    </w:p>
    <w:p w14:paraId="7CD6ED4D" w14:textId="77777777" w:rsidR="00480CA1" w:rsidRPr="00383667" w:rsidRDefault="00480CA1" w:rsidP="00480CA1">
      <w:pPr>
        <w:pStyle w:val="2f3"/>
        <w:rPr>
          <w:rFonts w:cs="Huawei Sans"/>
        </w:rPr>
      </w:pPr>
      <w:r w:rsidRPr="00383667">
        <w:rPr>
          <w:rFonts w:cs="Huawei Sans"/>
        </w:rPr>
        <w:t xml:space="preserve"> FileID: 0x7017802c Line: 2072 Level: 0x20</w:t>
      </w:r>
    </w:p>
    <w:p w14:paraId="5C5A8EF1" w14:textId="77777777" w:rsidR="00480CA1" w:rsidRPr="00383667" w:rsidRDefault="00480CA1" w:rsidP="00480CA1">
      <w:pPr>
        <w:pStyle w:val="2f3"/>
        <w:rPr>
          <w:rFonts w:cs="Huawei Sans"/>
          <w:b/>
          <w:color w:val="EC7061"/>
        </w:rPr>
      </w:pPr>
      <w:r w:rsidRPr="00383667">
        <w:rPr>
          <w:rFonts w:cs="Huawei Sans"/>
          <w:b/>
          <w:color w:val="EC7061"/>
        </w:rPr>
        <w:t xml:space="preserve">  OSPF 1: </w:t>
      </w:r>
      <w:r w:rsidRPr="00497E5B">
        <w:rPr>
          <w:rFonts w:cs="Huawei Sans"/>
          <w:b/>
          <w:color w:val="EC7061"/>
        </w:rPr>
        <w:t>Intf</w:t>
      </w:r>
      <w:r w:rsidRPr="00383667">
        <w:rPr>
          <w:rFonts w:cs="Huawei Sans"/>
          <w:b/>
          <w:color w:val="EC7061"/>
        </w:rPr>
        <w:t xml:space="preserve"> 10.0.123.2 Rcv WaitTimer State Waiting -&gt; DR.</w:t>
      </w:r>
    </w:p>
    <w:p w14:paraId="192AAA04" w14:textId="77777777" w:rsidR="00480CA1" w:rsidRPr="00383667" w:rsidRDefault="00480CA1" w:rsidP="00480CA1">
      <w:pPr>
        <w:pStyle w:val="2f3"/>
        <w:rPr>
          <w:rFonts w:cs="Huawei Sans"/>
        </w:rPr>
      </w:pPr>
      <w:r w:rsidRPr="00383667">
        <w:rPr>
          <w:rFonts w:cs="Huawei Sans"/>
        </w:rPr>
        <w:t>May 22 2020 14:33:08-08:00 R2 %%01OSPF/4/NBR_CHANGE_E(l)[20]:Neighbor changes event: neighbor status changed. (ProcessId=1, NeighborAddress=10.0.123.3, NeighborEvent=HelloReceived, NeighborPreviousState=Down, NeighborCurrentState=Init)</w:t>
      </w:r>
    </w:p>
    <w:p w14:paraId="14C9159A" w14:textId="77777777" w:rsidR="00480CA1" w:rsidRPr="00383667" w:rsidRDefault="00480CA1" w:rsidP="00480CA1">
      <w:pPr>
        <w:pStyle w:val="2f3"/>
        <w:rPr>
          <w:rFonts w:cs="Huawei Sans"/>
        </w:rPr>
      </w:pPr>
      <w:r w:rsidRPr="00383667">
        <w:rPr>
          <w:rFonts w:cs="Huawei Sans"/>
        </w:rPr>
        <w:t>May 22 2020 14:33:08-08:00 R2 %%01OSPF/4/NBR_CHANGE_E(l)[21]:Neighbor changes event: neighbor status changed. (ProcessId=1, NeighborAddress=10.0.123.3, NeighborEvent=2WayReceived, NeighborPreviousState=Init, NeighborCurrentState=ExStart)</w:t>
      </w:r>
    </w:p>
    <w:p w14:paraId="014E66A0" w14:textId="77777777" w:rsidR="00480CA1" w:rsidRPr="00383667" w:rsidRDefault="00480CA1" w:rsidP="00480CA1">
      <w:pPr>
        <w:pStyle w:val="2f3"/>
        <w:rPr>
          <w:rFonts w:cs="Huawei Sans"/>
        </w:rPr>
      </w:pPr>
      <w:r w:rsidRPr="00383667">
        <w:rPr>
          <w:rFonts w:cs="Huawei Sans"/>
        </w:rPr>
        <w:t>May 22 2020 14:33:08-08:00 R2 %%01OSPF/4/NBR_CHANGE_E(l)[22]:Neighbor changes event: neighbor status changed. (ProcessId=1, NeighborAddress=10.0.123.3, NeighborEvent=NegotiationDone, NeighborPreviousState=ExStart, NeighborCurrentState=Exchange)</w:t>
      </w:r>
    </w:p>
    <w:p w14:paraId="37C3CC03" w14:textId="77777777" w:rsidR="00480CA1" w:rsidRPr="00383667" w:rsidRDefault="00480CA1" w:rsidP="00480CA1">
      <w:pPr>
        <w:pStyle w:val="2f3"/>
        <w:rPr>
          <w:rFonts w:cs="Huawei Sans"/>
        </w:rPr>
      </w:pPr>
      <w:r w:rsidRPr="00383667">
        <w:rPr>
          <w:rFonts w:cs="Huawei Sans"/>
        </w:rPr>
        <w:t>May 22 2020 14:33:08.420.1-08:00 R2 RM/6/RMDEBUG:</w:t>
      </w:r>
    </w:p>
    <w:p w14:paraId="6D76584B" w14:textId="77777777" w:rsidR="00480CA1" w:rsidRPr="00383667" w:rsidRDefault="00480CA1" w:rsidP="00480CA1">
      <w:pPr>
        <w:pStyle w:val="2f3"/>
        <w:rPr>
          <w:rFonts w:cs="Huawei Sans"/>
        </w:rPr>
      </w:pPr>
      <w:r w:rsidRPr="00383667">
        <w:rPr>
          <w:rFonts w:cs="Huawei Sans"/>
        </w:rPr>
        <w:t xml:space="preserve"> FileID: 0x7017802d Line: 1119 Level: 0x20</w:t>
      </w:r>
    </w:p>
    <w:p w14:paraId="70262C4E" w14:textId="77777777" w:rsidR="00480CA1" w:rsidRPr="00383667" w:rsidRDefault="00480CA1" w:rsidP="00480CA1">
      <w:pPr>
        <w:pStyle w:val="2f3"/>
        <w:rPr>
          <w:rFonts w:cs="Huawei Sans"/>
        </w:rPr>
      </w:pPr>
      <w:r w:rsidRPr="00383667">
        <w:rPr>
          <w:rFonts w:cs="Huawei Sans"/>
        </w:rPr>
        <w:t xml:space="preserve">  OSPF 1: Nbr 10.0.123.3 Rcv HelloReceived State Down -&gt; Init.</w:t>
      </w:r>
    </w:p>
    <w:p w14:paraId="037E9E4E" w14:textId="77777777" w:rsidR="00480CA1" w:rsidRPr="00383667" w:rsidRDefault="00480CA1" w:rsidP="00480CA1">
      <w:pPr>
        <w:pStyle w:val="2f3"/>
        <w:rPr>
          <w:rFonts w:cs="Huawei Sans"/>
        </w:rPr>
      </w:pPr>
      <w:r w:rsidRPr="00383667">
        <w:rPr>
          <w:rFonts w:cs="Huawei Sans"/>
        </w:rPr>
        <w:t>May 22 2020 14:33:08.420.2-08:00 R2 RM/6/RMDEBUG:</w:t>
      </w:r>
    </w:p>
    <w:p w14:paraId="2B8BD474" w14:textId="77777777" w:rsidR="00480CA1" w:rsidRPr="00383667" w:rsidRDefault="00480CA1" w:rsidP="00480CA1">
      <w:pPr>
        <w:pStyle w:val="2f3"/>
        <w:rPr>
          <w:rFonts w:cs="Huawei Sans"/>
        </w:rPr>
      </w:pPr>
      <w:r w:rsidRPr="00383667">
        <w:rPr>
          <w:rFonts w:cs="Huawei Sans"/>
        </w:rPr>
        <w:t xml:space="preserve"> FileID: 0x7017802d Line: 1715 Level: 0x20</w:t>
      </w:r>
    </w:p>
    <w:p w14:paraId="2E622FDF" w14:textId="77777777" w:rsidR="00480CA1" w:rsidRPr="00383667" w:rsidRDefault="00480CA1" w:rsidP="00480CA1">
      <w:pPr>
        <w:pStyle w:val="2f3"/>
        <w:rPr>
          <w:rFonts w:cs="Huawei Sans"/>
        </w:rPr>
      </w:pPr>
      <w:r w:rsidRPr="00383667">
        <w:rPr>
          <w:rFonts w:cs="Huawei Sans"/>
        </w:rPr>
        <w:t xml:space="preserve">  OSPF 1: Nbr 10.0.123.3 Rcv 2WayReceived State Init -&gt; ExStart.</w:t>
      </w:r>
    </w:p>
    <w:p w14:paraId="07D34DAA" w14:textId="77777777" w:rsidR="00480CA1" w:rsidRPr="00383667" w:rsidRDefault="00480CA1" w:rsidP="00480CA1">
      <w:pPr>
        <w:pStyle w:val="2f3"/>
        <w:rPr>
          <w:rFonts w:cs="Huawei Sans"/>
        </w:rPr>
      </w:pPr>
      <w:r w:rsidRPr="00383667">
        <w:rPr>
          <w:rFonts w:cs="Huawei Sans"/>
        </w:rPr>
        <w:t>May 22 2020 14:33:08.420.3-08:00 R2 RM/6/RMDEBUG:</w:t>
      </w:r>
    </w:p>
    <w:p w14:paraId="50572974" w14:textId="77777777" w:rsidR="00480CA1" w:rsidRPr="00383667" w:rsidRDefault="00480CA1" w:rsidP="00480CA1">
      <w:pPr>
        <w:pStyle w:val="2f3"/>
        <w:rPr>
          <w:rFonts w:cs="Huawei Sans"/>
        </w:rPr>
      </w:pPr>
      <w:r w:rsidRPr="00383667">
        <w:rPr>
          <w:rFonts w:cs="Huawei Sans"/>
        </w:rPr>
        <w:t xml:space="preserve"> FileID: 0x7017802c Line: 2501 Level: 0x20</w:t>
      </w:r>
    </w:p>
    <w:p w14:paraId="3ADE37E9" w14:textId="77777777" w:rsidR="00480CA1" w:rsidRPr="00383667" w:rsidRDefault="00480CA1" w:rsidP="00480CA1">
      <w:pPr>
        <w:pStyle w:val="2f3"/>
        <w:rPr>
          <w:rFonts w:cs="Huawei Sans"/>
          <w:b/>
          <w:color w:val="EC7061"/>
        </w:rPr>
      </w:pPr>
      <w:r w:rsidRPr="00383667">
        <w:rPr>
          <w:rFonts w:cs="Huawei Sans"/>
          <w:color w:val="EC7061"/>
        </w:rPr>
        <w:t xml:space="preserve"> </w:t>
      </w:r>
      <w:r w:rsidRPr="00383667">
        <w:rPr>
          <w:rFonts w:cs="Huawei Sans"/>
          <w:b/>
          <w:color w:val="EC7061"/>
        </w:rPr>
        <w:t xml:space="preserve"> OSPF 1: </w:t>
      </w:r>
      <w:r w:rsidRPr="00497E5B">
        <w:rPr>
          <w:rFonts w:cs="Huawei Sans"/>
          <w:b/>
          <w:color w:val="EC7061"/>
        </w:rPr>
        <w:t>Intf</w:t>
      </w:r>
      <w:r w:rsidRPr="00383667">
        <w:rPr>
          <w:rFonts w:cs="Huawei Sans"/>
          <w:b/>
          <w:color w:val="EC7061"/>
        </w:rPr>
        <w:t xml:space="preserve"> 10.0.123.2 Rcv NeighborChange State DR -&gt; BackupDR.</w:t>
      </w:r>
    </w:p>
    <w:p w14:paraId="7A13A747" w14:textId="77777777" w:rsidR="00480CA1" w:rsidRPr="00383667" w:rsidRDefault="00480CA1" w:rsidP="00480CA1">
      <w:pPr>
        <w:pStyle w:val="1e"/>
      </w:pPr>
      <w:r w:rsidRPr="00383667">
        <w:t>The debugging information shows that R2 has become the BDR.</w:t>
      </w:r>
    </w:p>
    <w:p w14:paraId="6A60D69F" w14:textId="77777777" w:rsidR="00480CA1" w:rsidRPr="00383667" w:rsidRDefault="00480CA1" w:rsidP="00604E8C">
      <w:pPr>
        <w:pStyle w:val="30"/>
        <w:ind w:left="1032" w:hanging="278"/>
        <w:outlineLvl w:val="9"/>
        <w:rPr>
          <w:rFonts w:cs="Huawei Sans"/>
        </w:rPr>
      </w:pPr>
      <w:r w:rsidRPr="00383667">
        <w:rPr>
          <w:rFonts w:cs="Huawei Sans"/>
        </w:rPr>
        <w:t>Configure the network type of an OSPF interface.</w:t>
      </w:r>
    </w:p>
    <w:p w14:paraId="20168767" w14:textId="77777777" w:rsidR="00480CA1" w:rsidRPr="00383667" w:rsidRDefault="00480CA1" w:rsidP="00480CA1">
      <w:pPr>
        <w:pStyle w:val="1e"/>
      </w:pPr>
      <w:r w:rsidRPr="00383667">
        <w:t># In the OSPF routing table on R1, check the Loopback0 routes learned from R2 and R3.</w:t>
      </w:r>
    </w:p>
    <w:p w14:paraId="1B5534A4"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 10.0.2.2 </w:t>
      </w:r>
    </w:p>
    <w:p w14:paraId="2ED1303A" w14:textId="77777777" w:rsidR="00480CA1" w:rsidRPr="00383667" w:rsidRDefault="00480CA1" w:rsidP="00480CA1">
      <w:pPr>
        <w:pStyle w:val="2f3"/>
        <w:rPr>
          <w:rFonts w:cs="Huawei Sans"/>
        </w:rPr>
      </w:pPr>
    </w:p>
    <w:p w14:paraId="2A33E0D6"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23453B53" w14:textId="77777777" w:rsidR="00480CA1" w:rsidRPr="00383667" w:rsidRDefault="00480CA1" w:rsidP="00480CA1">
      <w:pPr>
        <w:pStyle w:val="2f3"/>
        <w:rPr>
          <w:rFonts w:cs="Huawei Sans"/>
        </w:rPr>
      </w:pPr>
    </w:p>
    <w:p w14:paraId="4FC4F176" w14:textId="77777777" w:rsidR="00227531" w:rsidRDefault="00590BE5" w:rsidP="00480CA1">
      <w:pPr>
        <w:pStyle w:val="2f3"/>
        <w:rPr>
          <w:rFonts w:cs="Huawei Sans"/>
          <w:color w:val="EC7061"/>
        </w:rPr>
      </w:pPr>
      <w:r>
        <w:rPr>
          <w:rFonts w:cs="Huawei Sans"/>
        </w:rPr>
        <w:lastRenderedPageBreak/>
        <w:tab/>
      </w:r>
      <w:r w:rsidR="00480CA1" w:rsidRPr="00383667">
        <w:rPr>
          <w:rFonts w:cs="Huawei Sans"/>
        </w:rPr>
        <w:t>Destination</w:t>
      </w:r>
      <w:r>
        <w:rPr>
          <w:rFonts w:cs="Huawei Sans"/>
        </w:rPr>
        <w:tab/>
      </w:r>
      <w:r w:rsidR="00480CA1" w:rsidRPr="00383667">
        <w:rPr>
          <w:rFonts w:cs="Huawei Sans"/>
        </w:rPr>
        <w:t>:</w:t>
      </w:r>
      <w:r>
        <w:rPr>
          <w:rFonts w:cs="Huawei Sans"/>
        </w:rPr>
        <w:tab/>
      </w:r>
      <w:r w:rsidR="00480CA1" w:rsidRPr="00383667">
        <w:rPr>
          <w:rFonts w:cs="Huawei Sans"/>
          <w:color w:val="EC7061"/>
        </w:rPr>
        <w:t>10.0.2.2/32</w:t>
      </w:r>
    </w:p>
    <w:p w14:paraId="55331BD8" w14:textId="6CCB5691" w:rsidR="00227531" w:rsidRDefault="00590BE5" w:rsidP="00480CA1">
      <w:pPr>
        <w:pStyle w:val="2f3"/>
        <w:rPr>
          <w:rFonts w:cs="Huawei Sans"/>
        </w:rPr>
      </w:pPr>
      <w:r>
        <w:rPr>
          <w:rFonts w:cs="Huawei Sans"/>
        </w:rPr>
        <w:tab/>
      </w:r>
      <w:r w:rsidR="00480CA1" w:rsidRPr="00383667">
        <w:rPr>
          <w:rFonts w:cs="Huawei Sans"/>
        </w:rPr>
        <w:t>AdverRouter</w:t>
      </w:r>
      <w:r>
        <w:rPr>
          <w:rFonts w:cs="Huawei Sans"/>
        </w:rPr>
        <w:tab/>
      </w:r>
      <w:r w:rsidR="00480CA1" w:rsidRPr="00383667">
        <w:rPr>
          <w:rFonts w:cs="Huawei Sans"/>
        </w:rPr>
        <w:t>:</w:t>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0.0.0.0</w:t>
      </w:r>
    </w:p>
    <w:p w14:paraId="207CD925" w14:textId="1F673398" w:rsidR="00227531" w:rsidRDefault="00590BE5" w:rsidP="00480CA1">
      <w:pPr>
        <w:pStyle w:val="2f3"/>
        <w:rPr>
          <w:rFonts w:cs="Huawei Sans"/>
        </w:rPr>
      </w:pPr>
      <w:r>
        <w:rPr>
          <w:rFonts w:cs="Huawei Sans"/>
        </w:rPr>
        <w:tab/>
      </w:r>
      <w:r w:rsidR="00480CA1"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color w:val="FF0000"/>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Stub</w:t>
      </w:r>
    </w:p>
    <w:p w14:paraId="76EDA778" w14:textId="77777777" w:rsidR="00227531" w:rsidRDefault="00590BE5" w:rsidP="00480CA1">
      <w:pPr>
        <w:pStyle w:val="2f3"/>
        <w:rPr>
          <w:rFonts w:cs="Huawei Sans"/>
        </w:rPr>
      </w:pP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Interface</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GigabitEthernet0/0/3</w:t>
      </w:r>
    </w:p>
    <w:p w14:paraId="7D2CEADE" w14:textId="77777777" w:rsidR="00227531" w:rsidRDefault="00590BE5" w:rsidP="00480CA1">
      <w:pPr>
        <w:pStyle w:val="2f3"/>
        <w:rPr>
          <w:rFonts w:cs="Huawei Sans"/>
        </w:rPr>
      </w:pP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Medium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00h09m02s</w:t>
      </w:r>
    </w:p>
    <w:p w14:paraId="16D29848" w14:textId="163EAAD8" w:rsidR="00480CA1" w:rsidRPr="00383667" w:rsidRDefault="00480CA1" w:rsidP="00480CA1">
      <w:pPr>
        <w:pStyle w:val="2f3"/>
        <w:rPr>
          <w:rFonts w:cs="Huawei Sans"/>
        </w:rPr>
      </w:pPr>
    </w:p>
    <w:p w14:paraId="2828C751"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 10.0.3.3 </w:t>
      </w:r>
    </w:p>
    <w:p w14:paraId="3F733B01" w14:textId="77777777" w:rsidR="00480CA1" w:rsidRPr="00383667" w:rsidRDefault="00480CA1" w:rsidP="00480CA1">
      <w:pPr>
        <w:pStyle w:val="2f3"/>
        <w:rPr>
          <w:rFonts w:cs="Huawei Sans"/>
        </w:rPr>
      </w:pPr>
    </w:p>
    <w:p w14:paraId="42AB6144"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43BF479E" w14:textId="77777777" w:rsidR="00480CA1" w:rsidRPr="00383667" w:rsidRDefault="00480CA1" w:rsidP="00480CA1">
      <w:pPr>
        <w:pStyle w:val="2f3"/>
        <w:rPr>
          <w:rFonts w:cs="Huawei Sans"/>
        </w:rPr>
      </w:pPr>
    </w:p>
    <w:p w14:paraId="1C2B510B" w14:textId="77777777" w:rsidR="00480CA1" w:rsidRPr="00383667" w:rsidRDefault="00480CA1" w:rsidP="00480CA1">
      <w:pPr>
        <w:pStyle w:val="2f3"/>
        <w:rPr>
          <w:rFonts w:cs="Huawei Sans"/>
        </w:rPr>
      </w:pPr>
      <w:r w:rsidRPr="00383667">
        <w:rPr>
          <w:rFonts w:cs="Huawei Sans"/>
        </w:rPr>
        <w:t xml:space="preserve"> Destination :</w:t>
      </w:r>
      <w:r w:rsidRPr="00383667">
        <w:rPr>
          <w:rFonts w:cs="Huawei Sans"/>
          <w:color w:val="FF0000"/>
        </w:rPr>
        <w:t xml:space="preserve"> </w:t>
      </w:r>
      <w:r w:rsidRPr="00383667">
        <w:rPr>
          <w:rFonts w:cs="Huawei Sans"/>
          <w:color w:val="EC7061"/>
        </w:rPr>
        <w:t xml:space="preserve">10.0.3.3/32  </w:t>
      </w:r>
      <w:r w:rsidRPr="00383667">
        <w:rPr>
          <w:rFonts w:cs="Huawei Sans"/>
          <w:color w:val="FF0000"/>
        </w:rPr>
        <w:t xml:space="preserve"> </w:t>
      </w:r>
      <w:r w:rsidRPr="00383667">
        <w:rPr>
          <w:rFonts w:cs="Huawei Sans"/>
        </w:rPr>
        <w:t xml:space="preserve">     </w:t>
      </w:r>
    </w:p>
    <w:p w14:paraId="6239326C" w14:textId="77777777" w:rsidR="00227531" w:rsidRDefault="00FA0AFD" w:rsidP="00480CA1">
      <w:pPr>
        <w:pStyle w:val="2f3"/>
        <w:rPr>
          <w:rFonts w:cs="Huawei Sans"/>
        </w:rPr>
      </w:pPr>
      <w:r>
        <w:rPr>
          <w:rFonts w:cs="Huawei Sans"/>
        </w:rPr>
        <w:tab/>
      </w:r>
      <w:r w:rsidR="00480CA1" w:rsidRPr="00383667">
        <w:rPr>
          <w:rFonts w:cs="Huawei Sans"/>
        </w:rPr>
        <w:t>AdverRouter</w:t>
      </w:r>
      <w:r>
        <w:rPr>
          <w:rFonts w:cs="Huawei Sans"/>
        </w:rPr>
        <w:tab/>
      </w:r>
      <w:r w:rsidR="00480CA1" w:rsidRPr="00383667">
        <w:rPr>
          <w:rFonts w:cs="Huawei Sans"/>
        </w:rPr>
        <w:t>:</w:t>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0.0.0.0</w:t>
      </w:r>
    </w:p>
    <w:p w14:paraId="6A2D90D1" w14:textId="3F3B5503" w:rsidR="00227531" w:rsidRDefault="00FA0AFD" w:rsidP="00480CA1">
      <w:pPr>
        <w:pStyle w:val="2f3"/>
        <w:rPr>
          <w:rFonts w:cs="Huawei Sans"/>
        </w:rPr>
      </w:pPr>
      <w:r>
        <w:rPr>
          <w:rFonts w:cs="Huawei Sans"/>
        </w:rPr>
        <w:tab/>
      </w:r>
      <w:r w:rsidR="00480CA1"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Stub</w:t>
      </w:r>
    </w:p>
    <w:p w14:paraId="6EB5242E" w14:textId="77777777" w:rsidR="00227531" w:rsidRDefault="00FA0AFD" w:rsidP="00480CA1">
      <w:pPr>
        <w:pStyle w:val="2f3"/>
        <w:rPr>
          <w:rFonts w:cs="Huawei Sans"/>
        </w:rPr>
      </w:pP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Interface</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GigabitEthernet0/0/3</w:t>
      </w:r>
    </w:p>
    <w:p w14:paraId="64F00A24" w14:textId="77777777" w:rsidR="00227531" w:rsidRDefault="00FA0AFD" w:rsidP="00480CA1">
      <w:pPr>
        <w:pStyle w:val="2f3"/>
        <w:rPr>
          <w:rFonts w:cs="Huawei Sans"/>
        </w:rPr>
      </w:pP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Medium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00h09m13s</w:t>
      </w:r>
    </w:p>
    <w:p w14:paraId="1DEDB4FA" w14:textId="3639DD6A" w:rsidR="00480CA1" w:rsidRPr="00383667" w:rsidRDefault="00480CA1" w:rsidP="00480CA1">
      <w:pPr>
        <w:pStyle w:val="1e"/>
      </w:pPr>
      <w:r w:rsidRPr="00383667">
        <w:t>The command output shows that the masks of the Loopback0 routes are both 32 bits, not 24 bits.</w:t>
      </w:r>
    </w:p>
    <w:p w14:paraId="3A63F0A4" w14:textId="77777777" w:rsidR="00480CA1" w:rsidRPr="00383667" w:rsidRDefault="00480CA1" w:rsidP="00480CA1">
      <w:pPr>
        <w:pStyle w:val="1e"/>
      </w:pPr>
      <w:r w:rsidRPr="00383667">
        <w:t># Take R2 as an example, and check the Type 1 LSA on R2.</w:t>
      </w:r>
    </w:p>
    <w:p w14:paraId="27139806" w14:textId="77777777" w:rsidR="00480CA1" w:rsidRPr="00383667" w:rsidRDefault="00480CA1" w:rsidP="00480CA1">
      <w:pPr>
        <w:pStyle w:val="2f3"/>
        <w:rPr>
          <w:rFonts w:cs="Huawei Sans"/>
        </w:rPr>
      </w:pPr>
      <w:r w:rsidRPr="00383667">
        <w:rPr>
          <w:rFonts w:cs="Huawei Sans"/>
        </w:rPr>
        <w:t xml:space="preserve">&lt;R2&gt;display </w:t>
      </w:r>
      <w:r w:rsidRPr="00497E5B">
        <w:rPr>
          <w:rFonts w:cs="Huawei Sans"/>
        </w:rPr>
        <w:t>ospf</w:t>
      </w:r>
      <w:r w:rsidRPr="00383667">
        <w:rPr>
          <w:rFonts w:cs="Huawei Sans"/>
        </w:rPr>
        <w:t xml:space="preserve"> lsdb router 10.0.2.2</w:t>
      </w:r>
    </w:p>
    <w:p w14:paraId="35BBECDB" w14:textId="77777777" w:rsidR="00480CA1" w:rsidRPr="00383667" w:rsidRDefault="00480CA1" w:rsidP="00480CA1">
      <w:pPr>
        <w:pStyle w:val="2f3"/>
        <w:rPr>
          <w:rFonts w:cs="Huawei Sans"/>
        </w:rPr>
      </w:pPr>
    </w:p>
    <w:p w14:paraId="057A5CC3" w14:textId="77777777" w:rsidR="00480CA1" w:rsidRPr="00383667" w:rsidRDefault="00480CA1" w:rsidP="00480CA1">
      <w:pPr>
        <w:pStyle w:val="2f3"/>
        <w:rPr>
          <w:rFonts w:cs="Huawei Sans"/>
        </w:rPr>
      </w:pPr>
      <w:r w:rsidRPr="00383667">
        <w:rPr>
          <w:rFonts w:cs="Huawei Sans"/>
        </w:rPr>
        <w:tab/>
        <w:t xml:space="preserve"> OSPF Process 1 with Router ID 10.0.2.2</w:t>
      </w:r>
    </w:p>
    <w:p w14:paraId="42455817"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Area: 0.0.0.0</w:t>
      </w:r>
    </w:p>
    <w:p w14:paraId="79514D7C"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Link State Database </w:t>
      </w:r>
    </w:p>
    <w:p w14:paraId="3F1673CD" w14:textId="77777777" w:rsidR="00480CA1" w:rsidRPr="00383667" w:rsidRDefault="00480CA1" w:rsidP="00480CA1">
      <w:pPr>
        <w:pStyle w:val="2f3"/>
        <w:rPr>
          <w:rFonts w:cs="Huawei Sans"/>
        </w:rPr>
      </w:pPr>
    </w:p>
    <w:p w14:paraId="25DE23C6" w14:textId="77777777" w:rsidR="00227531" w:rsidRDefault="00227531" w:rsidP="00480CA1">
      <w:pPr>
        <w:pStyle w:val="2f3"/>
        <w:rPr>
          <w:rFonts w:cs="Huawei Sans"/>
        </w:rPr>
      </w:pPr>
    </w:p>
    <w:p w14:paraId="583D3976" w14:textId="4FEC1A8D" w:rsidR="00480CA1" w:rsidRPr="00383667" w:rsidRDefault="00B957CF"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Router</w:t>
      </w:r>
    </w:p>
    <w:p w14:paraId="3FD23F0E" w14:textId="4CAFC1C2" w:rsidR="00480CA1" w:rsidRPr="00383667" w:rsidRDefault="00B957CF"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10.0.2.2</w:t>
      </w:r>
    </w:p>
    <w:p w14:paraId="163CEDC2" w14:textId="77777777" w:rsidR="00227531" w:rsidRDefault="00B957CF" w:rsidP="00480CA1">
      <w:pPr>
        <w:pStyle w:val="2f3"/>
        <w:rPr>
          <w:rFonts w:cs="Huawei Sans"/>
        </w:rPr>
      </w:pPr>
      <w:r>
        <w:rPr>
          <w:rFonts w:cs="Huawei Sans"/>
        </w:rPr>
        <w:tab/>
      </w:r>
      <w:r>
        <w:rPr>
          <w:rFonts w:cs="Huawei Sans"/>
        </w:rPr>
        <w:tab/>
      </w:r>
      <w:r w:rsidR="00480CA1" w:rsidRPr="00497E5B">
        <w:rPr>
          <w:rFonts w:cs="Huawei Sans"/>
        </w:rPr>
        <w:t>Adv</w:t>
      </w:r>
      <w:r>
        <w:rPr>
          <w:rFonts w:cs="Huawei Sans"/>
        </w:rPr>
        <w:tab/>
      </w:r>
      <w:r w:rsidR="00480CA1" w:rsidRPr="00383667">
        <w:rPr>
          <w:rFonts w:cs="Huawei Sans"/>
        </w:rPr>
        <w:t>rtr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10.0.2.2</w:t>
      </w:r>
    </w:p>
    <w:p w14:paraId="241B0A7E" w14:textId="67C1F0BA" w:rsidR="00227531" w:rsidRDefault="00B957CF"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1528</w:t>
      </w:r>
    </w:p>
    <w:p w14:paraId="6C4D1848" w14:textId="77777777" w:rsidR="00227531" w:rsidRDefault="00B957CF"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48</w:t>
      </w:r>
    </w:p>
    <w:p w14:paraId="724552F9" w14:textId="77777777" w:rsidR="00227531" w:rsidRDefault="00B957CF"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Pr>
          <w:rFonts w:cs="Huawei Sans"/>
        </w:rPr>
        <w:tab/>
      </w:r>
      <w:r w:rsidR="00480CA1" w:rsidRPr="00497E5B">
        <w:rPr>
          <w:rFonts w:cs="Huawei Sans"/>
        </w:rPr>
        <w:t>:</w:t>
      </w:r>
      <w:r>
        <w:rPr>
          <w:rFonts w:cs="Huawei Sans"/>
        </w:rPr>
        <w:tab/>
      </w:r>
      <w:r w:rsidR="00480CA1" w:rsidRPr="00383667">
        <w:rPr>
          <w:rFonts w:cs="Huawei Sans"/>
        </w:rPr>
        <w:t>E</w:t>
      </w:r>
    </w:p>
    <w:p w14:paraId="6FB20AB9" w14:textId="3A79EB51" w:rsidR="00227531" w:rsidRDefault="00B957CF"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80000020</w:t>
      </w:r>
    </w:p>
    <w:p w14:paraId="1D8F5BCC" w14:textId="2B18C108" w:rsidR="00480CA1" w:rsidRPr="00383667" w:rsidRDefault="00B957CF"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0x9653</w:t>
      </w:r>
    </w:p>
    <w:p w14:paraId="1FC16872" w14:textId="173F2CEB" w:rsidR="00480CA1" w:rsidRPr="00383667" w:rsidRDefault="00B957CF" w:rsidP="00480CA1">
      <w:pPr>
        <w:pStyle w:val="2f3"/>
        <w:rPr>
          <w:rFonts w:cs="Huawei Sans"/>
        </w:rPr>
      </w:pP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count</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w:t>
      </w:r>
    </w:p>
    <w:p w14:paraId="7F065F6E" w14:textId="77777777" w:rsidR="00227531" w:rsidRDefault="00B957CF" w:rsidP="00480CA1">
      <w:pPr>
        <w:pStyle w:val="2f3"/>
        <w:rPr>
          <w:rFonts w:cs="Huawei Sans"/>
          <w:color w:val="EC7061"/>
        </w:rPr>
      </w:pPr>
      <w:r>
        <w:rPr>
          <w:rFonts w:cs="Huawei Sans"/>
          <w:color w:val="EC7061"/>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Link</w:t>
      </w:r>
      <w:r>
        <w:rPr>
          <w:rFonts w:cs="Huawei Sans"/>
          <w:color w:val="EC7061"/>
        </w:rPr>
        <w:tab/>
      </w:r>
      <w:r w:rsidR="00480CA1" w:rsidRPr="00383667">
        <w:rPr>
          <w:rFonts w:cs="Huawei Sans"/>
          <w:color w:val="EC7061"/>
        </w:rPr>
        <w:t>ID</w:t>
      </w:r>
      <w:r>
        <w:rPr>
          <w:rFonts w:cs="Huawei Sans"/>
        </w:rPr>
        <w:tab/>
      </w:r>
      <w:r>
        <w:rPr>
          <w:rFonts w:cs="Huawei Sans"/>
        </w:rPr>
        <w:tab/>
      </w:r>
      <w:r>
        <w:rPr>
          <w:rFonts w:cs="Huawei Sans"/>
        </w:rPr>
        <w:tab/>
      </w:r>
      <w:r>
        <w:rPr>
          <w:rFonts w:cs="Huawei Sans"/>
        </w:rPr>
        <w:tab/>
      </w:r>
      <w:r w:rsidR="00480CA1" w:rsidRPr="00383667">
        <w:rPr>
          <w:rFonts w:cs="Huawei Sans"/>
          <w:color w:val="EC7061"/>
        </w:rPr>
        <w:t>:</w:t>
      </w:r>
      <w:r>
        <w:rPr>
          <w:rFonts w:cs="Huawei Sans"/>
          <w:color w:val="EC7061"/>
        </w:rPr>
        <w:tab/>
      </w:r>
      <w:r w:rsidR="00480CA1" w:rsidRPr="00383667">
        <w:rPr>
          <w:rFonts w:cs="Huawei Sans"/>
          <w:color w:val="EC7061"/>
        </w:rPr>
        <w:t>10.0.2.2</w:t>
      </w:r>
    </w:p>
    <w:p w14:paraId="46D7F1DE" w14:textId="7844B5FB" w:rsidR="00227531" w:rsidRDefault="00B957CF" w:rsidP="00480CA1">
      <w:pPr>
        <w:pStyle w:val="2f3"/>
        <w:rPr>
          <w:rFonts w:cs="Huawei Sans"/>
          <w:color w:val="EC7061"/>
        </w:rPr>
      </w:pP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Data</w:t>
      </w:r>
      <w:r>
        <w:rPr>
          <w:rFonts w:cs="Huawei Sans"/>
          <w:color w:val="EC7061"/>
        </w:rPr>
        <w:tab/>
      </w:r>
      <w:r>
        <w:rPr>
          <w:rFonts w:cs="Huawei Sans"/>
          <w:color w:val="EC7061"/>
        </w:rPr>
        <w:tab/>
      </w:r>
      <w:r>
        <w:rPr>
          <w:rFonts w:cs="Huawei Sans"/>
        </w:rPr>
        <w:tab/>
      </w:r>
      <w:r>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255.255.255.255</w:t>
      </w:r>
    </w:p>
    <w:p w14:paraId="7DCA6054" w14:textId="77777777" w:rsidR="00227531" w:rsidRDefault="00B957CF"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Type</w:t>
      </w:r>
      <w:r>
        <w:rPr>
          <w:rFonts w:cs="Huawei Sans"/>
        </w:rPr>
        <w:tab/>
      </w:r>
      <w:r w:rsidR="00480CA1" w:rsidRPr="00383667">
        <w:rPr>
          <w:rFonts w:cs="Huawei Sans"/>
        </w:rPr>
        <w:t>:</w:t>
      </w:r>
      <w:r>
        <w:rPr>
          <w:rFonts w:cs="Huawei Sans"/>
        </w:rPr>
        <w:tab/>
      </w:r>
      <w:r w:rsidR="00480CA1" w:rsidRPr="00383667">
        <w:rPr>
          <w:rFonts w:cs="Huawei Sans"/>
        </w:rPr>
        <w:t>StubNet</w:t>
      </w:r>
    </w:p>
    <w:p w14:paraId="3E7B8D3F" w14:textId="1E7B5DCE" w:rsidR="00227531" w:rsidRDefault="00B957CF"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Metric</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w:t>
      </w:r>
    </w:p>
    <w:p w14:paraId="4344AE14" w14:textId="1195E4EA" w:rsidR="00480CA1" w:rsidRPr="00383667" w:rsidRDefault="00B957CF"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Priority</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Medium</w:t>
      </w:r>
    </w:p>
    <w:p w14:paraId="02B84B18" w14:textId="77777777" w:rsidR="00227531" w:rsidRDefault="00B957CF" w:rsidP="00480CA1">
      <w:pPr>
        <w:pStyle w:val="2f3"/>
        <w:rPr>
          <w:rFonts w:cs="Huawei Sans"/>
        </w:rPr>
      </w:pP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Link</w:t>
      </w:r>
      <w:r>
        <w:rPr>
          <w:rFonts w:cs="Huawei Sans"/>
        </w:rPr>
        <w:tab/>
      </w:r>
      <w:r w:rsidR="00480CA1" w:rsidRPr="00383667">
        <w:rPr>
          <w:rFonts w:cs="Huawei Sans"/>
        </w:rPr>
        <w:t>ID</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10.0.123.3</w:t>
      </w:r>
    </w:p>
    <w:p w14:paraId="7FD5EBCE" w14:textId="77777777" w:rsidR="00227531" w:rsidRDefault="00B957CF"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Data</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10.0.123.2</w:t>
      </w:r>
    </w:p>
    <w:p w14:paraId="78BFB3C7" w14:textId="77777777" w:rsidR="00227531" w:rsidRDefault="00B957CF"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Type</w:t>
      </w:r>
      <w:r>
        <w:rPr>
          <w:rFonts w:cs="Huawei Sans"/>
        </w:rPr>
        <w:tab/>
      </w:r>
      <w:r w:rsidR="00480CA1" w:rsidRPr="00383667">
        <w:rPr>
          <w:rFonts w:cs="Huawei Sans"/>
        </w:rPr>
        <w:t>:</w:t>
      </w:r>
      <w:r>
        <w:rPr>
          <w:rFonts w:cs="Huawei Sans"/>
        </w:rPr>
        <w:tab/>
      </w:r>
      <w:r w:rsidR="00480CA1" w:rsidRPr="00383667">
        <w:rPr>
          <w:rFonts w:cs="Huawei Sans"/>
        </w:rPr>
        <w:t>TransNet</w:t>
      </w:r>
    </w:p>
    <w:p w14:paraId="11365BE8" w14:textId="57191822" w:rsidR="00480CA1" w:rsidRPr="00383667" w:rsidRDefault="00B957CF"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Metric</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6D7080FC" w14:textId="77777777" w:rsidR="00480CA1" w:rsidRPr="00383667" w:rsidRDefault="00480CA1" w:rsidP="00480CA1">
      <w:pPr>
        <w:pStyle w:val="1e"/>
      </w:pPr>
      <w:r w:rsidRPr="00383667">
        <w:t>The command output shows that the mask of the LSA describing Loopback0 on R2 has been set to 32 bits. OSPF considers a loopback interface as a stub network, which is connected to only one node. Therefore, no matter how many bits are</w:t>
      </w:r>
      <w:r w:rsidRPr="00497E5B">
        <w:t xml:space="preserve"> actually</w:t>
      </w:r>
      <w:r w:rsidRPr="00383667">
        <w:t xml:space="preserve"> set for the network mask of the loopback interface, OSPF uses a 32-bit network mask (host mask) when advertising the Type 1 LSA to describe this interface.</w:t>
      </w:r>
    </w:p>
    <w:p w14:paraId="10113C1C" w14:textId="77777777" w:rsidR="00480CA1" w:rsidRPr="00383667" w:rsidRDefault="00480CA1" w:rsidP="00480CA1">
      <w:pPr>
        <w:pStyle w:val="1e"/>
      </w:pPr>
      <w:r w:rsidRPr="00383667">
        <w:t>For details about OSPF loopback interfaces, see section 9.1 in RFC 2328.</w:t>
      </w:r>
    </w:p>
    <w:p w14:paraId="003BBBB1" w14:textId="77777777" w:rsidR="00480CA1" w:rsidRPr="00383667" w:rsidRDefault="00480CA1" w:rsidP="00480CA1">
      <w:pPr>
        <w:pStyle w:val="1e"/>
      </w:pPr>
      <w:r w:rsidRPr="00383667">
        <w:t># Change the network type of Loopback0 on R2.</w:t>
      </w:r>
    </w:p>
    <w:p w14:paraId="0E9C2DA6" w14:textId="77777777" w:rsidR="00480CA1" w:rsidRPr="00383667" w:rsidRDefault="00480CA1" w:rsidP="00480CA1">
      <w:pPr>
        <w:pStyle w:val="2f3"/>
        <w:rPr>
          <w:rFonts w:cs="Huawei Sans"/>
        </w:rPr>
      </w:pPr>
      <w:r w:rsidRPr="00383667">
        <w:rPr>
          <w:rFonts w:cs="Huawei Sans"/>
        </w:rPr>
        <w:lastRenderedPageBreak/>
        <w:t>[R2]interface LoopBack 0</w:t>
      </w:r>
    </w:p>
    <w:p w14:paraId="18900390" w14:textId="77777777" w:rsidR="00480CA1" w:rsidRPr="00383667" w:rsidRDefault="00480CA1" w:rsidP="00480CA1">
      <w:pPr>
        <w:pStyle w:val="2f3"/>
        <w:rPr>
          <w:rFonts w:cs="Huawei Sans"/>
        </w:rPr>
      </w:pPr>
      <w:r w:rsidRPr="00383667">
        <w:rPr>
          <w:rFonts w:cs="Huawei Sans"/>
        </w:rPr>
        <w:t xml:space="preserve">[R2-LoopBack0] </w:t>
      </w:r>
      <w:r w:rsidRPr="00497E5B">
        <w:rPr>
          <w:rFonts w:cs="Huawei Sans"/>
        </w:rPr>
        <w:t>ospf</w:t>
      </w:r>
      <w:r w:rsidRPr="00383667">
        <w:rPr>
          <w:rFonts w:cs="Huawei Sans"/>
        </w:rPr>
        <w:t xml:space="preserve"> network-type broadcast</w:t>
      </w:r>
    </w:p>
    <w:p w14:paraId="67E56D61" w14:textId="77777777" w:rsidR="00480CA1" w:rsidRPr="00383667" w:rsidRDefault="00480CA1" w:rsidP="00480CA1">
      <w:pPr>
        <w:pStyle w:val="1e"/>
      </w:pPr>
      <w:r w:rsidRPr="00383667">
        <w:t>After the network type of the loopback interface is changed to broadcast, OSPF uses the actual mask of the interface to advertise its network information. In this example, OSPF uses Loopback0's actual mask length of 24 bits.</w:t>
      </w:r>
    </w:p>
    <w:p w14:paraId="4EAE29B3" w14:textId="77777777" w:rsidR="00480CA1" w:rsidRPr="00383667" w:rsidRDefault="00480CA1" w:rsidP="00480CA1">
      <w:pPr>
        <w:pStyle w:val="1e"/>
      </w:pPr>
      <w:r w:rsidRPr="00383667">
        <w:t># In the OSPF routing table on R1, check the Loopback0 route learned from R2 again.</w:t>
      </w:r>
    </w:p>
    <w:p w14:paraId="0A82A101"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 10.0.2.2    </w:t>
      </w:r>
    </w:p>
    <w:p w14:paraId="50676932" w14:textId="77777777" w:rsidR="00480CA1" w:rsidRPr="00383667" w:rsidRDefault="00480CA1" w:rsidP="00480CA1">
      <w:pPr>
        <w:pStyle w:val="2f3"/>
        <w:rPr>
          <w:rFonts w:cs="Huawei Sans"/>
        </w:rPr>
      </w:pPr>
    </w:p>
    <w:p w14:paraId="2A3B8818"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48E0CDE5" w14:textId="77777777" w:rsidR="00480CA1" w:rsidRPr="00383667" w:rsidRDefault="00480CA1" w:rsidP="00480CA1">
      <w:pPr>
        <w:pStyle w:val="2f3"/>
        <w:rPr>
          <w:rFonts w:cs="Huawei Sans"/>
        </w:rPr>
      </w:pPr>
    </w:p>
    <w:p w14:paraId="431BA4BC" w14:textId="77777777" w:rsidR="00227531" w:rsidRDefault="00B957CF" w:rsidP="00480CA1">
      <w:pPr>
        <w:pStyle w:val="2f3"/>
        <w:rPr>
          <w:rFonts w:cs="Huawei Sans"/>
          <w:color w:val="EC7061"/>
        </w:rPr>
      </w:pPr>
      <w:r>
        <w:rPr>
          <w:rFonts w:cs="Huawei Sans"/>
        </w:rPr>
        <w:tab/>
      </w:r>
      <w:r w:rsidR="00480CA1" w:rsidRPr="00383667">
        <w:rPr>
          <w:rFonts w:cs="Huawei Sans"/>
        </w:rPr>
        <w:t>Destination</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10.0.2.0</w:t>
      </w:r>
      <w:r w:rsidR="00480CA1" w:rsidRPr="00383667">
        <w:rPr>
          <w:rFonts w:cs="Huawei Sans"/>
          <w:color w:val="EC7061"/>
        </w:rPr>
        <w:t>/24</w:t>
      </w:r>
    </w:p>
    <w:p w14:paraId="1EF0D2A2" w14:textId="3CF2A11D" w:rsidR="00480CA1" w:rsidRPr="00383667" w:rsidRDefault="00B957CF" w:rsidP="00480CA1">
      <w:pPr>
        <w:pStyle w:val="2f3"/>
        <w:rPr>
          <w:rFonts w:cs="Huawei Sans"/>
        </w:rPr>
      </w:pPr>
      <w:r>
        <w:rPr>
          <w:rFonts w:cs="Huawei Sans"/>
        </w:rPr>
        <w:tab/>
      </w:r>
      <w:r w:rsidR="00480CA1" w:rsidRPr="00383667">
        <w:rPr>
          <w:rFonts w:cs="Huawei Sans"/>
        </w:rPr>
        <w:t>AdverRouter</w:t>
      </w:r>
      <w:r>
        <w:rPr>
          <w:rFonts w:cs="Huawei Sans"/>
        </w:rPr>
        <w:tab/>
      </w:r>
      <w:r w:rsidR="00480CA1" w:rsidRPr="00383667">
        <w:rPr>
          <w:rFonts w:cs="Huawei Sans"/>
        </w:rPr>
        <w:t>:</w:t>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0.0.0.0</w:t>
      </w:r>
    </w:p>
    <w:p w14:paraId="049C62C7" w14:textId="77777777" w:rsidR="00227531" w:rsidRDefault="00B957CF" w:rsidP="00480CA1">
      <w:pPr>
        <w:pStyle w:val="2f3"/>
        <w:rPr>
          <w:rFonts w:cs="Huawei Sans"/>
        </w:rPr>
      </w:pPr>
      <w:r>
        <w:rPr>
          <w:rFonts w:cs="Huawei Sans"/>
        </w:rPr>
        <w:tab/>
      </w:r>
      <w:r w:rsidR="00480CA1"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Stub</w:t>
      </w:r>
    </w:p>
    <w:p w14:paraId="39081916" w14:textId="168B99EA" w:rsidR="00480CA1" w:rsidRPr="00383667" w:rsidRDefault="00B957CF" w:rsidP="00480CA1">
      <w:pPr>
        <w:pStyle w:val="2f3"/>
        <w:rPr>
          <w:rFonts w:cs="Huawei Sans"/>
        </w:rPr>
      </w:pP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Interface</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GigabitEthernet0/0/3</w:t>
      </w:r>
    </w:p>
    <w:p w14:paraId="06B72435" w14:textId="25397781" w:rsidR="00480CA1" w:rsidRPr="00383667" w:rsidRDefault="00B957CF" w:rsidP="00480CA1">
      <w:pPr>
        <w:pStyle w:val="2f3"/>
        <w:rPr>
          <w:rFonts w:cs="Huawei Sans"/>
        </w:rPr>
      </w:pP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 xml:space="preserve">00h04m10s  </w:t>
      </w:r>
    </w:p>
    <w:p w14:paraId="3AF4B61C" w14:textId="77777777" w:rsidR="00480CA1" w:rsidRPr="00383667" w:rsidRDefault="00480CA1" w:rsidP="00480CA1">
      <w:pPr>
        <w:pStyle w:val="1e"/>
      </w:pPr>
      <w:r w:rsidRPr="00383667">
        <w:t>The command output shows that the mask length of the route has changed to 24 bits.</w:t>
      </w:r>
    </w:p>
    <w:p w14:paraId="33402C87" w14:textId="77777777" w:rsidR="00480CA1" w:rsidRPr="00383667" w:rsidRDefault="00480CA1" w:rsidP="00604E8C">
      <w:pPr>
        <w:pStyle w:val="30"/>
        <w:ind w:left="1032" w:hanging="278"/>
        <w:outlineLvl w:val="9"/>
        <w:rPr>
          <w:rFonts w:cs="Huawei Sans"/>
        </w:rPr>
      </w:pPr>
      <w:r w:rsidRPr="00383667">
        <w:rPr>
          <w:rFonts w:cs="Huawei Sans"/>
        </w:rPr>
        <w:t>Change the costs of OSPF interfaces.</w:t>
      </w:r>
    </w:p>
    <w:p w14:paraId="3FF8F828" w14:textId="77777777" w:rsidR="00480CA1" w:rsidRPr="00383667" w:rsidRDefault="00480CA1" w:rsidP="00480CA1">
      <w:pPr>
        <w:pStyle w:val="1e"/>
      </w:pPr>
      <w:r w:rsidRPr="00383667">
        <w:t># In the OSPF routing table on R1, check the Loopback0 route learned from R3.</w:t>
      </w:r>
    </w:p>
    <w:p w14:paraId="4D54EA73"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 10.0.3.3</w:t>
      </w:r>
    </w:p>
    <w:p w14:paraId="4DB32866" w14:textId="77777777" w:rsidR="00480CA1" w:rsidRPr="00383667" w:rsidRDefault="00480CA1" w:rsidP="00480CA1">
      <w:pPr>
        <w:pStyle w:val="2f3"/>
        <w:rPr>
          <w:rFonts w:cs="Huawei Sans"/>
        </w:rPr>
      </w:pPr>
    </w:p>
    <w:p w14:paraId="6D21BD19"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42606570" w14:textId="77777777" w:rsidR="00480CA1" w:rsidRPr="00383667" w:rsidRDefault="00480CA1" w:rsidP="00480CA1">
      <w:pPr>
        <w:pStyle w:val="2f3"/>
        <w:rPr>
          <w:rFonts w:cs="Huawei Sans"/>
        </w:rPr>
      </w:pPr>
    </w:p>
    <w:p w14:paraId="07204F2F" w14:textId="36DDAEE0" w:rsidR="00480CA1" w:rsidRPr="00383667" w:rsidRDefault="00CE1A73"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10.0.3.3/32</w:t>
      </w:r>
    </w:p>
    <w:p w14:paraId="2ECD5A2E" w14:textId="77777777" w:rsidR="00227531" w:rsidRDefault="00CE1A73" w:rsidP="00480CA1">
      <w:pPr>
        <w:pStyle w:val="2f3"/>
        <w:rPr>
          <w:rFonts w:cs="Huawei Sans"/>
        </w:rPr>
      </w:pPr>
      <w:r>
        <w:rPr>
          <w:rFonts w:cs="Huawei Sans"/>
        </w:rPr>
        <w:tab/>
      </w:r>
      <w:r w:rsidR="00480CA1" w:rsidRPr="00383667">
        <w:rPr>
          <w:rFonts w:cs="Huawei Sans"/>
        </w:rPr>
        <w:t>AdverRouter</w:t>
      </w:r>
      <w:r>
        <w:rPr>
          <w:rFonts w:cs="Huawei Sans"/>
        </w:rPr>
        <w:tab/>
      </w:r>
      <w:r w:rsidR="00480CA1" w:rsidRPr="00383667">
        <w:rPr>
          <w:rFonts w:cs="Huawei Sans"/>
        </w:rPr>
        <w:t>:</w:t>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0.0.0.0</w:t>
      </w:r>
    </w:p>
    <w:p w14:paraId="0F6572A3" w14:textId="5F432AC9" w:rsidR="00227531" w:rsidRDefault="00CE1A73" w:rsidP="00480CA1">
      <w:pPr>
        <w:pStyle w:val="2f3"/>
        <w:rPr>
          <w:rFonts w:cs="Huawei Sans"/>
        </w:rPr>
      </w:pPr>
      <w:r>
        <w:rPr>
          <w:rFonts w:cs="Huawei Sans"/>
          <w:color w:val="EC7061"/>
        </w:rPr>
        <w:tab/>
      </w:r>
      <w:r w:rsidR="00480CA1" w:rsidRPr="00383667">
        <w:rPr>
          <w:rFonts w:cs="Huawei Sans"/>
          <w:color w:val="EC7061"/>
        </w:rPr>
        <w:t>Cost</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w:t>
      </w:r>
      <w:r>
        <w:rPr>
          <w:rFonts w:cs="Huawei Sans"/>
          <w:color w:val="EC7061"/>
        </w:rPr>
        <w:tab/>
      </w:r>
      <w:r>
        <w:rPr>
          <w:rFonts w:cs="Huawei Sans"/>
          <w:color w:val="EC7061"/>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Stub</w:t>
      </w:r>
    </w:p>
    <w:p w14:paraId="280B298E" w14:textId="3D4EB43E" w:rsidR="00480CA1" w:rsidRPr="00383667" w:rsidRDefault="00CE1A73" w:rsidP="00480CA1">
      <w:pPr>
        <w:pStyle w:val="2f3"/>
        <w:rPr>
          <w:rFonts w:cs="Huawei Sans"/>
        </w:rPr>
      </w:pP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Interface</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GigabitEthernet0/0/3</w:t>
      </w:r>
    </w:p>
    <w:p w14:paraId="4F45E562" w14:textId="46704E74" w:rsidR="00480CA1" w:rsidRPr="00383667" w:rsidRDefault="00CE1A73" w:rsidP="00480CA1">
      <w:pPr>
        <w:pStyle w:val="2f3"/>
        <w:rPr>
          <w:rFonts w:cs="Huawei Sans"/>
        </w:rPr>
      </w:pP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Medium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 xml:space="preserve">00h46m56s  </w:t>
      </w:r>
    </w:p>
    <w:p w14:paraId="477DAE4D" w14:textId="77777777" w:rsidR="00480CA1" w:rsidRPr="00383667" w:rsidRDefault="00480CA1" w:rsidP="00480CA1">
      <w:pPr>
        <w:pStyle w:val="1e"/>
      </w:pPr>
      <w:r w:rsidRPr="00383667">
        <w:t>The command output shows that the route cost is 1.</w:t>
      </w:r>
    </w:p>
    <w:p w14:paraId="50F15A4F" w14:textId="77777777" w:rsidR="00480CA1" w:rsidRPr="00383667" w:rsidRDefault="00480CA1" w:rsidP="00480CA1">
      <w:pPr>
        <w:pStyle w:val="1e"/>
      </w:pPr>
      <w:r w:rsidRPr="00383667">
        <w:t># Change the OSPF cost of GE0/0/3 on R1 to 20 and that of GE0/0/4 on R3 to 10.</w:t>
      </w:r>
    </w:p>
    <w:p w14:paraId="04D8529B" w14:textId="77777777" w:rsidR="00227531" w:rsidRDefault="00480CA1" w:rsidP="00480CA1">
      <w:pPr>
        <w:pStyle w:val="2f3"/>
        <w:rPr>
          <w:rFonts w:cs="Huawei Sans"/>
        </w:rPr>
      </w:pPr>
      <w:r w:rsidRPr="00383667">
        <w:rPr>
          <w:rFonts w:cs="Huawei Sans"/>
        </w:rPr>
        <w:t>[R1]interface GigabitEthernet0/0/3</w:t>
      </w:r>
    </w:p>
    <w:p w14:paraId="00D4B22E" w14:textId="41EB8EF6" w:rsidR="00480CA1" w:rsidRPr="00383667" w:rsidRDefault="00480CA1" w:rsidP="00480CA1">
      <w:pPr>
        <w:pStyle w:val="2f3"/>
        <w:rPr>
          <w:rFonts w:cs="Huawei Sans"/>
        </w:rPr>
      </w:pPr>
      <w:r w:rsidRPr="00383667">
        <w:rPr>
          <w:rFonts w:cs="Huawei Sans"/>
        </w:rPr>
        <w:t xml:space="preserve">[R1-GigabitEthernet0/0/3] </w:t>
      </w:r>
      <w:r w:rsidRPr="00497E5B">
        <w:rPr>
          <w:rFonts w:cs="Huawei Sans"/>
        </w:rPr>
        <w:t>ospf</w:t>
      </w:r>
      <w:r w:rsidRPr="00383667">
        <w:rPr>
          <w:rFonts w:cs="Huawei Sans"/>
        </w:rPr>
        <w:t xml:space="preserve"> cost 20</w:t>
      </w:r>
    </w:p>
    <w:p w14:paraId="7AC434C5" w14:textId="77777777" w:rsidR="00480CA1" w:rsidRPr="00383667" w:rsidRDefault="00480CA1" w:rsidP="00480CA1">
      <w:pPr>
        <w:pStyle w:val="2f3"/>
        <w:rPr>
          <w:rFonts w:cs="Huawei Sans"/>
        </w:rPr>
      </w:pPr>
    </w:p>
    <w:p w14:paraId="7C02149D" w14:textId="77777777" w:rsidR="00227531" w:rsidRDefault="00480CA1" w:rsidP="00480CA1">
      <w:pPr>
        <w:pStyle w:val="2f3"/>
        <w:rPr>
          <w:rFonts w:cs="Huawei Sans"/>
        </w:rPr>
      </w:pPr>
      <w:r w:rsidRPr="00383667">
        <w:rPr>
          <w:rFonts w:cs="Huawei Sans"/>
        </w:rPr>
        <w:t>[R3]interface GigabitEthernet0/0/4</w:t>
      </w:r>
    </w:p>
    <w:p w14:paraId="555DF5BF" w14:textId="79E5B29C" w:rsidR="00480CA1" w:rsidRPr="00383667" w:rsidRDefault="00480CA1" w:rsidP="00480CA1">
      <w:pPr>
        <w:pStyle w:val="2f3"/>
        <w:rPr>
          <w:rFonts w:cs="Huawei Sans"/>
        </w:rPr>
      </w:pPr>
      <w:r w:rsidRPr="00383667">
        <w:rPr>
          <w:rFonts w:cs="Huawei Sans"/>
        </w:rPr>
        <w:t xml:space="preserve">[R3-GigabitEthernet0/0/4] </w:t>
      </w:r>
      <w:r w:rsidRPr="00497E5B">
        <w:rPr>
          <w:rFonts w:cs="Huawei Sans"/>
        </w:rPr>
        <w:t>ospf</w:t>
      </w:r>
      <w:r w:rsidRPr="00383667">
        <w:rPr>
          <w:rFonts w:cs="Huawei Sans"/>
        </w:rPr>
        <w:t xml:space="preserve"> cost 10</w:t>
      </w:r>
    </w:p>
    <w:p w14:paraId="515B2DE3" w14:textId="77777777" w:rsidR="00480CA1" w:rsidRPr="00383667" w:rsidRDefault="00480CA1" w:rsidP="00480CA1">
      <w:pPr>
        <w:pStyle w:val="1e"/>
      </w:pPr>
      <w:r w:rsidRPr="00383667">
        <w:t># In the OSPF routing table on R1, check the Loopback0 route learned from R2 again.</w:t>
      </w:r>
    </w:p>
    <w:p w14:paraId="31FC429F"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 10.0.2.2 </w:t>
      </w:r>
    </w:p>
    <w:p w14:paraId="3594897B"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1E6B049C" w14:textId="77777777" w:rsidR="00480CA1" w:rsidRPr="00383667" w:rsidRDefault="00480CA1" w:rsidP="00480CA1">
      <w:pPr>
        <w:pStyle w:val="2f3"/>
        <w:rPr>
          <w:rFonts w:cs="Huawei Sans"/>
        </w:rPr>
      </w:pPr>
    </w:p>
    <w:p w14:paraId="52DE1F5C" w14:textId="77777777" w:rsidR="00227531" w:rsidRDefault="00443CF5"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10.0.2.0/24</w:t>
      </w:r>
    </w:p>
    <w:p w14:paraId="331CE019" w14:textId="51700E36" w:rsidR="00480CA1" w:rsidRPr="00383667" w:rsidRDefault="00443CF5" w:rsidP="00480CA1">
      <w:pPr>
        <w:pStyle w:val="2f3"/>
        <w:rPr>
          <w:rFonts w:cs="Huawei Sans"/>
        </w:rPr>
      </w:pPr>
      <w:r>
        <w:rPr>
          <w:rFonts w:cs="Huawei Sans"/>
        </w:rPr>
        <w:tab/>
      </w:r>
      <w:r w:rsidR="00480CA1" w:rsidRPr="00383667">
        <w:rPr>
          <w:rFonts w:cs="Huawei Sans"/>
        </w:rPr>
        <w:t>AdverRouter</w:t>
      </w:r>
      <w:r>
        <w:rPr>
          <w:rFonts w:cs="Huawei Sans"/>
        </w:rPr>
        <w:tab/>
      </w:r>
      <w:r w:rsidR="00480CA1" w:rsidRPr="00383667">
        <w:rPr>
          <w:rFonts w:cs="Huawei Sans"/>
        </w:rPr>
        <w:t>:</w:t>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0.0.0.0</w:t>
      </w:r>
    </w:p>
    <w:p w14:paraId="75CDE716" w14:textId="4E35CCD4" w:rsidR="00480CA1" w:rsidRPr="00383667" w:rsidRDefault="00443CF5" w:rsidP="00480CA1">
      <w:pPr>
        <w:pStyle w:val="2f3"/>
        <w:rPr>
          <w:rFonts w:cs="Huawei Sans"/>
        </w:rPr>
      </w:pPr>
      <w:r>
        <w:rPr>
          <w:rFonts w:cs="Huawei Sans"/>
          <w:color w:val="EC7061"/>
        </w:rPr>
        <w:tab/>
      </w:r>
      <w:r w:rsidR="00480CA1" w:rsidRPr="00383667">
        <w:rPr>
          <w:rFonts w:cs="Huawei Sans"/>
          <w:color w:val="EC7061"/>
        </w:rPr>
        <w:t>Cost</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20</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Stub</w:t>
      </w:r>
    </w:p>
    <w:p w14:paraId="7727262F" w14:textId="00FFB4CA" w:rsidR="00480CA1" w:rsidRPr="00383667" w:rsidRDefault="00443CF5" w:rsidP="00480CA1">
      <w:pPr>
        <w:pStyle w:val="2f3"/>
        <w:rPr>
          <w:rFonts w:cs="Huawei Sans"/>
        </w:rPr>
      </w:pP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Interface</w:t>
      </w:r>
      <w:r>
        <w:rPr>
          <w:rFonts w:cs="Huawei Sans"/>
        </w:rPr>
        <w:tab/>
      </w:r>
      <w:r w:rsidR="00480CA1" w:rsidRPr="00383667">
        <w:rPr>
          <w:rFonts w:cs="Huawei Sans"/>
        </w:rPr>
        <w:t>:</w:t>
      </w:r>
      <w:r>
        <w:rPr>
          <w:rFonts w:cs="Huawei Sans"/>
        </w:rPr>
        <w:tab/>
      </w:r>
      <w:r w:rsidR="00480CA1" w:rsidRPr="00383667">
        <w:rPr>
          <w:rFonts w:cs="Huawei Sans"/>
        </w:rPr>
        <w:t>GigabitEthernet0/0/3</w:t>
      </w:r>
    </w:p>
    <w:p w14:paraId="33F0C832" w14:textId="2EBCAA59" w:rsidR="00480CA1" w:rsidRPr="00383667" w:rsidRDefault="00443CF5" w:rsidP="00480CA1">
      <w:pPr>
        <w:pStyle w:val="2f3"/>
        <w:rPr>
          <w:rFonts w:cs="Huawei Sans"/>
        </w:rPr>
      </w:pP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 xml:space="preserve">00h04m19s  </w:t>
      </w:r>
    </w:p>
    <w:p w14:paraId="373CE807" w14:textId="77777777" w:rsidR="00480CA1" w:rsidRPr="00383667" w:rsidRDefault="00480CA1" w:rsidP="00480CA1">
      <w:pPr>
        <w:pStyle w:val="1e"/>
      </w:pPr>
      <w:r w:rsidRPr="00383667">
        <w:lastRenderedPageBreak/>
        <w:t>The command output shows that the cost is 20.</w:t>
      </w:r>
    </w:p>
    <w:p w14:paraId="6B74EDA5" w14:textId="77777777" w:rsidR="00480CA1" w:rsidRPr="00383667" w:rsidRDefault="00480CA1" w:rsidP="00480CA1">
      <w:pPr>
        <w:pStyle w:val="1e"/>
      </w:pPr>
      <w:r w:rsidRPr="00383667">
        <w:t># In the OSPF routing table on R3, check the Loopback0 route learned from R1.</w:t>
      </w:r>
    </w:p>
    <w:p w14:paraId="7FCDC2BB" w14:textId="77777777" w:rsidR="00480CA1" w:rsidRPr="00383667" w:rsidRDefault="00480CA1" w:rsidP="00480CA1">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routing 10.0.1.1</w:t>
      </w:r>
    </w:p>
    <w:p w14:paraId="13B48070" w14:textId="77777777" w:rsidR="00480CA1" w:rsidRPr="00383667" w:rsidRDefault="00480CA1" w:rsidP="00480CA1">
      <w:pPr>
        <w:pStyle w:val="2f3"/>
        <w:rPr>
          <w:rFonts w:cs="Huawei Sans"/>
        </w:rPr>
      </w:pPr>
    </w:p>
    <w:p w14:paraId="0EB00FF3" w14:textId="77777777" w:rsidR="00480CA1" w:rsidRPr="00383667" w:rsidRDefault="00480CA1" w:rsidP="00480CA1">
      <w:pPr>
        <w:pStyle w:val="2f3"/>
        <w:rPr>
          <w:rFonts w:cs="Huawei Sans"/>
        </w:rPr>
      </w:pPr>
      <w:r w:rsidRPr="00383667">
        <w:rPr>
          <w:rFonts w:cs="Huawei Sans"/>
        </w:rPr>
        <w:tab/>
        <w:t xml:space="preserve"> OSPF Process 1 with Router ID 10.0.3.3</w:t>
      </w:r>
    </w:p>
    <w:p w14:paraId="136086CA" w14:textId="77777777" w:rsidR="00480CA1" w:rsidRPr="00383667" w:rsidRDefault="00480CA1" w:rsidP="00480CA1">
      <w:pPr>
        <w:pStyle w:val="2f3"/>
        <w:rPr>
          <w:rFonts w:cs="Huawei Sans"/>
        </w:rPr>
      </w:pPr>
    </w:p>
    <w:p w14:paraId="14B2BBDD" w14:textId="77777777" w:rsidR="00227531" w:rsidRDefault="0087431B"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10.0.1.1/32</w:t>
      </w:r>
    </w:p>
    <w:p w14:paraId="51EEADF3" w14:textId="2E65DBEC" w:rsidR="00480CA1" w:rsidRPr="00383667" w:rsidRDefault="0087431B" w:rsidP="00480CA1">
      <w:pPr>
        <w:pStyle w:val="2f3"/>
        <w:rPr>
          <w:rFonts w:cs="Huawei Sans"/>
        </w:rPr>
      </w:pPr>
      <w:r>
        <w:rPr>
          <w:rFonts w:cs="Huawei Sans"/>
        </w:rPr>
        <w:tab/>
      </w:r>
      <w:r w:rsidR="00480CA1" w:rsidRPr="00383667">
        <w:rPr>
          <w:rFonts w:cs="Huawei Sans"/>
        </w:rPr>
        <w:t>AdverRouter</w:t>
      </w:r>
      <w:r>
        <w:rPr>
          <w:rFonts w:cs="Huawei Sans"/>
        </w:rPr>
        <w:tab/>
      </w:r>
      <w:r w:rsidR="00480CA1" w:rsidRPr="00383667">
        <w:rPr>
          <w:rFonts w:cs="Huawei Sans"/>
        </w:rPr>
        <w:t>:</w:t>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0.0.0.0</w:t>
      </w:r>
    </w:p>
    <w:p w14:paraId="6A1916AD" w14:textId="77777777" w:rsidR="00227531" w:rsidRDefault="0087431B" w:rsidP="00480CA1">
      <w:pPr>
        <w:pStyle w:val="2f3"/>
        <w:rPr>
          <w:rFonts w:cs="Huawei Sans"/>
        </w:rPr>
      </w:pPr>
      <w:r>
        <w:rPr>
          <w:rFonts w:cs="Huawei Sans"/>
          <w:color w:val="EC7061"/>
        </w:rPr>
        <w:tab/>
      </w:r>
      <w:r w:rsidR="00480CA1" w:rsidRPr="00383667">
        <w:rPr>
          <w:rFonts w:cs="Huawei Sans"/>
          <w:color w:val="EC7061"/>
        </w:rPr>
        <w:t>Cost</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FF0000"/>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Stub</w:t>
      </w:r>
    </w:p>
    <w:p w14:paraId="6B783F2F" w14:textId="2B9E11AE" w:rsidR="00480CA1" w:rsidRPr="00383667" w:rsidRDefault="0087431B" w:rsidP="00480CA1">
      <w:pPr>
        <w:pStyle w:val="2f3"/>
        <w:rPr>
          <w:rFonts w:cs="Huawei Sans"/>
        </w:rPr>
      </w:pP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Interface</w:t>
      </w:r>
      <w:r>
        <w:rPr>
          <w:rFonts w:cs="Huawei Sans"/>
        </w:rPr>
        <w:tab/>
      </w:r>
      <w:r w:rsidR="00480CA1" w:rsidRPr="00383667">
        <w:rPr>
          <w:rFonts w:cs="Huawei Sans"/>
        </w:rPr>
        <w:t>:</w:t>
      </w:r>
      <w:r>
        <w:rPr>
          <w:rFonts w:cs="Huawei Sans"/>
        </w:rPr>
        <w:tab/>
      </w:r>
      <w:r w:rsidR="00480CA1" w:rsidRPr="00383667">
        <w:rPr>
          <w:rFonts w:cs="Huawei Sans"/>
        </w:rPr>
        <w:t>GigabitEthernet0/0/4</w:t>
      </w:r>
    </w:p>
    <w:p w14:paraId="7F1CF11F" w14:textId="4547D313" w:rsidR="00480CA1" w:rsidRPr="00383667" w:rsidRDefault="0087431B" w:rsidP="00480CA1">
      <w:pPr>
        <w:pStyle w:val="2f3"/>
        <w:rPr>
          <w:rFonts w:cs="Huawei Sans"/>
        </w:rPr>
      </w:pP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Medium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00h06m07s</w:t>
      </w:r>
    </w:p>
    <w:p w14:paraId="13194508" w14:textId="77777777" w:rsidR="00E6622B" w:rsidRPr="00383667" w:rsidRDefault="00480CA1" w:rsidP="00480CA1">
      <w:pPr>
        <w:pStyle w:val="1e"/>
      </w:pPr>
      <w:r w:rsidRPr="00383667">
        <w:t>The command output shows that the cost is 10.</w:t>
      </w:r>
    </w:p>
    <w:p w14:paraId="10078C75" w14:textId="0B8BF3EB" w:rsidR="00480CA1" w:rsidRPr="00383667" w:rsidRDefault="00480CA1" w:rsidP="00604E8C">
      <w:pPr>
        <w:pStyle w:val="30"/>
        <w:ind w:left="1032" w:hanging="278"/>
        <w:outlineLvl w:val="9"/>
        <w:rPr>
          <w:rFonts w:cs="Huawei Sans"/>
        </w:rPr>
      </w:pPr>
      <w:r w:rsidRPr="00383667">
        <w:rPr>
          <w:rFonts w:cs="Huawei Sans"/>
        </w:rPr>
        <w:t>Configure an OSPF silent interface.</w:t>
      </w:r>
    </w:p>
    <w:p w14:paraId="0CA419C8" w14:textId="77777777" w:rsidR="00480CA1" w:rsidRPr="00383667" w:rsidRDefault="00480CA1" w:rsidP="00480CA1">
      <w:pPr>
        <w:pStyle w:val="1e"/>
      </w:pPr>
      <w:r w:rsidRPr="00383667">
        <w:t># Configure GE0/0/3 of R1 as a silent interface.</w:t>
      </w:r>
    </w:p>
    <w:p w14:paraId="7A17FCFF" w14:textId="77777777" w:rsidR="00227531" w:rsidRDefault="00480CA1" w:rsidP="00480CA1">
      <w:pPr>
        <w:pStyle w:val="2f3"/>
        <w:rPr>
          <w:rFonts w:cs="Huawei Sans"/>
        </w:rPr>
      </w:pPr>
      <w:r w:rsidRPr="00383667">
        <w:rPr>
          <w:rFonts w:cs="Huawei Sans"/>
        </w:rPr>
        <w:t>[R1]</w:t>
      </w:r>
      <w:r w:rsidRPr="00497E5B">
        <w:rPr>
          <w:rFonts w:cs="Huawei Sans"/>
        </w:rPr>
        <w:t>ospf</w:t>
      </w:r>
      <w:r w:rsidRPr="00383667">
        <w:rPr>
          <w:rFonts w:cs="Huawei Sans"/>
        </w:rPr>
        <w:t xml:space="preserve"> 1</w:t>
      </w:r>
    </w:p>
    <w:p w14:paraId="22BAC944" w14:textId="5F87DC36" w:rsidR="00E6622B" w:rsidRPr="00383667" w:rsidRDefault="00480CA1" w:rsidP="00480CA1">
      <w:pPr>
        <w:pStyle w:val="2f3"/>
        <w:rPr>
          <w:rFonts w:cs="Huawei Sans"/>
        </w:rPr>
      </w:pPr>
      <w:r w:rsidRPr="00383667">
        <w:rPr>
          <w:rFonts w:cs="Huawei Sans"/>
        </w:rPr>
        <w:t>[R1-ospf-1] silent-interface GigabitEthernet 0/0/3</w:t>
      </w:r>
    </w:p>
    <w:p w14:paraId="1BE61079" w14:textId="4B7A0265" w:rsidR="00480CA1" w:rsidRPr="00383667" w:rsidRDefault="00480CA1" w:rsidP="00480CA1">
      <w:pPr>
        <w:pStyle w:val="1e"/>
      </w:pPr>
      <w:r w:rsidRPr="00383667">
        <w:t># Check the OSPF neighbor information on R1.</w:t>
      </w:r>
    </w:p>
    <w:p w14:paraId="6412C221"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peer </w:t>
      </w:r>
    </w:p>
    <w:p w14:paraId="3EAE5377" w14:textId="77777777" w:rsidR="00480CA1" w:rsidRPr="00383667" w:rsidRDefault="00480CA1" w:rsidP="00480CA1">
      <w:pPr>
        <w:pStyle w:val="2f3"/>
        <w:rPr>
          <w:rFonts w:cs="Huawei Sans"/>
        </w:rPr>
      </w:pPr>
    </w:p>
    <w:p w14:paraId="40C4D027"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7B6BAE51" w14:textId="77777777" w:rsidR="00E6622B" w:rsidRPr="00383667" w:rsidRDefault="00480CA1" w:rsidP="00480CA1">
      <w:pPr>
        <w:pStyle w:val="1e"/>
      </w:pPr>
      <w:r w:rsidRPr="00383667">
        <w:t>After the configuration is completed, the interconnection interface no longer sends or receives Hello packets. The neighbor relationship that has been established using this interface disappears.</w:t>
      </w:r>
    </w:p>
    <w:p w14:paraId="258CB9EF" w14:textId="72C7F0BE" w:rsidR="00480CA1" w:rsidRPr="00383667" w:rsidRDefault="00480CA1" w:rsidP="00480CA1">
      <w:pPr>
        <w:pStyle w:val="1e"/>
      </w:pPr>
      <w:r w:rsidRPr="00383667">
        <w:t># Check information about the OSPF interface GE0/0/3 on R1.</w:t>
      </w:r>
    </w:p>
    <w:p w14:paraId="22C5DB3F"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interface GigabitEthernet 0/0/3</w:t>
      </w:r>
    </w:p>
    <w:p w14:paraId="1B78B610" w14:textId="77777777" w:rsidR="00480CA1" w:rsidRPr="00383667" w:rsidRDefault="00480CA1" w:rsidP="00480CA1">
      <w:pPr>
        <w:pStyle w:val="2f3"/>
        <w:rPr>
          <w:rFonts w:cs="Huawei Sans"/>
        </w:rPr>
      </w:pPr>
    </w:p>
    <w:p w14:paraId="00ED43CE"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294EEDF5"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Interfaces </w:t>
      </w:r>
    </w:p>
    <w:p w14:paraId="540BABB7" w14:textId="77777777" w:rsidR="00480CA1" w:rsidRPr="00383667" w:rsidRDefault="00480CA1" w:rsidP="00480CA1">
      <w:pPr>
        <w:pStyle w:val="2f3"/>
        <w:rPr>
          <w:rFonts w:cs="Huawei Sans"/>
        </w:rPr>
      </w:pPr>
    </w:p>
    <w:p w14:paraId="5EC77D68" w14:textId="77777777" w:rsidR="00480CA1" w:rsidRPr="00383667" w:rsidRDefault="00480CA1" w:rsidP="00480CA1">
      <w:pPr>
        <w:pStyle w:val="2f3"/>
        <w:rPr>
          <w:rFonts w:cs="Huawei Sans"/>
        </w:rPr>
      </w:pPr>
    </w:p>
    <w:p w14:paraId="2622F2EC" w14:textId="77777777" w:rsidR="00480CA1" w:rsidRPr="00383667" w:rsidRDefault="00480CA1" w:rsidP="00480CA1">
      <w:pPr>
        <w:pStyle w:val="2f3"/>
        <w:rPr>
          <w:rFonts w:cs="Huawei Sans"/>
        </w:rPr>
      </w:pPr>
      <w:r w:rsidRPr="00383667">
        <w:rPr>
          <w:rFonts w:cs="Huawei Sans"/>
        </w:rPr>
        <w:t xml:space="preserve"> Interface: 10.0.123.1 (GigabitEthernet0/0/3)</w:t>
      </w:r>
    </w:p>
    <w:p w14:paraId="25CE100B" w14:textId="77777777" w:rsidR="00480CA1" w:rsidRPr="00383667" w:rsidRDefault="00480CA1" w:rsidP="00480CA1">
      <w:pPr>
        <w:pStyle w:val="2f3"/>
        <w:rPr>
          <w:rFonts w:cs="Huawei Sans"/>
        </w:rPr>
      </w:pPr>
      <w:r w:rsidRPr="00383667">
        <w:rPr>
          <w:rFonts w:cs="Huawei Sans"/>
        </w:rPr>
        <w:t xml:space="preserve"> Cost: 20      State: DR        Type: Broadcast    MTU: 1500  </w:t>
      </w:r>
    </w:p>
    <w:p w14:paraId="6D4A3456" w14:textId="77777777" w:rsidR="00480CA1" w:rsidRPr="00383667" w:rsidRDefault="00480CA1" w:rsidP="00480CA1">
      <w:pPr>
        <w:pStyle w:val="2f3"/>
        <w:rPr>
          <w:rFonts w:cs="Huawei Sans"/>
        </w:rPr>
      </w:pPr>
      <w:r w:rsidRPr="00383667">
        <w:rPr>
          <w:rFonts w:cs="Huawei Sans"/>
        </w:rPr>
        <w:t xml:space="preserve"> Priority: 1</w:t>
      </w:r>
    </w:p>
    <w:p w14:paraId="52C6A5E0" w14:textId="77777777" w:rsidR="00480CA1" w:rsidRPr="00383667" w:rsidRDefault="00480CA1" w:rsidP="00480CA1">
      <w:pPr>
        <w:pStyle w:val="2f3"/>
        <w:rPr>
          <w:rFonts w:cs="Huawei Sans"/>
        </w:rPr>
      </w:pPr>
      <w:r w:rsidRPr="00383667">
        <w:rPr>
          <w:rFonts w:cs="Huawei Sans"/>
        </w:rPr>
        <w:t xml:space="preserve"> Designated Router: 10.0.123.1</w:t>
      </w:r>
    </w:p>
    <w:p w14:paraId="29D66C1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Backup</w:t>
      </w:r>
      <w:r w:rsidRPr="00383667">
        <w:rPr>
          <w:rFonts w:cs="Huawei Sans"/>
        </w:rPr>
        <w:t xml:space="preserve"> Designated Router: 0.0.0.0</w:t>
      </w:r>
    </w:p>
    <w:p w14:paraId="21FDE03D" w14:textId="77777777" w:rsidR="00480CA1" w:rsidRPr="00383667" w:rsidRDefault="00480CA1" w:rsidP="00480CA1">
      <w:pPr>
        <w:pStyle w:val="2f3"/>
        <w:rPr>
          <w:rFonts w:cs="Huawei Sans"/>
        </w:rPr>
      </w:pPr>
      <w:r w:rsidRPr="00383667">
        <w:rPr>
          <w:rFonts w:cs="Huawei Sans"/>
        </w:rPr>
        <w:t xml:space="preserve"> Timers: Hello 10 , Dead 40 , Poll  120 , Retransmit 5 , Transmit Delay 1 </w:t>
      </w:r>
    </w:p>
    <w:p w14:paraId="23903FE1" w14:textId="77777777" w:rsidR="00480CA1" w:rsidRPr="00383667" w:rsidRDefault="00480CA1" w:rsidP="00480CA1">
      <w:pPr>
        <w:pStyle w:val="2f3"/>
        <w:rPr>
          <w:rFonts w:cs="Huawei Sans"/>
          <w:color w:val="EC7061"/>
        </w:rPr>
      </w:pPr>
      <w:r w:rsidRPr="00383667">
        <w:rPr>
          <w:rFonts w:cs="Huawei Sans"/>
          <w:color w:val="EC7061"/>
        </w:rPr>
        <w:t xml:space="preserve"> Silent interface, No hellos</w:t>
      </w:r>
    </w:p>
    <w:p w14:paraId="68493DEC" w14:textId="77777777" w:rsidR="00E6622B" w:rsidRPr="00383667" w:rsidRDefault="00480CA1" w:rsidP="00480CA1">
      <w:pPr>
        <w:pStyle w:val="1e"/>
      </w:pPr>
      <w:r w:rsidRPr="00383667">
        <w:t>The command output shows that the interface is configured as a silent interface and no Hello packet exists on the interface.</w:t>
      </w:r>
    </w:p>
    <w:p w14:paraId="1D99202A" w14:textId="6D0B5F05" w:rsidR="00480CA1" w:rsidRPr="00383667" w:rsidRDefault="00480CA1" w:rsidP="00480CA1">
      <w:pPr>
        <w:pStyle w:val="1e"/>
      </w:pPr>
      <w:r w:rsidRPr="00383667">
        <w:t># Delete the silent interface configuration on R1.</w:t>
      </w:r>
    </w:p>
    <w:p w14:paraId="1CDE9C1C" w14:textId="77777777" w:rsidR="00E6622B" w:rsidRPr="00383667" w:rsidRDefault="00480CA1" w:rsidP="00480CA1">
      <w:pPr>
        <w:pStyle w:val="1e"/>
      </w:pPr>
      <w:r w:rsidRPr="00383667">
        <w:t>The configuration details are not provided.</w:t>
      </w:r>
    </w:p>
    <w:p w14:paraId="0402C85C" w14:textId="5CD9715B" w:rsidR="00480CA1" w:rsidRPr="00383667" w:rsidRDefault="00480CA1" w:rsidP="00480CA1">
      <w:pPr>
        <w:pStyle w:val="1e"/>
      </w:pPr>
      <w:r w:rsidRPr="00383667">
        <w:t># Configure the Loopback0 interfaces on R2 and R3 as silent interfaces.</w:t>
      </w:r>
    </w:p>
    <w:p w14:paraId="79CD2FAF" w14:textId="77777777" w:rsidR="00480CA1" w:rsidRPr="00383667" w:rsidRDefault="00480CA1" w:rsidP="00480CA1">
      <w:pPr>
        <w:pStyle w:val="2f3"/>
        <w:rPr>
          <w:rFonts w:cs="Huawei Sans"/>
        </w:rPr>
      </w:pPr>
      <w:r w:rsidRPr="00383667">
        <w:rPr>
          <w:rFonts w:cs="Huawei Sans"/>
        </w:rPr>
        <w:lastRenderedPageBreak/>
        <w:t>[R2]</w:t>
      </w:r>
      <w:r w:rsidRPr="00497E5B">
        <w:rPr>
          <w:rFonts w:cs="Huawei Sans"/>
        </w:rPr>
        <w:t>ospf</w:t>
      </w:r>
      <w:r w:rsidRPr="00383667">
        <w:rPr>
          <w:rFonts w:cs="Huawei Sans"/>
        </w:rPr>
        <w:t xml:space="preserve"> 1</w:t>
      </w:r>
    </w:p>
    <w:p w14:paraId="4FAB4A9A" w14:textId="77777777" w:rsidR="00480CA1" w:rsidRDefault="00480CA1" w:rsidP="00480CA1">
      <w:pPr>
        <w:pStyle w:val="2f3"/>
        <w:rPr>
          <w:rFonts w:cs="Huawei Sans"/>
        </w:rPr>
      </w:pPr>
      <w:r w:rsidRPr="00383667">
        <w:rPr>
          <w:rFonts w:cs="Huawei Sans"/>
        </w:rPr>
        <w:t>[R2-ospf-1] silent-interface LoopBack 0</w:t>
      </w:r>
    </w:p>
    <w:p w14:paraId="38EA6CD6" w14:textId="77777777" w:rsidR="00577023" w:rsidRPr="00383667" w:rsidRDefault="00577023" w:rsidP="00480CA1">
      <w:pPr>
        <w:pStyle w:val="2f3"/>
        <w:rPr>
          <w:rFonts w:cs="Huawei Sans"/>
        </w:rPr>
      </w:pPr>
    </w:p>
    <w:p w14:paraId="08878109" w14:textId="77777777" w:rsidR="00480CA1" w:rsidRPr="00383667" w:rsidRDefault="00480CA1" w:rsidP="00480CA1">
      <w:pPr>
        <w:pStyle w:val="2f3"/>
        <w:rPr>
          <w:rFonts w:cs="Huawei Sans"/>
        </w:rPr>
      </w:pPr>
      <w:r w:rsidRPr="00383667">
        <w:rPr>
          <w:rFonts w:cs="Huawei Sans"/>
        </w:rPr>
        <w:t>[R3]</w:t>
      </w:r>
      <w:r w:rsidRPr="00497E5B">
        <w:rPr>
          <w:rFonts w:cs="Huawei Sans"/>
        </w:rPr>
        <w:t>ospf</w:t>
      </w:r>
      <w:r w:rsidRPr="00383667">
        <w:rPr>
          <w:rFonts w:cs="Huawei Sans"/>
        </w:rPr>
        <w:t xml:space="preserve"> 1</w:t>
      </w:r>
    </w:p>
    <w:p w14:paraId="516DF189" w14:textId="77777777" w:rsidR="00480CA1" w:rsidRPr="00383667" w:rsidRDefault="00480CA1" w:rsidP="00480CA1">
      <w:pPr>
        <w:pStyle w:val="2f3"/>
        <w:rPr>
          <w:rFonts w:cs="Huawei Sans"/>
        </w:rPr>
      </w:pPr>
      <w:r w:rsidRPr="00383667">
        <w:rPr>
          <w:rFonts w:cs="Huawei Sans"/>
        </w:rPr>
        <w:t>[R3-ospf-1] silent-interface LoopBack 0</w:t>
      </w:r>
    </w:p>
    <w:p w14:paraId="57CF1B77" w14:textId="77777777" w:rsidR="00480CA1" w:rsidRPr="00383667" w:rsidRDefault="00480CA1" w:rsidP="00480CA1">
      <w:pPr>
        <w:pStyle w:val="1e"/>
      </w:pPr>
      <w:r w:rsidRPr="00383667">
        <w:t># Check the OSPF routing table on R1.</w:t>
      </w:r>
    </w:p>
    <w:p w14:paraId="3F5D996C"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w:t>
      </w:r>
    </w:p>
    <w:p w14:paraId="04D39204" w14:textId="77777777" w:rsidR="00480CA1" w:rsidRPr="00383667" w:rsidRDefault="00480CA1" w:rsidP="00480CA1">
      <w:pPr>
        <w:pStyle w:val="2f3"/>
        <w:rPr>
          <w:rFonts w:cs="Huawei Sans"/>
        </w:rPr>
      </w:pPr>
    </w:p>
    <w:p w14:paraId="43954565"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50941865"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5C78B953" w14:textId="77777777" w:rsidR="00480CA1" w:rsidRPr="00383667" w:rsidRDefault="00480CA1" w:rsidP="00480CA1">
      <w:pPr>
        <w:pStyle w:val="2f3"/>
        <w:rPr>
          <w:rFonts w:cs="Huawei Sans"/>
        </w:rPr>
      </w:pPr>
    </w:p>
    <w:p w14:paraId="1E6A8ECE" w14:textId="77777777" w:rsidR="00480CA1" w:rsidRPr="00383667" w:rsidRDefault="00480CA1" w:rsidP="00480CA1">
      <w:pPr>
        <w:pStyle w:val="2f3"/>
        <w:rPr>
          <w:rFonts w:cs="Huawei Sans"/>
        </w:rPr>
      </w:pPr>
      <w:r w:rsidRPr="00383667">
        <w:rPr>
          <w:rFonts w:cs="Huawei Sans"/>
        </w:rPr>
        <w:t xml:space="preserve"> Routing for Network </w:t>
      </w:r>
    </w:p>
    <w:p w14:paraId="78F52CA8" w14:textId="128418E2" w:rsidR="00480CA1" w:rsidRPr="00383667" w:rsidRDefault="0087431B"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70BF0F3B" w14:textId="28DCE519" w:rsidR="00480CA1" w:rsidRPr="00383667" w:rsidRDefault="0087431B" w:rsidP="00480CA1">
      <w:pPr>
        <w:pStyle w:val="2f3"/>
        <w:rPr>
          <w:rFonts w:cs="Huawei Sans"/>
        </w:rPr>
      </w:pPr>
      <w:r>
        <w:rPr>
          <w:rFonts w:cs="Huawei Sans"/>
        </w:rPr>
        <w:tab/>
      </w:r>
      <w:r w:rsidR="00480CA1" w:rsidRPr="00383667">
        <w:rPr>
          <w:rFonts w:cs="Huawei Sans"/>
        </w:rPr>
        <w:t>10.0.1.1/32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CB84158" w14:textId="5CA96CF0" w:rsidR="00480CA1" w:rsidRPr="00383667" w:rsidRDefault="0087431B"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20</w:t>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73AFB0FF" w14:textId="4CA455B9" w:rsidR="00480CA1" w:rsidRPr="00383667" w:rsidRDefault="0087431B" w:rsidP="00480CA1">
      <w:pPr>
        <w:pStyle w:val="2f3"/>
        <w:rPr>
          <w:rFonts w:cs="Huawei Sans"/>
          <w:color w:val="EC7061"/>
        </w:rPr>
      </w:pPr>
      <w:r>
        <w:rPr>
          <w:rFonts w:cs="Huawei Sans"/>
          <w:color w:val="EC7061"/>
        </w:rPr>
        <w:tab/>
      </w:r>
      <w:r w:rsidR="00480CA1" w:rsidRPr="00383667">
        <w:rPr>
          <w:rFonts w:cs="Huawei Sans"/>
          <w:color w:val="EC7061"/>
        </w:rPr>
        <w:t>10.0.2.0/24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20</w:t>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Stub</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10.0.123.2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10.0.2.2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0.0.0.0</w:t>
      </w:r>
    </w:p>
    <w:p w14:paraId="3626135C" w14:textId="5F665DE9" w:rsidR="00480CA1" w:rsidRPr="00383667" w:rsidRDefault="0087431B" w:rsidP="00480CA1">
      <w:pPr>
        <w:pStyle w:val="2f3"/>
        <w:rPr>
          <w:rFonts w:cs="Huawei Sans"/>
          <w:color w:val="EC7061"/>
        </w:rPr>
      </w:pPr>
      <w:r>
        <w:rPr>
          <w:rFonts w:cs="Huawei Sans"/>
          <w:color w:val="EC7061"/>
        </w:rPr>
        <w:tab/>
      </w:r>
      <w:r w:rsidR="00480CA1" w:rsidRPr="00383667">
        <w:rPr>
          <w:rFonts w:cs="Huawei Sans"/>
          <w:color w:val="EC7061"/>
        </w:rPr>
        <w:t>10.0.3.3/32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20</w:t>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Stub</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10.0.123.3</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10.0.3.3</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0.0.0.0</w:t>
      </w:r>
    </w:p>
    <w:p w14:paraId="6DC17979" w14:textId="77777777" w:rsidR="00480CA1" w:rsidRPr="00383667" w:rsidRDefault="00480CA1" w:rsidP="00480CA1">
      <w:pPr>
        <w:pStyle w:val="2f3"/>
        <w:rPr>
          <w:rFonts w:cs="Huawei Sans"/>
        </w:rPr>
      </w:pPr>
    </w:p>
    <w:p w14:paraId="325E1AFB" w14:textId="77777777" w:rsidR="00480CA1" w:rsidRPr="00383667" w:rsidRDefault="00480CA1" w:rsidP="00480CA1">
      <w:pPr>
        <w:pStyle w:val="2f3"/>
        <w:rPr>
          <w:rFonts w:cs="Huawei Sans"/>
        </w:rPr>
      </w:pPr>
      <w:r w:rsidRPr="00383667">
        <w:rPr>
          <w:rFonts w:cs="Huawei Sans"/>
        </w:rPr>
        <w:t xml:space="preserve"> Total Nets: 4  </w:t>
      </w:r>
    </w:p>
    <w:p w14:paraId="5F3DEB1E" w14:textId="77777777" w:rsidR="00480CA1" w:rsidRPr="00383667" w:rsidRDefault="00480CA1" w:rsidP="00480CA1">
      <w:pPr>
        <w:pStyle w:val="2f3"/>
        <w:rPr>
          <w:rFonts w:cs="Huawei Sans"/>
        </w:rPr>
      </w:pPr>
      <w:r w:rsidRPr="00383667">
        <w:rPr>
          <w:rFonts w:cs="Huawei Sans"/>
        </w:rPr>
        <w:t xml:space="preserve"> Intra Area: 4  </w:t>
      </w:r>
      <w:r w:rsidRPr="00497E5B">
        <w:rPr>
          <w:rFonts w:cs="Huawei Sans"/>
        </w:rPr>
        <w:t>Inter</w:t>
      </w:r>
      <w:r w:rsidRPr="00383667">
        <w:rPr>
          <w:rFonts w:cs="Huawei Sans"/>
        </w:rPr>
        <w:t xml:space="preserve"> Area: 0  ASE: 0  NSSA: 0</w:t>
      </w:r>
    </w:p>
    <w:p w14:paraId="6571D93A" w14:textId="77777777" w:rsidR="00480CA1" w:rsidRPr="00383667" w:rsidRDefault="00480CA1" w:rsidP="00480CA1">
      <w:pPr>
        <w:pStyle w:val="1e"/>
      </w:pPr>
      <w:r w:rsidRPr="00383667">
        <w:t>The command output shows that routes the Loopback0 routes learned from R2 and R3 still exist.</w:t>
      </w:r>
    </w:p>
    <w:p w14:paraId="5BA78586" w14:textId="77777777" w:rsidR="00480CA1" w:rsidRPr="00383667" w:rsidRDefault="00480CA1" w:rsidP="00480CA1">
      <w:pPr>
        <w:pStyle w:val="End"/>
        <w:rPr>
          <w:rFonts w:ascii="Huawei Sans" w:hAnsi="Huawei Sans" w:cs="Huawei Sans"/>
        </w:rPr>
      </w:pPr>
      <w:r w:rsidRPr="00383667">
        <w:rPr>
          <w:rFonts w:ascii="Huawei Sans" w:hAnsi="Huawei Sans" w:cs="Huawei Sans"/>
        </w:rPr>
        <w:t>----End</w:t>
      </w:r>
    </w:p>
    <w:p w14:paraId="44BA3E65" w14:textId="77777777" w:rsidR="00480CA1" w:rsidRPr="00383667" w:rsidRDefault="00480CA1" w:rsidP="00480CA1">
      <w:pPr>
        <w:pStyle w:val="3"/>
        <w:numPr>
          <w:ilvl w:val="2"/>
          <w:numId w:val="31"/>
        </w:numPr>
      </w:pPr>
      <w:bookmarkStart w:id="31" w:name="_Toc49939985"/>
      <w:r w:rsidRPr="00383667">
        <w:t>Quiz</w:t>
      </w:r>
      <w:bookmarkEnd w:id="31"/>
    </w:p>
    <w:p w14:paraId="37F884EE" w14:textId="77777777" w:rsidR="00480CA1" w:rsidRPr="00383667" w:rsidRDefault="00480CA1" w:rsidP="00480CA1">
      <w:pPr>
        <w:pStyle w:val="1e"/>
        <w:keepNext/>
        <w:keepLines/>
      </w:pPr>
      <w:r w:rsidRPr="00383667">
        <w:t>Analyze which interfaces can be configured as silent interfaces in actual networking scenarios.</w:t>
      </w:r>
    </w:p>
    <w:p w14:paraId="541068F0" w14:textId="77777777" w:rsidR="00480CA1" w:rsidRPr="00383667" w:rsidRDefault="00480CA1" w:rsidP="00480CA1">
      <w:pPr>
        <w:pStyle w:val="3"/>
        <w:numPr>
          <w:ilvl w:val="2"/>
          <w:numId w:val="31"/>
        </w:numPr>
      </w:pPr>
      <w:bookmarkStart w:id="32" w:name="_Toc49939986"/>
      <w:r w:rsidRPr="00383667">
        <w:t>Configuration Reference</w:t>
      </w:r>
      <w:bookmarkEnd w:id="32"/>
    </w:p>
    <w:p w14:paraId="1496AE29" w14:textId="77777777" w:rsidR="00480CA1" w:rsidRPr="00383667" w:rsidRDefault="00480CA1" w:rsidP="00480CA1">
      <w:pPr>
        <w:pStyle w:val="1e"/>
      </w:pPr>
      <w:r w:rsidRPr="00383667">
        <w:t>Configuration on R1</w:t>
      </w:r>
    </w:p>
    <w:p w14:paraId="73A40EBE" w14:textId="77777777" w:rsidR="00480CA1" w:rsidRPr="00383667" w:rsidRDefault="00480CA1" w:rsidP="00480CA1">
      <w:pPr>
        <w:pStyle w:val="2f3"/>
        <w:rPr>
          <w:rFonts w:cs="Huawei Sans"/>
        </w:rPr>
      </w:pPr>
      <w:r w:rsidRPr="00383667">
        <w:rPr>
          <w:rFonts w:cs="Huawei Sans"/>
        </w:rPr>
        <w:t>#</w:t>
      </w:r>
    </w:p>
    <w:p w14:paraId="77D68389"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R1</w:t>
      </w:r>
    </w:p>
    <w:p w14:paraId="7B8109FD" w14:textId="77777777" w:rsidR="00480CA1" w:rsidRPr="00383667" w:rsidRDefault="00480CA1" w:rsidP="00480CA1">
      <w:pPr>
        <w:pStyle w:val="2f3"/>
        <w:rPr>
          <w:rFonts w:cs="Huawei Sans"/>
        </w:rPr>
      </w:pPr>
      <w:r w:rsidRPr="00383667">
        <w:rPr>
          <w:rFonts w:cs="Huawei Sans"/>
        </w:rPr>
        <w:t>#</w:t>
      </w:r>
    </w:p>
    <w:p w14:paraId="20692C6B"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GigabitEthernet0/0/3</w:t>
      </w:r>
    </w:p>
    <w:p w14:paraId="7DD9C1E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10.0.123.1 255.255.255.0</w:t>
      </w:r>
    </w:p>
    <w:p w14:paraId="25F1EF7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cost 20</w:t>
      </w:r>
    </w:p>
    <w:p w14:paraId="4D7BF1E8" w14:textId="77777777" w:rsidR="00480CA1" w:rsidRPr="00383667" w:rsidRDefault="00480CA1" w:rsidP="00480CA1">
      <w:pPr>
        <w:pStyle w:val="2f3"/>
        <w:rPr>
          <w:rFonts w:cs="Huawei Sans"/>
        </w:rPr>
      </w:pPr>
      <w:r w:rsidRPr="00383667">
        <w:rPr>
          <w:rFonts w:cs="Huawei Sans"/>
        </w:rPr>
        <w:t>#</w:t>
      </w:r>
    </w:p>
    <w:p w14:paraId="26FC3709"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34D8215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10.0.1.1 255.255.255.0</w:t>
      </w:r>
    </w:p>
    <w:p w14:paraId="62850FD4" w14:textId="77777777" w:rsidR="00480CA1" w:rsidRPr="00383667" w:rsidRDefault="00480CA1" w:rsidP="00480CA1">
      <w:pPr>
        <w:pStyle w:val="2f3"/>
        <w:rPr>
          <w:rFonts w:cs="Huawei Sans"/>
        </w:rPr>
      </w:pPr>
      <w:r w:rsidRPr="00383667">
        <w:rPr>
          <w:rFonts w:cs="Huawei Sans"/>
        </w:rPr>
        <w:t>#</w:t>
      </w:r>
    </w:p>
    <w:p w14:paraId="25BD1B73"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10.0.1.1                 </w:t>
      </w:r>
    </w:p>
    <w:p w14:paraId="62D2BFAD"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4A1032D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authentication-mode</w:t>
      </w:r>
      <w:r w:rsidRPr="00383667">
        <w:rPr>
          <w:rFonts w:cs="Huawei Sans"/>
        </w:rPr>
        <w:t xml:space="preserve"> simple plain </w:t>
      </w:r>
      <w:r w:rsidRPr="00497E5B">
        <w:rPr>
          <w:rFonts w:cs="Huawei Sans"/>
        </w:rPr>
        <w:t>huawei</w:t>
      </w:r>
    </w:p>
    <w:p w14:paraId="6A7AC6D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10.0.123.1 0.0.0.0</w:t>
      </w:r>
    </w:p>
    <w:p w14:paraId="032AAEB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10.0.1.1 0.0.0.0</w:t>
      </w:r>
    </w:p>
    <w:p w14:paraId="177DC4C7" w14:textId="77777777" w:rsidR="00480CA1" w:rsidRPr="00383667" w:rsidRDefault="00480CA1" w:rsidP="00480CA1">
      <w:pPr>
        <w:pStyle w:val="2f3"/>
        <w:rPr>
          <w:rFonts w:cs="Huawei Sans"/>
        </w:rPr>
      </w:pPr>
      <w:r w:rsidRPr="00383667">
        <w:rPr>
          <w:rFonts w:cs="Huawei Sans"/>
        </w:rPr>
        <w:t>#</w:t>
      </w:r>
    </w:p>
    <w:p w14:paraId="4EF2CA68" w14:textId="77777777" w:rsidR="00480CA1" w:rsidRPr="00383667" w:rsidRDefault="00480CA1" w:rsidP="00480CA1">
      <w:pPr>
        <w:pStyle w:val="2f3"/>
        <w:rPr>
          <w:rFonts w:cs="Huawei Sans"/>
        </w:rPr>
      </w:pPr>
      <w:r w:rsidRPr="00497E5B">
        <w:rPr>
          <w:rFonts w:cs="Huawei Sans"/>
        </w:rPr>
        <w:t>return</w:t>
      </w:r>
    </w:p>
    <w:p w14:paraId="534BC688" w14:textId="77777777" w:rsidR="00480CA1" w:rsidRPr="00383667" w:rsidRDefault="00480CA1" w:rsidP="00480CA1">
      <w:pPr>
        <w:pStyle w:val="1e"/>
      </w:pPr>
      <w:r w:rsidRPr="00383667">
        <w:lastRenderedPageBreak/>
        <w:t>Configuration on R2</w:t>
      </w:r>
    </w:p>
    <w:p w14:paraId="1D0C2594" w14:textId="77777777" w:rsidR="00480CA1" w:rsidRPr="00383667" w:rsidRDefault="00480CA1" w:rsidP="00480CA1">
      <w:pPr>
        <w:pStyle w:val="2f3"/>
        <w:rPr>
          <w:rFonts w:cs="Huawei Sans"/>
        </w:rPr>
      </w:pPr>
      <w:r w:rsidRPr="00383667">
        <w:rPr>
          <w:rFonts w:cs="Huawei Sans"/>
        </w:rPr>
        <w:t>#</w:t>
      </w:r>
    </w:p>
    <w:p w14:paraId="760A4DE4"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R2</w:t>
      </w:r>
    </w:p>
    <w:p w14:paraId="045B2DB3" w14:textId="77777777" w:rsidR="00480CA1" w:rsidRPr="00383667" w:rsidRDefault="00480CA1" w:rsidP="00480CA1">
      <w:pPr>
        <w:pStyle w:val="2f3"/>
        <w:rPr>
          <w:rFonts w:cs="Huawei Sans"/>
        </w:rPr>
      </w:pPr>
      <w:r w:rsidRPr="00383667">
        <w:rPr>
          <w:rFonts w:cs="Huawei Sans"/>
        </w:rPr>
        <w:t>#</w:t>
      </w:r>
    </w:p>
    <w:p w14:paraId="38F4E7E5"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GigabitEthernet0/0/4</w:t>
      </w:r>
    </w:p>
    <w:p w14:paraId="26711B0D"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10.0.123.2 255.255.255.0</w:t>
      </w:r>
    </w:p>
    <w:p w14:paraId="5C2799E9" w14:textId="77777777" w:rsidR="00480CA1" w:rsidRPr="00383667" w:rsidRDefault="00480CA1" w:rsidP="00480CA1">
      <w:pPr>
        <w:pStyle w:val="2f3"/>
        <w:rPr>
          <w:rFonts w:cs="Huawei Sans"/>
        </w:rPr>
      </w:pPr>
      <w:r w:rsidRPr="00383667">
        <w:rPr>
          <w:rFonts w:cs="Huawei Sans"/>
        </w:rPr>
        <w:t>#</w:t>
      </w:r>
    </w:p>
    <w:p w14:paraId="764877D4"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5529E75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10.0.2.2 255.255.255.0</w:t>
      </w:r>
    </w:p>
    <w:p w14:paraId="439CE10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74719D03" w14:textId="77777777" w:rsidR="00480CA1" w:rsidRPr="00383667" w:rsidRDefault="00480CA1" w:rsidP="00480CA1">
      <w:pPr>
        <w:pStyle w:val="2f3"/>
        <w:rPr>
          <w:rFonts w:cs="Huawei Sans"/>
        </w:rPr>
      </w:pPr>
      <w:r w:rsidRPr="00383667">
        <w:rPr>
          <w:rFonts w:cs="Huawei Sans"/>
        </w:rPr>
        <w:t>#</w:t>
      </w:r>
    </w:p>
    <w:p w14:paraId="45A16344"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10.0.2.2                 </w:t>
      </w:r>
    </w:p>
    <w:p w14:paraId="5B6A0630"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silent-interface</w:t>
      </w:r>
      <w:r w:rsidRPr="00383667">
        <w:rPr>
          <w:rFonts w:cs="Huawei Sans"/>
        </w:rPr>
        <w:t xml:space="preserve"> LoopBack0</w:t>
      </w:r>
    </w:p>
    <w:p w14:paraId="0D7C3B2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71F6073B"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authentication-mode</w:t>
      </w:r>
      <w:r w:rsidRPr="00383667">
        <w:rPr>
          <w:rFonts w:cs="Huawei Sans"/>
        </w:rPr>
        <w:t xml:space="preserve"> simple plain </w:t>
      </w:r>
      <w:r w:rsidRPr="00497E5B">
        <w:rPr>
          <w:rFonts w:cs="Huawei Sans"/>
        </w:rPr>
        <w:t>huawei</w:t>
      </w:r>
    </w:p>
    <w:p w14:paraId="068047E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10.0.123.2 0.0.0.0</w:t>
      </w:r>
    </w:p>
    <w:p w14:paraId="0252A73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10.0.2.2 0.0.0.0</w:t>
      </w:r>
    </w:p>
    <w:p w14:paraId="37E56AA1" w14:textId="77777777" w:rsidR="00480CA1" w:rsidRPr="00383667" w:rsidRDefault="00480CA1" w:rsidP="00480CA1">
      <w:pPr>
        <w:pStyle w:val="2f3"/>
        <w:rPr>
          <w:rFonts w:cs="Huawei Sans"/>
        </w:rPr>
      </w:pPr>
      <w:r w:rsidRPr="00383667">
        <w:rPr>
          <w:rFonts w:cs="Huawei Sans"/>
        </w:rPr>
        <w:t>#</w:t>
      </w:r>
    </w:p>
    <w:p w14:paraId="77387C2D" w14:textId="77777777" w:rsidR="00480CA1" w:rsidRPr="00383667" w:rsidRDefault="00480CA1" w:rsidP="00480CA1">
      <w:pPr>
        <w:pStyle w:val="2f3"/>
        <w:rPr>
          <w:rFonts w:cs="Huawei Sans"/>
        </w:rPr>
      </w:pPr>
      <w:r w:rsidRPr="00497E5B">
        <w:rPr>
          <w:rFonts w:cs="Huawei Sans"/>
        </w:rPr>
        <w:t>return</w:t>
      </w:r>
    </w:p>
    <w:p w14:paraId="4D00CB73" w14:textId="77777777" w:rsidR="00480CA1" w:rsidRPr="00383667" w:rsidRDefault="00480CA1" w:rsidP="00480CA1">
      <w:pPr>
        <w:pStyle w:val="1e"/>
      </w:pPr>
      <w:r w:rsidRPr="00383667">
        <w:t>Configuration on R3</w:t>
      </w:r>
    </w:p>
    <w:p w14:paraId="3289D36B" w14:textId="77777777" w:rsidR="00480CA1" w:rsidRPr="00383667" w:rsidRDefault="00480CA1" w:rsidP="00480CA1">
      <w:pPr>
        <w:pStyle w:val="2f3"/>
        <w:rPr>
          <w:rFonts w:cs="Huawei Sans"/>
        </w:rPr>
      </w:pPr>
      <w:r w:rsidRPr="00383667">
        <w:rPr>
          <w:rFonts w:cs="Huawei Sans"/>
        </w:rPr>
        <w:t>#</w:t>
      </w:r>
    </w:p>
    <w:p w14:paraId="6C808523"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R3</w:t>
      </w:r>
    </w:p>
    <w:p w14:paraId="198084AE" w14:textId="77777777" w:rsidR="00480CA1" w:rsidRPr="00383667" w:rsidRDefault="00480CA1" w:rsidP="00480CA1">
      <w:pPr>
        <w:pStyle w:val="2f3"/>
        <w:rPr>
          <w:rFonts w:cs="Huawei Sans"/>
        </w:rPr>
      </w:pPr>
      <w:r w:rsidRPr="00383667">
        <w:rPr>
          <w:rFonts w:cs="Huawei Sans"/>
        </w:rPr>
        <w:t>#</w:t>
      </w:r>
    </w:p>
    <w:p w14:paraId="726ECF84"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GigabitEthernet0/0/4</w:t>
      </w:r>
    </w:p>
    <w:p w14:paraId="201BDFA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10.0.123.3 255.255.255.0</w:t>
      </w:r>
    </w:p>
    <w:p w14:paraId="68600EA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cost 10</w:t>
      </w:r>
    </w:p>
    <w:p w14:paraId="481F7968" w14:textId="77777777" w:rsidR="00480CA1" w:rsidRPr="00383667" w:rsidRDefault="00480CA1" w:rsidP="00480CA1">
      <w:pPr>
        <w:pStyle w:val="2f3"/>
        <w:rPr>
          <w:rFonts w:cs="Huawei Sans"/>
        </w:rPr>
      </w:pPr>
      <w:r w:rsidRPr="00383667">
        <w:rPr>
          <w:rFonts w:cs="Huawei Sans"/>
        </w:rPr>
        <w:t>#</w:t>
      </w:r>
    </w:p>
    <w:p w14:paraId="7A8168F6"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51A4B1E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10.0.3.3 255.255.255.0</w:t>
      </w:r>
    </w:p>
    <w:p w14:paraId="364AEE60" w14:textId="77777777" w:rsidR="00480CA1" w:rsidRPr="00383667" w:rsidRDefault="00480CA1" w:rsidP="00480CA1">
      <w:pPr>
        <w:pStyle w:val="2f3"/>
        <w:rPr>
          <w:rFonts w:cs="Huawei Sans"/>
        </w:rPr>
      </w:pPr>
      <w:r w:rsidRPr="00383667">
        <w:rPr>
          <w:rFonts w:cs="Huawei Sans"/>
        </w:rPr>
        <w:t>#</w:t>
      </w:r>
    </w:p>
    <w:p w14:paraId="73A79677"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10.0.3.3                 </w:t>
      </w:r>
    </w:p>
    <w:p w14:paraId="7F4438E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silent-interface</w:t>
      </w:r>
      <w:r w:rsidRPr="00383667">
        <w:rPr>
          <w:rFonts w:cs="Huawei Sans"/>
        </w:rPr>
        <w:t xml:space="preserve"> LoopBack0</w:t>
      </w:r>
    </w:p>
    <w:p w14:paraId="774808D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218874AE"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authentication-mode</w:t>
      </w:r>
      <w:r w:rsidRPr="00383667">
        <w:rPr>
          <w:rFonts w:cs="Huawei Sans"/>
        </w:rPr>
        <w:t xml:space="preserve"> simple plain </w:t>
      </w:r>
      <w:r w:rsidRPr="00497E5B">
        <w:rPr>
          <w:rFonts w:cs="Huawei Sans"/>
        </w:rPr>
        <w:t>huawei</w:t>
      </w:r>
    </w:p>
    <w:p w14:paraId="0AF0F6D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5939DEA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10.0.123.3 0.0.0.0</w:t>
      </w:r>
    </w:p>
    <w:p w14:paraId="1C1FC35A" w14:textId="77777777" w:rsidR="00480CA1" w:rsidRPr="00383667" w:rsidRDefault="00480CA1" w:rsidP="00480CA1">
      <w:pPr>
        <w:pStyle w:val="2f3"/>
        <w:rPr>
          <w:rFonts w:cs="Huawei Sans"/>
        </w:rPr>
      </w:pPr>
      <w:r w:rsidRPr="00497E5B">
        <w:rPr>
          <w:rFonts w:cs="Huawei Sans"/>
        </w:rPr>
        <w:t>user-interface</w:t>
      </w:r>
      <w:r w:rsidRPr="00383667">
        <w:rPr>
          <w:rFonts w:cs="Huawei Sans"/>
        </w:rPr>
        <w:t xml:space="preserve"> vty 16 20</w:t>
      </w:r>
    </w:p>
    <w:p w14:paraId="099611E4" w14:textId="77777777" w:rsidR="00480CA1" w:rsidRPr="00383667" w:rsidRDefault="00480CA1" w:rsidP="00480CA1">
      <w:pPr>
        <w:pStyle w:val="2f3"/>
        <w:rPr>
          <w:rFonts w:cs="Huawei Sans"/>
        </w:rPr>
      </w:pPr>
      <w:r w:rsidRPr="00383667">
        <w:rPr>
          <w:rFonts w:cs="Huawei Sans"/>
        </w:rPr>
        <w:t>#</w:t>
      </w:r>
    </w:p>
    <w:p w14:paraId="5D390229" w14:textId="77777777" w:rsidR="00480CA1" w:rsidRPr="00383667" w:rsidRDefault="00480CA1" w:rsidP="00480CA1">
      <w:pPr>
        <w:pStyle w:val="2f3"/>
        <w:rPr>
          <w:rFonts w:cs="Huawei Sans"/>
        </w:rPr>
      </w:pPr>
      <w:r w:rsidRPr="00383667">
        <w:rPr>
          <w:rFonts w:cs="Huawei Sans"/>
        </w:rPr>
        <w:t>Return</w:t>
      </w:r>
    </w:p>
    <w:p w14:paraId="6F14D0C8" w14:textId="77777777" w:rsidR="00480CA1" w:rsidRPr="00383667" w:rsidRDefault="00480CA1" w:rsidP="00480CA1">
      <w:pPr>
        <w:pStyle w:val="2"/>
        <w:numPr>
          <w:ilvl w:val="1"/>
          <w:numId w:val="31"/>
        </w:numPr>
      </w:pPr>
      <w:bookmarkStart w:id="33" w:name="_Toc45098819"/>
      <w:bookmarkStart w:id="34" w:name="_Toc49939987"/>
      <w:r w:rsidRPr="00383667">
        <w:t>Lab 2: Multi-Area OSPF</w:t>
      </w:r>
      <w:bookmarkEnd w:id="33"/>
      <w:bookmarkEnd w:id="34"/>
    </w:p>
    <w:p w14:paraId="0F85C106" w14:textId="77777777" w:rsidR="00F5424D" w:rsidRPr="00383667" w:rsidRDefault="00F5424D" w:rsidP="00F5424D">
      <w:pPr>
        <w:pStyle w:val="3"/>
      </w:pPr>
      <w:bookmarkStart w:id="35" w:name="_Toc49939988"/>
      <w:r w:rsidRPr="00383667">
        <w:t>Introduction</w:t>
      </w:r>
      <w:bookmarkEnd w:id="35"/>
    </w:p>
    <w:p w14:paraId="59CE23E4" w14:textId="77777777" w:rsidR="00E6622B" w:rsidRPr="00383667" w:rsidRDefault="00480CA1" w:rsidP="00480CA1">
      <w:pPr>
        <w:pStyle w:val="4"/>
        <w:numPr>
          <w:ilvl w:val="3"/>
          <w:numId w:val="31"/>
        </w:numPr>
      </w:pPr>
      <w:r w:rsidRPr="00383667">
        <w:t>Objectives</w:t>
      </w:r>
    </w:p>
    <w:p w14:paraId="200B2B77" w14:textId="5443BE5D" w:rsidR="00480CA1" w:rsidRPr="00383667" w:rsidRDefault="00480CA1" w:rsidP="00604E8C">
      <w:pPr>
        <w:pStyle w:val="1e"/>
      </w:pPr>
      <w:r w:rsidRPr="00383667">
        <w:t>Upon completion of this task, you will be able to:</w:t>
      </w:r>
    </w:p>
    <w:p w14:paraId="678F283B" w14:textId="77777777" w:rsidR="00480CA1" w:rsidRPr="00383667" w:rsidRDefault="00480CA1" w:rsidP="00604E8C">
      <w:pPr>
        <w:pStyle w:val="4a"/>
      </w:pPr>
      <w:r w:rsidRPr="00383667">
        <w:t>Manually specify OSPF router IDs.</w:t>
      </w:r>
    </w:p>
    <w:p w14:paraId="7A073B84" w14:textId="77777777" w:rsidR="00480CA1" w:rsidRPr="00383667" w:rsidRDefault="00480CA1" w:rsidP="00604E8C">
      <w:pPr>
        <w:pStyle w:val="4a"/>
      </w:pPr>
      <w:r w:rsidRPr="00383667">
        <w:t>Configure OSPF in multiple areas.</w:t>
      </w:r>
    </w:p>
    <w:p w14:paraId="0283403A" w14:textId="77777777" w:rsidR="00480CA1" w:rsidRPr="00383667" w:rsidRDefault="00480CA1" w:rsidP="00604E8C">
      <w:pPr>
        <w:pStyle w:val="4a"/>
      </w:pPr>
      <w:r w:rsidRPr="00383667">
        <w:lastRenderedPageBreak/>
        <w:t>Illustrate how to configure route summarization between OSPF areas.</w:t>
      </w:r>
    </w:p>
    <w:p w14:paraId="00439B8F" w14:textId="77777777" w:rsidR="00480CA1" w:rsidRPr="00383667" w:rsidRDefault="00480CA1" w:rsidP="00604E8C">
      <w:pPr>
        <w:pStyle w:val="4a"/>
      </w:pPr>
      <w:r w:rsidRPr="00383667">
        <w:t>Illustrate how to configure an OSPF bandwidth reference value.</w:t>
      </w:r>
    </w:p>
    <w:p w14:paraId="3CB3700E" w14:textId="77777777" w:rsidR="00480CA1" w:rsidRPr="00383667" w:rsidRDefault="00480CA1" w:rsidP="00604E8C">
      <w:pPr>
        <w:pStyle w:val="4a"/>
      </w:pPr>
      <w:r w:rsidRPr="00383667">
        <w:t>Illustrate how to configure OSPF to import external routes.</w:t>
      </w:r>
    </w:p>
    <w:p w14:paraId="4ADE8EEA" w14:textId="77777777" w:rsidR="00480CA1" w:rsidRPr="00383667" w:rsidRDefault="00480CA1" w:rsidP="00604E8C">
      <w:pPr>
        <w:pStyle w:val="4a"/>
      </w:pPr>
      <w:r w:rsidRPr="00383667">
        <w:t>Illustrate how to perform route summarization when OSPF imports external routes.</w:t>
      </w:r>
    </w:p>
    <w:p w14:paraId="571D7BAD" w14:textId="77777777" w:rsidR="00480CA1" w:rsidRPr="00383667" w:rsidRDefault="00480CA1" w:rsidP="00604E8C">
      <w:pPr>
        <w:pStyle w:val="4a"/>
      </w:pPr>
      <w:r w:rsidRPr="00383667">
        <w:t>Illustrate how to import default routes to the OSPF routing table.</w:t>
      </w:r>
    </w:p>
    <w:p w14:paraId="211E7F6E" w14:textId="77777777" w:rsidR="00480CA1" w:rsidRPr="00383667" w:rsidRDefault="00480CA1" w:rsidP="00604E8C">
      <w:pPr>
        <w:pStyle w:val="4a"/>
      </w:pPr>
      <w:r w:rsidRPr="00383667">
        <w:t>Illustrate how to change the preferences of different types of OSPF routes.</w:t>
      </w:r>
    </w:p>
    <w:p w14:paraId="2A0B61CC" w14:textId="77777777" w:rsidR="00480CA1" w:rsidRPr="00383667" w:rsidRDefault="00480CA1" w:rsidP="00480CA1">
      <w:pPr>
        <w:pStyle w:val="4"/>
        <w:numPr>
          <w:ilvl w:val="3"/>
          <w:numId w:val="31"/>
        </w:numPr>
      </w:pPr>
      <w:r w:rsidRPr="00383667">
        <w:t>Networking Topology</w:t>
      </w:r>
    </w:p>
    <w:p w14:paraId="11B3A9DA" w14:textId="77777777" w:rsidR="00480CA1" w:rsidRPr="00D503EC" w:rsidRDefault="00480CA1" w:rsidP="00D503EC">
      <w:pPr>
        <w:pStyle w:val="1e"/>
        <w:numPr>
          <w:ilvl w:val="7"/>
          <w:numId w:val="31"/>
        </w:numPr>
        <w:ind w:left="1021"/>
        <w:jc w:val="center"/>
        <w:rPr>
          <w:b/>
          <w:bCs/>
          <w:spacing w:val="-4"/>
        </w:rPr>
      </w:pPr>
      <w:r w:rsidRPr="00D503EC">
        <w:rPr>
          <w:b/>
          <w:bCs/>
        </w:rPr>
        <w:t>OSPF multi-area</w:t>
      </w:r>
    </w:p>
    <w:p w14:paraId="3487C266" w14:textId="1843B7F9" w:rsidR="00480CA1" w:rsidRPr="00383667" w:rsidRDefault="00A4060E" w:rsidP="00480CA1">
      <w:pPr>
        <w:rPr>
          <w:rFonts w:ascii="Huawei Sans" w:hAnsi="Huawei Sans" w:cs="Huawei Sans"/>
        </w:rPr>
      </w:pPr>
      <w:r>
        <w:rPr>
          <w:rFonts w:ascii="Huawei Sans" w:hAnsi="Huawei Sans" w:cs="Huawei Sans"/>
          <w:noProof/>
        </w:rPr>
        <w:drawing>
          <wp:inline distT="0" distB="0" distL="0" distR="0" wp14:anchorId="447781E4" wp14:editId="0E0FF500">
            <wp:extent cx="5275414" cy="1669513"/>
            <wp:effectExtent l="0" t="0" r="1905"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330954" cy="1687090"/>
                    </a:xfrm>
                    <a:prstGeom prst="rect">
                      <a:avLst/>
                    </a:prstGeom>
                    <a:noFill/>
                  </pic:spPr>
                </pic:pic>
              </a:graphicData>
            </a:graphic>
          </wp:inline>
        </w:drawing>
      </w:r>
    </w:p>
    <w:p w14:paraId="5739915B" w14:textId="77777777" w:rsidR="00480CA1" w:rsidRPr="00383667" w:rsidRDefault="00480CA1" w:rsidP="00480CA1">
      <w:pPr>
        <w:rPr>
          <w:rFonts w:ascii="Huawei Sans" w:hAnsi="Huawei Sans" w:cs="Huawei Sans"/>
        </w:rPr>
      </w:pPr>
    </w:p>
    <w:p w14:paraId="568A22C7" w14:textId="77777777" w:rsidR="00480CA1" w:rsidRPr="00383667" w:rsidRDefault="00480CA1" w:rsidP="00480CA1">
      <w:pPr>
        <w:pStyle w:val="1e"/>
      </w:pPr>
      <w:r w:rsidRPr="00383667">
        <w:t>The preceding figure shows the interconnection interfaces and their IP addresses. Loopback0 is created on each device, and its IP address is in the format of 10.0.</w:t>
      </w:r>
      <w:r w:rsidRPr="00383667">
        <w:rPr>
          <w:i/>
          <w:iCs/>
        </w:rPr>
        <w:t>x.x</w:t>
      </w:r>
      <w:r w:rsidRPr="00383667">
        <w:t xml:space="preserve">/24, where </w:t>
      </w:r>
      <w:r w:rsidRPr="00383667">
        <w:rPr>
          <w:i/>
          <w:iCs/>
        </w:rPr>
        <w:t>x</w:t>
      </w:r>
      <w:r w:rsidRPr="00383667">
        <w:t xml:space="preserve"> indicates the device number.</w:t>
      </w:r>
    </w:p>
    <w:p w14:paraId="0C651A84" w14:textId="77777777" w:rsidR="00480CA1" w:rsidRPr="00383667" w:rsidRDefault="00480CA1" w:rsidP="00480CA1">
      <w:pPr>
        <w:pStyle w:val="1e"/>
      </w:pPr>
      <w:r w:rsidRPr="00383667">
        <w:t>All interfaces of R1 and R3 and GE0/0/4 of R2 belong to OSPF area 2. The Loopback0 and interconnection interfaces between R2 and R4 belong to OSPF area 0. The interconnection interfaces between R4 and R5 and the loopback interfaces 0, 1, and 2 of R5 belong to OSPF area 1.</w:t>
      </w:r>
    </w:p>
    <w:p w14:paraId="1DB6F4D9" w14:textId="77777777" w:rsidR="00480CA1" w:rsidRPr="00383667" w:rsidRDefault="00480CA1" w:rsidP="00480CA1">
      <w:pPr>
        <w:pStyle w:val="1e"/>
      </w:pPr>
      <w:r w:rsidRPr="00383667">
        <w:t>Loopback1 and Loopback2 are created on R2 to simulate external network segments.</w:t>
      </w:r>
    </w:p>
    <w:p w14:paraId="0EDBF9D5" w14:textId="77777777" w:rsidR="00480CA1" w:rsidRPr="00383667" w:rsidRDefault="00480CA1" w:rsidP="00480CA1">
      <w:pPr>
        <w:pStyle w:val="4"/>
        <w:numPr>
          <w:ilvl w:val="3"/>
          <w:numId w:val="31"/>
        </w:numPr>
      </w:pPr>
      <w:r w:rsidRPr="00383667">
        <w:t>Background</w:t>
      </w:r>
    </w:p>
    <w:p w14:paraId="280C216B" w14:textId="77777777" w:rsidR="00480CA1" w:rsidRPr="00383667" w:rsidRDefault="00480CA1" w:rsidP="00480CA1">
      <w:pPr>
        <w:pStyle w:val="1e"/>
      </w:pPr>
      <w:r w:rsidRPr="00383667">
        <w:t>You are a network administrator of a company. The company's network now has five AR routers, among which R2 and R4 reside in the headquarters</w:t>
      </w:r>
      <w:r w:rsidRPr="00497E5B">
        <w:t>,</w:t>
      </w:r>
      <w:r w:rsidRPr="00383667">
        <w:t xml:space="preserve"> and R1, R3, and R5 reside in branches. To control LSA flooding on the large-scale network, multi-area OSPF is designed.</w:t>
      </w:r>
    </w:p>
    <w:p w14:paraId="746AD2D2" w14:textId="77777777" w:rsidR="00480CA1" w:rsidRPr="00383667" w:rsidRDefault="00480CA1" w:rsidP="00480CA1">
      <w:pPr>
        <w:pStyle w:val="1e"/>
      </w:pPr>
      <w:r w:rsidRPr="00383667">
        <w:t>To specify the router ID of each device, the devices are configured to use fixed IP addresses as their router IDs.</w:t>
      </w:r>
    </w:p>
    <w:p w14:paraId="4126B109" w14:textId="77777777" w:rsidR="00480CA1" w:rsidRPr="00383667" w:rsidRDefault="00480CA1" w:rsidP="00480CA1">
      <w:pPr>
        <w:pStyle w:val="1e"/>
      </w:pPr>
      <w:r w:rsidRPr="00383667">
        <w:t>To improve the efficiency of forwarding routes on the devices, automatic route summarization is configured on the ABR.</w:t>
      </w:r>
    </w:p>
    <w:p w14:paraId="04626BBB" w14:textId="77777777" w:rsidR="00480CA1" w:rsidRPr="00383667" w:rsidRDefault="00480CA1" w:rsidP="00480CA1">
      <w:pPr>
        <w:pStyle w:val="1e"/>
      </w:pPr>
      <w:r w:rsidRPr="00383667">
        <w:t>R1 is connected to the Internet. You need to configure a default route and import it to the OSPF areas so that all routers in the OSPF areas know how to access the Internet.</w:t>
      </w:r>
    </w:p>
    <w:p w14:paraId="4ECBA705" w14:textId="77777777" w:rsidR="00480CA1" w:rsidRPr="00383667" w:rsidRDefault="00480CA1" w:rsidP="00480CA1">
      <w:pPr>
        <w:pStyle w:val="1e"/>
      </w:pPr>
      <w:r w:rsidRPr="00383667">
        <w:t>In addition, the OSPF routing information is classifies as internal routes or external routes. The preferences of these routes are changed to prevent potential risks.</w:t>
      </w:r>
    </w:p>
    <w:p w14:paraId="75D34C98" w14:textId="77777777" w:rsidR="00480CA1" w:rsidRPr="00383667" w:rsidRDefault="00480CA1" w:rsidP="00480CA1">
      <w:pPr>
        <w:pStyle w:val="1e"/>
      </w:pPr>
      <w:r w:rsidRPr="00383667">
        <w:t xml:space="preserve">In OSPF, the cost of a specific route is the sum of the costs of all the links that the route passes through before reaching the destination network. The cost of a link is obtained by </w:t>
      </w:r>
      <w:r w:rsidRPr="00383667">
        <w:lastRenderedPageBreak/>
        <w:t>dividing the bandwidth reference value by the interface bandwidth. The default bandwidth reference value is 100 Mbit/s. The actual interface bandwidth may be 1000 Mbit/s, and cost values are integers. As a result, the OSPF costs of an FE interface and a GE interface are both 1. To differentiate these links, you can set the bandwidth reference value to 10 Gbit/s.</w:t>
      </w:r>
    </w:p>
    <w:p w14:paraId="462E64FF" w14:textId="77777777" w:rsidR="00480CA1" w:rsidRPr="00383667" w:rsidRDefault="00480CA1" w:rsidP="00480CA1">
      <w:pPr>
        <w:pStyle w:val="3"/>
        <w:numPr>
          <w:ilvl w:val="2"/>
          <w:numId w:val="31"/>
        </w:numPr>
      </w:pPr>
      <w:bookmarkStart w:id="36" w:name="_Toc49939989"/>
      <w:r w:rsidRPr="00383667">
        <w:t>Lab Configuration</w:t>
      </w:r>
      <w:bookmarkEnd w:id="36"/>
    </w:p>
    <w:p w14:paraId="7CE55530" w14:textId="77777777" w:rsidR="00480CA1" w:rsidRPr="00383667" w:rsidRDefault="00480CA1" w:rsidP="00480CA1">
      <w:pPr>
        <w:pStyle w:val="4"/>
        <w:numPr>
          <w:ilvl w:val="3"/>
          <w:numId w:val="31"/>
        </w:numPr>
      </w:pPr>
      <w:r w:rsidRPr="00383667">
        <w:t>Configuration Roadmap</w:t>
      </w:r>
    </w:p>
    <w:p w14:paraId="05020861" w14:textId="77777777" w:rsidR="00480CA1" w:rsidRPr="00383667" w:rsidRDefault="00480CA1" w:rsidP="00480CA1">
      <w:pPr>
        <w:pStyle w:val="1e"/>
        <w:numPr>
          <w:ilvl w:val="0"/>
          <w:numId w:val="42"/>
        </w:numPr>
      </w:pPr>
      <w:r w:rsidRPr="00383667">
        <w:t>Configure IP addresses for the devices.</w:t>
      </w:r>
    </w:p>
    <w:p w14:paraId="3A08211E" w14:textId="77777777" w:rsidR="00480CA1" w:rsidRPr="00383667" w:rsidRDefault="00480CA1" w:rsidP="00480CA1">
      <w:pPr>
        <w:pStyle w:val="1e"/>
        <w:numPr>
          <w:ilvl w:val="0"/>
          <w:numId w:val="42"/>
        </w:numPr>
      </w:pPr>
      <w:r w:rsidRPr="00383667">
        <w:t>Configure OSPF areas as planned.</w:t>
      </w:r>
    </w:p>
    <w:p w14:paraId="64EB585C" w14:textId="77777777" w:rsidR="00480CA1" w:rsidRPr="00383667" w:rsidRDefault="00480CA1" w:rsidP="00480CA1">
      <w:pPr>
        <w:pStyle w:val="1e"/>
        <w:numPr>
          <w:ilvl w:val="0"/>
          <w:numId w:val="42"/>
        </w:numPr>
      </w:pPr>
      <w:r w:rsidRPr="00383667">
        <w:t>Verify the OSPF configuration by checking the OSPF neighbor relationship status and the OSPF LSDBs on the ABR.</w:t>
      </w:r>
    </w:p>
    <w:p w14:paraId="33A9A0CF" w14:textId="77777777" w:rsidR="00480CA1" w:rsidRPr="00383667" w:rsidRDefault="00480CA1" w:rsidP="00480CA1">
      <w:pPr>
        <w:pStyle w:val="1e"/>
        <w:numPr>
          <w:ilvl w:val="0"/>
          <w:numId w:val="42"/>
        </w:numPr>
      </w:pPr>
      <w:r w:rsidRPr="00383667">
        <w:t>Configure route summarization on ABRs and ASBRs to reduce the number of inter-area and AS external routes.</w:t>
      </w:r>
    </w:p>
    <w:p w14:paraId="0D8AE172" w14:textId="77777777" w:rsidR="00480CA1" w:rsidRPr="00383667" w:rsidRDefault="00480CA1" w:rsidP="00480CA1">
      <w:pPr>
        <w:pStyle w:val="1e"/>
        <w:numPr>
          <w:ilvl w:val="0"/>
          <w:numId w:val="42"/>
        </w:numPr>
      </w:pPr>
      <w:r w:rsidRPr="00383667">
        <w:t>Change the bandwidth reference value of OSPF.</w:t>
      </w:r>
    </w:p>
    <w:p w14:paraId="23F78764" w14:textId="77777777" w:rsidR="00480CA1" w:rsidRPr="00383667" w:rsidRDefault="00480CA1" w:rsidP="00480CA1">
      <w:pPr>
        <w:pStyle w:val="1e"/>
        <w:numPr>
          <w:ilvl w:val="0"/>
          <w:numId w:val="42"/>
        </w:numPr>
      </w:pPr>
      <w:r w:rsidRPr="00383667">
        <w:t>Import a default route to the OSPF routing table.</w:t>
      </w:r>
    </w:p>
    <w:p w14:paraId="6A11CAE9" w14:textId="77777777" w:rsidR="00480CA1" w:rsidRPr="00383667" w:rsidRDefault="00480CA1" w:rsidP="00480CA1">
      <w:pPr>
        <w:pStyle w:val="1e"/>
        <w:numPr>
          <w:ilvl w:val="0"/>
          <w:numId w:val="42"/>
        </w:numPr>
      </w:pPr>
      <w:r w:rsidRPr="00383667">
        <w:t>Change the default preferences of intra-area, inter-area, and AS external OSPF routes.</w:t>
      </w:r>
    </w:p>
    <w:p w14:paraId="47A246B4" w14:textId="77777777" w:rsidR="00480CA1" w:rsidRPr="00383667" w:rsidRDefault="00480CA1" w:rsidP="00480CA1">
      <w:pPr>
        <w:pStyle w:val="4"/>
        <w:numPr>
          <w:ilvl w:val="3"/>
          <w:numId w:val="31"/>
        </w:numPr>
      </w:pPr>
      <w:r w:rsidRPr="00383667">
        <w:t>Configuration Procedure</w:t>
      </w:r>
    </w:p>
    <w:p w14:paraId="377F3D1C" w14:textId="77777777" w:rsidR="00480CA1" w:rsidRPr="00383667" w:rsidRDefault="00480CA1" w:rsidP="00604E8C">
      <w:pPr>
        <w:pStyle w:val="30"/>
        <w:ind w:left="1032" w:hanging="278"/>
        <w:outlineLvl w:val="9"/>
        <w:rPr>
          <w:rFonts w:cs="Huawei Sans"/>
        </w:rPr>
      </w:pPr>
      <w:r w:rsidRPr="00383667">
        <w:rPr>
          <w:rFonts w:cs="Huawei Sans"/>
        </w:rPr>
        <w:t>Configure IP addresses for interconnection interfaces and loopback interfaces.</w:t>
      </w:r>
    </w:p>
    <w:p w14:paraId="27582D38" w14:textId="77777777" w:rsidR="00480CA1" w:rsidRPr="00383667" w:rsidRDefault="00480CA1" w:rsidP="00480CA1">
      <w:pPr>
        <w:pStyle w:val="1e"/>
      </w:pPr>
      <w:r w:rsidRPr="00383667">
        <w:t># Name the devices.</w:t>
      </w:r>
    </w:p>
    <w:p w14:paraId="28DB5E9A" w14:textId="500C3779" w:rsidR="00480CA1" w:rsidRPr="00383667" w:rsidRDefault="00E6622B" w:rsidP="00480CA1">
      <w:pPr>
        <w:pStyle w:val="1e"/>
      </w:pPr>
      <w:r w:rsidRPr="00383667">
        <w:t>The configuration details are not provided.</w:t>
      </w:r>
    </w:p>
    <w:p w14:paraId="02C907A6" w14:textId="77777777" w:rsidR="00480CA1" w:rsidRPr="00383667" w:rsidRDefault="00480CA1" w:rsidP="00480CA1">
      <w:pPr>
        <w:pStyle w:val="1e"/>
      </w:pPr>
      <w:r w:rsidRPr="00383667">
        <w:t># Disable the interfaces that are not used in this experiment.</w:t>
      </w:r>
    </w:p>
    <w:p w14:paraId="75372CA4" w14:textId="77777777" w:rsidR="00480CA1" w:rsidRPr="00383667" w:rsidRDefault="00480CA1" w:rsidP="00480CA1">
      <w:pPr>
        <w:pStyle w:val="1e"/>
      </w:pPr>
      <w:r w:rsidRPr="00383667">
        <w:t>The configuration details are not provided.</w:t>
      </w:r>
    </w:p>
    <w:p w14:paraId="60B87867" w14:textId="77777777" w:rsidR="00480CA1" w:rsidRPr="00383667" w:rsidRDefault="00480CA1" w:rsidP="00480CA1">
      <w:pPr>
        <w:pStyle w:val="1e"/>
      </w:pPr>
      <w:r w:rsidRPr="00383667">
        <w:t># Configure IP addresses for GE0/0/3 and Loopback0 of R1.</w:t>
      </w:r>
    </w:p>
    <w:p w14:paraId="1FEFFCAF" w14:textId="77777777" w:rsidR="00480CA1" w:rsidRPr="00383667" w:rsidRDefault="00480CA1" w:rsidP="00480CA1">
      <w:pPr>
        <w:pStyle w:val="2f3"/>
        <w:rPr>
          <w:rFonts w:cs="Huawei Sans"/>
        </w:rPr>
      </w:pPr>
      <w:r w:rsidRPr="00383667">
        <w:rPr>
          <w:rFonts w:cs="Huawei Sans"/>
        </w:rPr>
        <w:t>[R1]interface GigabitEthernet0/0/3</w:t>
      </w:r>
    </w:p>
    <w:p w14:paraId="54BD8350" w14:textId="77777777" w:rsidR="00480CA1" w:rsidRPr="00383667" w:rsidRDefault="00480CA1" w:rsidP="00480CA1">
      <w:pPr>
        <w:pStyle w:val="2f3"/>
        <w:rPr>
          <w:rFonts w:cs="Huawei Sans"/>
        </w:rPr>
      </w:pPr>
      <w:r w:rsidRPr="00383667">
        <w:rPr>
          <w:rFonts w:cs="Huawei Sans"/>
        </w:rPr>
        <w:t xml:space="preserve">[R1-GigabitEthernet0/0/3] </w:t>
      </w:r>
      <w:r w:rsidRPr="00497E5B">
        <w:rPr>
          <w:rFonts w:cs="Huawei Sans"/>
        </w:rPr>
        <w:t>ip</w:t>
      </w:r>
      <w:r w:rsidRPr="00383667">
        <w:rPr>
          <w:rFonts w:cs="Huawei Sans"/>
        </w:rPr>
        <w:t xml:space="preserve"> address 10.0.123.1 24</w:t>
      </w:r>
    </w:p>
    <w:p w14:paraId="056387AE" w14:textId="77777777" w:rsidR="00480CA1" w:rsidRPr="00383667" w:rsidRDefault="00480CA1" w:rsidP="00480CA1">
      <w:pPr>
        <w:pStyle w:val="2f3"/>
        <w:rPr>
          <w:rFonts w:cs="Huawei Sans"/>
        </w:rPr>
      </w:pPr>
      <w:r w:rsidRPr="00383667">
        <w:rPr>
          <w:rFonts w:cs="Huawei Sans"/>
        </w:rPr>
        <w:t>[R1-GigabitEthernet0/0/3] quit</w:t>
      </w:r>
    </w:p>
    <w:p w14:paraId="5658DC1A" w14:textId="77777777" w:rsidR="00480CA1" w:rsidRPr="00383667" w:rsidRDefault="00480CA1" w:rsidP="00480CA1">
      <w:pPr>
        <w:pStyle w:val="2f3"/>
        <w:rPr>
          <w:rFonts w:cs="Huawei Sans"/>
        </w:rPr>
      </w:pPr>
      <w:r w:rsidRPr="00383667">
        <w:rPr>
          <w:rFonts w:cs="Huawei Sans"/>
        </w:rPr>
        <w:t>[R1]interface LoopBack 0</w:t>
      </w:r>
    </w:p>
    <w:p w14:paraId="2A00ACA2" w14:textId="77777777" w:rsidR="00480CA1" w:rsidRPr="00383667" w:rsidRDefault="00480CA1" w:rsidP="00480CA1">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24</w:t>
      </w:r>
    </w:p>
    <w:p w14:paraId="76EB9EDC" w14:textId="77777777" w:rsidR="00480CA1" w:rsidRPr="00383667" w:rsidRDefault="00480CA1" w:rsidP="00480CA1">
      <w:pPr>
        <w:pStyle w:val="2f3"/>
        <w:rPr>
          <w:rFonts w:cs="Huawei Sans"/>
        </w:rPr>
      </w:pPr>
      <w:r w:rsidRPr="00383667">
        <w:rPr>
          <w:rFonts w:cs="Huawei Sans"/>
        </w:rPr>
        <w:t>[R1-LoopBack0] quit</w:t>
      </w:r>
    </w:p>
    <w:p w14:paraId="028A3FC1" w14:textId="77777777" w:rsidR="00480CA1" w:rsidRPr="00383667" w:rsidRDefault="00480CA1" w:rsidP="00480CA1">
      <w:pPr>
        <w:pStyle w:val="1e"/>
      </w:pPr>
      <w:r w:rsidRPr="00383667">
        <w:t># Configure IP addresses for GE0/0/4 and GE0/0/2 as well as the loopback interfaces on R2.</w:t>
      </w:r>
    </w:p>
    <w:p w14:paraId="0CBC88D0" w14:textId="77777777" w:rsidR="00480CA1" w:rsidRPr="00383667" w:rsidRDefault="00480CA1" w:rsidP="00480CA1">
      <w:pPr>
        <w:pStyle w:val="2f3"/>
        <w:rPr>
          <w:rFonts w:cs="Huawei Sans"/>
        </w:rPr>
      </w:pPr>
      <w:r w:rsidRPr="00383667">
        <w:rPr>
          <w:rFonts w:cs="Huawei Sans"/>
        </w:rPr>
        <w:t>[R2]interface GigabitEthernet0/0/4</w:t>
      </w:r>
    </w:p>
    <w:p w14:paraId="37D941CC" w14:textId="77777777" w:rsidR="00480CA1" w:rsidRPr="00383667" w:rsidRDefault="00480CA1" w:rsidP="00480CA1">
      <w:pPr>
        <w:pStyle w:val="2f3"/>
        <w:rPr>
          <w:rFonts w:cs="Huawei Sans"/>
        </w:rPr>
      </w:pPr>
      <w:r w:rsidRPr="00383667">
        <w:rPr>
          <w:rFonts w:cs="Huawei Sans"/>
        </w:rPr>
        <w:t xml:space="preserve">[R2-GigabitEthernet0/0/4] </w:t>
      </w:r>
      <w:r w:rsidRPr="00497E5B">
        <w:rPr>
          <w:rFonts w:cs="Huawei Sans"/>
        </w:rPr>
        <w:t>ip</w:t>
      </w:r>
      <w:r w:rsidRPr="00383667">
        <w:rPr>
          <w:rFonts w:cs="Huawei Sans"/>
        </w:rPr>
        <w:t xml:space="preserve"> address 10.0.123.2 24</w:t>
      </w:r>
    </w:p>
    <w:p w14:paraId="24BDFC5A" w14:textId="77777777" w:rsidR="00480CA1" w:rsidRPr="00383667" w:rsidRDefault="00480CA1" w:rsidP="00480CA1">
      <w:pPr>
        <w:pStyle w:val="2f3"/>
        <w:rPr>
          <w:rFonts w:cs="Huawei Sans"/>
        </w:rPr>
      </w:pPr>
      <w:r w:rsidRPr="00383667">
        <w:rPr>
          <w:rFonts w:cs="Huawei Sans"/>
        </w:rPr>
        <w:t>[R2-GigabitEthernet0/0/4] quit</w:t>
      </w:r>
    </w:p>
    <w:p w14:paraId="2786DDAA" w14:textId="77777777" w:rsidR="00480CA1" w:rsidRPr="00383667" w:rsidRDefault="00480CA1" w:rsidP="00480CA1">
      <w:pPr>
        <w:pStyle w:val="2f3"/>
        <w:rPr>
          <w:rFonts w:cs="Huawei Sans"/>
        </w:rPr>
      </w:pPr>
      <w:r w:rsidRPr="00383667">
        <w:rPr>
          <w:rFonts w:cs="Huawei Sans"/>
        </w:rPr>
        <w:t>[R2] interface GigabitEthernet0/0/2</w:t>
      </w:r>
    </w:p>
    <w:p w14:paraId="7BF29BD8" w14:textId="77777777" w:rsidR="00480CA1" w:rsidRPr="00383667" w:rsidRDefault="00480CA1" w:rsidP="00480CA1">
      <w:pPr>
        <w:pStyle w:val="2f3"/>
        <w:rPr>
          <w:rFonts w:cs="Huawei Sans"/>
        </w:rPr>
      </w:pPr>
      <w:r w:rsidRPr="00383667">
        <w:rPr>
          <w:rFonts w:cs="Huawei Sans"/>
        </w:rPr>
        <w:t xml:space="preserve">[R2-GigabitEthernet0/0/2] </w:t>
      </w:r>
      <w:r w:rsidRPr="00497E5B">
        <w:rPr>
          <w:rFonts w:cs="Huawei Sans"/>
        </w:rPr>
        <w:t>ip</w:t>
      </w:r>
      <w:r w:rsidRPr="00383667">
        <w:rPr>
          <w:rFonts w:cs="Huawei Sans"/>
        </w:rPr>
        <w:t xml:space="preserve"> address 10.0.24.2 24</w:t>
      </w:r>
    </w:p>
    <w:p w14:paraId="2551AC8D" w14:textId="77777777" w:rsidR="00480CA1" w:rsidRPr="00383667" w:rsidRDefault="00480CA1" w:rsidP="00480CA1">
      <w:pPr>
        <w:pStyle w:val="2f3"/>
        <w:rPr>
          <w:rFonts w:cs="Huawei Sans"/>
        </w:rPr>
      </w:pPr>
      <w:r w:rsidRPr="00383667">
        <w:rPr>
          <w:rFonts w:cs="Huawei Sans"/>
        </w:rPr>
        <w:t>[R2-GigabitEthernet0/0/2] quit</w:t>
      </w:r>
    </w:p>
    <w:p w14:paraId="49555319" w14:textId="77777777" w:rsidR="00480CA1" w:rsidRPr="00383667" w:rsidRDefault="00480CA1" w:rsidP="00480CA1">
      <w:pPr>
        <w:pStyle w:val="2f3"/>
        <w:rPr>
          <w:rFonts w:cs="Huawei Sans"/>
        </w:rPr>
      </w:pPr>
      <w:r w:rsidRPr="00383667">
        <w:rPr>
          <w:rFonts w:cs="Huawei Sans"/>
        </w:rPr>
        <w:t>[R2]interface LoopBack 0</w:t>
      </w:r>
    </w:p>
    <w:p w14:paraId="6961B08F" w14:textId="77777777" w:rsidR="00480CA1" w:rsidRPr="00383667" w:rsidRDefault="00480CA1" w:rsidP="00480CA1">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24</w:t>
      </w:r>
    </w:p>
    <w:p w14:paraId="63BF4CEB" w14:textId="77777777" w:rsidR="00480CA1" w:rsidRPr="00383667" w:rsidRDefault="00480CA1" w:rsidP="00480CA1">
      <w:pPr>
        <w:pStyle w:val="2f3"/>
        <w:rPr>
          <w:rFonts w:cs="Huawei Sans"/>
        </w:rPr>
      </w:pPr>
      <w:r w:rsidRPr="00383667">
        <w:rPr>
          <w:rFonts w:cs="Huawei Sans"/>
        </w:rPr>
        <w:t>[R2-LoopBack0] quit</w:t>
      </w:r>
    </w:p>
    <w:p w14:paraId="3CF6AD96" w14:textId="77777777" w:rsidR="00480CA1" w:rsidRPr="00383667" w:rsidRDefault="00480CA1" w:rsidP="00480CA1">
      <w:pPr>
        <w:pStyle w:val="2f3"/>
        <w:rPr>
          <w:rFonts w:cs="Huawei Sans"/>
        </w:rPr>
      </w:pPr>
      <w:r w:rsidRPr="00383667">
        <w:rPr>
          <w:rFonts w:cs="Huawei Sans"/>
        </w:rPr>
        <w:lastRenderedPageBreak/>
        <w:t>[R2]interface LoopBack1</w:t>
      </w:r>
    </w:p>
    <w:p w14:paraId="5E6E21A4" w14:textId="77777777" w:rsidR="00480CA1" w:rsidRPr="00383667" w:rsidRDefault="00480CA1" w:rsidP="00480CA1">
      <w:pPr>
        <w:pStyle w:val="2f3"/>
        <w:rPr>
          <w:rFonts w:cs="Huawei Sans"/>
        </w:rPr>
      </w:pPr>
      <w:r w:rsidRPr="00383667">
        <w:rPr>
          <w:rFonts w:cs="Huawei Sans"/>
        </w:rPr>
        <w:t xml:space="preserve">[R2-LoopBack1] </w:t>
      </w:r>
      <w:r w:rsidRPr="00497E5B">
        <w:rPr>
          <w:rFonts w:cs="Huawei Sans"/>
        </w:rPr>
        <w:t>ip</w:t>
      </w:r>
      <w:r w:rsidRPr="00383667">
        <w:rPr>
          <w:rFonts w:cs="Huawei Sans"/>
        </w:rPr>
        <w:t xml:space="preserve"> address 10.2.0.1 255.255.255.0</w:t>
      </w:r>
    </w:p>
    <w:p w14:paraId="420D7BBA" w14:textId="77777777" w:rsidR="00480CA1" w:rsidRPr="00383667" w:rsidRDefault="00480CA1" w:rsidP="00480CA1">
      <w:pPr>
        <w:pStyle w:val="2f3"/>
        <w:rPr>
          <w:rFonts w:cs="Huawei Sans"/>
        </w:rPr>
      </w:pPr>
      <w:r w:rsidRPr="00383667">
        <w:rPr>
          <w:rFonts w:cs="Huawei Sans"/>
        </w:rPr>
        <w:t>[R2-LoopBack1] quit</w:t>
      </w:r>
    </w:p>
    <w:p w14:paraId="1A505EAC" w14:textId="77777777" w:rsidR="00480CA1" w:rsidRPr="00383667" w:rsidRDefault="00480CA1" w:rsidP="00480CA1">
      <w:pPr>
        <w:pStyle w:val="2f3"/>
        <w:rPr>
          <w:rFonts w:cs="Huawei Sans"/>
        </w:rPr>
      </w:pPr>
      <w:r w:rsidRPr="00383667">
        <w:rPr>
          <w:rFonts w:cs="Huawei Sans"/>
        </w:rPr>
        <w:t>[R2]interface LoopBack2</w:t>
      </w:r>
    </w:p>
    <w:p w14:paraId="184CA6A2" w14:textId="77777777" w:rsidR="00480CA1" w:rsidRPr="00383667" w:rsidRDefault="00480CA1" w:rsidP="00480CA1">
      <w:pPr>
        <w:pStyle w:val="2f3"/>
        <w:rPr>
          <w:rFonts w:cs="Huawei Sans"/>
        </w:rPr>
      </w:pPr>
      <w:r w:rsidRPr="00383667">
        <w:rPr>
          <w:rFonts w:cs="Huawei Sans"/>
        </w:rPr>
        <w:t xml:space="preserve">[R2-LoopBack2] </w:t>
      </w:r>
      <w:r w:rsidRPr="00497E5B">
        <w:rPr>
          <w:rFonts w:cs="Huawei Sans"/>
        </w:rPr>
        <w:t>ip</w:t>
      </w:r>
      <w:r w:rsidRPr="00383667">
        <w:rPr>
          <w:rFonts w:cs="Huawei Sans"/>
        </w:rPr>
        <w:t xml:space="preserve"> address 10.2.1.1 255.255.255.0 </w:t>
      </w:r>
    </w:p>
    <w:p w14:paraId="4FA14687" w14:textId="77777777" w:rsidR="00480CA1" w:rsidRPr="00383667" w:rsidRDefault="00480CA1" w:rsidP="00480CA1">
      <w:pPr>
        <w:pStyle w:val="2f3"/>
        <w:rPr>
          <w:rFonts w:cs="Huawei Sans"/>
        </w:rPr>
      </w:pPr>
      <w:r w:rsidRPr="00383667">
        <w:rPr>
          <w:rFonts w:cs="Huawei Sans"/>
        </w:rPr>
        <w:t>[R2-LoopBack2] quit</w:t>
      </w:r>
    </w:p>
    <w:p w14:paraId="31EE6D74" w14:textId="77777777" w:rsidR="00480CA1" w:rsidRPr="00383667" w:rsidRDefault="00480CA1" w:rsidP="00480CA1">
      <w:pPr>
        <w:pStyle w:val="1e"/>
      </w:pPr>
      <w:r w:rsidRPr="00383667">
        <w:t># Configure IP addresses for GE0/0/4 and the loopback interfaces on R3.</w:t>
      </w:r>
    </w:p>
    <w:p w14:paraId="22E9C074" w14:textId="77777777" w:rsidR="00480CA1" w:rsidRPr="00383667" w:rsidRDefault="00480CA1" w:rsidP="00480CA1">
      <w:pPr>
        <w:pStyle w:val="2f3"/>
        <w:rPr>
          <w:rFonts w:cs="Huawei Sans"/>
        </w:rPr>
      </w:pPr>
      <w:r w:rsidRPr="00383667">
        <w:rPr>
          <w:rFonts w:cs="Huawei Sans"/>
        </w:rPr>
        <w:t>[R3]interface GigabitEthernet0/0/4</w:t>
      </w:r>
    </w:p>
    <w:p w14:paraId="7C88D64A" w14:textId="77777777" w:rsidR="00480CA1" w:rsidRPr="00383667" w:rsidRDefault="00480CA1" w:rsidP="00480CA1">
      <w:pPr>
        <w:pStyle w:val="2f3"/>
        <w:rPr>
          <w:rFonts w:cs="Huawei Sans"/>
        </w:rPr>
      </w:pPr>
      <w:r w:rsidRPr="00383667">
        <w:rPr>
          <w:rFonts w:cs="Huawei Sans"/>
        </w:rPr>
        <w:t xml:space="preserve">[R3-GigabitEthernet0/0/4] </w:t>
      </w:r>
      <w:r w:rsidRPr="00497E5B">
        <w:rPr>
          <w:rFonts w:cs="Huawei Sans"/>
        </w:rPr>
        <w:t>ip</w:t>
      </w:r>
      <w:r w:rsidRPr="00383667">
        <w:rPr>
          <w:rFonts w:cs="Huawei Sans"/>
        </w:rPr>
        <w:t xml:space="preserve"> address 10.0.123.3 24</w:t>
      </w:r>
    </w:p>
    <w:p w14:paraId="2891BEE8" w14:textId="77777777" w:rsidR="00480CA1" w:rsidRPr="00383667" w:rsidRDefault="00480CA1" w:rsidP="00480CA1">
      <w:pPr>
        <w:pStyle w:val="2f3"/>
        <w:rPr>
          <w:rFonts w:cs="Huawei Sans"/>
        </w:rPr>
      </w:pPr>
      <w:r w:rsidRPr="00383667">
        <w:rPr>
          <w:rFonts w:cs="Huawei Sans"/>
        </w:rPr>
        <w:t>[R3-GigabitEthernet0/0/4] quit</w:t>
      </w:r>
    </w:p>
    <w:p w14:paraId="7A55A504" w14:textId="77777777" w:rsidR="00480CA1" w:rsidRPr="00383667" w:rsidRDefault="00480CA1" w:rsidP="00480CA1">
      <w:pPr>
        <w:pStyle w:val="2f3"/>
        <w:rPr>
          <w:rFonts w:cs="Huawei Sans"/>
        </w:rPr>
      </w:pPr>
      <w:r w:rsidRPr="00383667">
        <w:rPr>
          <w:rFonts w:cs="Huawei Sans"/>
        </w:rPr>
        <w:t>[R3]interface LoopBack 0</w:t>
      </w:r>
    </w:p>
    <w:p w14:paraId="42A88962" w14:textId="77777777" w:rsidR="00480CA1" w:rsidRPr="00383667" w:rsidRDefault="00480CA1" w:rsidP="00480CA1">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24</w:t>
      </w:r>
    </w:p>
    <w:p w14:paraId="56AB430D" w14:textId="77777777" w:rsidR="00480CA1" w:rsidRPr="00383667" w:rsidRDefault="00480CA1" w:rsidP="00480CA1">
      <w:pPr>
        <w:pStyle w:val="2f3"/>
        <w:rPr>
          <w:rFonts w:cs="Huawei Sans"/>
        </w:rPr>
      </w:pPr>
      <w:r w:rsidRPr="00383667">
        <w:rPr>
          <w:rFonts w:cs="Huawei Sans"/>
        </w:rPr>
        <w:t>[R3-LoopBack0] quit</w:t>
      </w:r>
    </w:p>
    <w:p w14:paraId="03382A62" w14:textId="77777777" w:rsidR="00480CA1" w:rsidRPr="00383667" w:rsidRDefault="00480CA1" w:rsidP="00480CA1">
      <w:pPr>
        <w:pStyle w:val="2f3"/>
        <w:rPr>
          <w:rFonts w:cs="Huawei Sans"/>
        </w:rPr>
      </w:pPr>
      <w:r w:rsidRPr="00383667">
        <w:rPr>
          <w:rFonts w:cs="Huawei Sans"/>
        </w:rPr>
        <w:t>[R3]interface LoopBack 1</w:t>
      </w:r>
    </w:p>
    <w:p w14:paraId="1CBEB138" w14:textId="77777777" w:rsidR="00480CA1" w:rsidRPr="00383667" w:rsidRDefault="00480CA1" w:rsidP="00480CA1">
      <w:pPr>
        <w:pStyle w:val="2f3"/>
        <w:rPr>
          <w:rFonts w:cs="Huawei Sans"/>
        </w:rPr>
      </w:pPr>
      <w:r w:rsidRPr="00383667">
        <w:rPr>
          <w:rFonts w:cs="Huawei Sans"/>
        </w:rPr>
        <w:t xml:space="preserve">[R3-LoopBack1] </w:t>
      </w:r>
      <w:r w:rsidRPr="00497E5B">
        <w:rPr>
          <w:rFonts w:cs="Huawei Sans"/>
        </w:rPr>
        <w:t>ip</w:t>
      </w:r>
      <w:r w:rsidRPr="00383667">
        <w:rPr>
          <w:rFonts w:cs="Huawei Sans"/>
        </w:rPr>
        <w:t xml:space="preserve"> address 10.3.0.1 24</w:t>
      </w:r>
    </w:p>
    <w:p w14:paraId="5AA16CFD" w14:textId="77777777" w:rsidR="00480CA1" w:rsidRPr="00383667" w:rsidRDefault="00480CA1" w:rsidP="00480CA1">
      <w:pPr>
        <w:pStyle w:val="2f3"/>
        <w:rPr>
          <w:rFonts w:cs="Huawei Sans"/>
        </w:rPr>
      </w:pPr>
      <w:r w:rsidRPr="00383667">
        <w:rPr>
          <w:rFonts w:cs="Huawei Sans"/>
        </w:rPr>
        <w:t>[R3-LoopBack1] quit</w:t>
      </w:r>
    </w:p>
    <w:p w14:paraId="7DDF06DD" w14:textId="77777777" w:rsidR="00480CA1" w:rsidRPr="00383667" w:rsidRDefault="00480CA1" w:rsidP="00480CA1">
      <w:pPr>
        <w:pStyle w:val="2f3"/>
        <w:rPr>
          <w:rFonts w:cs="Huawei Sans"/>
        </w:rPr>
      </w:pPr>
      <w:r w:rsidRPr="00383667">
        <w:rPr>
          <w:rFonts w:cs="Huawei Sans"/>
        </w:rPr>
        <w:t>[R3]interface LoopBack 2</w:t>
      </w:r>
    </w:p>
    <w:p w14:paraId="70174E22" w14:textId="77777777" w:rsidR="00480CA1" w:rsidRPr="00383667" w:rsidRDefault="00480CA1" w:rsidP="00480CA1">
      <w:pPr>
        <w:pStyle w:val="2f3"/>
        <w:rPr>
          <w:rFonts w:cs="Huawei Sans"/>
        </w:rPr>
      </w:pPr>
      <w:r w:rsidRPr="00383667">
        <w:rPr>
          <w:rFonts w:cs="Huawei Sans"/>
        </w:rPr>
        <w:t xml:space="preserve">[R3-LoopBack2] </w:t>
      </w:r>
      <w:r w:rsidRPr="00497E5B">
        <w:rPr>
          <w:rFonts w:cs="Huawei Sans"/>
        </w:rPr>
        <w:t>ip</w:t>
      </w:r>
      <w:r w:rsidRPr="00383667">
        <w:rPr>
          <w:rFonts w:cs="Huawei Sans"/>
        </w:rPr>
        <w:t xml:space="preserve"> address 10.3.1.1 24</w:t>
      </w:r>
    </w:p>
    <w:p w14:paraId="491D6650" w14:textId="77777777" w:rsidR="00480CA1" w:rsidRPr="00383667" w:rsidRDefault="00480CA1" w:rsidP="00480CA1">
      <w:pPr>
        <w:pStyle w:val="2f3"/>
        <w:rPr>
          <w:rFonts w:cs="Huawei Sans"/>
        </w:rPr>
      </w:pPr>
      <w:r w:rsidRPr="00383667">
        <w:rPr>
          <w:rFonts w:cs="Huawei Sans"/>
        </w:rPr>
        <w:t>[R3-LoopBack2] quit</w:t>
      </w:r>
    </w:p>
    <w:p w14:paraId="58429043" w14:textId="77777777" w:rsidR="00480CA1" w:rsidRPr="00383667" w:rsidRDefault="00480CA1" w:rsidP="00480CA1">
      <w:pPr>
        <w:pStyle w:val="1e"/>
      </w:pPr>
      <w:r w:rsidRPr="00383667">
        <w:t># Configure IP addresses for GE0/0/3, GE0/0/2, and Loopback0 of R4.</w:t>
      </w:r>
    </w:p>
    <w:p w14:paraId="0CA547F7" w14:textId="77777777" w:rsidR="00480CA1" w:rsidRPr="00383667" w:rsidRDefault="00480CA1" w:rsidP="00480CA1">
      <w:pPr>
        <w:pStyle w:val="2f3"/>
        <w:rPr>
          <w:rFonts w:cs="Huawei Sans"/>
        </w:rPr>
      </w:pPr>
      <w:r w:rsidRPr="00383667">
        <w:rPr>
          <w:rFonts w:cs="Huawei Sans"/>
        </w:rPr>
        <w:t>[R4]interface GigabitEthernet0/0/3</w:t>
      </w:r>
    </w:p>
    <w:p w14:paraId="3BC6783E" w14:textId="77777777" w:rsidR="00480CA1" w:rsidRPr="00383667" w:rsidRDefault="00480CA1" w:rsidP="00480CA1">
      <w:pPr>
        <w:pStyle w:val="2f3"/>
        <w:rPr>
          <w:rFonts w:cs="Huawei Sans"/>
        </w:rPr>
      </w:pPr>
      <w:r w:rsidRPr="00383667">
        <w:rPr>
          <w:rFonts w:cs="Huawei Sans"/>
        </w:rPr>
        <w:t xml:space="preserve">[R4-GigabitEthernet0/0/3] </w:t>
      </w:r>
      <w:r w:rsidRPr="00497E5B">
        <w:rPr>
          <w:rFonts w:cs="Huawei Sans"/>
        </w:rPr>
        <w:t>ip</w:t>
      </w:r>
      <w:r w:rsidRPr="00383667">
        <w:rPr>
          <w:rFonts w:cs="Huawei Sans"/>
        </w:rPr>
        <w:t xml:space="preserve"> address 10.0.24.4 24</w:t>
      </w:r>
    </w:p>
    <w:p w14:paraId="2E27F2C8" w14:textId="77777777" w:rsidR="00227531" w:rsidRDefault="00480CA1" w:rsidP="00480CA1">
      <w:pPr>
        <w:pStyle w:val="2f3"/>
        <w:rPr>
          <w:rFonts w:cs="Huawei Sans"/>
        </w:rPr>
      </w:pPr>
      <w:r w:rsidRPr="00383667">
        <w:rPr>
          <w:rFonts w:cs="Huawei Sans"/>
        </w:rPr>
        <w:t xml:space="preserve">[R4-GigabitEthernet0/0/3] quit </w:t>
      </w:r>
    </w:p>
    <w:p w14:paraId="36C7E608" w14:textId="0551CCBC" w:rsidR="00480CA1" w:rsidRPr="00383667" w:rsidRDefault="00480CA1" w:rsidP="00480CA1">
      <w:pPr>
        <w:pStyle w:val="2f3"/>
        <w:rPr>
          <w:rFonts w:cs="Huawei Sans"/>
        </w:rPr>
      </w:pPr>
      <w:r w:rsidRPr="00383667">
        <w:rPr>
          <w:rFonts w:cs="Huawei Sans"/>
        </w:rPr>
        <w:t>[R4]interface GigabitEthernet0/0/2</w:t>
      </w:r>
    </w:p>
    <w:p w14:paraId="2DD083AB" w14:textId="77777777" w:rsidR="00480CA1" w:rsidRPr="00383667" w:rsidRDefault="00480CA1" w:rsidP="00480CA1">
      <w:pPr>
        <w:pStyle w:val="2f3"/>
        <w:rPr>
          <w:rFonts w:cs="Huawei Sans"/>
        </w:rPr>
      </w:pPr>
      <w:r w:rsidRPr="00383667">
        <w:rPr>
          <w:rFonts w:cs="Huawei Sans"/>
        </w:rPr>
        <w:t xml:space="preserve">[R4-GigabitEthernet0/0/2] </w:t>
      </w:r>
      <w:r w:rsidRPr="00497E5B">
        <w:rPr>
          <w:rFonts w:cs="Huawei Sans"/>
        </w:rPr>
        <w:t>ip</w:t>
      </w:r>
      <w:r w:rsidRPr="00383667">
        <w:rPr>
          <w:rFonts w:cs="Huawei Sans"/>
        </w:rPr>
        <w:t xml:space="preserve"> address 10.0.45.4 24</w:t>
      </w:r>
    </w:p>
    <w:p w14:paraId="33580AE4" w14:textId="77777777" w:rsidR="00480CA1" w:rsidRPr="00383667" w:rsidRDefault="00480CA1" w:rsidP="00480CA1">
      <w:pPr>
        <w:pStyle w:val="2f3"/>
        <w:rPr>
          <w:rFonts w:cs="Huawei Sans"/>
        </w:rPr>
      </w:pPr>
      <w:r w:rsidRPr="00383667">
        <w:rPr>
          <w:rFonts w:cs="Huawei Sans"/>
        </w:rPr>
        <w:t>[R4-GigabitEthernet0/0/2] quit</w:t>
      </w:r>
    </w:p>
    <w:p w14:paraId="1DD2C675" w14:textId="77777777" w:rsidR="00227531" w:rsidRDefault="00480CA1" w:rsidP="00480CA1">
      <w:pPr>
        <w:pStyle w:val="2f3"/>
        <w:rPr>
          <w:rFonts w:cs="Huawei Sans"/>
        </w:rPr>
      </w:pPr>
      <w:r w:rsidRPr="00383667">
        <w:rPr>
          <w:rFonts w:cs="Huawei Sans"/>
        </w:rPr>
        <w:t>[R4]interface LoopBack 0</w:t>
      </w:r>
    </w:p>
    <w:p w14:paraId="3BC1FAE1" w14:textId="4D99BC1F" w:rsidR="00480CA1" w:rsidRPr="00383667" w:rsidRDefault="00480CA1" w:rsidP="00480CA1">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24 </w:t>
      </w:r>
    </w:p>
    <w:p w14:paraId="1BC25FFC" w14:textId="77777777" w:rsidR="00480CA1" w:rsidRPr="00383667" w:rsidRDefault="00480CA1" w:rsidP="00480CA1">
      <w:pPr>
        <w:pStyle w:val="2f3"/>
        <w:rPr>
          <w:rFonts w:cs="Huawei Sans"/>
        </w:rPr>
      </w:pPr>
      <w:r w:rsidRPr="00383667">
        <w:rPr>
          <w:rFonts w:cs="Huawei Sans"/>
        </w:rPr>
        <w:t>[R4-LoopBack0] quit</w:t>
      </w:r>
    </w:p>
    <w:p w14:paraId="27312554" w14:textId="77777777" w:rsidR="00480CA1" w:rsidRPr="00383667" w:rsidRDefault="00480CA1" w:rsidP="00480CA1">
      <w:pPr>
        <w:pStyle w:val="1e"/>
      </w:pPr>
      <w:r w:rsidRPr="00383667">
        <w:t># Configure IP addresses for GE0/0/3 and the loopback interfaces on R5.</w:t>
      </w:r>
    </w:p>
    <w:p w14:paraId="35A09111" w14:textId="77777777" w:rsidR="00227531" w:rsidRDefault="00480CA1" w:rsidP="00480CA1">
      <w:pPr>
        <w:pStyle w:val="2f3"/>
        <w:rPr>
          <w:rFonts w:cs="Huawei Sans"/>
        </w:rPr>
      </w:pPr>
      <w:r w:rsidRPr="00383667">
        <w:rPr>
          <w:rFonts w:cs="Huawei Sans"/>
        </w:rPr>
        <w:t>[R5]interface GigabitEthernet0/0/3</w:t>
      </w:r>
    </w:p>
    <w:p w14:paraId="5E6FC4D0" w14:textId="3A143E23" w:rsidR="00480CA1" w:rsidRPr="00383667" w:rsidRDefault="00480CA1" w:rsidP="00480CA1">
      <w:pPr>
        <w:pStyle w:val="2f3"/>
        <w:rPr>
          <w:rFonts w:cs="Huawei Sans"/>
        </w:rPr>
      </w:pPr>
      <w:r w:rsidRPr="00383667">
        <w:rPr>
          <w:rFonts w:cs="Huawei Sans"/>
        </w:rPr>
        <w:t xml:space="preserve">[R5-GigabitEthernet0/0/3] </w:t>
      </w:r>
      <w:r w:rsidRPr="00497E5B">
        <w:rPr>
          <w:rFonts w:cs="Huawei Sans"/>
        </w:rPr>
        <w:t>ip</w:t>
      </w:r>
      <w:r w:rsidRPr="00383667">
        <w:rPr>
          <w:rFonts w:cs="Huawei Sans"/>
        </w:rPr>
        <w:t xml:space="preserve"> address 10.0.45.5 24</w:t>
      </w:r>
    </w:p>
    <w:p w14:paraId="00DE4984" w14:textId="77777777" w:rsidR="00480CA1" w:rsidRPr="00383667" w:rsidRDefault="00480CA1" w:rsidP="00480CA1">
      <w:pPr>
        <w:pStyle w:val="2f3"/>
        <w:rPr>
          <w:rFonts w:cs="Huawei Sans"/>
        </w:rPr>
      </w:pPr>
      <w:r w:rsidRPr="00383667">
        <w:rPr>
          <w:rFonts w:cs="Huawei Sans"/>
        </w:rPr>
        <w:t>[R5-GigabitEthernet0/0/3] quit</w:t>
      </w:r>
    </w:p>
    <w:p w14:paraId="6AB6FA48" w14:textId="77777777" w:rsidR="00480CA1" w:rsidRPr="00383667" w:rsidRDefault="00480CA1" w:rsidP="00480CA1">
      <w:pPr>
        <w:pStyle w:val="2f3"/>
        <w:rPr>
          <w:rFonts w:cs="Huawei Sans"/>
        </w:rPr>
      </w:pPr>
      <w:r w:rsidRPr="00383667">
        <w:rPr>
          <w:rFonts w:cs="Huawei Sans"/>
        </w:rPr>
        <w:t>[R5]interface LoopBack 0</w:t>
      </w:r>
    </w:p>
    <w:p w14:paraId="08AC983E" w14:textId="77777777" w:rsidR="00480CA1" w:rsidRPr="00383667" w:rsidRDefault="00480CA1" w:rsidP="00480CA1">
      <w:pPr>
        <w:pStyle w:val="2f3"/>
        <w:rPr>
          <w:rFonts w:cs="Huawei Sans"/>
        </w:rPr>
      </w:pPr>
      <w:r w:rsidRPr="00383667">
        <w:rPr>
          <w:rFonts w:cs="Huawei Sans"/>
        </w:rPr>
        <w:t xml:space="preserve">[R5-LoopBack0] </w:t>
      </w:r>
      <w:r w:rsidRPr="00497E5B">
        <w:rPr>
          <w:rFonts w:cs="Huawei Sans"/>
        </w:rPr>
        <w:t>ip</w:t>
      </w:r>
      <w:r w:rsidRPr="00383667">
        <w:rPr>
          <w:rFonts w:cs="Huawei Sans"/>
        </w:rPr>
        <w:t xml:space="preserve"> address 10.0.5.5 24 </w:t>
      </w:r>
    </w:p>
    <w:p w14:paraId="605939AB" w14:textId="77777777" w:rsidR="00480CA1" w:rsidRPr="00383667" w:rsidRDefault="00480CA1" w:rsidP="00480CA1">
      <w:pPr>
        <w:pStyle w:val="2f3"/>
        <w:rPr>
          <w:rFonts w:cs="Huawei Sans"/>
        </w:rPr>
      </w:pPr>
      <w:r w:rsidRPr="00383667">
        <w:rPr>
          <w:rFonts w:cs="Huawei Sans"/>
        </w:rPr>
        <w:t>[R5-LoopBack0] quit</w:t>
      </w:r>
    </w:p>
    <w:p w14:paraId="5A064955" w14:textId="77777777" w:rsidR="00480CA1" w:rsidRPr="00383667" w:rsidRDefault="00480CA1" w:rsidP="00480CA1">
      <w:pPr>
        <w:pStyle w:val="2f3"/>
        <w:rPr>
          <w:rFonts w:cs="Huawei Sans"/>
        </w:rPr>
      </w:pPr>
      <w:r w:rsidRPr="00383667">
        <w:rPr>
          <w:rFonts w:cs="Huawei Sans"/>
        </w:rPr>
        <w:t>[R5]interface LoopBack 1</w:t>
      </w:r>
    </w:p>
    <w:p w14:paraId="0E6F6C0D" w14:textId="77777777" w:rsidR="00227531" w:rsidRDefault="00480CA1" w:rsidP="00480CA1">
      <w:pPr>
        <w:pStyle w:val="2f3"/>
        <w:rPr>
          <w:rFonts w:cs="Huawei Sans"/>
        </w:rPr>
      </w:pPr>
      <w:r w:rsidRPr="00383667">
        <w:rPr>
          <w:rFonts w:cs="Huawei Sans"/>
        </w:rPr>
        <w:t xml:space="preserve">[R5-LoopBack1] </w:t>
      </w:r>
      <w:r w:rsidRPr="00497E5B">
        <w:rPr>
          <w:rFonts w:cs="Huawei Sans"/>
        </w:rPr>
        <w:t>ip</w:t>
      </w:r>
      <w:r w:rsidRPr="00383667">
        <w:rPr>
          <w:rFonts w:cs="Huawei Sans"/>
        </w:rPr>
        <w:t xml:space="preserve"> address 10.5.0.1 24</w:t>
      </w:r>
    </w:p>
    <w:p w14:paraId="0DB6A38A" w14:textId="6BEA1689" w:rsidR="00480CA1" w:rsidRPr="00383667" w:rsidRDefault="00480CA1" w:rsidP="00480CA1">
      <w:pPr>
        <w:pStyle w:val="2f3"/>
        <w:rPr>
          <w:rFonts w:cs="Huawei Sans"/>
        </w:rPr>
      </w:pPr>
      <w:r w:rsidRPr="00383667">
        <w:rPr>
          <w:rFonts w:cs="Huawei Sans"/>
        </w:rPr>
        <w:t>[R5-LoopBack1] quit</w:t>
      </w:r>
    </w:p>
    <w:p w14:paraId="32AC9DC8" w14:textId="77777777" w:rsidR="00480CA1" w:rsidRPr="00383667" w:rsidRDefault="00480CA1" w:rsidP="00480CA1">
      <w:pPr>
        <w:pStyle w:val="2f3"/>
        <w:rPr>
          <w:rFonts w:cs="Huawei Sans"/>
        </w:rPr>
      </w:pPr>
      <w:r w:rsidRPr="00383667">
        <w:rPr>
          <w:rFonts w:cs="Huawei Sans"/>
        </w:rPr>
        <w:t>[R5]int LoopBack 2</w:t>
      </w:r>
    </w:p>
    <w:p w14:paraId="232DC16C" w14:textId="77777777" w:rsidR="00480CA1" w:rsidRPr="00383667" w:rsidRDefault="00480CA1" w:rsidP="00480CA1">
      <w:pPr>
        <w:pStyle w:val="2f3"/>
        <w:rPr>
          <w:rFonts w:cs="Huawei Sans"/>
        </w:rPr>
      </w:pPr>
      <w:r w:rsidRPr="00383667">
        <w:rPr>
          <w:rFonts w:cs="Huawei Sans"/>
        </w:rPr>
        <w:t xml:space="preserve">[R5-LoopBack2] </w:t>
      </w:r>
      <w:r w:rsidRPr="00497E5B">
        <w:rPr>
          <w:rFonts w:cs="Huawei Sans"/>
        </w:rPr>
        <w:t>ip</w:t>
      </w:r>
      <w:r w:rsidRPr="00383667">
        <w:rPr>
          <w:rFonts w:cs="Huawei Sans"/>
        </w:rPr>
        <w:t xml:space="preserve"> address 10.5.1.1 24</w:t>
      </w:r>
    </w:p>
    <w:p w14:paraId="2D6215D1" w14:textId="77777777" w:rsidR="00480CA1" w:rsidRPr="00383667" w:rsidRDefault="00480CA1" w:rsidP="00480CA1">
      <w:pPr>
        <w:pStyle w:val="2f3"/>
        <w:rPr>
          <w:rFonts w:cs="Huawei Sans"/>
        </w:rPr>
      </w:pPr>
      <w:r w:rsidRPr="00383667">
        <w:rPr>
          <w:rFonts w:cs="Huawei Sans"/>
        </w:rPr>
        <w:t>[R5-LoopBack2] quit</w:t>
      </w:r>
    </w:p>
    <w:p w14:paraId="3B7DB685" w14:textId="77777777" w:rsidR="00480CA1" w:rsidRPr="00383667" w:rsidRDefault="00480CA1" w:rsidP="00480CA1">
      <w:pPr>
        <w:pStyle w:val="1e"/>
      </w:pPr>
      <w:r w:rsidRPr="00383667">
        <w:t># On R2, ping the IP addresses of R1, R3, and R4 to test the connectivity.</w:t>
      </w:r>
    </w:p>
    <w:p w14:paraId="60CFD5F8" w14:textId="77777777" w:rsidR="00480CA1" w:rsidRPr="00383667" w:rsidRDefault="00480CA1" w:rsidP="00480CA1">
      <w:pPr>
        <w:pStyle w:val="2f3"/>
        <w:rPr>
          <w:rFonts w:cs="Huawei Sans"/>
        </w:rPr>
      </w:pPr>
      <w:r w:rsidRPr="00383667">
        <w:rPr>
          <w:rFonts w:cs="Huawei Sans"/>
        </w:rPr>
        <w:t>&lt;R2&gt;ping -c 1 10.0.123.1</w:t>
      </w:r>
    </w:p>
    <w:p w14:paraId="20507A24" w14:textId="77777777" w:rsidR="00480CA1" w:rsidRPr="00383667" w:rsidRDefault="00480CA1" w:rsidP="00480CA1">
      <w:pPr>
        <w:pStyle w:val="2f3"/>
        <w:rPr>
          <w:rFonts w:cs="Huawei Sans"/>
        </w:rPr>
      </w:pPr>
      <w:r w:rsidRPr="00383667">
        <w:rPr>
          <w:rFonts w:cs="Huawei Sans"/>
        </w:rPr>
        <w:t xml:space="preserve">  PING 10.0.123.1: 56  data bytes, press CTRL_C to break</w:t>
      </w:r>
    </w:p>
    <w:p w14:paraId="4A6A71E6" w14:textId="77777777" w:rsidR="00480CA1" w:rsidRPr="00383667" w:rsidRDefault="00480CA1" w:rsidP="00480CA1">
      <w:pPr>
        <w:pStyle w:val="2f3"/>
        <w:rPr>
          <w:rFonts w:cs="Huawei Sans"/>
        </w:rPr>
      </w:pPr>
      <w:r w:rsidRPr="00383667">
        <w:rPr>
          <w:rFonts w:cs="Huawei Sans"/>
        </w:rPr>
        <w:t xml:space="preserve">    Reply from 10.0.123.1: bytes=56 Sequence=1 ttl=255 time=70 ms</w:t>
      </w:r>
    </w:p>
    <w:p w14:paraId="70A04E95" w14:textId="77777777" w:rsidR="00480CA1" w:rsidRPr="00383667" w:rsidRDefault="00480CA1" w:rsidP="00480CA1">
      <w:pPr>
        <w:pStyle w:val="2f3"/>
        <w:rPr>
          <w:rFonts w:cs="Huawei Sans"/>
        </w:rPr>
      </w:pPr>
    </w:p>
    <w:p w14:paraId="50F395A6" w14:textId="77777777" w:rsidR="00480CA1" w:rsidRPr="00383667" w:rsidRDefault="00480CA1" w:rsidP="00480CA1">
      <w:pPr>
        <w:pStyle w:val="2f3"/>
        <w:rPr>
          <w:rFonts w:cs="Huawei Sans"/>
        </w:rPr>
      </w:pPr>
      <w:r w:rsidRPr="00383667">
        <w:rPr>
          <w:rFonts w:cs="Huawei Sans"/>
        </w:rPr>
        <w:lastRenderedPageBreak/>
        <w:t xml:space="preserve">  --- 10.0.123.1 ping statistics ---</w:t>
      </w:r>
    </w:p>
    <w:p w14:paraId="2BC0F452" w14:textId="77777777" w:rsidR="00480CA1" w:rsidRPr="00383667" w:rsidRDefault="00480CA1" w:rsidP="00480CA1">
      <w:pPr>
        <w:pStyle w:val="2f3"/>
        <w:rPr>
          <w:rFonts w:cs="Huawei Sans"/>
        </w:rPr>
      </w:pPr>
      <w:r w:rsidRPr="00383667">
        <w:rPr>
          <w:rFonts w:cs="Huawei Sans"/>
        </w:rPr>
        <w:t xml:space="preserve">    1 packet(s) transmitted</w:t>
      </w:r>
    </w:p>
    <w:p w14:paraId="2469C0A9" w14:textId="77777777" w:rsidR="00480CA1" w:rsidRPr="00383667" w:rsidRDefault="00480CA1" w:rsidP="00480CA1">
      <w:pPr>
        <w:pStyle w:val="2f3"/>
        <w:rPr>
          <w:rFonts w:cs="Huawei Sans"/>
        </w:rPr>
      </w:pPr>
      <w:r w:rsidRPr="00383667">
        <w:rPr>
          <w:rFonts w:cs="Huawei Sans"/>
        </w:rPr>
        <w:t xml:space="preserve">    1 packet(s) received</w:t>
      </w:r>
    </w:p>
    <w:p w14:paraId="0810E931" w14:textId="77777777" w:rsidR="00480CA1" w:rsidRPr="00383667" w:rsidRDefault="00480CA1" w:rsidP="00480CA1">
      <w:pPr>
        <w:pStyle w:val="2f3"/>
        <w:rPr>
          <w:rFonts w:cs="Huawei Sans"/>
        </w:rPr>
      </w:pPr>
      <w:r w:rsidRPr="00383667">
        <w:rPr>
          <w:rFonts w:cs="Huawei Sans"/>
        </w:rPr>
        <w:t xml:space="preserve">    0.00% packet loss</w:t>
      </w:r>
    </w:p>
    <w:p w14:paraId="0BCEAF75"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70/70/70 ms</w:t>
      </w:r>
    </w:p>
    <w:p w14:paraId="132DC6E4" w14:textId="77777777" w:rsidR="00480CA1" w:rsidRPr="00383667" w:rsidRDefault="00480CA1" w:rsidP="00480CA1">
      <w:pPr>
        <w:pStyle w:val="2f3"/>
        <w:rPr>
          <w:rFonts w:cs="Huawei Sans"/>
        </w:rPr>
      </w:pPr>
    </w:p>
    <w:p w14:paraId="5E33D2D2" w14:textId="77777777" w:rsidR="00480CA1" w:rsidRPr="00383667" w:rsidRDefault="00480CA1" w:rsidP="00480CA1">
      <w:pPr>
        <w:pStyle w:val="2f3"/>
        <w:rPr>
          <w:rFonts w:cs="Huawei Sans"/>
        </w:rPr>
      </w:pPr>
      <w:r w:rsidRPr="00383667">
        <w:rPr>
          <w:rFonts w:cs="Huawei Sans"/>
        </w:rPr>
        <w:t>&lt;R2&gt;ping -c 1 10.0.123.3</w:t>
      </w:r>
    </w:p>
    <w:p w14:paraId="052BB2C3" w14:textId="77777777" w:rsidR="00480CA1" w:rsidRPr="00383667" w:rsidRDefault="00480CA1" w:rsidP="00480CA1">
      <w:pPr>
        <w:pStyle w:val="2f3"/>
        <w:rPr>
          <w:rFonts w:cs="Huawei Sans"/>
        </w:rPr>
      </w:pPr>
      <w:r w:rsidRPr="00383667">
        <w:rPr>
          <w:rFonts w:cs="Huawei Sans"/>
        </w:rPr>
        <w:t xml:space="preserve">  PING 10.0.123.3: 56  data bytes, press CTRL_C to break</w:t>
      </w:r>
    </w:p>
    <w:p w14:paraId="7875889A" w14:textId="77777777" w:rsidR="00480CA1" w:rsidRPr="00383667" w:rsidRDefault="00480CA1" w:rsidP="00480CA1">
      <w:pPr>
        <w:pStyle w:val="2f3"/>
        <w:rPr>
          <w:rFonts w:cs="Huawei Sans"/>
        </w:rPr>
      </w:pPr>
      <w:r w:rsidRPr="00383667">
        <w:rPr>
          <w:rFonts w:cs="Huawei Sans"/>
        </w:rPr>
        <w:t xml:space="preserve">    Reply from 10.0.123.3: bytes=56 Sequence=1 ttl=255 time=110 ms</w:t>
      </w:r>
    </w:p>
    <w:p w14:paraId="50066AC3" w14:textId="77777777" w:rsidR="00480CA1" w:rsidRPr="00383667" w:rsidRDefault="00480CA1" w:rsidP="00480CA1">
      <w:pPr>
        <w:pStyle w:val="2f3"/>
        <w:rPr>
          <w:rFonts w:cs="Huawei Sans"/>
        </w:rPr>
      </w:pPr>
    </w:p>
    <w:p w14:paraId="213AAD8F" w14:textId="77777777" w:rsidR="00480CA1" w:rsidRPr="00383667" w:rsidRDefault="00480CA1" w:rsidP="00480CA1">
      <w:pPr>
        <w:pStyle w:val="2f3"/>
        <w:rPr>
          <w:rFonts w:cs="Huawei Sans"/>
        </w:rPr>
      </w:pPr>
      <w:r w:rsidRPr="00383667">
        <w:rPr>
          <w:rFonts w:cs="Huawei Sans"/>
        </w:rPr>
        <w:t xml:space="preserve">  --- 10.0.123.3 ping statistics ---</w:t>
      </w:r>
    </w:p>
    <w:p w14:paraId="6320FDF2" w14:textId="77777777" w:rsidR="00480CA1" w:rsidRPr="00383667" w:rsidRDefault="00480CA1" w:rsidP="00480CA1">
      <w:pPr>
        <w:pStyle w:val="2f3"/>
        <w:rPr>
          <w:rFonts w:cs="Huawei Sans"/>
        </w:rPr>
      </w:pPr>
      <w:r w:rsidRPr="00383667">
        <w:rPr>
          <w:rFonts w:cs="Huawei Sans"/>
        </w:rPr>
        <w:t xml:space="preserve">    1 packet(s) transmitted</w:t>
      </w:r>
    </w:p>
    <w:p w14:paraId="03BB1332" w14:textId="77777777" w:rsidR="00480CA1" w:rsidRPr="00383667" w:rsidRDefault="00480CA1" w:rsidP="00480CA1">
      <w:pPr>
        <w:pStyle w:val="2f3"/>
        <w:rPr>
          <w:rFonts w:cs="Huawei Sans"/>
        </w:rPr>
      </w:pPr>
      <w:r w:rsidRPr="00383667">
        <w:rPr>
          <w:rFonts w:cs="Huawei Sans"/>
        </w:rPr>
        <w:t xml:space="preserve">    1 packet(s) received</w:t>
      </w:r>
    </w:p>
    <w:p w14:paraId="3ADC1651" w14:textId="77777777" w:rsidR="00480CA1" w:rsidRPr="00383667" w:rsidRDefault="00480CA1" w:rsidP="00480CA1">
      <w:pPr>
        <w:pStyle w:val="2f3"/>
        <w:rPr>
          <w:rFonts w:cs="Huawei Sans"/>
        </w:rPr>
      </w:pPr>
      <w:r w:rsidRPr="00383667">
        <w:rPr>
          <w:rFonts w:cs="Huawei Sans"/>
        </w:rPr>
        <w:t xml:space="preserve">    0.00% packet loss</w:t>
      </w:r>
    </w:p>
    <w:p w14:paraId="28510143" w14:textId="77777777" w:rsidR="00480CA1" w:rsidRPr="00383667" w:rsidRDefault="00480CA1" w:rsidP="00480CA1">
      <w:pPr>
        <w:pStyle w:val="2f3"/>
        <w:ind w:firstLine="360"/>
        <w:rPr>
          <w:rFonts w:cs="Huawei Sans"/>
        </w:rPr>
      </w:pPr>
      <w:r w:rsidRPr="00497E5B">
        <w:rPr>
          <w:rFonts w:cs="Huawei Sans"/>
        </w:rPr>
        <w:t>round-trip</w:t>
      </w:r>
      <w:r w:rsidRPr="00383667">
        <w:rPr>
          <w:rFonts w:cs="Huawei Sans"/>
        </w:rPr>
        <w:t xml:space="preserve"> min/avg/max = 110/110/110 ms</w:t>
      </w:r>
    </w:p>
    <w:p w14:paraId="46AA2707" w14:textId="77777777" w:rsidR="00480CA1" w:rsidRPr="00383667" w:rsidRDefault="00480CA1" w:rsidP="00480CA1">
      <w:pPr>
        <w:pStyle w:val="2f3"/>
        <w:rPr>
          <w:rFonts w:cs="Huawei Sans"/>
        </w:rPr>
      </w:pPr>
    </w:p>
    <w:p w14:paraId="08A82085" w14:textId="77777777" w:rsidR="00480CA1" w:rsidRPr="00383667" w:rsidRDefault="00480CA1" w:rsidP="00480CA1">
      <w:pPr>
        <w:pStyle w:val="2f3"/>
        <w:rPr>
          <w:rFonts w:cs="Huawei Sans"/>
        </w:rPr>
      </w:pPr>
      <w:r w:rsidRPr="00383667">
        <w:rPr>
          <w:rFonts w:cs="Huawei Sans"/>
        </w:rPr>
        <w:t xml:space="preserve">&lt;R2&gt;ping -c 1 10.0.24.4     </w:t>
      </w:r>
    </w:p>
    <w:p w14:paraId="34F45427" w14:textId="77777777" w:rsidR="00480CA1" w:rsidRPr="00383667" w:rsidRDefault="00480CA1" w:rsidP="00480CA1">
      <w:pPr>
        <w:pStyle w:val="2f3"/>
        <w:rPr>
          <w:rFonts w:cs="Huawei Sans"/>
        </w:rPr>
      </w:pPr>
      <w:r w:rsidRPr="00383667">
        <w:rPr>
          <w:rFonts w:cs="Huawei Sans"/>
        </w:rPr>
        <w:t xml:space="preserve">  PING 10.0.24.4: 56  data bytes, press CTRL_C to break</w:t>
      </w:r>
    </w:p>
    <w:p w14:paraId="1C4D1ABC" w14:textId="77777777" w:rsidR="00480CA1" w:rsidRPr="00383667" w:rsidRDefault="00480CA1" w:rsidP="00480CA1">
      <w:pPr>
        <w:pStyle w:val="2f3"/>
        <w:rPr>
          <w:rFonts w:cs="Huawei Sans"/>
        </w:rPr>
      </w:pPr>
      <w:r w:rsidRPr="00383667">
        <w:rPr>
          <w:rFonts w:cs="Huawei Sans"/>
        </w:rPr>
        <w:t xml:space="preserve">    Reply from 10.0.24.4: bytes=56 Sequence=1 ttl=255 time=40 ms</w:t>
      </w:r>
    </w:p>
    <w:p w14:paraId="55076B79" w14:textId="77777777" w:rsidR="00480CA1" w:rsidRPr="00383667" w:rsidRDefault="00480CA1" w:rsidP="00480CA1">
      <w:pPr>
        <w:pStyle w:val="2f3"/>
        <w:rPr>
          <w:rFonts w:cs="Huawei Sans"/>
        </w:rPr>
      </w:pPr>
    </w:p>
    <w:p w14:paraId="18B2DE3F" w14:textId="77777777" w:rsidR="00480CA1" w:rsidRPr="00383667" w:rsidRDefault="00480CA1" w:rsidP="00480CA1">
      <w:pPr>
        <w:pStyle w:val="2f3"/>
        <w:rPr>
          <w:rFonts w:cs="Huawei Sans"/>
        </w:rPr>
      </w:pPr>
      <w:r w:rsidRPr="00383667">
        <w:rPr>
          <w:rFonts w:cs="Huawei Sans"/>
        </w:rPr>
        <w:t xml:space="preserve">  --- 10.0.24.4 ping statistics ---</w:t>
      </w:r>
    </w:p>
    <w:p w14:paraId="2104CFD6" w14:textId="77777777" w:rsidR="00480CA1" w:rsidRPr="00383667" w:rsidRDefault="00480CA1" w:rsidP="00480CA1">
      <w:pPr>
        <w:pStyle w:val="2f3"/>
        <w:rPr>
          <w:rFonts w:cs="Huawei Sans"/>
        </w:rPr>
      </w:pPr>
      <w:r w:rsidRPr="00383667">
        <w:rPr>
          <w:rFonts w:cs="Huawei Sans"/>
        </w:rPr>
        <w:t xml:space="preserve">    1 packet(s) transmitted</w:t>
      </w:r>
    </w:p>
    <w:p w14:paraId="50A5FA04" w14:textId="77777777" w:rsidR="00480CA1" w:rsidRPr="00383667" w:rsidRDefault="00480CA1" w:rsidP="00480CA1">
      <w:pPr>
        <w:pStyle w:val="2f3"/>
        <w:rPr>
          <w:rFonts w:cs="Huawei Sans"/>
        </w:rPr>
      </w:pPr>
      <w:r w:rsidRPr="00383667">
        <w:rPr>
          <w:rFonts w:cs="Huawei Sans"/>
        </w:rPr>
        <w:t xml:space="preserve">    1 packet(s) received</w:t>
      </w:r>
    </w:p>
    <w:p w14:paraId="0A754AEA" w14:textId="77777777" w:rsidR="00480CA1" w:rsidRPr="00383667" w:rsidRDefault="00480CA1" w:rsidP="00480CA1">
      <w:pPr>
        <w:pStyle w:val="2f3"/>
        <w:rPr>
          <w:rFonts w:cs="Huawei Sans"/>
        </w:rPr>
      </w:pPr>
      <w:r w:rsidRPr="00383667">
        <w:rPr>
          <w:rFonts w:cs="Huawei Sans"/>
        </w:rPr>
        <w:t xml:space="preserve">    0.00% packet loss</w:t>
      </w:r>
    </w:p>
    <w:p w14:paraId="50C7B638" w14:textId="77777777" w:rsidR="00480CA1" w:rsidRPr="00383667" w:rsidRDefault="00480CA1" w:rsidP="00480CA1">
      <w:pPr>
        <w:pStyle w:val="2f3"/>
        <w:ind w:firstLine="360"/>
        <w:rPr>
          <w:rFonts w:cs="Huawei Sans"/>
        </w:rPr>
      </w:pPr>
      <w:r w:rsidRPr="00497E5B">
        <w:rPr>
          <w:rFonts w:cs="Huawei Sans"/>
        </w:rPr>
        <w:t>round-trip</w:t>
      </w:r>
      <w:r w:rsidRPr="00383667">
        <w:rPr>
          <w:rFonts w:cs="Huawei Sans"/>
        </w:rPr>
        <w:t xml:space="preserve"> min/avg/max = 40/40/40 ms</w:t>
      </w:r>
    </w:p>
    <w:p w14:paraId="18A65990" w14:textId="77777777" w:rsidR="00480CA1" w:rsidRPr="00383667" w:rsidRDefault="00480CA1" w:rsidP="00480CA1">
      <w:pPr>
        <w:pStyle w:val="1e"/>
      </w:pPr>
      <w:r w:rsidRPr="00383667">
        <w:t># On R4, ping the IP address of R5 to test the connectivity.</w:t>
      </w:r>
    </w:p>
    <w:p w14:paraId="40C6AD46" w14:textId="77777777" w:rsidR="00480CA1" w:rsidRPr="00383667" w:rsidRDefault="00480CA1" w:rsidP="00480CA1">
      <w:pPr>
        <w:pStyle w:val="2f3"/>
        <w:rPr>
          <w:rFonts w:cs="Huawei Sans"/>
        </w:rPr>
      </w:pPr>
      <w:r w:rsidRPr="00383667">
        <w:rPr>
          <w:rFonts w:cs="Huawei Sans"/>
        </w:rPr>
        <w:t>&lt;R4&gt;ping -c 1 10.0.45.5</w:t>
      </w:r>
    </w:p>
    <w:p w14:paraId="20F2269B" w14:textId="77777777" w:rsidR="00480CA1" w:rsidRPr="00383667" w:rsidRDefault="00480CA1" w:rsidP="00480CA1">
      <w:pPr>
        <w:pStyle w:val="2f3"/>
        <w:rPr>
          <w:rFonts w:cs="Huawei Sans"/>
        </w:rPr>
      </w:pPr>
      <w:r w:rsidRPr="00383667">
        <w:rPr>
          <w:rFonts w:cs="Huawei Sans"/>
        </w:rPr>
        <w:t xml:space="preserve">  PING 10.0.45.5: 56  data bytes, press CTRL_C to break</w:t>
      </w:r>
    </w:p>
    <w:p w14:paraId="04BFC96D" w14:textId="77777777" w:rsidR="00480CA1" w:rsidRPr="00383667" w:rsidRDefault="00480CA1" w:rsidP="00480CA1">
      <w:pPr>
        <w:pStyle w:val="2f3"/>
        <w:rPr>
          <w:rFonts w:cs="Huawei Sans"/>
        </w:rPr>
      </w:pPr>
      <w:r w:rsidRPr="00383667">
        <w:rPr>
          <w:rFonts w:cs="Huawei Sans"/>
        </w:rPr>
        <w:t xml:space="preserve">    Reply from 10.0.45.5: bytes=56 Sequence=1 ttl=255 time=80 ms</w:t>
      </w:r>
    </w:p>
    <w:p w14:paraId="4C9F0827" w14:textId="77777777" w:rsidR="00480CA1" w:rsidRPr="00383667" w:rsidRDefault="00480CA1" w:rsidP="00480CA1">
      <w:pPr>
        <w:pStyle w:val="2f3"/>
        <w:rPr>
          <w:rFonts w:cs="Huawei Sans"/>
        </w:rPr>
      </w:pPr>
    </w:p>
    <w:p w14:paraId="0C08AACB" w14:textId="77777777" w:rsidR="00480CA1" w:rsidRPr="00383667" w:rsidRDefault="00480CA1" w:rsidP="00480CA1">
      <w:pPr>
        <w:pStyle w:val="2f3"/>
        <w:rPr>
          <w:rFonts w:cs="Huawei Sans"/>
        </w:rPr>
      </w:pPr>
      <w:r w:rsidRPr="00383667">
        <w:rPr>
          <w:rFonts w:cs="Huawei Sans"/>
        </w:rPr>
        <w:t xml:space="preserve">  --- 10.0.45.5 ping statistics ---</w:t>
      </w:r>
    </w:p>
    <w:p w14:paraId="438CF36E" w14:textId="77777777" w:rsidR="00480CA1" w:rsidRPr="00383667" w:rsidRDefault="00480CA1" w:rsidP="00480CA1">
      <w:pPr>
        <w:pStyle w:val="2f3"/>
        <w:rPr>
          <w:rFonts w:cs="Huawei Sans"/>
        </w:rPr>
      </w:pPr>
      <w:r w:rsidRPr="00383667">
        <w:rPr>
          <w:rFonts w:cs="Huawei Sans"/>
        </w:rPr>
        <w:t xml:space="preserve">    1 packet(s) transmitted</w:t>
      </w:r>
    </w:p>
    <w:p w14:paraId="116399F5" w14:textId="77777777" w:rsidR="00480CA1" w:rsidRPr="00383667" w:rsidRDefault="00480CA1" w:rsidP="00480CA1">
      <w:pPr>
        <w:pStyle w:val="2f3"/>
        <w:rPr>
          <w:rFonts w:cs="Huawei Sans"/>
        </w:rPr>
      </w:pPr>
      <w:r w:rsidRPr="00383667">
        <w:rPr>
          <w:rFonts w:cs="Huawei Sans"/>
        </w:rPr>
        <w:t xml:space="preserve">    1 packet(s) received</w:t>
      </w:r>
    </w:p>
    <w:p w14:paraId="3515FB0F" w14:textId="77777777" w:rsidR="00480CA1" w:rsidRPr="00383667" w:rsidRDefault="00480CA1" w:rsidP="00480CA1">
      <w:pPr>
        <w:pStyle w:val="2f3"/>
        <w:rPr>
          <w:rFonts w:cs="Huawei Sans"/>
        </w:rPr>
      </w:pPr>
      <w:r w:rsidRPr="00383667">
        <w:rPr>
          <w:rFonts w:cs="Huawei Sans"/>
        </w:rPr>
        <w:t xml:space="preserve">    0.00% packet loss</w:t>
      </w:r>
    </w:p>
    <w:p w14:paraId="274D4AFD" w14:textId="77777777" w:rsidR="00480CA1" w:rsidRPr="00383667" w:rsidRDefault="00480CA1" w:rsidP="00480CA1">
      <w:pPr>
        <w:pStyle w:val="2f3"/>
        <w:ind w:firstLine="360"/>
        <w:rPr>
          <w:rFonts w:cs="Huawei Sans"/>
        </w:rPr>
      </w:pPr>
      <w:r w:rsidRPr="00497E5B">
        <w:rPr>
          <w:rFonts w:cs="Huawei Sans"/>
        </w:rPr>
        <w:t>round-trip</w:t>
      </w:r>
      <w:r w:rsidRPr="00383667">
        <w:rPr>
          <w:rFonts w:cs="Huawei Sans"/>
        </w:rPr>
        <w:t xml:space="preserve"> min/avg/max = 80/80/80 ms</w:t>
      </w:r>
    </w:p>
    <w:p w14:paraId="22FDD50B" w14:textId="77777777" w:rsidR="00480CA1" w:rsidRPr="00383667" w:rsidRDefault="00480CA1" w:rsidP="00604E8C">
      <w:pPr>
        <w:pStyle w:val="30"/>
        <w:ind w:left="1032" w:hanging="278"/>
        <w:outlineLvl w:val="9"/>
        <w:rPr>
          <w:rFonts w:cs="Huawei Sans"/>
        </w:rPr>
      </w:pPr>
      <w:r w:rsidRPr="00383667">
        <w:rPr>
          <w:rFonts w:cs="Huawei Sans"/>
        </w:rPr>
        <w:t>Configure multi-area OSPF.</w:t>
      </w:r>
    </w:p>
    <w:p w14:paraId="7EE2BC57" w14:textId="77777777" w:rsidR="00480CA1" w:rsidRPr="00383667" w:rsidRDefault="00480CA1" w:rsidP="00480CA1">
      <w:pPr>
        <w:pStyle w:val="1e"/>
      </w:pPr>
      <w:r w:rsidRPr="00383667">
        <w:t># Configure OSPF on R1, activate OSPF on GE0/0/3 and Loopback0, and change the network type of Loopback0 to broadcast.</w:t>
      </w:r>
    </w:p>
    <w:p w14:paraId="5B606265" w14:textId="77777777" w:rsidR="00480CA1" w:rsidRPr="00383667" w:rsidRDefault="00480CA1" w:rsidP="00480CA1">
      <w:pPr>
        <w:pStyle w:val="2f3"/>
        <w:rPr>
          <w:rFonts w:cs="Huawei Sans"/>
        </w:rPr>
      </w:pPr>
      <w:r w:rsidRPr="00383667">
        <w:rPr>
          <w:rFonts w:cs="Huawei Sans"/>
        </w:rPr>
        <w:t>[R1]</w:t>
      </w:r>
      <w:r w:rsidRPr="00497E5B">
        <w:rPr>
          <w:rFonts w:cs="Huawei Sans"/>
        </w:rPr>
        <w:t>ospf</w:t>
      </w:r>
      <w:r w:rsidRPr="00383667">
        <w:rPr>
          <w:rFonts w:cs="Huawei Sans"/>
        </w:rPr>
        <w:t xml:space="preserve"> 1 router-id 10.0.1.1 </w:t>
      </w:r>
    </w:p>
    <w:p w14:paraId="1BABA239" w14:textId="77777777" w:rsidR="00480CA1" w:rsidRPr="00383667" w:rsidRDefault="00480CA1" w:rsidP="00480CA1">
      <w:pPr>
        <w:pStyle w:val="2f3"/>
        <w:rPr>
          <w:rFonts w:cs="Huawei Sans"/>
        </w:rPr>
      </w:pPr>
      <w:r w:rsidRPr="00383667">
        <w:rPr>
          <w:rFonts w:cs="Huawei Sans"/>
        </w:rPr>
        <w:t>[R1-ospf-1]area 2</w:t>
      </w:r>
    </w:p>
    <w:p w14:paraId="227B1CE8" w14:textId="77777777" w:rsidR="00480CA1" w:rsidRPr="00383667" w:rsidRDefault="00480CA1" w:rsidP="00480CA1">
      <w:pPr>
        <w:pStyle w:val="2f3"/>
        <w:rPr>
          <w:rFonts w:cs="Huawei Sans"/>
        </w:rPr>
      </w:pPr>
      <w:r w:rsidRPr="00383667">
        <w:rPr>
          <w:rFonts w:cs="Huawei Sans"/>
        </w:rPr>
        <w:t>[R1-ospf-1-area-0.0.0.2] network 10.0.123.1 0.0.0.0</w:t>
      </w:r>
    </w:p>
    <w:p w14:paraId="6810AC99" w14:textId="77777777" w:rsidR="00480CA1" w:rsidRPr="00383667" w:rsidRDefault="00480CA1" w:rsidP="00480CA1">
      <w:pPr>
        <w:pStyle w:val="2f3"/>
        <w:rPr>
          <w:rFonts w:cs="Huawei Sans"/>
        </w:rPr>
      </w:pPr>
      <w:r w:rsidRPr="00383667">
        <w:rPr>
          <w:rFonts w:cs="Huawei Sans"/>
        </w:rPr>
        <w:t>[R1-ospf-1-area-0.0.0.2] network 10.0.1.1 0.0.0.0</w:t>
      </w:r>
    </w:p>
    <w:p w14:paraId="62BA4BE3" w14:textId="77777777" w:rsidR="00480CA1" w:rsidRPr="00383667" w:rsidRDefault="00480CA1" w:rsidP="00480CA1">
      <w:pPr>
        <w:pStyle w:val="2f3"/>
        <w:rPr>
          <w:rFonts w:cs="Huawei Sans"/>
        </w:rPr>
      </w:pPr>
      <w:r w:rsidRPr="00383667">
        <w:rPr>
          <w:rFonts w:cs="Huawei Sans"/>
        </w:rPr>
        <w:t>[R1-ospf-1-area-0.0.0.2] quit</w:t>
      </w:r>
    </w:p>
    <w:p w14:paraId="1FFE294B" w14:textId="77777777" w:rsidR="00480CA1" w:rsidRPr="00383667" w:rsidRDefault="00480CA1" w:rsidP="00480CA1">
      <w:pPr>
        <w:pStyle w:val="2f3"/>
        <w:rPr>
          <w:rFonts w:cs="Huawei Sans"/>
        </w:rPr>
      </w:pPr>
      <w:r w:rsidRPr="00383667">
        <w:rPr>
          <w:rFonts w:cs="Huawei Sans"/>
        </w:rPr>
        <w:t>[R1-ospf-1]quit</w:t>
      </w:r>
    </w:p>
    <w:p w14:paraId="7482F650" w14:textId="77777777" w:rsidR="00480CA1" w:rsidRPr="00383667" w:rsidRDefault="00480CA1" w:rsidP="00480CA1">
      <w:pPr>
        <w:pStyle w:val="2f3"/>
        <w:rPr>
          <w:rFonts w:cs="Huawei Sans"/>
        </w:rPr>
      </w:pPr>
      <w:r w:rsidRPr="00383667">
        <w:rPr>
          <w:rFonts w:cs="Huawei Sans"/>
        </w:rPr>
        <w:t>[R1]interface LoopBack 0</w:t>
      </w:r>
    </w:p>
    <w:p w14:paraId="5F30539F" w14:textId="77777777" w:rsidR="00480CA1" w:rsidRPr="00383667" w:rsidRDefault="00480CA1" w:rsidP="00480CA1">
      <w:pPr>
        <w:pStyle w:val="2f3"/>
        <w:rPr>
          <w:rFonts w:cs="Huawei Sans"/>
        </w:rPr>
      </w:pPr>
      <w:r w:rsidRPr="00383667">
        <w:rPr>
          <w:rFonts w:cs="Huawei Sans"/>
        </w:rPr>
        <w:t xml:space="preserve">[R1-LoopBack0] </w:t>
      </w:r>
      <w:r w:rsidRPr="00497E5B">
        <w:rPr>
          <w:rFonts w:cs="Huawei Sans"/>
        </w:rPr>
        <w:t>ospf</w:t>
      </w:r>
      <w:r w:rsidRPr="00383667">
        <w:rPr>
          <w:rFonts w:cs="Huawei Sans"/>
        </w:rPr>
        <w:t xml:space="preserve"> network-type broadcast </w:t>
      </w:r>
    </w:p>
    <w:p w14:paraId="5C04DEA4" w14:textId="77777777" w:rsidR="00480CA1" w:rsidRPr="00383667" w:rsidRDefault="00480CA1" w:rsidP="00480CA1">
      <w:pPr>
        <w:pStyle w:val="2f3"/>
        <w:rPr>
          <w:rFonts w:cs="Huawei Sans"/>
        </w:rPr>
      </w:pPr>
      <w:r w:rsidRPr="00383667">
        <w:rPr>
          <w:rFonts w:cs="Huawei Sans"/>
        </w:rPr>
        <w:t>[R1-LoopBack0] quit</w:t>
      </w:r>
    </w:p>
    <w:p w14:paraId="00569924" w14:textId="77777777" w:rsidR="00480CA1" w:rsidRPr="00383667" w:rsidRDefault="00480CA1" w:rsidP="00480CA1">
      <w:pPr>
        <w:pStyle w:val="1e"/>
      </w:pPr>
      <w:r w:rsidRPr="00383667">
        <w:t># Configure OSPF on R2, activate OSPF on GE0/0/2, GE0/0/4, and Loopback0, and change the network type of Loopback0 to broadcast.</w:t>
      </w:r>
    </w:p>
    <w:p w14:paraId="153DADC8" w14:textId="77777777" w:rsidR="00480CA1" w:rsidRPr="00383667" w:rsidRDefault="00480CA1" w:rsidP="00480CA1">
      <w:pPr>
        <w:pStyle w:val="2f3"/>
        <w:rPr>
          <w:rFonts w:cs="Huawei Sans"/>
        </w:rPr>
      </w:pPr>
      <w:r w:rsidRPr="00383667">
        <w:rPr>
          <w:rFonts w:cs="Huawei Sans"/>
        </w:rPr>
        <w:lastRenderedPageBreak/>
        <w:t>[R2]</w:t>
      </w:r>
      <w:r w:rsidRPr="00497E5B">
        <w:rPr>
          <w:rFonts w:cs="Huawei Sans"/>
        </w:rPr>
        <w:t>ospf</w:t>
      </w:r>
      <w:r w:rsidRPr="00383667">
        <w:rPr>
          <w:rFonts w:cs="Huawei Sans"/>
        </w:rPr>
        <w:t xml:space="preserve"> 1 router-id 10.0.2.2</w:t>
      </w:r>
    </w:p>
    <w:p w14:paraId="7A4091DE" w14:textId="77777777" w:rsidR="00480CA1" w:rsidRPr="00383667" w:rsidRDefault="00480CA1" w:rsidP="00480CA1">
      <w:pPr>
        <w:pStyle w:val="2f3"/>
        <w:rPr>
          <w:rFonts w:cs="Huawei Sans"/>
        </w:rPr>
      </w:pPr>
      <w:r w:rsidRPr="00383667">
        <w:rPr>
          <w:rFonts w:cs="Huawei Sans"/>
        </w:rPr>
        <w:t>[R2-ospf-1]area 0</w:t>
      </w:r>
    </w:p>
    <w:p w14:paraId="1A28F368" w14:textId="77777777" w:rsidR="00480CA1" w:rsidRPr="00383667" w:rsidRDefault="00480CA1" w:rsidP="00480CA1">
      <w:pPr>
        <w:pStyle w:val="2f3"/>
        <w:rPr>
          <w:rFonts w:cs="Huawei Sans"/>
        </w:rPr>
      </w:pPr>
      <w:r w:rsidRPr="00383667">
        <w:rPr>
          <w:rFonts w:cs="Huawei Sans"/>
        </w:rPr>
        <w:t>[R2-ospf-1-area-0.0.0.0] network 10.0.24.2 0.0.0.0</w:t>
      </w:r>
    </w:p>
    <w:p w14:paraId="300EAF47" w14:textId="77777777" w:rsidR="00480CA1" w:rsidRPr="00383667" w:rsidRDefault="00480CA1" w:rsidP="00480CA1">
      <w:pPr>
        <w:pStyle w:val="2f3"/>
        <w:rPr>
          <w:rFonts w:cs="Huawei Sans"/>
        </w:rPr>
      </w:pPr>
      <w:r w:rsidRPr="00383667">
        <w:rPr>
          <w:rFonts w:cs="Huawei Sans"/>
        </w:rPr>
        <w:t>[R2-ospf-1-area-0.0.0.0] network 10.0.2.2 0.0.0.0</w:t>
      </w:r>
    </w:p>
    <w:p w14:paraId="3E67101C" w14:textId="77777777" w:rsidR="00480CA1" w:rsidRPr="00383667" w:rsidRDefault="00480CA1" w:rsidP="00480CA1">
      <w:pPr>
        <w:pStyle w:val="2f3"/>
        <w:rPr>
          <w:rFonts w:cs="Huawei Sans"/>
        </w:rPr>
      </w:pPr>
      <w:r w:rsidRPr="00383667">
        <w:rPr>
          <w:rFonts w:cs="Huawei Sans"/>
        </w:rPr>
        <w:t>[R2-ospf-1-area-0.0.0.0] quit</w:t>
      </w:r>
    </w:p>
    <w:p w14:paraId="12E1C96F" w14:textId="77777777" w:rsidR="00480CA1" w:rsidRPr="00383667" w:rsidRDefault="00480CA1" w:rsidP="00480CA1">
      <w:pPr>
        <w:pStyle w:val="2f3"/>
        <w:rPr>
          <w:rFonts w:cs="Huawei Sans"/>
        </w:rPr>
      </w:pPr>
      <w:r w:rsidRPr="00383667">
        <w:rPr>
          <w:rFonts w:cs="Huawei Sans"/>
        </w:rPr>
        <w:t>[R2-ospf-1]area 2</w:t>
      </w:r>
    </w:p>
    <w:p w14:paraId="7AF950D5" w14:textId="77777777" w:rsidR="00480CA1" w:rsidRPr="00383667" w:rsidRDefault="00480CA1" w:rsidP="00480CA1">
      <w:pPr>
        <w:pStyle w:val="2f3"/>
        <w:rPr>
          <w:rFonts w:cs="Huawei Sans"/>
        </w:rPr>
      </w:pPr>
      <w:r w:rsidRPr="00383667">
        <w:rPr>
          <w:rFonts w:cs="Huawei Sans"/>
        </w:rPr>
        <w:t>[R2-ospf-1-area-0.0.0.2] network 10.0.123.2 0.0.0.0</w:t>
      </w:r>
    </w:p>
    <w:p w14:paraId="499EED58" w14:textId="77777777" w:rsidR="00480CA1" w:rsidRPr="00383667" w:rsidRDefault="00480CA1" w:rsidP="00480CA1">
      <w:pPr>
        <w:pStyle w:val="2f3"/>
        <w:rPr>
          <w:rFonts w:cs="Huawei Sans"/>
        </w:rPr>
      </w:pPr>
      <w:r w:rsidRPr="00383667">
        <w:rPr>
          <w:rFonts w:cs="Huawei Sans"/>
        </w:rPr>
        <w:t>[R2-ospf-1-area-0.0.0.2] quit</w:t>
      </w:r>
    </w:p>
    <w:p w14:paraId="71042D72" w14:textId="77777777" w:rsidR="00480CA1" w:rsidRPr="00383667" w:rsidRDefault="00480CA1" w:rsidP="00480CA1">
      <w:pPr>
        <w:pStyle w:val="2f3"/>
        <w:rPr>
          <w:rFonts w:cs="Huawei Sans"/>
        </w:rPr>
      </w:pPr>
      <w:r w:rsidRPr="00383667">
        <w:rPr>
          <w:rFonts w:cs="Huawei Sans"/>
        </w:rPr>
        <w:t>[R2-ospf-1]quit</w:t>
      </w:r>
    </w:p>
    <w:p w14:paraId="48505E82" w14:textId="77777777" w:rsidR="00480CA1" w:rsidRPr="00383667" w:rsidRDefault="00480CA1" w:rsidP="00480CA1">
      <w:pPr>
        <w:pStyle w:val="2f3"/>
        <w:rPr>
          <w:rFonts w:cs="Huawei Sans"/>
        </w:rPr>
      </w:pPr>
      <w:r w:rsidRPr="00383667">
        <w:rPr>
          <w:rFonts w:cs="Huawei Sans"/>
        </w:rPr>
        <w:t>[R2]interface LoopBack 0</w:t>
      </w:r>
    </w:p>
    <w:p w14:paraId="4E4670E0" w14:textId="77777777" w:rsidR="00480CA1" w:rsidRPr="00383667" w:rsidRDefault="00480CA1" w:rsidP="00480CA1">
      <w:pPr>
        <w:pStyle w:val="2f3"/>
        <w:rPr>
          <w:rFonts w:cs="Huawei Sans"/>
        </w:rPr>
      </w:pPr>
      <w:r w:rsidRPr="00383667">
        <w:rPr>
          <w:rFonts w:cs="Huawei Sans"/>
        </w:rPr>
        <w:t xml:space="preserve">[R2-LoopBack0] </w:t>
      </w:r>
      <w:r w:rsidRPr="00497E5B">
        <w:rPr>
          <w:rFonts w:cs="Huawei Sans"/>
        </w:rPr>
        <w:t>ospf</w:t>
      </w:r>
      <w:r w:rsidRPr="00383667">
        <w:rPr>
          <w:rFonts w:cs="Huawei Sans"/>
        </w:rPr>
        <w:t xml:space="preserve"> network-type broadcast </w:t>
      </w:r>
    </w:p>
    <w:p w14:paraId="7F651E6F" w14:textId="77777777" w:rsidR="00480CA1" w:rsidRPr="00383667" w:rsidRDefault="00480CA1" w:rsidP="00480CA1">
      <w:pPr>
        <w:pStyle w:val="2f3"/>
        <w:rPr>
          <w:rFonts w:cs="Huawei Sans"/>
        </w:rPr>
      </w:pPr>
      <w:r w:rsidRPr="00383667">
        <w:rPr>
          <w:rFonts w:cs="Huawei Sans"/>
        </w:rPr>
        <w:t>[R2-LoopBack0] quit</w:t>
      </w:r>
    </w:p>
    <w:p w14:paraId="682B4F6E" w14:textId="77777777" w:rsidR="00480CA1" w:rsidRPr="00383667" w:rsidRDefault="00480CA1" w:rsidP="00480CA1">
      <w:pPr>
        <w:pStyle w:val="1e"/>
      </w:pPr>
      <w:r w:rsidRPr="00383667">
        <w:t xml:space="preserve"># Configure OSPF on R3, activate OSPF on GE0/0/4, Loopback0, Loopback1, and Loopback2, and change the network types of Loopback0, Loopback1, and Loopback2 to broadcast. </w:t>
      </w:r>
    </w:p>
    <w:p w14:paraId="60931443" w14:textId="77777777" w:rsidR="00480CA1" w:rsidRPr="00383667" w:rsidRDefault="00480CA1" w:rsidP="00480CA1">
      <w:pPr>
        <w:pStyle w:val="2f3"/>
        <w:rPr>
          <w:rFonts w:cs="Huawei Sans"/>
        </w:rPr>
      </w:pPr>
      <w:r w:rsidRPr="00383667">
        <w:rPr>
          <w:rFonts w:cs="Huawei Sans"/>
        </w:rPr>
        <w:t>[R3]</w:t>
      </w:r>
      <w:r w:rsidRPr="00497E5B">
        <w:rPr>
          <w:rFonts w:cs="Huawei Sans"/>
        </w:rPr>
        <w:t>ospf</w:t>
      </w:r>
      <w:r w:rsidRPr="00383667">
        <w:rPr>
          <w:rFonts w:cs="Huawei Sans"/>
        </w:rPr>
        <w:t xml:space="preserve"> 1 router-id 10.0.3.3</w:t>
      </w:r>
    </w:p>
    <w:p w14:paraId="057D3E5D" w14:textId="77777777" w:rsidR="00480CA1" w:rsidRPr="00383667" w:rsidRDefault="00480CA1" w:rsidP="00480CA1">
      <w:pPr>
        <w:pStyle w:val="2f3"/>
        <w:rPr>
          <w:rFonts w:cs="Huawei Sans"/>
        </w:rPr>
      </w:pPr>
      <w:r w:rsidRPr="00383667">
        <w:rPr>
          <w:rFonts w:cs="Huawei Sans"/>
        </w:rPr>
        <w:t>[R3-ospf-1]area 2</w:t>
      </w:r>
    </w:p>
    <w:p w14:paraId="30CE181B" w14:textId="77777777" w:rsidR="00480CA1" w:rsidRPr="00383667" w:rsidRDefault="00480CA1" w:rsidP="00480CA1">
      <w:pPr>
        <w:pStyle w:val="2f3"/>
        <w:rPr>
          <w:rFonts w:cs="Huawei Sans"/>
        </w:rPr>
      </w:pPr>
      <w:r w:rsidRPr="00383667">
        <w:rPr>
          <w:rFonts w:cs="Huawei Sans"/>
        </w:rPr>
        <w:t>[R3-ospf-1-area-0.0.0.2] network 10.0.123.3 0.0.0.0</w:t>
      </w:r>
    </w:p>
    <w:p w14:paraId="6D7F7EA0" w14:textId="77777777" w:rsidR="00480CA1" w:rsidRPr="00383667" w:rsidRDefault="00480CA1" w:rsidP="00480CA1">
      <w:pPr>
        <w:pStyle w:val="2f3"/>
        <w:rPr>
          <w:rFonts w:cs="Huawei Sans"/>
        </w:rPr>
      </w:pPr>
      <w:r w:rsidRPr="00383667">
        <w:rPr>
          <w:rFonts w:cs="Huawei Sans"/>
        </w:rPr>
        <w:t>[R3-ospf-1-area-0.0.0.2] network 10.0.3.3 0.0.0.0</w:t>
      </w:r>
    </w:p>
    <w:p w14:paraId="4F29B084" w14:textId="77777777" w:rsidR="00480CA1" w:rsidRPr="00383667" w:rsidRDefault="00480CA1" w:rsidP="00480CA1">
      <w:pPr>
        <w:pStyle w:val="2f3"/>
        <w:rPr>
          <w:rFonts w:cs="Huawei Sans"/>
        </w:rPr>
      </w:pPr>
      <w:r w:rsidRPr="00383667">
        <w:rPr>
          <w:rFonts w:cs="Huawei Sans"/>
        </w:rPr>
        <w:t>[R3-ospf-1-area-0.0.0.2] network 10.3.0.1 0.0.0.0</w:t>
      </w:r>
    </w:p>
    <w:p w14:paraId="0D65A37B" w14:textId="77777777" w:rsidR="00480CA1" w:rsidRPr="00383667" w:rsidRDefault="00480CA1" w:rsidP="00480CA1">
      <w:pPr>
        <w:pStyle w:val="2f3"/>
        <w:rPr>
          <w:rFonts w:cs="Huawei Sans"/>
        </w:rPr>
      </w:pPr>
      <w:r w:rsidRPr="00383667">
        <w:rPr>
          <w:rFonts w:cs="Huawei Sans"/>
        </w:rPr>
        <w:t>[R3-ospf-1-area-0.0.0.2] network 10.3.1.1 0.0.0.0</w:t>
      </w:r>
    </w:p>
    <w:p w14:paraId="0F3D4BE6" w14:textId="77777777" w:rsidR="00480CA1" w:rsidRPr="00383667" w:rsidRDefault="00480CA1" w:rsidP="00480CA1">
      <w:pPr>
        <w:pStyle w:val="2f3"/>
        <w:rPr>
          <w:rFonts w:cs="Huawei Sans"/>
        </w:rPr>
      </w:pPr>
      <w:r w:rsidRPr="00383667">
        <w:rPr>
          <w:rFonts w:cs="Huawei Sans"/>
        </w:rPr>
        <w:t xml:space="preserve">[R3-ospf-1-area-0.0.0.2] quit </w:t>
      </w:r>
    </w:p>
    <w:p w14:paraId="3D958275" w14:textId="77777777" w:rsidR="00480CA1" w:rsidRPr="00383667" w:rsidRDefault="00480CA1" w:rsidP="00480CA1">
      <w:pPr>
        <w:pStyle w:val="2f3"/>
        <w:rPr>
          <w:rFonts w:cs="Huawei Sans"/>
        </w:rPr>
      </w:pPr>
      <w:r w:rsidRPr="00383667">
        <w:rPr>
          <w:rFonts w:cs="Huawei Sans"/>
        </w:rPr>
        <w:t xml:space="preserve">[R3-ospf-1]quit </w:t>
      </w:r>
    </w:p>
    <w:p w14:paraId="2BBA9C6B" w14:textId="77777777" w:rsidR="00480CA1" w:rsidRPr="00383667" w:rsidRDefault="00480CA1" w:rsidP="00480CA1">
      <w:pPr>
        <w:pStyle w:val="2f3"/>
        <w:rPr>
          <w:rFonts w:cs="Huawei Sans"/>
        </w:rPr>
      </w:pPr>
      <w:r w:rsidRPr="00383667">
        <w:rPr>
          <w:rFonts w:cs="Huawei Sans"/>
        </w:rPr>
        <w:t>[R3]interface LoopBack 0</w:t>
      </w:r>
    </w:p>
    <w:p w14:paraId="310F8D83" w14:textId="77777777" w:rsidR="00480CA1" w:rsidRPr="00383667" w:rsidRDefault="00480CA1" w:rsidP="00480CA1">
      <w:pPr>
        <w:pStyle w:val="2f3"/>
        <w:rPr>
          <w:rFonts w:cs="Huawei Sans"/>
        </w:rPr>
      </w:pPr>
      <w:r w:rsidRPr="00383667">
        <w:rPr>
          <w:rFonts w:cs="Huawei Sans"/>
        </w:rPr>
        <w:t xml:space="preserve">[R3-LoopBack0] </w:t>
      </w:r>
      <w:r w:rsidRPr="00497E5B">
        <w:rPr>
          <w:rFonts w:cs="Huawei Sans"/>
        </w:rPr>
        <w:t>ospf</w:t>
      </w:r>
      <w:r w:rsidRPr="00383667">
        <w:rPr>
          <w:rFonts w:cs="Huawei Sans"/>
        </w:rPr>
        <w:t xml:space="preserve"> network-type broadcast </w:t>
      </w:r>
    </w:p>
    <w:p w14:paraId="3CB4AFDC" w14:textId="77777777" w:rsidR="00480CA1" w:rsidRPr="00383667" w:rsidRDefault="00480CA1" w:rsidP="00480CA1">
      <w:pPr>
        <w:pStyle w:val="2f3"/>
        <w:rPr>
          <w:rFonts w:cs="Huawei Sans"/>
        </w:rPr>
      </w:pPr>
      <w:r w:rsidRPr="00383667">
        <w:rPr>
          <w:rFonts w:cs="Huawei Sans"/>
        </w:rPr>
        <w:t xml:space="preserve">[R3-LoopBack0] quit </w:t>
      </w:r>
    </w:p>
    <w:p w14:paraId="7ACB5985" w14:textId="77777777" w:rsidR="00480CA1" w:rsidRPr="00383667" w:rsidRDefault="00480CA1" w:rsidP="00480CA1">
      <w:pPr>
        <w:pStyle w:val="2f3"/>
        <w:rPr>
          <w:rFonts w:cs="Huawei Sans"/>
        </w:rPr>
      </w:pPr>
      <w:r w:rsidRPr="00383667">
        <w:rPr>
          <w:rFonts w:cs="Huawei Sans"/>
        </w:rPr>
        <w:t>[R3]interface LoopBack 1</w:t>
      </w:r>
    </w:p>
    <w:p w14:paraId="663631E9" w14:textId="77777777" w:rsidR="00480CA1" w:rsidRPr="00383667" w:rsidRDefault="00480CA1" w:rsidP="00480CA1">
      <w:pPr>
        <w:pStyle w:val="2f3"/>
        <w:rPr>
          <w:rFonts w:cs="Huawei Sans"/>
        </w:rPr>
      </w:pPr>
      <w:r w:rsidRPr="00383667">
        <w:rPr>
          <w:rFonts w:cs="Huawei Sans"/>
        </w:rPr>
        <w:t xml:space="preserve">[R3-LoopBack1] </w:t>
      </w:r>
      <w:r w:rsidRPr="00497E5B">
        <w:rPr>
          <w:rFonts w:cs="Huawei Sans"/>
        </w:rPr>
        <w:t>ospf</w:t>
      </w:r>
      <w:r w:rsidRPr="00383667">
        <w:rPr>
          <w:rFonts w:cs="Huawei Sans"/>
        </w:rPr>
        <w:t xml:space="preserve"> network-type broadcast </w:t>
      </w:r>
    </w:p>
    <w:p w14:paraId="48259561" w14:textId="77777777" w:rsidR="00480CA1" w:rsidRPr="00383667" w:rsidRDefault="00480CA1" w:rsidP="00480CA1">
      <w:pPr>
        <w:pStyle w:val="2f3"/>
        <w:rPr>
          <w:rFonts w:cs="Huawei Sans"/>
        </w:rPr>
      </w:pPr>
      <w:r w:rsidRPr="00383667">
        <w:rPr>
          <w:rFonts w:cs="Huawei Sans"/>
        </w:rPr>
        <w:t xml:space="preserve">[R3-LoopBack1] quit </w:t>
      </w:r>
    </w:p>
    <w:p w14:paraId="64E08CFE" w14:textId="77777777" w:rsidR="00480CA1" w:rsidRPr="00383667" w:rsidRDefault="00480CA1" w:rsidP="00480CA1">
      <w:pPr>
        <w:pStyle w:val="2f3"/>
        <w:rPr>
          <w:rFonts w:cs="Huawei Sans"/>
        </w:rPr>
      </w:pPr>
      <w:r w:rsidRPr="00383667">
        <w:rPr>
          <w:rFonts w:cs="Huawei Sans"/>
        </w:rPr>
        <w:t>[R3]interface LoopBack 2</w:t>
      </w:r>
    </w:p>
    <w:p w14:paraId="158DD58D" w14:textId="77777777" w:rsidR="00480CA1" w:rsidRPr="00383667" w:rsidRDefault="00480CA1" w:rsidP="00480CA1">
      <w:pPr>
        <w:pStyle w:val="2f3"/>
        <w:rPr>
          <w:rFonts w:cs="Huawei Sans"/>
        </w:rPr>
      </w:pPr>
      <w:r w:rsidRPr="00383667">
        <w:rPr>
          <w:rFonts w:cs="Huawei Sans"/>
        </w:rPr>
        <w:t xml:space="preserve">[R3-LoopBack2] </w:t>
      </w:r>
      <w:r w:rsidRPr="00497E5B">
        <w:rPr>
          <w:rFonts w:cs="Huawei Sans"/>
        </w:rPr>
        <w:t>ospf</w:t>
      </w:r>
      <w:r w:rsidRPr="00383667">
        <w:rPr>
          <w:rFonts w:cs="Huawei Sans"/>
        </w:rPr>
        <w:t xml:space="preserve"> network-type broadcast </w:t>
      </w:r>
    </w:p>
    <w:p w14:paraId="7D463D90" w14:textId="77777777" w:rsidR="00480CA1" w:rsidRPr="00383667" w:rsidRDefault="00480CA1" w:rsidP="00480CA1">
      <w:pPr>
        <w:pStyle w:val="2f3"/>
        <w:rPr>
          <w:rFonts w:cs="Huawei Sans"/>
        </w:rPr>
      </w:pPr>
      <w:r w:rsidRPr="00383667">
        <w:rPr>
          <w:rFonts w:cs="Huawei Sans"/>
        </w:rPr>
        <w:t>[R3-LoopBack2] quit</w:t>
      </w:r>
    </w:p>
    <w:p w14:paraId="52084C03" w14:textId="77777777" w:rsidR="00480CA1" w:rsidRPr="00383667" w:rsidRDefault="00480CA1" w:rsidP="00480CA1">
      <w:pPr>
        <w:pStyle w:val="1e"/>
      </w:pPr>
      <w:r w:rsidRPr="00383667">
        <w:t xml:space="preserve"># Configure OSPF on R4, activate OSPF on GE0/0/2, GE0/0/3, and Loopback0, and change the network type of Loopback0 to broadcast. </w:t>
      </w:r>
    </w:p>
    <w:p w14:paraId="2358E542" w14:textId="77777777" w:rsidR="00480CA1" w:rsidRPr="00383667" w:rsidRDefault="00480CA1" w:rsidP="00480CA1">
      <w:pPr>
        <w:pStyle w:val="2f3"/>
        <w:rPr>
          <w:rFonts w:cs="Huawei Sans"/>
        </w:rPr>
      </w:pPr>
      <w:r w:rsidRPr="00383667">
        <w:rPr>
          <w:rFonts w:cs="Huawei Sans"/>
        </w:rPr>
        <w:t>[R4]</w:t>
      </w:r>
      <w:r w:rsidRPr="00497E5B">
        <w:rPr>
          <w:rFonts w:cs="Huawei Sans"/>
        </w:rPr>
        <w:t>ospf</w:t>
      </w:r>
      <w:r w:rsidRPr="00383667">
        <w:rPr>
          <w:rFonts w:cs="Huawei Sans"/>
        </w:rPr>
        <w:t xml:space="preserve"> 1 router-id 10.0.4.4</w:t>
      </w:r>
    </w:p>
    <w:p w14:paraId="245FEA79" w14:textId="77777777" w:rsidR="00480CA1" w:rsidRPr="00383667" w:rsidRDefault="00480CA1" w:rsidP="00480CA1">
      <w:pPr>
        <w:pStyle w:val="2f3"/>
        <w:rPr>
          <w:rFonts w:cs="Huawei Sans"/>
        </w:rPr>
      </w:pPr>
      <w:r w:rsidRPr="00383667">
        <w:rPr>
          <w:rFonts w:cs="Huawei Sans"/>
        </w:rPr>
        <w:t>[R4-ospf-1]area 0</w:t>
      </w:r>
    </w:p>
    <w:p w14:paraId="0EB2E11A" w14:textId="77777777" w:rsidR="00480CA1" w:rsidRPr="00383667" w:rsidRDefault="00480CA1" w:rsidP="00480CA1">
      <w:pPr>
        <w:pStyle w:val="2f3"/>
        <w:rPr>
          <w:rFonts w:cs="Huawei Sans"/>
        </w:rPr>
      </w:pPr>
      <w:r w:rsidRPr="00383667">
        <w:rPr>
          <w:rFonts w:cs="Huawei Sans"/>
        </w:rPr>
        <w:t>[R4-ospf-1-area-0.0.0.0] network 10.0.24.4 0.0.0.0</w:t>
      </w:r>
    </w:p>
    <w:p w14:paraId="7F725E4F" w14:textId="77777777" w:rsidR="00480CA1" w:rsidRPr="00383667" w:rsidRDefault="00480CA1" w:rsidP="00480CA1">
      <w:pPr>
        <w:pStyle w:val="2f3"/>
        <w:rPr>
          <w:rFonts w:cs="Huawei Sans"/>
        </w:rPr>
      </w:pPr>
      <w:r w:rsidRPr="00383667">
        <w:rPr>
          <w:rFonts w:cs="Huawei Sans"/>
        </w:rPr>
        <w:t>[R4-ospf-1-area-0.0.0.0] network 10.0.4.4 0.0.0.0</w:t>
      </w:r>
    </w:p>
    <w:p w14:paraId="619901EC" w14:textId="77777777" w:rsidR="00480CA1" w:rsidRPr="00383667" w:rsidRDefault="00480CA1" w:rsidP="00480CA1">
      <w:pPr>
        <w:pStyle w:val="2f3"/>
        <w:rPr>
          <w:rFonts w:cs="Huawei Sans"/>
        </w:rPr>
      </w:pPr>
      <w:r w:rsidRPr="00383667">
        <w:rPr>
          <w:rFonts w:cs="Huawei Sans"/>
        </w:rPr>
        <w:t xml:space="preserve">[R4-ospf-1-area-0.0.0.0] quit </w:t>
      </w:r>
    </w:p>
    <w:p w14:paraId="45EB9313" w14:textId="77777777" w:rsidR="00480CA1" w:rsidRPr="00383667" w:rsidRDefault="00480CA1" w:rsidP="00480CA1">
      <w:pPr>
        <w:pStyle w:val="2f3"/>
        <w:rPr>
          <w:rFonts w:cs="Huawei Sans"/>
        </w:rPr>
      </w:pPr>
      <w:r w:rsidRPr="00383667">
        <w:rPr>
          <w:rFonts w:cs="Huawei Sans"/>
        </w:rPr>
        <w:t xml:space="preserve">[R4-ospf-1]area 1 </w:t>
      </w:r>
    </w:p>
    <w:p w14:paraId="79761FA8" w14:textId="77777777" w:rsidR="00480CA1" w:rsidRPr="00383667" w:rsidRDefault="00480CA1" w:rsidP="00480CA1">
      <w:pPr>
        <w:pStyle w:val="2f3"/>
        <w:rPr>
          <w:rFonts w:cs="Huawei Sans"/>
        </w:rPr>
      </w:pPr>
      <w:r w:rsidRPr="00383667">
        <w:rPr>
          <w:rFonts w:cs="Huawei Sans"/>
        </w:rPr>
        <w:t>[R4-ospf-1-area-0.0.0.1] network 10.0.45.4 0.0.0.0</w:t>
      </w:r>
    </w:p>
    <w:p w14:paraId="43A9757B" w14:textId="77777777" w:rsidR="00480CA1" w:rsidRPr="00383667" w:rsidRDefault="00480CA1" w:rsidP="00480CA1">
      <w:pPr>
        <w:pStyle w:val="2f3"/>
        <w:rPr>
          <w:rFonts w:cs="Huawei Sans"/>
        </w:rPr>
      </w:pPr>
      <w:r w:rsidRPr="00383667">
        <w:rPr>
          <w:rFonts w:cs="Huawei Sans"/>
        </w:rPr>
        <w:t xml:space="preserve">[R4-ospf-1-area-0.0.0.1] quit </w:t>
      </w:r>
    </w:p>
    <w:p w14:paraId="570CB67D" w14:textId="77777777" w:rsidR="00480CA1" w:rsidRPr="00383667" w:rsidRDefault="00480CA1" w:rsidP="00480CA1">
      <w:pPr>
        <w:pStyle w:val="2f3"/>
        <w:rPr>
          <w:rFonts w:cs="Huawei Sans"/>
        </w:rPr>
      </w:pPr>
      <w:r w:rsidRPr="00383667">
        <w:rPr>
          <w:rFonts w:cs="Huawei Sans"/>
        </w:rPr>
        <w:t xml:space="preserve">[R4-ospf-1]quit </w:t>
      </w:r>
    </w:p>
    <w:p w14:paraId="47EC5414" w14:textId="77777777" w:rsidR="00227531" w:rsidRDefault="00480CA1" w:rsidP="00480CA1">
      <w:pPr>
        <w:pStyle w:val="2f3"/>
        <w:rPr>
          <w:rFonts w:cs="Huawei Sans"/>
        </w:rPr>
      </w:pPr>
      <w:r w:rsidRPr="00383667">
        <w:rPr>
          <w:rFonts w:cs="Huawei Sans"/>
        </w:rPr>
        <w:t>[R4]interface LoopBack 0</w:t>
      </w:r>
    </w:p>
    <w:p w14:paraId="2EC3A4DC" w14:textId="6390DFF3" w:rsidR="00480CA1" w:rsidRPr="00383667" w:rsidRDefault="00480CA1" w:rsidP="00480CA1">
      <w:pPr>
        <w:pStyle w:val="2f3"/>
        <w:rPr>
          <w:rFonts w:cs="Huawei Sans"/>
        </w:rPr>
      </w:pPr>
      <w:r w:rsidRPr="00383667">
        <w:rPr>
          <w:rFonts w:cs="Huawei Sans"/>
        </w:rPr>
        <w:t xml:space="preserve">[R4-LoopBack0] </w:t>
      </w:r>
      <w:r w:rsidRPr="00497E5B">
        <w:rPr>
          <w:rFonts w:cs="Huawei Sans"/>
        </w:rPr>
        <w:t>ospf</w:t>
      </w:r>
      <w:r w:rsidRPr="00383667">
        <w:rPr>
          <w:rFonts w:cs="Huawei Sans"/>
        </w:rPr>
        <w:t xml:space="preserve"> network-type broadcast </w:t>
      </w:r>
    </w:p>
    <w:p w14:paraId="229847B7" w14:textId="77777777" w:rsidR="00480CA1" w:rsidRPr="00383667" w:rsidRDefault="00480CA1" w:rsidP="00480CA1">
      <w:pPr>
        <w:pStyle w:val="2f3"/>
        <w:rPr>
          <w:rFonts w:cs="Huawei Sans"/>
        </w:rPr>
      </w:pPr>
      <w:r w:rsidRPr="00383667">
        <w:rPr>
          <w:rFonts w:cs="Huawei Sans"/>
        </w:rPr>
        <w:t>[R4-LoopBack0] quit</w:t>
      </w:r>
    </w:p>
    <w:p w14:paraId="01CE8BD4" w14:textId="77777777" w:rsidR="00480CA1" w:rsidRPr="00383667" w:rsidRDefault="00480CA1" w:rsidP="00480CA1">
      <w:pPr>
        <w:pStyle w:val="1e"/>
      </w:pPr>
      <w:r w:rsidRPr="00383667">
        <w:t xml:space="preserve"># Configure OSPF on R5, activate OSPF on GE0/0/3, Loopback0, Loopback1, and Loopback2, and change the network types of Loopback0, Loopback1, and Loopback2 to broadcast. </w:t>
      </w:r>
    </w:p>
    <w:p w14:paraId="6BD6EF19" w14:textId="77777777" w:rsidR="00480CA1" w:rsidRPr="00383667" w:rsidRDefault="00480CA1" w:rsidP="00480CA1">
      <w:pPr>
        <w:pStyle w:val="2f3"/>
        <w:rPr>
          <w:rFonts w:cs="Huawei Sans"/>
        </w:rPr>
      </w:pPr>
      <w:r w:rsidRPr="00383667">
        <w:rPr>
          <w:rFonts w:cs="Huawei Sans"/>
        </w:rPr>
        <w:lastRenderedPageBreak/>
        <w:t>[R5]</w:t>
      </w:r>
      <w:r w:rsidRPr="00497E5B">
        <w:rPr>
          <w:rFonts w:cs="Huawei Sans"/>
        </w:rPr>
        <w:t>ospf</w:t>
      </w:r>
      <w:r w:rsidRPr="00383667">
        <w:rPr>
          <w:rFonts w:cs="Huawei Sans"/>
        </w:rPr>
        <w:t xml:space="preserve"> 1 router-id 10.0.5.5 </w:t>
      </w:r>
    </w:p>
    <w:p w14:paraId="2F9F7CEF" w14:textId="77777777" w:rsidR="00480CA1" w:rsidRPr="00383667" w:rsidRDefault="00480CA1" w:rsidP="00480CA1">
      <w:pPr>
        <w:pStyle w:val="2f3"/>
        <w:rPr>
          <w:rFonts w:cs="Huawei Sans"/>
        </w:rPr>
      </w:pPr>
      <w:r w:rsidRPr="00383667">
        <w:rPr>
          <w:rFonts w:cs="Huawei Sans"/>
        </w:rPr>
        <w:t xml:space="preserve">[R5-ospf-1]area 1 </w:t>
      </w:r>
    </w:p>
    <w:p w14:paraId="1488A821" w14:textId="77777777" w:rsidR="00480CA1" w:rsidRPr="00383667" w:rsidRDefault="00480CA1" w:rsidP="00480CA1">
      <w:pPr>
        <w:pStyle w:val="2f3"/>
        <w:rPr>
          <w:rFonts w:cs="Huawei Sans"/>
        </w:rPr>
      </w:pPr>
      <w:r w:rsidRPr="00383667">
        <w:rPr>
          <w:rFonts w:cs="Huawei Sans"/>
        </w:rPr>
        <w:t>[R5-ospf-1-area-0.0.0.1] network 10.0.5.5 0.0.0.0</w:t>
      </w:r>
    </w:p>
    <w:p w14:paraId="59A6C285" w14:textId="77777777" w:rsidR="00480CA1" w:rsidRPr="00383667" w:rsidRDefault="00480CA1" w:rsidP="00480CA1">
      <w:pPr>
        <w:pStyle w:val="2f3"/>
        <w:rPr>
          <w:rFonts w:cs="Huawei Sans"/>
        </w:rPr>
      </w:pPr>
      <w:r w:rsidRPr="00383667">
        <w:rPr>
          <w:rFonts w:cs="Huawei Sans"/>
        </w:rPr>
        <w:t>[R5-ospf-1-area-0.0.0.1] network 10.5.0.1 0.0.0.0</w:t>
      </w:r>
    </w:p>
    <w:p w14:paraId="6D813B8F" w14:textId="77777777" w:rsidR="00480CA1" w:rsidRPr="00383667" w:rsidRDefault="00480CA1" w:rsidP="00480CA1">
      <w:pPr>
        <w:pStyle w:val="2f3"/>
        <w:rPr>
          <w:rFonts w:cs="Huawei Sans"/>
        </w:rPr>
      </w:pPr>
      <w:r w:rsidRPr="00383667">
        <w:rPr>
          <w:rFonts w:cs="Huawei Sans"/>
        </w:rPr>
        <w:t>[R5-ospf-1-area-0.0.0.1] network 10.5.1.1 0.0.0.0</w:t>
      </w:r>
    </w:p>
    <w:p w14:paraId="11D6D596" w14:textId="77777777" w:rsidR="00480CA1" w:rsidRPr="00383667" w:rsidRDefault="00480CA1" w:rsidP="00480CA1">
      <w:pPr>
        <w:pStyle w:val="2f3"/>
        <w:rPr>
          <w:rFonts w:cs="Huawei Sans"/>
        </w:rPr>
      </w:pPr>
      <w:r w:rsidRPr="00383667">
        <w:rPr>
          <w:rFonts w:cs="Huawei Sans"/>
        </w:rPr>
        <w:t>[R5-ospf-1-area-0.0.0.1] network 10.0.45.5 0.0.0.0</w:t>
      </w:r>
    </w:p>
    <w:p w14:paraId="79CCA00C" w14:textId="77777777" w:rsidR="00480CA1" w:rsidRPr="00383667" w:rsidRDefault="00480CA1" w:rsidP="00480CA1">
      <w:pPr>
        <w:pStyle w:val="2f3"/>
        <w:rPr>
          <w:rFonts w:cs="Huawei Sans"/>
        </w:rPr>
      </w:pPr>
      <w:r w:rsidRPr="00383667">
        <w:rPr>
          <w:rFonts w:cs="Huawei Sans"/>
        </w:rPr>
        <w:t xml:space="preserve">[R5-ospf-1-area-0.0.0.1] quit </w:t>
      </w:r>
    </w:p>
    <w:p w14:paraId="3A24F448" w14:textId="77777777" w:rsidR="00480CA1" w:rsidRPr="00383667" w:rsidRDefault="00480CA1" w:rsidP="00480CA1">
      <w:pPr>
        <w:pStyle w:val="2f3"/>
        <w:rPr>
          <w:rFonts w:cs="Huawei Sans"/>
        </w:rPr>
      </w:pPr>
      <w:r w:rsidRPr="00383667">
        <w:rPr>
          <w:rFonts w:cs="Huawei Sans"/>
        </w:rPr>
        <w:t xml:space="preserve">[R5-ospf-1]quit </w:t>
      </w:r>
    </w:p>
    <w:p w14:paraId="36BC34D1" w14:textId="77777777" w:rsidR="00480CA1" w:rsidRPr="00383667" w:rsidRDefault="00480CA1" w:rsidP="00480CA1">
      <w:pPr>
        <w:pStyle w:val="2f3"/>
        <w:rPr>
          <w:rFonts w:cs="Huawei Sans"/>
        </w:rPr>
      </w:pPr>
      <w:r w:rsidRPr="00383667">
        <w:rPr>
          <w:rFonts w:cs="Huawei Sans"/>
        </w:rPr>
        <w:t>[R5]interface LoopBack 0</w:t>
      </w:r>
    </w:p>
    <w:p w14:paraId="6D42F46A" w14:textId="77777777" w:rsidR="00480CA1" w:rsidRPr="00383667" w:rsidRDefault="00480CA1" w:rsidP="00480CA1">
      <w:pPr>
        <w:pStyle w:val="2f3"/>
        <w:rPr>
          <w:rFonts w:cs="Huawei Sans"/>
        </w:rPr>
      </w:pPr>
      <w:r w:rsidRPr="00383667">
        <w:rPr>
          <w:rFonts w:cs="Huawei Sans"/>
        </w:rPr>
        <w:t xml:space="preserve">[R5-LoopBack0] </w:t>
      </w:r>
      <w:r w:rsidRPr="00497E5B">
        <w:rPr>
          <w:rFonts w:cs="Huawei Sans"/>
        </w:rPr>
        <w:t>ospf</w:t>
      </w:r>
      <w:r w:rsidRPr="00383667">
        <w:rPr>
          <w:rFonts w:cs="Huawei Sans"/>
        </w:rPr>
        <w:t xml:space="preserve"> network-type broadcast </w:t>
      </w:r>
    </w:p>
    <w:p w14:paraId="3CA77314" w14:textId="77777777" w:rsidR="00480CA1" w:rsidRPr="00383667" w:rsidRDefault="00480CA1" w:rsidP="00480CA1">
      <w:pPr>
        <w:pStyle w:val="2f3"/>
        <w:rPr>
          <w:rFonts w:cs="Huawei Sans"/>
        </w:rPr>
      </w:pPr>
      <w:r w:rsidRPr="00383667">
        <w:rPr>
          <w:rFonts w:cs="Huawei Sans"/>
        </w:rPr>
        <w:t xml:space="preserve">[R5-LoopBack0] quit </w:t>
      </w:r>
    </w:p>
    <w:p w14:paraId="7EF6A7BE" w14:textId="77777777" w:rsidR="00480CA1" w:rsidRPr="00383667" w:rsidRDefault="00480CA1" w:rsidP="00480CA1">
      <w:pPr>
        <w:pStyle w:val="2f3"/>
        <w:rPr>
          <w:rFonts w:cs="Huawei Sans"/>
        </w:rPr>
      </w:pPr>
      <w:r w:rsidRPr="00383667">
        <w:rPr>
          <w:rFonts w:cs="Huawei Sans"/>
        </w:rPr>
        <w:t>[R5]interface LoopBack 1</w:t>
      </w:r>
    </w:p>
    <w:p w14:paraId="578E304A" w14:textId="77777777" w:rsidR="00480CA1" w:rsidRPr="00383667" w:rsidRDefault="00480CA1" w:rsidP="00480CA1">
      <w:pPr>
        <w:pStyle w:val="2f3"/>
        <w:rPr>
          <w:rFonts w:cs="Huawei Sans"/>
        </w:rPr>
      </w:pPr>
      <w:r w:rsidRPr="00383667">
        <w:rPr>
          <w:rFonts w:cs="Huawei Sans"/>
        </w:rPr>
        <w:t xml:space="preserve">[R5-LoopBack1] </w:t>
      </w:r>
      <w:r w:rsidRPr="00497E5B">
        <w:rPr>
          <w:rFonts w:cs="Huawei Sans"/>
        </w:rPr>
        <w:t>ospf</w:t>
      </w:r>
      <w:r w:rsidRPr="00383667">
        <w:rPr>
          <w:rFonts w:cs="Huawei Sans"/>
        </w:rPr>
        <w:t xml:space="preserve"> network-type broadcast </w:t>
      </w:r>
    </w:p>
    <w:p w14:paraId="04DF61ED" w14:textId="77777777" w:rsidR="00480CA1" w:rsidRPr="00383667" w:rsidRDefault="00480CA1" w:rsidP="00480CA1">
      <w:pPr>
        <w:pStyle w:val="2f3"/>
        <w:rPr>
          <w:rFonts w:cs="Huawei Sans"/>
        </w:rPr>
      </w:pPr>
      <w:r w:rsidRPr="00383667">
        <w:rPr>
          <w:rFonts w:cs="Huawei Sans"/>
        </w:rPr>
        <w:t xml:space="preserve">[R5-LoopBack1] quit </w:t>
      </w:r>
    </w:p>
    <w:p w14:paraId="08BC68D0" w14:textId="77777777" w:rsidR="00480CA1" w:rsidRPr="00383667" w:rsidRDefault="00480CA1" w:rsidP="00480CA1">
      <w:pPr>
        <w:pStyle w:val="2f3"/>
        <w:rPr>
          <w:rFonts w:cs="Huawei Sans"/>
        </w:rPr>
      </w:pPr>
      <w:r w:rsidRPr="00383667">
        <w:rPr>
          <w:rFonts w:cs="Huawei Sans"/>
        </w:rPr>
        <w:t>[R5]interface LoopBack 2</w:t>
      </w:r>
    </w:p>
    <w:p w14:paraId="3F0DB161" w14:textId="77777777" w:rsidR="00480CA1" w:rsidRPr="00383667" w:rsidRDefault="00480CA1" w:rsidP="00480CA1">
      <w:pPr>
        <w:pStyle w:val="2f3"/>
        <w:rPr>
          <w:rFonts w:cs="Huawei Sans"/>
        </w:rPr>
      </w:pPr>
      <w:r w:rsidRPr="00383667">
        <w:rPr>
          <w:rFonts w:cs="Huawei Sans"/>
        </w:rPr>
        <w:t xml:space="preserve">[R5-LoopBack2] </w:t>
      </w:r>
      <w:r w:rsidRPr="00497E5B">
        <w:rPr>
          <w:rFonts w:cs="Huawei Sans"/>
        </w:rPr>
        <w:t>ospf</w:t>
      </w:r>
      <w:r w:rsidRPr="00383667">
        <w:rPr>
          <w:rFonts w:cs="Huawei Sans"/>
        </w:rPr>
        <w:t xml:space="preserve"> network-type broadcast</w:t>
      </w:r>
    </w:p>
    <w:p w14:paraId="0B5AAA76" w14:textId="77777777" w:rsidR="00480CA1" w:rsidRPr="00383667" w:rsidRDefault="00480CA1" w:rsidP="00480CA1">
      <w:pPr>
        <w:pStyle w:val="2f3"/>
        <w:rPr>
          <w:rFonts w:cs="Huawei Sans"/>
        </w:rPr>
      </w:pPr>
      <w:r w:rsidRPr="00383667">
        <w:rPr>
          <w:rFonts w:cs="Huawei Sans"/>
        </w:rPr>
        <w:t>[R5-LoopBack2] quit</w:t>
      </w:r>
    </w:p>
    <w:p w14:paraId="304A2AA3" w14:textId="77777777" w:rsidR="00480CA1" w:rsidRPr="00383667" w:rsidRDefault="00480CA1" w:rsidP="00604E8C">
      <w:pPr>
        <w:pStyle w:val="30"/>
        <w:ind w:left="1032" w:hanging="278"/>
        <w:outlineLvl w:val="9"/>
        <w:rPr>
          <w:rFonts w:cs="Huawei Sans"/>
        </w:rPr>
      </w:pPr>
      <w:r w:rsidRPr="00383667">
        <w:rPr>
          <w:rFonts w:cs="Huawei Sans"/>
        </w:rPr>
        <w:t>Verify the OSPF configuration.</w:t>
      </w:r>
    </w:p>
    <w:p w14:paraId="28528AC7" w14:textId="77777777" w:rsidR="00480CA1" w:rsidRPr="00383667" w:rsidRDefault="00480CA1" w:rsidP="00480CA1">
      <w:pPr>
        <w:pStyle w:val="1e"/>
      </w:pPr>
      <w:r w:rsidRPr="00383667">
        <w:t># Check the brief information about OSPF neighbor relationships on R2.</w:t>
      </w:r>
    </w:p>
    <w:p w14:paraId="01A2CCCA" w14:textId="77777777" w:rsidR="00480CA1" w:rsidRPr="00383667" w:rsidRDefault="00480CA1" w:rsidP="00480CA1">
      <w:pPr>
        <w:pStyle w:val="2f3"/>
        <w:rPr>
          <w:rFonts w:cs="Huawei Sans"/>
        </w:rPr>
      </w:pPr>
      <w:r w:rsidRPr="00383667">
        <w:rPr>
          <w:rFonts w:cs="Huawei Sans"/>
        </w:rPr>
        <w:t xml:space="preserve">&lt;R2&gt;display </w:t>
      </w:r>
      <w:r w:rsidRPr="00497E5B">
        <w:rPr>
          <w:rFonts w:cs="Huawei Sans"/>
        </w:rPr>
        <w:t>ospf</w:t>
      </w:r>
      <w:r w:rsidRPr="00383667">
        <w:rPr>
          <w:rFonts w:cs="Huawei Sans"/>
        </w:rPr>
        <w:t xml:space="preserve"> peer brief</w:t>
      </w:r>
    </w:p>
    <w:p w14:paraId="5D97025A" w14:textId="77777777" w:rsidR="00480CA1" w:rsidRPr="00383667" w:rsidRDefault="00480CA1" w:rsidP="00480CA1">
      <w:pPr>
        <w:pStyle w:val="2f3"/>
        <w:rPr>
          <w:rFonts w:cs="Huawei Sans"/>
        </w:rPr>
      </w:pPr>
    </w:p>
    <w:p w14:paraId="05420D8B" w14:textId="77777777" w:rsidR="00480CA1" w:rsidRPr="00383667" w:rsidRDefault="00480CA1" w:rsidP="00480CA1">
      <w:pPr>
        <w:pStyle w:val="2f3"/>
        <w:rPr>
          <w:rFonts w:cs="Huawei Sans"/>
        </w:rPr>
      </w:pPr>
      <w:r w:rsidRPr="00383667">
        <w:rPr>
          <w:rFonts w:cs="Huawei Sans"/>
        </w:rPr>
        <w:tab/>
        <w:t xml:space="preserve"> OSPF Process 1 with Router ID 10.0.2.2</w:t>
      </w:r>
    </w:p>
    <w:p w14:paraId="520E3A14"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Peer Statistic Information</w:t>
      </w:r>
    </w:p>
    <w:p w14:paraId="06D6EE08" w14:textId="77777777" w:rsidR="00480CA1" w:rsidRPr="00383667" w:rsidRDefault="00480CA1" w:rsidP="00480CA1">
      <w:pPr>
        <w:pStyle w:val="2f3"/>
        <w:rPr>
          <w:rFonts w:cs="Huawei Sans"/>
        </w:rPr>
      </w:pPr>
      <w:r w:rsidRPr="00383667">
        <w:rPr>
          <w:rFonts w:cs="Huawei Sans"/>
        </w:rPr>
        <w:t xml:space="preserve"> ----------------------------------------------------------------------------</w:t>
      </w:r>
    </w:p>
    <w:p w14:paraId="7E76576F" w14:textId="07261850" w:rsidR="00480CA1" w:rsidRPr="00383667" w:rsidRDefault="00480CA1" w:rsidP="00480CA1">
      <w:pPr>
        <w:pStyle w:val="2f3"/>
        <w:rPr>
          <w:rFonts w:cs="Huawei Sans"/>
        </w:rPr>
      </w:pPr>
      <w:r w:rsidRPr="00383667">
        <w:rPr>
          <w:rFonts w:cs="Huawei Sans"/>
        </w:rPr>
        <w:t xml:space="preserve"> Area Id       </w:t>
      </w:r>
      <w:r w:rsidR="00105DEE">
        <w:rPr>
          <w:rFonts w:cs="Huawei Sans"/>
        </w:rPr>
        <w:t xml:space="preserve">   </w:t>
      </w:r>
      <w:r w:rsidRPr="00383667">
        <w:rPr>
          <w:rFonts w:cs="Huawei Sans"/>
        </w:rPr>
        <w:t xml:space="preserve">Interface             </w:t>
      </w:r>
      <w:r w:rsidR="00105DEE">
        <w:rPr>
          <w:rFonts w:cs="Huawei Sans"/>
        </w:rPr>
        <w:t xml:space="preserve"> </w:t>
      </w:r>
      <w:r w:rsidRPr="00383667">
        <w:rPr>
          <w:rFonts w:cs="Huawei Sans"/>
        </w:rPr>
        <w:t xml:space="preserve">   </w:t>
      </w:r>
      <w:r w:rsidR="00105DEE">
        <w:rPr>
          <w:rFonts w:cs="Huawei Sans"/>
        </w:rPr>
        <w:t xml:space="preserve">    </w:t>
      </w:r>
      <w:r w:rsidRPr="00383667">
        <w:rPr>
          <w:rFonts w:cs="Huawei Sans"/>
        </w:rPr>
        <w:t xml:space="preserve"> Neighbor id     State    </w:t>
      </w:r>
    </w:p>
    <w:p w14:paraId="1D0535D0" w14:textId="37AF4982" w:rsidR="00480CA1" w:rsidRPr="00383667" w:rsidRDefault="00480CA1" w:rsidP="00480CA1">
      <w:pPr>
        <w:pStyle w:val="2f3"/>
        <w:rPr>
          <w:rFonts w:cs="Huawei Sans"/>
        </w:rPr>
      </w:pPr>
      <w:r w:rsidRPr="00383667">
        <w:rPr>
          <w:rFonts w:cs="Huawei Sans"/>
        </w:rPr>
        <w:t xml:space="preserve"> 0.0.0.0          GigabitEthernet0/0/2             10.0.4.4        Full        </w:t>
      </w:r>
    </w:p>
    <w:p w14:paraId="6BEE2308" w14:textId="5AA3E06F" w:rsidR="00480CA1" w:rsidRPr="00383667" w:rsidRDefault="00480CA1" w:rsidP="00480CA1">
      <w:pPr>
        <w:pStyle w:val="2f3"/>
        <w:rPr>
          <w:rFonts w:cs="Huawei Sans"/>
        </w:rPr>
      </w:pPr>
      <w:r w:rsidRPr="00383667">
        <w:rPr>
          <w:rFonts w:cs="Huawei Sans"/>
        </w:rPr>
        <w:t xml:space="preserve"> 0.0.0.2          GigabitEthernet0/0/4             10.0.1.1        Full        </w:t>
      </w:r>
    </w:p>
    <w:p w14:paraId="29C2EC22" w14:textId="5BE5E4DB" w:rsidR="00480CA1" w:rsidRPr="00383667" w:rsidRDefault="00480CA1" w:rsidP="00480CA1">
      <w:pPr>
        <w:pStyle w:val="2f3"/>
        <w:rPr>
          <w:rFonts w:cs="Huawei Sans"/>
        </w:rPr>
      </w:pPr>
      <w:r w:rsidRPr="00383667">
        <w:rPr>
          <w:rFonts w:cs="Huawei Sans"/>
        </w:rPr>
        <w:t xml:space="preserve"> 0.0.0.2          GigabitEthernet0/0/4             10.0.3.3        Full        </w:t>
      </w:r>
    </w:p>
    <w:p w14:paraId="35E9A281" w14:textId="77777777" w:rsidR="00480CA1" w:rsidRPr="00383667" w:rsidRDefault="00480CA1" w:rsidP="00480CA1">
      <w:pPr>
        <w:pStyle w:val="2f3"/>
        <w:rPr>
          <w:rFonts w:cs="Huawei Sans"/>
        </w:rPr>
      </w:pPr>
      <w:r w:rsidRPr="00383667">
        <w:rPr>
          <w:rFonts w:cs="Huawei Sans"/>
        </w:rPr>
        <w:t xml:space="preserve"> ----------------------------------------------------------------------------</w:t>
      </w:r>
    </w:p>
    <w:p w14:paraId="688EF767" w14:textId="77777777" w:rsidR="00480CA1" w:rsidRPr="00383667" w:rsidRDefault="00480CA1" w:rsidP="00480CA1">
      <w:pPr>
        <w:pStyle w:val="1e"/>
      </w:pPr>
      <w:r w:rsidRPr="00383667">
        <w:t># Check the brief information about neighbor relationships and the OSPF routing table on R5.</w:t>
      </w:r>
    </w:p>
    <w:p w14:paraId="4FB60AED" w14:textId="77777777" w:rsidR="00480CA1" w:rsidRPr="00383667" w:rsidRDefault="00480CA1" w:rsidP="00480CA1">
      <w:pPr>
        <w:pStyle w:val="2f3"/>
        <w:rPr>
          <w:rFonts w:cs="Huawei Sans"/>
        </w:rPr>
      </w:pPr>
      <w:r w:rsidRPr="00383667">
        <w:rPr>
          <w:rFonts w:cs="Huawei Sans"/>
        </w:rPr>
        <w:t xml:space="preserve">&lt;R5&gt;display </w:t>
      </w:r>
      <w:r w:rsidRPr="00497E5B">
        <w:rPr>
          <w:rFonts w:cs="Huawei Sans"/>
        </w:rPr>
        <w:t>ospf</w:t>
      </w:r>
      <w:r w:rsidRPr="00383667">
        <w:rPr>
          <w:rFonts w:cs="Huawei Sans"/>
        </w:rPr>
        <w:t xml:space="preserve"> peer brief </w:t>
      </w:r>
    </w:p>
    <w:p w14:paraId="15CDFE24" w14:textId="77777777" w:rsidR="00480CA1" w:rsidRPr="00383667" w:rsidRDefault="00480CA1" w:rsidP="00480CA1">
      <w:pPr>
        <w:pStyle w:val="2f3"/>
        <w:rPr>
          <w:rFonts w:cs="Huawei Sans"/>
        </w:rPr>
      </w:pPr>
    </w:p>
    <w:p w14:paraId="1A9B6EF7" w14:textId="77777777" w:rsidR="00480CA1" w:rsidRPr="00383667" w:rsidRDefault="00480CA1" w:rsidP="00480CA1">
      <w:pPr>
        <w:pStyle w:val="2f3"/>
        <w:rPr>
          <w:rFonts w:cs="Huawei Sans"/>
        </w:rPr>
      </w:pPr>
      <w:r w:rsidRPr="00383667">
        <w:rPr>
          <w:rFonts w:cs="Huawei Sans"/>
        </w:rPr>
        <w:tab/>
        <w:t xml:space="preserve"> OSPF Process 1 with Router ID 10.0.5.5</w:t>
      </w:r>
    </w:p>
    <w:p w14:paraId="57FCC2EF"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Peer Statistic Information</w:t>
      </w:r>
    </w:p>
    <w:p w14:paraId="16CF366D" w14:textId="77777777" w:rsidR="00480CA1" w:rsidRPr="00383667" w:rsidRDefault="00480CA1" w:rsidP="00480CA1">
      <w:pPr>
        <w:pStyle w:val="2f3"/>
        <w:rPr>
          <w:rFonts w:cs="Huawei Sans"/>
        </w:rPr>
      </w:pPr>
      <w:r w:rsidRPr="00383667">
        <w:rPr>
          <w:rFonts w:cs="Huawei Sans"/>
        </w:rPr>
        <w:t xml:space="preserve"> ----------------------------------------------------------------------------</w:t>
      </w:r>
    </w:p>
    <w:p w14:paraId="2667A0C8" w14:textId="77777777" w:rsidR="00480CA1" w:rsidRPr="00383667" w:rsidRDefault="00480CA1" w:rsidP="00480CA1">
      <w:pPr>
        <w:pStyle w:val="2f3"/>
        <w:rPr>
          <w:rFonts w:cs="Huawei Sans"/>
        </w:rPr>
      </w:pPr>
      <w:r w:rsidRPr="00383667">
        <w:rPr>
          <w:rFonts w:cs="Huawei Sans"/>
        </w:rPr>
        <w:t xml:space="preserve"> Area Id          Interface                      Neighbor id      State    </w:t>
      </w:r>
    </w:p>
    <w:p w14:paraId="708FE06F" w14:textId="77777777" w:rsidR="00480CA1" w:rsidRPr="00383667" w:rsidRDefault="00480CA1" w:rsidP="00480CA1">
      <w:pPr>
        <w:pStyle w:val="2f3"/>
        <w:rPr>
          <w:rFonts w:cs="Huawei Sans"/>
        </w:rPr>
      </w:pPr>
      <w:r w:rsidRPr="00383667">
        <w:rPr>
          <w:rFonts w:cs="Huawei Sans"/>
        </w:rPr>
        <w:t xml:space="preserve"> 0.0.0.1          GigabitEthernet0/0/3             10.0.4.4         Full        </w:t>
      </w:r>
    </w:p>
    <w:p w14:paraId="5AA202FA" w14:textId="77777777" w:rsidR="00480CA1" w:rsidRPr="00383667" w:rsidRDefault="00480CA1" w:rsidP="00480CA1">
      <w:pPr>
        <w:pStyle w:val="2f3"/>
        <w:rPr>
          <w:rFonts w:cs="Huawei Sans"/>
        </w:rPr>
      </w:pPr>
      <w:r w:rsidRPr="00383667">
        <w:rPr>
          <w:rFonts w:cs="Huawei Sans"/>
        </w:rPr>
        <w:t xml:space="preserve"> ----------------------------------------------------------------------------</w:t>
      </w:r>
    </w:p>
    <w:p w14:paraId="14590604" w14:textId="77777777" w:rsidR="00480CA1" w:rsidRPr="00383667" w:rsidRDefault="00480CA1" w:rsidP="00480CA1">
      <w:pPr>
        <w:pStyle w:val="2f3"/>
        <w:rPr>
          <w:rFonts w:cs="Huawei Sans"/>
        </w:rPr>
      </w:pPr>
      <w:r w:rsidRPr="00383667">
        <w:rPr>
          <w:rFonts w:cs="Huawei Sans"/>
        </w:rPr>
        <w:t xml:space="preserve">&lt;R5&gt;display </w:t>
      </w:r>
      <w:r w:rsidRPr="00497E5B">
        <w:rPr>
          <w:rFonts w:cs="Huawei Sans"/>
        </w:rPr>
        <w:t>ospf</w:t>
      </w:r>
      <w:r w:rsidRPr="00383667">
        <w:rPr>
          <w:rFonts w:cs="Huawei Sans"/>
        </w:rPr>
        <w:t xml:space="preserve"> routing </w:t>
      </w:r>
    </w:p>
    <w:p w14:paraId="36488F16" w14:textId="77777777" w:rsidR="00480CA1" w:rsidRPr="00383667" w:rsidRDefault="00480CA1" w:rsidP="00480CA1">
      <w:pPr>
        <w:pStyle w:val="2f3"/>
        <w:rPr>
          <w:rFonts w:cs="Huawei Sans"/>
        </w:rPr>
      </w:pPr>
    </w:p>
    <w:p w14:paraId="18A60B59" w14:textId="77777777" w:rsidR="00480CA1" w:rsidRPr="00383667" w:rsidRDefault="00480CA1" w:rsidP="00480CA1">
      <w:pPr>
        <w:pStyle w:val="2f3"/>
        <w:rPr>
          <w:rFonts w:cs="Huawei Sans"/>
        </w:rPr>
      </w:pPr>
      <w:r w:rsidRPr="00383667">
        <w:rPr>
          <w:rFonts w:cs="Huawei Sans"/>
        </w:rPr>
        <w:tab/>
        <w:t xml:space="preserve"> OSPF Process 1 with Router ID 10.0.5.5</w:t>
      </w:r>
    </w:p>
    <w:p w14:paraId="350E0C55"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76FBD8CA" w14:textId="77777777" w:rsidR="00480CA1" w:rsidRPr="00383667" w:rsidRDefault="00480CA1" w:rsidP="00480CA1">
      <w:pPr>
        <w:pStyle w:val="2f3"/>
        <w:rPr>
          <w:rFonts w:cs="Huawei Sans"/>
        </w:rPr>
      </w:pPr>
    </w:p>
    <w:p w14:paraId="36B8BB43" w14:textId="77777777" w:rsidR="00480CA1" w:rsidRPr="00383667" w:rsidRDefault="00480CA1" w:rsidP="00480CA1">
      <w:pPr>
        <w:pStyle w:val="2f3"/>
        <w:rPr>
          <w:rFonts w:cs="Huawei Sans"/>
        </w:rPr>
      </w:pPr>
      <w:r w:rsidRPr="00383667">
        <w:rPr>
          <w:rFonts w:cs="Huawei Sans"/>
        </w:rPr>
        <w:t xml:space="preserve"> Routing for Network </w:t>
      </w:r>
    </w:p>
    <w:p w14:paraId="67F4D92C" w14:textId="7ED98DEF" w:rsidR="00480CA1" w:rsidRPr="00383667" w:rsidRDefault="00105DEE"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373C530A" w14:textId="10148907" w:rsidR="00480CA1" w:rsidRPr="00383667" w:rsidRDefault="00105DEE" w:rsidP="00480CA1">
      <w:pPr>
        <w:pStyle w:val="2f3"/>
        <w:rPr>
          <w:rFonts w:cs="Huawei Sans"/>
        </w:rPr>
      </w:pPr>
      <w:r>
        <w:rPr>
          <w:rFonts w:cs="Huawei Sans"/>
        </w:rPr>
        <w:tab/>
      </w:r>
      <w:r w:rsidR="00480CA1" w:rsidRPr="00383667">
        <w:rPr>
          <w:rFonts w:cs="Huawei Sans"/>
        </w:rPr>
        <w:t>10.0.5.0/24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204A693F" w14:textId="293FCFD3" w:rsidR="00480CA1" w:rsidRPr="00383667" w:rsidRDefault="00105DEE"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61B45BB8" w14:textId="7EC6BCA4" w:rsidR="00480CA1" w:rsidRPr="00383667" w:rsidRDefault="00105DEE" w:rsidP="00480CA1">
      <w:pPr>
        <w:pStyle w:val="2f3"/>
        <w:rPr>
          <w:rFonts w:cs="Huawei Sans"/>
        </w:rPr>
      </w:pPr>
      <w:r>
        <w:rPr>
          <w:rFonts w:cs="Huawei Sans"/>
        </w:rPr>
        <w:tab/>
      </w:r>
      <w:r w:rsidR="00480CA1" w:rsidRPr="00383667">
        <w:rPr>
          <w:rFonts w:cs="Huawei Sans"/>
        </w:rPr>
        <w:t>10.5.0.0/24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10.5.0.1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5F2F86C5" w14:textId="41B60410" w:rsidR="00480CA1" w:rsidRPr="00383667" w:rsidRDefault="00105DEE" w:rsidP="00480CA1">
      <w:pPr>
        <w:pStyle w:val="2f3"/>
        <w:rPr>
          <w:rFonts w:cs="Huawei Sans"/>
        </w:rPr>
      </w:pPr>
      <w:r>
        <w:rPr>
          <w:rFonts w:cs="Huawei Sans"/>
        </w:rPr>
        <w:tab/>
      </w:r>
      <w:r w:rsidR="00480CA1" w:rsidRPr="00383667">
        <w:rPr>
          <w:rFonts w:cs="Huawei Sans"/>
        </w:rPr>
        <w:t>10.5.1.0/24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10.5.1.1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3D52271B" w14:textId="6728E043" w:rsidR="00480CA1" w:rsidRPr="00383667" w:rsidRDefault="00105DEE" w:rsidP="00480CA1">
      <w:pPr>
        <w:pStyle w:val="2f3"/>
        <w:rPr>
          <w:rFonts w:cs="Huawei Sans"/>
        </w:rPr>
      </w:pPr>
      <w:r>
        <w:rPr>
          <w:rFonts w:cs="Huawei Sans"/>
        </w:rPr>
        <w:lastRenderedPageBreak/>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3B31419" w14:textId="05681C33" w:rsidR="00480CA1" w:rsidRPr="00383667" w:rsidRDefault="00105DEE" w:rsidP="00480CA1">
      <w:pPr>
        <w:pStyle w:val="2f3"/>
        <w:rPr>
          <w:rFonts w:cs="Huawei Sans"/>
        </w:rPr>
      </w:pPr>
      <w:r>
        <w:rPr>
          <w:rFonts w:cs="Huawei Sans"/>
        </w:rPr>
        <w:tab/>
      </w:r>
      <w:r w:rsidR="00480CA1" w:rsidRPr="00383667">
        <w:rPr>
          <w:rFonts w:cs="Huawei Sans"/>
        </w:rPr>
        <w:t>10.0.2.0/24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5816BC07" w14:textId="42018F50" w:rsidR="00480CA1" w:rsidRPr="00383667" w:rsidRDefault="00105DEE"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7B38342D" w14:textId="55C20FC3" w:rsidR="00480CA1" w:rsidRPr="00383667" w:rsidRDefault="00105DEE"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3636A82C" w14:textId="3DFBBA5F" w:rsidR="00480CA1" w:rsidRPr="00383667" w:rsidRDefault="00105DEE" w:rsidP="00480CA1">
      <w:pPr>
        <w:pStyle w:val="2f3"/>
        <w:rPr>
          <w:rFonts w:cs="Huawei Sans"/>
        </w:rPr>
      </w:pPr>
      <w:r>
        <w:rPr>
          <w:rFonts w:cs="Huawei Sans"/>
        </w:rPr>
        <w:tab/>
      </w:r>
      <w:r w:rsidR="00480CA1" w:rsidRPr="00383667">
        <w:rPr>
          <w:rFonts w:cs="Huawei Sans"/>
        </w:rPr>
        <w:t>10.0.24.0/24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69DE6358" w14:textId="659E718E" w:rsidR="00480CA1" w:rsidRPr="00383667" w:rsidRDefault="00105DEE"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3960C20" w14:textId="2EF337C9" w:rsidR="00480CA1" w:rsidRPr="00383667" w:rsidRDefault="00105DEE" w:rsidP="00480CA1">
      <w:pPr>
        <w:pStyle w:val="2f3"/>
        <w:rPr>
          <w:rFonts w:cs="Huawei Sans"/>
        </w:rPr>
      </w:pPr>
      <w:r>
        <w:rPr>
          <w:rFonts w:cs="Huawei Sans"/>
        </w:rPr>
        <w:tab/>
      </w:r>
      <w:r w:rsidR="00480CA1" w:rsidRPr="00383667">
        <w:rPr>
          <w:rFonts w:cs="Huawei Sans"/>
        </w:rPr>
        <w:t>10.3.0.0/24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7E5BE357" w14:textId="5F9AF07C" w:rsidR="00480CA1" w:rsidRPr="00383667" w:rsidRDefault="00105DEE" w:rsidP="00480CA1">
      <w:pPr>
        <w:pStyle w:val="2f3"/>
        <w:rPr>
          <w:rFonts w:cs="Huawei Sans"/>
        </w:rPr>
      </w:pPr>
      <w:r>
        <w:rPr>
          <w:rFonts w:cs="Huawei Sans"/>
        </w:rPr>
        <w:tab/>
      </w:r>
      <w:r w:rsidR="00480CA1" w:rsidRPr="00383667">
        <w:rPr>
          <w:rFonts w:cs="Huawei Sans"/>
        </w:rPr>
        <w:t>10.3.1.0/24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262D77E5" w14:textId="77777777" w:rsidR="00480CA1" w:rsidRPr="00383667" w:rsidRDefault="00480CA1" w:rsidP="00480CA1">
      <w:pPr>
        <w:pStyle w:val="2f3"/>
        <w:rPr>
          <w:rFonts w:cs="Huawei Sans"/>
        </w:rPr>
      </w:pPr>
    </w:p>
    <w:p w14:paraId="395D4643" w14:textId="77777777" w:rsidR="00480CA1" w:rsidRPr="00383667" w:rsidRDefault="00480CA1" w:rsidP="00480CA1">
      <w:pPr>
        <w:pStyle w:val="2f3"/>
        <w:rPr>
          <w:rFonts w:cs="Huawei Sans"/>
        </w:rPr>
      </w:pPr>
      <w:r w:rsidRPr="00383667">
        <w:rPr>
          <w:rFonts w:cs="Huawei Sans"/>
        </w:rPr>
        <w:t xml:space="preserve"> Total Nets: 12 </w:t>
      </w:r>
    </w:p>
    <w:p w14:paraId="4A5D4969" w14:textId="77777777" w:rsidR="00480CA1" w:rsidRPr="00383667" w:rsidRDefault="00480CA1" w:rsidP="00480CA1">
      <w:pPr>
        <w:pStyle w:val="2f3"/>
        <w:rPr>
          <w:rFonts w:cs="Huawei Sans"/>
        </w:rPr>
      </w:pPr>
      <w:r w:rsidRPr="00383667">
        <w:rPr>
          <w:rFonts w:cs="Huawei Sans"/>
        </w:rPr>
        <w:t xml:space="preserve"> Intra Area: 4  </w:t>
      </w:r>
      <w:r w:rsidRPr="00497E5B">
        <w:rPr>
          <w:rFonts w:cs="Huawei Sans"/>
        </w:rPr>
        <w:t>Inter</w:t>
      </w:r>
      <w:r w:rsidRPr="00383667">
        <w:rPr>
          <w:rFonts w:cs="Huawei Sans"/>
        </w:rPr>
        <w:t xml:space="preserve"> Area: 8  ASE: 0  NSSA: 0</w:t>
      </w:r>
    </w:p>
    <w:p w14:paraId="6EE9A3C8" w14:textId="77777777" w:rsidR="00480CA1" w:rsidRPr="00383667" w:rsidRDefault="00480CA1" w:rsidP="00480CA1">
      <w:pPr>
        <w:pStyle w:val="1e"/>
      </w:pPr>
      <w:r w:rsidRPr="00383667">
        <w:t># Check the OSPF LSDBs on R2.</w:t>
      </w:r>
    </w:p>
    <w:p w14:paraId="69D11883" w14:textId="77777777" w:rsidR="00227531" w:rsidRDefault="00480CA1" w:rsidP="00480CA1">
      <w:pPr>
        <w:pStyle w:val="2f3"/>
        <w:rPr>
          <w:rFonts w:cs="Huawei Sans"/>
        </w:rPr>
      </w:pPr>
      <w:r w:rsidRPr="00383667">
        <w:rPr>
          <w:rFonts w:cs="Huawei Sans"/>
        </w:rPr>
        <w:t>&lt;R2&gt;display</w:t>
      </w:r>
      <w:r w:rsidRPr="00383667">
        <w:rPr>
          <w:rFonts w:cs="Huawei Sans"/>
        </w:rPr>
        <w:tab/>
      </w:r>
      <w:r w:rsidRPr="00497E5B">
        <w:rPr>
          <w:rFonts w:cs="Huawei Sans"/>
        </w:rPr>
        <w:t>ospf</w:t>
      </w:r>
      <w:r w:rsidRPr="00383667">
        <w:rPr>
          <w:rFonts w:cs="Huawei Sans"/>
        </w:rPr>
        <w:tab/>
        <w:t>lsdb</w:t>
      </w:r>
    </w:p>
    <w:p w14:paraId="07D27A29" w14:textId="50626532" w:rsidR="00480CA1" w:rsidRPr="00383667" w:rsidRDefault="00480CA1" w:rsidP="00480CA1">
      <w:pPr>
        <w:pStyle w:val="2f3"/>
        <w:rPr>
          <w:rFonts w:cs="Huawei Sans"/>
        </w:rPr>
      </w:pPr>
    </w:p>
    <w:p w14:paraId="30A51D69"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10.0.2.2</w:t>
      </w:r>
    </w:p>
    <w:p w14:paraId="2648FB07"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t>Link</w:t>
      </w:r>
      <w:r w:rsidRPr="00383667">
        <w:rPr>
          <w:rFonts w:cs="Huawei Sans"/>
        </w:rPr>
        <w:tab/>
        <w:t>State</w:t>
      </w:r>
      <w:r w:rsidRPr="00383667">
        <w:rPr>
          <w:rFonts w:cs="Huawei Sans"/>
        </w:rPr>
        <w:tab/>
        <w:t>Database</w:t>
      </w:r>
    </w:p>
    <w:p w14:paraId="6A166560" w14:textId="15A64244" w:rsidR="00480CA1" w:rsidRPr="00383667" w:rsidRDefault="00480CA1" w:rsidP="00480CA1">
      <w:pPr>
        <w:pStyle w:val="2f3"/>
        <w:rPr>
          <w:rFonts w:cs="Huawei Sans"/>
        </w:rPr>
      </w:pPr>
    </w:p>
    <w:p w14:paraId="783C1460" w14:textId="4EC8290A"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r w:rsidRPr="00383667">
        <w:rPr>
          <w:rFonts w:cs="Huawei Sans"/>
        </w:rPr>
        <w:tab/>
        <w:t>0.0.0.0</w:t>
      </w:r>
    </w:p>
    <w:p w14:paraId="33E6946C" w14:textId="458C8010" w:rsidR="00480CA1" w:rsidRPr="00383667" w:rsidRDefault="00480CA1" w:rsidP="00480CA1">
      <w:pPr>
        <w:pStyle w:val="2f3"/>
        <w:rPr>
          <w:rFonts w:cs="Huawei Sans"/>
        </w:rPr>
      </w:pP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LinkState</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Pr="00383667">
        <w:rPr>
          <w:rFonts w:cs="Huawei Sans"/>
        </w:rPr>
        <w:tab/>
        <w:t>Age</w:t>
      </w:r>
      <w:r w:rsidR="004837E8">
        <w:rPr>
          <w:rFonts w:cs="Huawei Sans"/>
        </w:rPr>
        <w:tab/>
      </w:r>
      <w:r w:rsidRPr="00383667">
        <w:rPr>
          <w:rFonts w:cs="Huawei Sans"/>
        </w:rPr>
        <w:tab/>
        <w:t>Len</w:t>
      </w:r>
      <w:r w:rsidRPr="00383667">
        <w:rPr>
          <w:rFonts w:cs="Huawei Sans"/>
        </w:rPr>
        <w:tab/>
      </w:r>
      <w:r w:rsidRPr="00383667">
        <w:rPr>
          <w:rFonts w:cs="Huawei Sans"/>
        </w:rPr>
        <w:tab/>
      </w:r>
      <w:r w:rsidRPr="00383667">
        <w:rPr>
          <w:rFonts w:cs="Huawei Sans"/>
        </w:rPr>
        <w:tab/>
        <w:t>Sequence</w:t>
      </w:r>
      <w:r w:rsidRPr="00383667">
        <w:rPr>
          <w:rFonts w:cs="Huawei Sans"/>
        </w:rPr>
        <w:tab/>
      </w:r>
      <w:r w:rsidRPr="00383667">
        <w:rPr>
          <w:rFonts w:cs="Huawei Sans"/>
        </w:rPr>
        <w:tab/>
      </w:r>
      <w:r w:rsidR="00105DEE">
        <w:rPr>
          <w:rFonts w:cs="Huawei Sans"/>
        </w:rPr>
        <w:tab/>
      </w:r>
      <w:r w:rsidRPr="00383667">
        <w:rPr>
          <w:rFonts w:cs="Huawei Sans"/>
        </w:rPr>
        <w:tab/>
        <w:t>Metric</w:t>
      </w:r>
    </w:p>
    <w:p w14:paraId="2FD8BC4A" w14:textId="7B8557F6"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00105DEE">
        <w:rPr>
          <w:rFonts w:cs="Huawei Sans"/>
        </w:rPr>
        <w:tab/>
      </w:r>
      <w:r w:rsidRPr="00383667">
        <w:rPr>
          <w:rFonts w:cs="Huawei Sans"/>
        </w:rPr>
        <w:tab/>
        <w:t>54</w:t>
      </w:r>
      <w:r w:rsidRPr="00383667">
        <w:rPr>
          <w:rFonts w:cs="Huawei Sans"/>
        </w:rPr>
        <w:tab/>
      </w:r>
      <w:r w:rsidR="004837E8">
        <w:rPr>
          <w:rFonts w:cs="Huawei Sans"/>
        </w:rPr>
        <w:tab/>
      </w:r>
      <w:r w:rsidRPr="00383667">
        <w:rPr>
          <w:rFonts w:cs="Huawei Sans"/>
        </w:rPr>
        <w:tab/>
        <w:t>48</w:t>
      </w:r>
      <w:r w:rsidRPr="00383667">
        <w:rPr>
          <w:rFonts w:cs="Huawei Sans"/>
        </w:rPr>
        <w:tab/>
      </w:r>
      <w:r w:rsidRPr="00383667">
        <w:rPr>
          <w:rFonts w:cs="Huawei Sans"/>
        </w:rPr>
        <w:tab/>
      </w:r>
      <w:r w:rsidRPr="00383667">
        <w:rPr>
          <w:rFonts w:cs="Huawei Sans"/>
        </w:rPr>
        <w:tab/>
      </w:r>
      <w:r w:rsidRPr="00383667">
        <w:rPr>
          <w:rFonts w:cs="Huawei Sans"/>
        </w:rPr>
        <w:tab/>
        <w:t>8000000B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28BC408C" w14:textId="479007BA"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00105DEE">
        <w:rPr>
          <w:rFonts w:cs="Huawei Sans"/>
        </w:rPr>
        <w:tab/>
      </w:r>
      <w:r w:rsidRPr="00383667">
        <w:rPr>
          <w:rFonts w:cs="Huawei Sans"/>
        </w:rPr>
        <w:tab/>
      </w:r>
      <w:r w:rsidRPr="00383667">
        <w:rPr>
          <w:rFonts w:cs="Huawei Sans"/>
        </w:rPr>
        <w:tab/>
      </w:r>
      <w:r w:rsidRPr="00383667">
        <w:rPr>
          <w:rFonts w:cs="Huawei Sans"/>
        </w:rPr>
        <w:tab/>
        <w:t>54</w:t>
      </w:r>
      <w:r w:rsidRPr="00383667">
        <w:rPr>
          <w:rFonts w:cs="Huawei Sans"/>
        </w:rPr>
        <w:tab/>
      </w:r>
      <w:r w:rsidR="00105DEE">
        <w:rPr>
          <w:rFonts w:cs="Huawei Sans"/>
        </w:rPr>
        <w:tab/>
      </w:r>
      <w:r w:rsidR="004837E8">
        <w:rPr>
          <w:rFonts w:cs="Huawei Sans"/>
        </w:rPr>
        <w:tab/>
      </w:r>
      <w:r w:rsidRPr="00383667">
        <w:rPr>
          <w:rFonts w:cs="Huawei Sans"/>
        </w:rPr>
        <w:t>48</w:t>
      </w:r>
      <w:r w:rsidRPr="00383667">
        <w:rPr>
          <w:rFonts w:cs="Huawei Sans"/>
        </w:rPr>
        <w:tab/>
      </w:r>
      <w:r w:rsidRPr="00383667">
        <w:rPr>
          <w:rFonts w:cs="Huawei Sans"/>
        </w:rPr>
        <w:tab/>
      </w:r>
      <w:r w:rsidRPr="00383667">
        <w:rPr>
          <w:rFonts w:cs="Huawei Sans"/>
        </w:rPr>
        <w:tab/>
      </w:r>
      <w:r w:rsidRPr="00383667">
        <w:rPr>
          <w:rFonts w:cs="Huawei Sans"/>
        </w:rPr>
        <w:tab/>
        <w:t>80000008</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5904F048" w14:textId="18491AA6" w:rsidR="00480CA1" w:rsidRPr="00383667" w:rsidRDefault="00480CA1" w:rsidP="00480CA1">
      <w:pPr>
        <w:pStyle w:val="2f3"/>
        <w:rPr>
          <w:rFonts w:cs="Huawei Sans"/>
        </w:rPr>
      </w:pP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t>10.0.24.4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54</w:t>
      </w:r>
      <w:r w:rsidRPr="00383667">
        <w:rPr>
          <w:rFonts w:cs="Huawei Sans"/>
        </w:rPr>
        <w:tab/>
      </w:r>
      <w:r w:rsidR="004837E8">
        <w:rPr>
          <w:rFonts w:cs="Huawei Sans"/>
        </w:rPr>
        <w:tab/>
      </w:r>
      <w:r w:rsidR="00105DEE">
        <w:rPr>
          <w:rFonts w:cs="Huawei Sans"/>
        </w:rPr>
        <w:tab/>
      </w:r>
      <w:r w:rsidRPr="00383667">
        <w:rPr>
          <w:rFonts w:cs="Huawei Sans"/>
        </w:rPr>
        <w:t>32</w:t>
      </w:r>
      <w:r w:rsidRPr="00383667">
        <w:rPr>
          <w:rFonts w:cs="Huawei Sans"/>
        </w:rPr>
        <w:tab/>
      </w:r>
      <w:r w:rsidRPr="00383667">
        <w:rPr>
          <w:rFonts w:cs="Huawei Sans"/>
        </w:rPr>
        <w:tab/>
      </w:r>
      <w:r w:rsidRPr="00383667">
        <w:rPr>
          <w:rFonts w:cs="Huawei Sans"/>
        </w:rPr>
        <w:tab/>
      </w:r>
      <w:r w:rsidRPr="00383667">
        <w:rPr>
          <w:rFonts w:cs="Huawei Sans"/>
        </w:rPr>
        <w:tab/>
        <w:t>80000003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2D82E78E" w14:textId="28C7E92D"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10.3.1.0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1332</w:t>
      </w:r>
      <w:r w:rsidRPr="00383667">
        <w:rPr>
          <w:rFonts w:cs="Huawei Sans"/>
        </w:rPr>
        <w:tab/>
      </w:r>
      <w:r w:rsidR="004837E8">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11F9ED8F" w14:textId="232DA2B6"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10.3.0.0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1332</w:t>
      </w:r>
      <w:r w:rsidRPr="00383667">
        <w:rPr>
          <w:rFonts w:cs="Huawei Sans"/>
        </w:rPr>
        <w:tab/>
      </w:r>
      <w:r w:rsidRPr="00383667">
        <w:rPr>
          <w:rFonts w:cs="Huawei Sans"/>
        </w:rPr>
        <w:tab/>
      </w:r>
      <w:r w:rsidR="004837E8">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3C1B388D" w14:textId="7EC69421"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10.5.1.0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Pr="00383667">
        <w:rPr>
          <w:rFonts w:cs="Huawei Sans"/>
        </w:rPr>
        <w:tab/>
      </w:r>
      <w:r w:rsidRPr="00383667">
        <w:rPr>
          <w:rFonts w:cs="Huawei Sans"/>
        </w:rPr>
        <w:tab/>
        <w:t>259</w:t>
      </w:r>
      <w:r w:rsidRPr="00383667">
        <w:rPr>
          <w:rFonts w:cs="Huawei Sans"/>
        </w:rPr>
        <w:tab/>
      </w:r>
      <w:r w:rsidRPr="00383667">
        <w:rPr>
          <w:rFonts w:cs="Huawei Sans"/>
        </w:rPr>
        <w:tab/>
      </w:r>
      <w:r w:rsidR="004837E8">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7B555C80" w14:textId="7295FAE2"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Pr="00383667">
        <w:rPr>
          <w:rFonts w:cs="Huawei Sans"/>
        </w:rPr>
        <w:tab/>
      </w:r>
      <w:r w:rsidRPr="00383667">
        <w:rPr>
          <w:rFonts w:cs="Huawei Sans"/>
        </w:rPr>
        <w:tab/>
        <w:t>1332</w:t>
      </w:r>
      <w:r w:rsidRPr="00383667">
        <w:rPr>
          <w:rFonts w:cs="Huawei Sans"/>
        </w:rPr>
        <w:tab/>
      </w:r>
      <w:r w:rsidRPr="00383667">
        <w:rPr>
          <w:rFonts w:cs="Huawei Sans"/>
        </w:rPr>
        <w:tab/>
      </w:r>
      <w:r w:rsidR="004837E8">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14CA8E31" w14:textId="6A91B33C"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10.5.0.0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00105DEE">
        <w:rPr>
          <w:rFonts w:cs="Huawei Sans"/>
        </w:rPr>
        <w:tab/>
      </w:r>
      <w:r w:rsidRPr="00383667">
        <w:rPr>
          <w:rFonts w:cs="Huawei Sans"/>
        </w:rPr>
        <w:tab/>
        <w:t>268</w:t>
      </w:r>
      <w:r w:rsidRPr="00383667">
        <w:rPr>
          <w:rFonts w:cs="Huawei Sans"/>
        </w:rPr>
        <w:tab/>
      </w:r>
      <w:r w:rsidRPr="00383667">
        <w:rPr>
          <w:rFonts w:cs="Huawei Sans"/>
        </w:rPr>
        <w:tab/>
      </w:r>
      <w:r w:rsidR="004837E8">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39BDB2A9" w14:textId="5C34A458"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Pr="00383667">
        <w:rPr>
          <w:rFonts w:cs="Huawei Sans"/>
        </w:rPr>
        <w:tab/>
        <w:t>244</w:t>
      </w:r>
      <w:r w:rsidRPr="00383667">
        <w:rPr>
          <w:rFonts w:cs="Huawei Sans"/>
        </w:rPr>
        <w:tab/>
      </w:r>
      <w:r w:rsidRPr="00383667">
        <w:rPr>
          <w:rFonts w:cs="Huawei Sans"/>
        </w:rPr>
        <w:tab/>
      </w:r>
      <w:r w:rsidR="004837E8">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3D7BD476" w14:textId="44FDEB32"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10.0.5.0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Pr="00383667">
        <w:rPr>
          <w:rFonts w:cs="Huawei Sans"/>
        </w:rPr>
        <w:tab/>
      </w:r>
      <w:r w:rsidRPr="00383667">
        <w:rPr>
          <w:rFonts w:cs="Huawei Sans"/>
        </w:rPr>
        <w:tab/>
        <w:t>278</w:t>
      </w:r>
      <w:r w:rsidRPr="00383667">
        <w:rPr>
          <w:rFonts w:cs="Huawei Sans"/>
        </w:rPr>
        <w:tab/>
      </w:r>
      <w:r w:rsidRPr="00383667">
        <w:rPr>
          <w:rFonts w:cs="Huawei Sans"/>
        </w:rPr>
        <w:tab/>
      </w:r>
      <w:r w:rsidR="004837E8">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52928F41" w14:textId="46BC6866"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10.0.45.0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500</w:t>
      </w:r>
      <w:r w:rsidRPr="00383667">
        <w:rPr>
          <w:rFonts w:cs="Huawei Sans"/>
        </w:rPr>
        <w:tab/>
      </w:r>
      <w:r w:rsidRPr="00383667">
        <w:rPr>
          <w:rFonts w:cs="Huawei Sans"/>
        </w:rPr>
        <w:tab/>
      </w:r>
      <w:r w:rsidR="004837E8">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5B8E8907" w14:textId="0B473B58"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10.0.123.0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00105DEE">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45</w:t>
      </w:r>
      <w:r w:rsidRPr="00383667">
        <w:rPr>
          <w:rFonts w:cs="Huawei Sans"/>
        </w:rPr>
        <w:tab/>
      </w:r>
      <w:r w:rsidRPr="00383667">
        <w:rPr>
          <w:rFonts w:cs="Huawei Sans"/>
        </w:rPr>
        <w:tab/>
      </w:r>
      <w:r w:rsidR="004837E8">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58D30A97" w14:textId="77777777" w:rsidR="00227531" w:rsidRDefault="00227531" w:rsidP="00480CA1">
      <w:pPr>
        <w:pStyle w:val="2f3"/>
        <w:rPr>
          <w:rFonts w:cs="Huawei Sans"/>
        </w:rPr>
      </w:pPr>
    </w:p>
    <w:p w14:paraId="56490A07"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r w:rsidRPr="00383667">
        <w:rPr>
          <w:rFonts w:cs="Huawei Sans"/>
        </w:rPr>
        <w:tab/>
        <w:t>0.0.0.2</w:t>
      </w:r>
    </w:p>
    <w:p w14:paraId="4B129C03" w14:textId="6F481753" w:rsidR="00480CA1" w:rsidRPr="00383667" w:rsidRDefault="00480CA1" w:rsidP="00480CA1">
      <w:pPr>
        <w:pStyle w:val="2f3"/>
        <w:rPr>
          <w:rFonts w:cs="Huawei Sans"/>
        </w:rPr>
      </w:pP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LinkState</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05DEE">
        <w:rPr>
          <w:rFonts w:cs="Huawei Sans"/>
        </w:rPr>
        <w:tab/>
      </w:r>
      <w:r w:rsidR="0057368C">
        <w:rPr>
          <w:rFonts w:cs="Huawei Sans"/>
        </w:rPr>
        <w:tab/>
      </w:r>
      <w:r w:rsidR="0057368C">
        <w:rPr>
          <w:rFonts w:cs="Huawei Sans"/>
        </w:rPr>
        <w:tab/>
      </w:r>
      <w:r w:rsidR="0057368C">
        <w:rPr>
          <w:rFonts w:cs="Huawei Sans"/>
        </w:rPr>
        <w:tab/>
      </w:r>
      <w:r w:rsidR="0057368C">
        <w:rPr>
          <w:rFonts w:cs="Huawei Sans"/>
        </w:rPr>
        <w:tab/>
        <w:t>Age</w:t>
      </w:r>
      <w:r w:rsidR="0057368C">
        <w:rPr>
          <w:rFonts w:cs="Huawei Sans"/>
        </w:rPr>
        <w:tab/>
      </w:r>
      <w:r w:rsidR="0057368C">
        <w:rPr>
          <w:rFonts w:cs="Huawei Sans"/>
        </w:rPr>
        <w:tab/>
        <w:t>Len</w:t>
      </w:r>
      <w:r w:rsidR="0057368C">
        <w:rPr>
          <w:rFonts w:cs="Huawei Sans"/>
        </w:rPr>
        <w:tab/>
      </w:r>
      <w:r w:rsidR="0057368C">
        <w:rPr>
          <w:rFonts w:cs="Huawei Sans"/>
        </w:rPr>
        <w:tab/>
      </w:r>
      <w:r w:rsidR="0057368C">
        <w:rPr>
          <w:rFonts w:cs="Huawei Sans"/>
        </w:rPr>
        <w:tab/>
      </w:r>
      <w:r w:rsidRPr="00383667">
        <w:rPr>
          <w:rFonts w:cs="Huawei Sans"/>
        </w:rPr>
        <w:t>Sequence</w:t>
      </w:r>
      <w:r w:rsidRPr="00383667">
        <w:rPr>
          <w:rFonts w:cs="Huawei Sans"/>
        </w:rPr>
        <w:tab/>
      </w:r>
      <w:r w:rsidRPr="00383667">
        <w:rPr>
          <w:rFonts w:cs="Huawei Sans"/>
        </w:rPr>
        <w:tab/>
      </w:r>
      <w:r w:rsidRPr="00383667">
        <w:rPr>
          <w:rFonts w:cs="Huawei Sans"/>
        </w:rPr>
        <w:tab/>
      </w:r>
      <w:r w:rsidR="00105DEE">
        <w:rPr>
          <w:rFonts w:cs="Huawei Sans"/>
        </w:rPr>
        <w:tab/>
      </w:r>
      <w:r w:rsidRPr="00383667">
        <w:rPr>
          <w:rFonts w:cs="Huawei Sans"/>
        </w:rPr>
        <w:t>Metric</w:t>
      </w:r>
    </w:p>
    <w:p w14:paraId="23F80764" w14:textId="08953E73"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247</w:t>
      </w:r>
      <w:r w:rsidRPr="00383667">
        <w:rPr>
          <w:rFonts w:cs="Huawei Sans"/>
        </w:rPr>
        <w:tab/>
      </w:r>
      <w:r w:rsidRPr="00383667">
        <w:rPr>
          <w:rFonts w:cs="Huawei Sans"/>
        </w:rPr>
        <w:tab/>
      </w:r>
      <w:r w:rsidRPr="00383667">
        <w:rPr>
          <w:rFonts w:cs="Huawei Sans"/>
        </w:rPr>
        <w:tab/>
        <w:t>72</w:t>
      </w:r>
      <w:r w:rsidRPr="00383667">
        <w:rPr>
          <w:rFonts w:cs="Huawei Sans"/>
        </w:rPr>
        <w:tab/>
      </w:r>
      <w:r w:rsidRPr="00383667">
        <w:rPr>
          <w:rFonts w:cs="Huawei Sans"/>
        </w:rPr>
        <w:tab/>
      </w:r>
      <w:r w:rsidRPr="00383667">
        <w:rPr>
          <w:rFonts w:cs="Huawei Sans"/>
        </w:rPr>
        <w:tab/>
      </w:r>
      <w:r w:rsidRPr="00383667">
        <w:rPr>
          <w:rFonts w:cs="Huawei Sans"/>
        </w:rPr>
        <w:tab/>
        <w:t>80000017</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7D405B2B" w14:textId="6089649E"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247</w:t>
      </w:r>
      <w:r w:rsidRPr="00383667">
        <w:rPr>
          <w:rFonts w:cs="Huawei Sans"/>
        </w:rPr>
        <w:tab/>
      </w:r>
      <w:r w:rsidRPr="00383667">
        <w:rPr>
          <w:rFonts w:cs="Huawei Sans"/>
        </w:rPr>
        <w:tab/>
      </w:r>
      <w:r w:rsidRPr="00383667">
        <w:rPr>
          <w:rFonts w:cs="Huawei Sans"/>
        </w:rPr>
        <w:tab/>
        <w:t>36</w:t>
      </w:r>
      <w:r w:rsidRPr="00383667">
        <w:rPr>
          <w:rFonts w:cs="Huawei Sans"/>
        </w:rPr>
        <w:tab/>
      </w:r>
      <w:r w:rsidRPr="00383667">
        <w:rPr>
          <w:rFonts w:cs="Huawei Sans"/>
        </w:rPr>
        <w:tab/>
      </w:r>
      <w:r w:rsidRPr="00383667">
        <w:rPr>
          <w:rFonts w:cs="Huawei Sans"/>
        </w:rPr>
        <w:tab/>
      </w:r>
      <w:r w:rsidRPr="00383667">
        <w:rPr>
          <w:rFonts w:cs="Huawei Sans"/>
        </w:rPr>
        <w:tab/>
        <w:t>80000008</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28F68AA4" w14:textId="11E5ED00"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246</w:t>
      </w:r>
      <w:r w:rsidRPr="00383667">
        <w:rPr>
          <w:rFonts w:cs="Huawei Sans"/>
        </w:rPr>
        <w:tab/>
      </w:r>
      <w:r w:rsidRPr="00383667">
        <w:rPr>
          <w:rFonts w:cs="Huawei Sans"/>
        </w:rPr>
        <w:tab/>
      </w:r>
      <w:r w:rsidRPr="00383667">
        <w:rPr>
          <w:rFonts w:cs="Huawei Sans"/>
        </w:rPr>
        <w:tab/>
        <w:t>48</w:t>
      </w:r>
      <w:r w:rsidRPr="00383667">
        <w:rPr>
          <w:rFonts w:cs="Huawei Sans"/>
        </w:rPr>
        <w:tab/>
      </w:r>
      <w:r w:rsidRPr="00383667">
        <w:rPr>
          <w:rFonts w:cs="Huawei Sans"/>
        </w:rPr>
        <w:tab/>
      </w:r>
      <w:r w:rsidRPr="00383667">
        <w:rPr>
          <w:rFonts w:cs="Huawei Sans"/>
        </w:rPr>
        <w:tab/>
      </w:r>
      <w:r w:rsidRPr="00383667">
        <w:rPr>
          <w:rFonts w:cs="Huawei Sans"/>
        </w:rPr>
        <w:tab/>
        <w:t>80000008</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15317F89" w14:textId="3CC1C62F" w:rsidR="00480CA1" w:rsidRPr="00383667" w:rsidRDefault="00480CA1" w:rsidP="00480CA1">
      <w:pPr>
        <w:pStyle w:val="2f3"/>
        <w:rPr>
          <w:rFonts w:cs="Huawei Sans"/>
        </w:rPr>
      </w:pP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t>10.0.123.3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247</w:t>
      </w:r>
      <w:r w:rsidRPr="00383667">
        <w:rPr>
          <w:rFonts w:cs="Huawei Sans"/>
        </w:rPr>
        <w:tab/>
      </w:r>
      <w:r w:rsidRPr="00383667">
        <w:rPr>
          <w:rFonts w:cs="Huawei Sans"/>
        </w:rPr>
        <w:tab/>
      </w:r>
      <w:r w:rsidRPr="00383667">
        <w:rPr>
          <w:rFonts w:cs="Huawei Sans"/>
        </w:rPr>
        <w:tab/>
        <w:t>36</w:t>
      </w:r>
      <w:r w:rsidRPr="00383667">
        <w:rPr>
          <w:rFonts w:cs="Huawei Sans"/>
        </w:rPr>
        <w:tab/>
      </w:r>
      <w:r w:rsidRPr="00383667">
        <w:rPr>
          <w:rFonts w:cs="Huawei Sans"/>
        </w:rPr>
        <w:tab/>
      </w:r>
      <w:r w:rsidRPr="00383667">
        <w:rPr>
          <w:rFonts w:cs="Huawei Sans"/>
        </w:rPr>
        <w:tab/>
      </w:r>
      <w:r w:rsidRPr="00383667">
        <w:rPr>
          <w:rFonts w:cs="Huawei Sans"/>
        </w:rPr>
        <w:tab/>
        <w:t>80000006</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26F668F6" w14:textId="70DCC0DA"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10.0.24.0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45</w:t>
      </w:r>
      <w:r w:rsidRPr="00383667">
        <w:rPr>
          <w:rFonts w:cs="Huawei Sans"/>
        </w:rPr>
        <w:tab/>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56257610" w14:textId="5FDF6BD8"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10.5.1.0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45</w:t>
      </w:r>
      <w:r w:rsidRPr="00383667">
        <w:rPr>
          <w:rFonts w:cs="Huawei Sans"/>
        </w:rPr>
        <w:tab/>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762F35B3" w14:textId="19393907"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10.5.0.0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45</w:t>
      </w:r>
      <w:r w:rsidRPr="00383667">
        <w:rPr>
          <w:rFonts w:cs="Huawei Sans"/>
        </w:rPr>
        <w:tab/>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0C2C17D4" w14:textId="10944FB4"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45</w:t>
      </w:r>
      <w:r w:rsidRPr="00383667">
        <w:rPr>
          <w:rFonts w:cs="Huawei Sans"/>
        </w:rPr>
        <w:tab/>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129AE6FA" w14:textId="434D892D"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10.0.5.0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45</w:t>
      </w:r>
      <w:r w:rsidRPr="00383667">
        <w:rPr>
          <w:rFonts w:cs="Huawei Sans"/>
        </w:rPr>
        <w:tab/>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5B9BB8D2" w14:textId="24C26364"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10.0.4.0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45</w:t>
      </w:r>
      <w:r w:rsidRPr="00383667">
        <w:rPr>
          <w:rFonts w:cs="Huawei Sans"/>
        </w:rPr>
        <w:tab/>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000E2C61" w14:textId="506BB33E"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10.0.45.0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45</w:t>
      </w:r>
      <w:r w:rsidRPr="00383667">
        <w:rPr>
          <w:rFonts w:cs="Huawei Sans"/>
        </w:rPr>
        <w:tab/>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3AC941C8" w14:textId="77777777" w:rsidR="00480CA1" w:rsidRPr="00383667" w:rsidRDefault="00480CA1" w:rsidP="00480CA1">
      <w:pPr>
        <w:pStyle w:val="1e"/>
      </w:pPr>
      <w:r w:rsidRPr="00383667">
        <w:t>R2 functions as an ABR to maintain the LSDBs of area 0 and area 2. The LSAs in the LSDBs are used to describe routes in these two areas.</w:t>
      </w:r>
    </w:p>
    <w:p w14:paraId="0F8249F8" w14:textId="77777777" w:rsidR="00480CA1" w:rsidRPr="00383667" w:rsidRDefault="00480CA1" w:rsidP="00604E8C">
      <w:pPr>
        <w:pStyle w:val="30"/>
        <w:ind w:left="1032" w:hanging="278"/>
        <w:outlineLvl w:val="9"/>
        <w:rPr>
          <w:rFonts w:cs="Huawei Sans"/>
        </w:rPr>
      </w:pPr>
      <w:r w:rsidRPr="00383667">
        <w:rPr>
          <w:rFonts w:cs="Huawei Sans"/>
        </w:rPr>
        <w:t>Configure route summarization for OSPF inter-area routes and AS external routes.</w:t>
      </w:r>
    </w:p>
    <w:p w14:paraId="145C602D" w14:textId="77777777" w:rsidR="00480CA1" w:rsidRPr="00383667" w:rsidRDefault="00480CA1" w:rsidP="00480CA1">
      <w:pPr>
        <w:pStyle w:val="1e"/>
      </w:pPr>
      <w:r w:rsidRPr="00383667">
        <w:t># Check the OSPF routing tables on R2 and R4.</w:t>
      </w:r>
    </w:p>
    <w:p w14:paraId="36E250DA" w14:textId="77777777" w:rsidR="00480CA1" w:rsidRPr="00383667" w:rsidRDefault="00480CA1" w:rsidP="00480CA1">
      <w:pPr>
        <w:pStyle w:val="2f3"/>
        <w:rPr>
          <w:rFonts w:cs="Huawei Sans"/>
        </w:rPr>
      </w:pPr>
      <w:r w:rsidRPr="00383667">
        <w:rPr>
          <w:rFonts w:cs="Huawei Sans"/>
        </w:rPr>
        <w:lastRenderedPageBreak/>
        <w:t xml:space="preserve">&lt;R2&gt;display </w:t>
      </w:r>
      <w:r w:rsidRPr="00497E5B">
        <w:rPr>
          <w:rFonts w:cs="Huawei Sans"/>
        </w:rPr>
        <w:t>ospf</w:t>
      </w:r>
      <w:r w:rsidRPr="00383667">
        <w:rPr>
          <w:rFonts w:cs="Huawei Sans"/>
        </w:rPr>
        <w:t xml:space="preserve"> routing </w:t>
      </w:r>
    </w:p>
    <w:p w14:paraId="23447F02" w14:textId="77777777" w:rsidR="00480CA1" w:rsidRPr="00383667" w:rsidRDefault="00480CA1" w:rsidP="00480CA1">
      <w:pPr>
        <w:pStyle w:val="2f3"/>
        <w:rPr>
          <w:rFonts w:cs="Huawei Sans"/>
        </w:rPr>
      </w:pPr>
    </w:p>
    <w:p w14:paraId="15C931F7" w14:textId="77777777" w:rsidR="00480CA1" w:rsidRPr="00383667" w:rsidRDefault="00480CA1" w:rsidP="00480CA1">
      <w:pPr>
        <w:pStyle w:val="2f3"/>
        <w:rPr>
          <w:rFonts w:cs="Huawei Sans"/>
        </w:rPr>
      </w:pPr>
      <w:r w:rsidRPr="00383667">
        <w:rPr>
          <w:rFonts w:cs="Huawei Sans"/>
        </w:rPr>
        <w:tab/>
        <w:t xml:space="preserve"> OSPF Process 1 with Router ID 10.0.2.2</w:t>
      </w:r>
    </w:p>
    <w:p w14:paraId="628E9A15"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13BA112A" w14:textId="77777777" w:rsidR="00480CA1" w:rsidRPr="00383667" w:rsidRDefault="00480CA1" w:rsidP="00480CA1">
      <w:pPr>
        <w:pStyle w:val="2f3"/>
        <w:rPr>
          <w:rFonts w:cs="Huawei Sans"/>
        </w:rPr>
      </w:pPr>
    </w:p>
    <w:p w14:paraId="6431438F" w14:textId="77777777" w:rsidR="00480CA1" w:rsidRPr="00383667" w:rsidRDefault="00480CA1" w:rsidP="00480CA1">
      <w:pPr>
        <w:pStyle w:val="2f3"/>
        <w:rPr>
          <w:rFonts w:cs="Huawei Sans"/>
        </w:rPr>
      </w:pPr>
      <w:r w:rsidRPr="00383667">
        <w:rPr>
          <w:rFonts w:cs="Huawei Sans"/>
        </w:rPr>
        <w:t xml:space="preserve"> Routing for Network </w:t>
      </w:r>
    </w:p>
    <w:p w14:paraId="50F9B3D8" w14:textId="33BA843A" w:rsidR="00480CA1" w:rsidRPr="00383667" w:rsidRDefault="004837E8"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sidR="00E06FEC">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sidR="00E06FEC">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sidR="00EB7CEB">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167538B8" w14:textId="1C8C27BB" w:rsidR="00480CA1" w:rsidRPr="00383667" w:rsidRDefault="004837E8" w:rsidP="00480CA1">
      <w:pPr>
        <w:pStyle w:val="2f3"/>
        <w:rPr>
          <w:rFonts w:cs="Huawei Sans"/>
        </w:rPr>
      </w:pPr>
      <w:r>
        <w:rPr>
          <w:rFonts w:cs="Huawei Sans"/>
        </w:rPr>
        <w:tab/>
      </w:r>
      <w:r w:rsidR="00480CA1" w:rsidRPr="00383667">
        <w:rPr>
          <w:rFonts w:cs="Huawei Sans"/>
        </w:rPr>
        <w:t>10.0.2.0/24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2A0D96C1" w14:textId="6E041580" w:rsidR="00480CA1" w:rsidRPr="00383667" w:rsidRDefault="004837E8" w:rsidP="00480CA1">
      <w:pPr>
        <w:pStyle w:val="2f3"/>
        <w:rPr>
          <w:rFonts w:cs="Huawei Sans"/>
        </w:rPr>
      </w:pPr>
      <w:r>
        <w:rPr>
          <w:rFonts w:cs="Huawei Sans"/>
        </w:rPr>
        <w:tab/>
      </w:r>
      <w:r w:rsidR="00480CA1" w:rsidRPr="00383667">
        <w:rPr>
          <w:rFonts w:cs="Huawei Sans"/>
        </w:rPr>
        <w:t>10.0.24.0/24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65D2E85" w14:textId="4FB9326C" w:rsidR="00480CA1" w:rsidRPr="00383667" w:rsidRDefault="004837E8"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1FCE9E4D" w14:textId="622EDC1E" w:rsidR="00480CA1" w:rsidRPr="00383667" w:rsidRDefault="004837E8"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549BBEB9" w14:textId="4B8A5752" w:rsidR="00480CA1" w:rsidRPr="00383667" w:rsidRDefault="004837E8"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75F0955F" w14:textId="3EE0F267" w:rsidR="00480CA1" w:rsidRPr="00383667" w:rsidRDefault="004837E8"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299F595F" w14:textId="218035AF" w:rsidR="00480CA1" w:rsidRPr="00383667" w:rsidRDefault="004837E8" w:rsidP="00480CA1">
      <w:pPr>
        <w:pStyle w:val="2f3"/>
        <w:rPr>
          <w:rFonts w:cs="Huawei Sans"/>
        </w:rPr>
      </w:pPr>
      <w:r>
        <w:rPr>
          <w:rFonts w:cs="Huawei Sans"/>
        </w:rPr>
        <w:tab/>
      </w:r>
      <w:r w:rsidR="00480CA1" w:rsidRPr="00383667">
        <w:rPr>
          <w:rFonts w:cs="Huawei Sans"/>
        </w:rPr>
        <w:t>10.0.5.0/24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1344EBA" w14:textId="6D063084" w:rsidR="00480CA1" w:rsidRPr="00383667" w:rsidRDefault="004837E8"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2EBD1EC5" w14:textId="7C060202" w:rsidR="00480CA1" w:rsidRPr="00383667" w:rsidRDefault="004837E8" w:rsidP="00480CA1">
      <w:pPr>
        <w:pStyle w:val="2f3"/>
        <w:rPr>
          <w:rFonts w:cs="Huawei Sans"/>
        </w:rPr>
      </w:pPr>
      <w:r>
        <w:rPr>
          <w:rFonts w:cs="Huawei Sans"/>
        </w:rPr>
        <w:tab/>
      </w:r>
      <w:r w:rsidR="00480CA1" w:rsidRPr="00383667">
        <w:rPr>
          <w:rFonts w:cs="Huawei Sans"/>
        </w:rPr>
        <w:t>10.3.0.0/24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2852464E" w14:textId="0406FCCD" w:rsidR="00480CA1" w:rsidRPr="00383667" w:rsidRDefault="004837E8" w:rsidP="00480CA1">
      <w:pPr>
        <w:pStyle w:val="2f3"/>
        <w:rPr>
          <w:rFonts w:cs="Huawei Sans"/>
        </w:rPr>
      </w:pPr>
      <w:r>
        <w:rPr>
          <w:rFonts w:cs="Huawei Sans"/>
        </w:rPr>
        <w:tab/>
      </w:r>
      <w:r w:rsidR="00480CA1" w:rsidRPr="00383667">
        <w:rPr>
          <w:rFonts w:cs="Huawei Sans"/>
        </w:rPr>
        <w:t>10.3.1.0/24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775FF6E6" w14:textId="3A85DF56" w:rsidR="00480CA1" w:rsidRPr="00383667" w:rsidRDefault="004837E8" w:rsidP="00480CA1">
      <w:pPr>
        <w:pStyle w:val="2f3"/>
        <w:rPr>
          <w:rFonts w:cs="Huawei Sans"/>
          <w:color w:val="EC7061"/>
        </w:rPr>
      </w:pPr>
      <w:r>
        <w:rPr>
          <w:rFonts w:cs="Huawei Sans"/>
          <w:color w:val="EC7061"/>
        </w:rPr>
        <w:tab/>
      </w:r>
      <w:r w:rsidR="00480CA1" w:rsidRPr="00383667">
        <w:rPr>
          <w:rFonts w:cs="Huawei Sans"/>
          <w:color w:val="EC7061"/>
        </w:rPr>
        <w:t>10.5.0.0/24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Inter-area</w:t>
      </w:r>
      <w:r>
        <w:rPr>
          <w:rFonts w:cs="Huawei Sans"/>
          <w:color w:val="EC7061"/>
        </w:rPr>
        <w:tab/>
      </w:r>
      <w:r>
        <w:rPr>
          <w:rFonts w:cs="Huawei Sans"/>
          <w:color w:val="EC7061"/>
        </w:rPr>
        <w:tab/>
      </w:r>
      <w:r w:rsidR="00480CA1" w:rsidRPr="00383667">
        <w:rPr>
          <w:rFonts w:cs="Huawei Sans"/>
          <w:color w:val="EC7061"/>
        </w:rPr>
        <w:t>10.0.24.4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10.0.4.4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0.0.0.0</w:t>
      </w:r>
    </w:p>
    <w:p w14:paraId="378FCA38" w14:textId="3CD5B179" w:rsidR="00480CA1" w:rsidRPr="00383667" w:rsidRDefault="004837E8" w:rsidP="00480CA1">
      <w:pPr>
        <w:pStyle w:val="2f3"/>
        <w:rPr>
          <w:rFonts w:cs="Huawei Sans"/>
          <w:color w:val="EC7061"/>
        </w:rPr>
      </w:pPr>
      <w:r>
        <w:rPr>
          <w:rFonts w:cs="Huawei Sans"/>
          <w:color w:val="EC7061"/>
        </w:rPr>
        <w:tab/>
      </w:r>
      <w:r w:rsidR="00480CA1" w:rsidRPr="00383667">
        <w:rPr>
          <w:rFonts w:cs="Huawei Sans"/>
          <w:color w:val="EC7061"/>
        </w:rPr>
        <w:t>10.5.1.0/24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Inter-area</w:t>
      </w:r>
      <w:r>
        <w:rPr>
          <w:rFonts w:cs="Huawei Sans"/>
          <w:color w:val="EC7061"/>
        </w:rPr>
        <w:tab/>
      </w:r>
      <w:r>
        <w:rPr>
          <w:rFonts w:cs="Huawei Sans"/>
          <w:color w:val="EC7061"/>
        </w:rPr>
        <w:tab/>
      </w:r>
      <w:r w:rsidR="00480CA1" w:rsidRPr="00383667">
        <w:rPr>
          <w:rFonts w:cs="Huawei Sans"/>
          <w:color w:val="EC7061"/>
        </w:rPr>
        <w:t>10.0.24.4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10.0.4.4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0.0.0.0</w:t>
      </w:r>
    </w:p>
    <w:p w14:paraId="224D9924" w14:textId="77777777" w:rsidR="00480CA1" w:rsidRPr="00383667" w:rsidRDefault="00480CA1" w:rsidP="00480CA1">
      <w:pPr>
        <w:pStyle w:val="2f3"/>
        <w:rPr>
          <w:rFonts w:cs="Huawei Sans"/>
        </w:rPr>
      </w:pPr>
    </w:p>
    <w:p w14:paraId="15F8C8E8" w14:textId="77777777" w:rsidR="00480CA1" w:rsidRPr="00383667" w:rsidRDefault="00480CA1" w:rsidP="00480CA1">
      <w:pPr>
        <w:pStyle w:val="2f3"/>
        <w:rPr>
          <w:rFonts w:cs="Huawei Sans"/>
        </w:rPr>
      </w:pPr>
      <w:r w:rsidRPr="00383667">
        <w:rPr>
          <w:rFonts w:cs="Huawei Sans"/>
        </w:rPr>
        <w:t xml:space="preserve"> Total Nets: 12</w:t>
      </w:r>
    </w:p>
    <w:p w14:paraId="0440230F" w14:textId="77777777" w:rsidR="00480CA1" w:rsidRPr="00383667" w:rsidRDefault="00480CA1" w:rsidP="00480CA1">
      <w:pPr>
        <w:pStyle w:val="2f3"/>
        <w:rPr>
          <w:rFonts w:cs="Huawei Sans"/>
        </w:rPr>
      </w:pPr>
    </w:p>
    <w:p w14:paraId="2B8DA176" w14:textId="77777777" w:rsidR="00480CA1" w:rsidRPr="00383667" w:rsidRDefault="00480CA1" w:rsidP="00480CA1">
      <w:pPr>
        <w:pStyle w:val="2f3"/>
        <w:rPr>
          <w:rFonts w:cs="Huawei Sans"/>
        </w:rPr>
      </w:pPr>
      <w:r w:rsidRPr="00383667">
        <w:rPr>
          <w:rFonts w:cs="Huawei Sans"/>
        </w:rPr>
        <w:t xml:space="preserve">&lt;R4&gt;display </w:t>
      </w:r>
      <w:r w:rsidRPr="00497E5B">
        <w:rPr>
          <w:rFonts w:cs="Huawei Sans"/>
        </w:rPr>
        <w:t>ospf</w:t>
      </w:r>
      <w:r w:rsidRPr="00383667">
        <w:rPr>
          <w:rFonts w:cs="Huawei Sans"/>
        </w:rPr>
        <w:t xml:space="preserve"> routing </w:t>
      </w:r>
    </w:p>
    <w:p w14:paraId="7377E961" w14:textId="77777777" w:rsidR="00480CA1" w:rsidRPr="00383667" w:rsidRDefault="00480CA1" w:rsidP="00480CA1">
      <w:pPr>
        <w:pStyle w:val="2f3"/>
        <w:rPr>
          <w:rFonts w:cs="Huawei Sans"/>
        </w:rPr>
      </w:pPr>
    </w:p>
    <w:p w14:paraId="5A41334F" w14:textId="77777777" w:rsidR="00480CA1" w:rsidRPr="00383667" w:rsidRDefault="00480CA1" w:rsidP="00480CA1">
      <w:pPr>
        <w:pStyle w:val="2f3"/>
        <w:rPr>
          <w:rFonts w:cs="Huawei Sans"/>
        </w:rPr>
      </w:pPr>
      <w:r w:rsidRPr="00383667">
        <w:rPr>
          <w:rFonts w:cs="Huawei Sans"/>
        </w:rPr>
        <w:tab/>
        <w:t xml:space="preserve"> OSPF Process 1 with Router ID 10.0.4.4</w:t>
      </w:r>
    </w:p>
    <w:p w14:paraId="125A4E52"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2D7B537E" w14:textId="77777777" w:rsidR="00480CA1" w:rsidRPr="00383667" w:rsidRDefault="00480CA1" w:rsidP="00480CA1">
      <w:pPr>
        <w:pStyle w:val="2f3"/>
        <w:rPr>
          <w:rFonts w:cs="Huawei Sans"/>
        </w:rPr>
      </w:pPr>
    </w:p>
    <w:p w14:paraId="6F3EC8FC" w14:textId="77777777" w:rsidR="00480CA1" w:rsidRPr="00383667" w:rsidRDefault="00480CA1" w:rsidP="00480CA1">
      <w:pPr>
        <w:pStyle w:val="2f3"/>
        <w:rPr>
          <w:rFonts w:cs="Huawei Sans"/>
        </w:rPr>
      </w:pPr>
      <w:r w:rsidRPr="00383667">
        <w:rPr>
          <w:rFonts w:cs="Huawei Sans"/>
        </w:rPr>
        <w:t xml:space="preserve"> Routing for Network </w:t>
      </w:r>
    </w:p>
    <w:p w14:paraId="56B15EEF" w14:textId="33877B3E" w:rsidR="00480CA1" w:rsidRPr="00383667" w:rsidRDefault="004837E8"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sidR="00E06FEC">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sidR="00E06FEC">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sidR="00EB7CEB">
        <w:rPr>
          <w:rFonts w:cs="Huawei Sans"/>
        </w:rPr>
        <w:tab/>
      </w:r>
      <w:r w:rsidR="00EB7CEB">
        <w:rPr>
          <w:rFonts w:cs="Huawei Sans"/>
        </w:rPr>
        <w:tab/>
      </w:r>
      <w:r w:rsidR="00EB7CEB">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6D93EC89" w14:textId="619A4A80" w:rsidR="00480CA1" w:rsidRPr="00383667" w:rsidRDefault="004837E8"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5EE62B52" w14:textId="3BD93D72" w:rsidR="00480CA1" w:rsidRPr="00383667" w:rsidRDefault="004837E8" w:rsidP="00480CA1">
      <w:pPr>
        <w:pStyle w:val="2f3"/>
        <w:rPr>
          <w:rFonts w:cs="Huawei Sans"/>
        </w:rPr>
      </w:pPr>
      <w:r>
        <w:rPr>
          <w:rFonts w:cs="Huawei Sans"/>
        </w:rPr>
        <w:tab/>
      </w:r>
      <w:r w:rsidR="00480CA1" w:rsidRPr="00383667">
        <w:rPr>
          <w:rFonts w:cs="Huawei Sans"/>
        </w:rPr>
        <w:t>10.0.24.0/24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3F18C3D4" w14:textId="6F0BC37E" w:rsidR="00480CA1" w:rsidRPr="00383667" w:rsidRDefault="004837E8"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341D6A18" w14:textId="2AD345BA" w:rsidR="00480CA1" w:rsidRPr="00383667" w:rsidRDefault="004837E8"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77BD888" w14:textId="5EEC00F3" w:rsidR="00480CA1" w:rsidRPr="00383667" w:rsidRDefault="004837E8" w:rsidP="00480CA1">
      <w:pPr>
        <w:pStyle w:val="2f3"/>
        <w:rPr>
          <w:rFonts w:cs="Huawei Sans"/>
        </w:rPr>
      </w:pPr>
      <w:r>
        <w:rPr>
          <w:rFonts w:cs="Huawei Sans"/>
        </w:rPr>
        <w:tab/>
      </w:r>
      <w:r w:rsidR="00480CA1" w:rsidRPr="00383667">
        <w:rPr>
          <w:rFonts w:cs="Huawei Sans"/>
        </w:rPr>
        <w:t>10.0.2.0/24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52ED3FE" w14:textId="0626ACBE" w:rsidR="00480CA1" w:rsidRPr="00383667" w:rsidRDefault="004837E8"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4087710B" w14:textId="790A38E8" w:rsidR="00480CA1" w:rsidRPr="00383667" w:rsidRDefault="004837E8" w:rsidP="00480CA1">
      <w:pPr>
        <w:pStyle w:val="2f3"/>
        <w:rPr>
          <w:rFonts w:cs="Huawei Sans"/>
        </w:rPr>
      </w:pPr>
      <w:r>
        <w:rPr>
          <w:rFonts w:cs="Huawei Sans"/>
        </w:rPr>
        <w:tab/>
      </w:r>
      <w:r w:rsidR="00480CA1" w:rsidRPr="00383667">
        <w:rPr>
          <w:rFonts w:cs="Huawei Sans"/>
        </w:rPr>
        <w:t>10.0.5.0/24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27088E8F" w14:textId="14BDA308" w:rsidR="00480CA1" w:rsidRPr="00383667" w:rsidRDefault="004837E8"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0E51DC71" w14:textId="4A24319D" w:rsidR="00480CA1" w:rsidRPr="00383667" w:rsidRDefault="004837E8" w:rsidP="00480CA1">
      <w:pPr>
        <w:pStyle w:val="2f3"/>
        <w:rPr>
          <w:rFonts w:cs="Huawei Sans"/>
          <w:color w:val="EC7061"/>
        </w:rPr>
      </w:pPr>
      <w:r>
        <w:rPr>
          <w:rFonts w:cs="Huawei Sans"/>
          <w:color w:val="EC7061"/>
        </w:rPr>
        <w:tab/>
      </w:r>
      <w:r w:rsidR="00480CA1" w:rsidRPr="00383667">
        <w:rPr>
          <w:rFonts w:cs="Huawei Sans"/>
          <w:color w:val="EC7061"/>
        </w:rPr>
        <w:t>10.3.0.0/24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Inter-area</w:t>
      </w:r>
      <w:r>
        <w:rPr>
          <w:rFonts w:cs="Huawei Sans"/>
          <w:color w:val="EC7061"/>
        </w:rPr>
        <w:tab/>
      </w:r>
      <w:r>
        <w:rPr>
          <w:rFonts w:cs="Huawei Sans"/>
          <w:color w:val="EC7061"/>
        </w:rPr>
        <w:tab/>
      </w:r>
      <w:r w:rsidR="00480CA1" w:rsidRPr="00383667">
        <w:rPr>
          <w:rFonts w:cs="Huawei Sans"/>
          <w:color w:val="EC7061"/>
        </w:rPr>
        <w:t>10.0.24.2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10.0.2.2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0.0.0.0</w:t>
      </w:r>
    </w:p>
    <w:p w14:paraId="7582A261" w14:textId="6990275A" w:rsidR="00480CA1" w:rsidRPr="00383667" w:rsidRDefault="004837E8" w:rsidP="00480CA1">
      <w:pPr>
        <w:pStyle w:val="2f3"/>
        <w:rPr>
          <w:rFonts w:cs="Huawei Sans"/>
          <w:color w:val="EC7061"/>
        </w:rPr>
      </w:pPr>
      <w:r>
        <w:rPr>
          <w:rFonts w:cs="Huawei Sans"/>
          <w:color w:val="EC7061"/>
        </w:rPr>
        <w:tab/>
      </w:r>
      <w:r w:rsidR="00480CA1" w:rsidRPr="00383667">
        <w:rPr>
          <w:rFonts w:cs="Huawei Sans"/>
          <w:color w:val="EC7061"/>
        </w:rPr>
        <w:t>10.3.1.0/24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Inter-area</w:t>
      </w:r>
      <w:r>
        <w:rPr>
          <w:rFonts w:cs="Huawei Sans"/>
          <w:color w:val="EC7061"/>
        </w:rPr>
        <w:tab/>
      </w:r>
      <w:r>
        <w:rPr>
          <w:rFonts w:cs="Huawei Sans"/>
          <w:color w:val="EC7061"/>
        </w:rPr>
        <w:tab/>
      </w:r>
      <w:r w:rsidR="00480CA1" w:rsidRPr="00383667">
        <w:rPr>
          <w:rFonts w:cs="Huawei Sans"/>
          <w:color w:val="EC7061"/>
        </w:rPr>
        <w:t>10.0.24.2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10.0.2.2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0.0.0.0</w:t>
      </w:r>
    </w:p>
    <w:p w14:paraId="2F9C6072" w14:textId="615313C8" w:rsidR="00480CA1" w:rsidRPr="00383667" w:rsidRDefault="004837E8" w:rsidP="00480CA1">
      <w:pPr>
        <w:pStyle w:val="2f3"/>
        <w:rPr>
          <w:rFonts w:cs="Huawei Sans"/>
        </w:rPr>
      </w:pPr>
      <w:r>
        <w:rPr>
          <w:rFonts w:cs="Huawei Sans"/>
        </w:rPr>
        <w:tab/>
      </w:r>
      <w:r w:rsidR="00480CA1" w:rsidRPr="00383667">
        <w:rPr>
          <w:rFonts w:cs="Huawei Sans"/>
        </w:rPr>
        <w:t>10.5.0.0/24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D2CBCF9" w14:textId="63861B54" w:rsidR="00480CA1" w:rsidRPr="00383667" w:rsidRDefault="004837E8" w:rsidP="00480CA1">
      <w:pPr>
        <w:pStyle w:val="2f3"/>
        <w:rPr>
          <w:rFonts w:cs="Huawei Sans"/>
        </w:rPr>
      </w:pPr>
      <w:r>
        <w:rPr>
          <w:rFonts w:cs="Huawei Sans"/>
        </w:rPr>
        <w:tab/>
      </w:r>
      <w:r w:rsidR="00480CA1" w:rsidRPr="00383667">
        <w:rPr>
          <w:rFonts w:cs="Huawei Sans"/>
        </w:rPr>
        <w:t>10.5.1.0/24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585A61D7" w14:textId="77777777" w:rsidR="00480CA1" w:rsidRPr="00383667" w:rsidRDefault="00480CA1" w:rsidP="00480CA1">
      <w:pPr>
        <w:pStyle w:val="2f3"/>
        <w:rPr>
          <w:rFonts w:cs="Huawei Sans"/>
        </w:rPr>
      </w:pPr>
    </w:p>
    <w:p w14:paraId="1E685697" w14:textId="77777777" w:rsidR="00480CA1" w:rsidRPr="00383667" w:rsidRDefault="00480CA1" w:rsidP="00480CA1">
      <w:pPr>
        <w:pStyle w:val="2f3"/>
        <w:rPr>
          <w:rFonts w:cs="Huawei Sans"/>
        </w:rPr>
      </w:pPr>
      <w:r w:rsidRPr="00383667">
        <w:rPr>
          <w:rFonts w:cs="Huawei Sans"/>
        </w:rPr>
        <w:t xml:space="preserve"> Total Nets: 12 </w:t>
      </w:r>
    </w:p>
    <w:p w14:paraId="23CE9E66" w14:textId="77777777" w:rsidR="00480CA1" w:rsidRPr="00383667" w:rsidRDefault="00480CA1" w:rsidP="00480CA1">
      <w:pPr>
        <w:pStyle w:val="2f3"/>
        <w:rPr>
          <w:rFonts w:cs="Huawei Sans"/>
        </w:rPr>
      </w:pPr>
      <w:r w:rsidRPr="00383667">
        <w:rPr>
          <w:rFonts w:cs="Huawei Sans"/>
        </w:rPr>
        <w:t xml:space="preserve"> Intra Area: 7  </w:t>
      </w:r>
      <w:r w:rsidRPr="00497E5B">
        <w:rPr>
          <w:rFonts w:cs="Huawei Sans"/>
        </w:rPr>
        <w:t>Inter</w:t>
      </w:r>
      <w:r w:rsidRPr="00383667">
        <w:rPr>
          <w:rFonts w:cs="Huawei Sans"/>
        </w:rPr>
        <w:t xml:space="preserve"> Area: 5  ASE: 0  NSSA: 0</w:t>
      </w:r>
    </w:p>
    <w:p w14:paraId="489F63BB" w14:textId="77777777" w:rsidR="00480CA1" w:rsidRPr="00383667" w:rsidRDefault="00480CA1" w:rsidP="00480CA1">
      <w:pPr>
        <w:pStyle w:val="1e"/>
      </w:pPr>
      <w:r w:rsidRPr="00497E5B">
        <w:t>The</w:t>
      </w:r>
      <w:r w:rsidRPr="00383667">
        <w:t xml:space="preserve"> OSPF inter-area routes of Loopback1 and Loopback2 on R5 in the OSPF routing table of R2 as well as those of Loopback1 and Loopback2 on R3 in the OSPF routing table of R4 can be summarized before being advertised to other </w:t>
      </w:r>
      <w:r w:rsidRPr="00497E5B">
        <w:t>areas</w:t>
      </w:r>
      <w:r w:rsidRPr="00383667">
        <w:t>. This reduces the number of routing entries in other areas and the possibility of route flapping.</w:t>
      </w:r>
    </w:p>
    <w:p w14:paraId="1695EFE9" w14:textId="77777777" w:rsidR="00480CA1" w:rsidRPr="00383667" w:rsidRDefault="00480CA1" w:rsidP="00480CA1">
      <w:pPr>
        <w:pStyle w:val="1e"/>
      </w:pPr>
      <w:r w:rsidRPr="00383667">
        <w:t># On R4, summarize the Loopback1 and Loopback2 routes learned from R5.</w:t>
      </w:r>
    </w:p>
    <w:p w14:paraId="11216B81" w14:textId="77777777" w:rsidR="00480CA1" w:rsidRPr="00383667" w:rsidRDefault="00480CA1" w:rsidP="00480CA1">
      <w:pPr>
        <w:pStyle w:val="2f3"/>
        <w:rPr>
          <w:rFonts w:cs="Huawei Sans"/>
        </w:rPr>
      </w:pPr>
      <w:r w:rsidRPr="00383667">
        <w:rPr>
          <w:rFonts w:cs="Huawei Sans"/>
        </w:rPr>
        <w:t>[R4]</w:t>
      </w:r>
      <w:r w:rsidRPr="00497E5B">
        <w:rPr>
          <w:rFonts w:cs="Huawei Sans"/>
        </w:rPr>
        <w:t>ospf</w:t>
      </w:r>
      <w:r w:rsidRPr="00383667">
        <w:rPr>
          <w:rFonts w:cs="Huawei Sans"/>
        </w:rPr>
        <w:t xml:space="preserve"> 1</w:t>
      </w:r>
    </w:p>
    <w:p w14:paraId="4A25EDA2" w14:textId="77777777" w:rsidR="00480CA1" w:rsidRPr="00383667" w:rsidRDefault="00480CA1" w:rsidP="00480CA1">
      <w:pPr>
        <w:pStyle w:val="2f3"/>
        <w:rPr>
          <w:rFonts w:cs="Huawei Sans"/>
        </w:rPr>
      </w:pPr>
      <w:r w:rsidRPr="00383667">
        <w:rPr>
          <w:rFonts w:cs="Huawei Sans"/>
        </w:rPr>
        <w:t>[R4-ospf-1]area 1</w:t>
      </w:r>
    </w:p>
    <w:p w14:paraId="2C1A3B6A" w14:textId="77777777" w:rsidR="00480CA1" w:rsidRPr="00383667" w:rsidRDefault="00480CA1" w:rsidP="00480CA1">
      <w:pPr>
        <w:pStyle w:val="2f3"/>
        <w:rPr>
          <w:rFonts w:cs="Huawei Sans"/>
        </w:rPr>
      </w:pPr>
      <w:r w:rsidRPr="00383667">
        <w:rPr>
          <w:rFonts w:cs="Huawei Sans"/>
        </w:rPr>
        <w:t xml:space="preserve">[R4-ospf-1-area-0.0.0.1] </w:t>
      </w:r>
      <w:r w:rsidRPr="00497E5B">
        <w:rPr>
          <w:rFonts w:cs="Huawei Sans"/>
        </w:rPr>
        <w:t>abr-summary</w:t>
      </w:r>
      <w:r w:rsidRPr="00383667">
        <w:rPr>
          <w:rFonts w:cs="Huawei Sans"/>
        </w:rPr>
        <w:t xml:space="preserve"> 10.5.0.0 255.255.254.0</w:t>
      </w:r>
    </w:p>
    <w:p w14:paraId="05662A01" w14:textId="77777777" w:rsidR="00480CA1" w:rsidRPr="00383667" w:rsidRDefault="00480CA1" w:rsidP="00480CA1">
      <w:pPr>
        <w:pStyle w:val="2f3"/>
        <w:rPr>
          <w:rFonts w:cs="Huawei Sans"/>
        </w:rPr>
      </w:pPr>
      <w:r w:rsidRPr="00383667">
        <w:rPr>
          <w:rFonts w:cs="Huawei Sans"/>
        </w:rPr>
        <w:lastRenderedPageBreak/>
        <w:t>[R4-ospf-1-area-0.0.0.1] quit</w:t>
      </w:r>
    </w:p>
    <w:p w14:paraId="5480D8B8" w14:textId="77777777" w:rsidR="00480CA1" w:rsidRPr="00383667" w:rsidRDefault="00480CA1" w:rsidP="00480CA1">
      <w:pPr>
        <w:pStyle w:val="1e"/>
      </w:pPr>
      <w:r w:rsidRPr="00383667">
        <w:t># Check the OSPF routing table on R2.</w:t>
      </w:r>
    </w:p>
    <w:p w14:paraId="6E06F8B0" w14:textId="77777777" w:rsidR="00480CA1" w:rsidRPr="00383667" w:rsidRDefault="00480CA1" w:rsidP="00480CA1">
      <w:pPr>
        <w:pStyle w:val="2f3"/>
        <w:rPr>
          <w:rFonts w:cs="Huawei Sans"/>
        </w:rPr>
      </w:pPr>
      <w:r w:rsidRPr="00383667">
        <w:rPr>
          <w:rFonts w:cs="Huawei Sans"/>
        </w:rPr>
        <w:t xml:space="preserve">&lt;R2&gt;display </w:t>
      </w:r>
      <w:r w:rsidRPr="00497E5B">
        <w:rPr>
          <w:rFonts w:cs="Huawei Sans"/>
        </w:rPr>
        <w:t>ospf</w:t>
      </w:r>
      <w:r w:rsidRPr="00383667">
        <w:rPr>
          <w:rFonts w:cs="Huawei Sans"/>
        </w:rPr>
        <w:t xml:space="preserve"> routing </w:t>
      </w:r>
    </w:p>
    <w:p w14:paraId="1C7F5CB8" w14:textId="77777777" w:rsidR="00480CA1" w:rsidRPr="00383667" w:rsidRDefault="00480CA1" w:rsidP="00480CA1">
      <w:pPr>
        <w:pStyle w:val="2f3"/>
        <w:rPr>
          <w:rFonts w:cs="Huawei Sans"/>
        </w:rPr>
      </w:pPr>
    </w:p>
    <w:p w14:paraId="5D14BE28" w14:textId="77777777" w:rsidR="00480CA1" w:rsidRPr="00383667" w:rsidRDefault="00480CA1" w:rsidP="00480CA1">
      <w:pPr>
        <w:pStyle w:val="2f3"/>
        <w:rPr>
          <w:rFonts w:cs="Huawei Sans"/>
        </w:rPr>
      </w:pPr>
      <w:r w:rsidRPr="00383667">
        <w:rPr>
          <w:rFonts w:cs="Huawei Sans"/>
        </w:rPr>
        <w:tab/>
        <w:t xml:space="preserve"> OSPF Process 1 with Router ID 10.0.2.2</w:t>
      </w:r>
    </w:p>
    <w:p w14:paraId="7FCFF106"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675E73FB" w14:textId="77777777" w:rsidR="00480CA1" w:rsidRPr="00383667" w:rsidRDefault="00480CA1" w:rsidP="00480CA1">
      <w:pPr>
        <w:pStyle w:val="2f3"/>
        <w:rPr>
          <w:rFonts w:cs="Huawei Sans"/>
        </w:rPr>
      </w:pPr>
    </w:p>
    <w:p w14:paraId="2D944751" w14:textId="77777777" w:rsidR="00480CA1" w:rsidRPr="00383667" w:rsidRDefault="00480CA1" w:rsidP="00480CA1">
      <w:pPr>
        <w:pStyle w:val="2f3"/>
        <w:rPr>
          <w:rFonts w:cs="Huawei Sans"/>
        </w:rPr>
      </w:pPr>
      <w:r w:rsidRPr="00383667">
        <w:rPr>
          <w:rFonts w:cs="Huawei Sans"/>
        </w:rPr>
        <w:t xml:space="preserve"> Routing for Network </w:t>
      </w:r>
    </w:p>
    <w:p w14:paraId="2C80ADD1" w14:textId="13E96537" w:rsidR="00480CA1" w:rsidRPr="00383667" w:rsidRDefault="00EB7CEB"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5F98F807" w14:textId="1FD0B8C1" w:rsidR="00480CA1" w:rsidRPr="00383667" w:rsidRDefault="00EB7CEB" w:rsidP="00480CA1">
      <w:pPr>
        <w:pStyle w:val="2f3"/>
        <w:rPr>
          <w:rFonts w:cs="Huawei Sans"/>
        </w:rPr>
      </w:pPr>
      <w:r>
        <w:rPr>
          <w:rFonts w:cs="Huawei Sans"/>
        </w:rPr>
        <w:tab/>
      </w:r>
      <w:r w:rsidR="00480CA1" w:rsidRPr="00383667">
        <w:rPr>
          <w:rFonts w:cs="Huawei Sans"/>
        </w:rPr>
        <w:t>10.0.2.0/24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0A6FFADD" w14:textId="13CFA3EF" w:rsidR="00480CA1" w:rsidRPr="00383667" w:rsidRDefault="00EB7CEB" w:rsidP="00480CA1">
      <w:pPr>
        <w:pStyle w:val="2f3"/>
        <w:rPr>
          <w:rFonts w:cs="Huawei Sans"/>
        </w:rPr>
      </w:pPr>
      <w:r>
        <w:rPr>
          <w:rFonts w:cs="Huawei Sans"/>
        </w:rPr>
        <w:tab/>
      </w:r>
      <w:r w:rsidR="00480CA1" w:rsidRPr="00383667">
        <w:rPr>
          <w:rFonts w:cs="Huawei Sans"/>
        </w:rPr>
        <w:t>10.0.24.0/24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04F7AD5B" w14:textId="1B61D907" w:rsidR="00480CA1" w:rsidRPr="00383667" w:rsidRDefault="00EB7CEB"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2CC230F6" w14:textId="0568AA81" w:rsidR="00480CA1" w:rsidRPr="00383667" w:rsidRDefault="00EB7CEB"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30DD09FC" w14:textId="7E57B286" w:rsidR="00480CA1" w:rsidRPr="00383667" w:rsidRDefault="00EB7CEB"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2AD4E05D" w14:textId="125DBD24" w:rsidR="00480CA1" w:rsidRPr="00383667" w:rsidRDefault="00EB7CEB"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43B02521" w14:textId="5BA3EEAA" w:rsidR="00480CA1" w:rsidRPr="00383667" w:rsidRDefault="00EB7CEB" w:rsidP="00480CA1">
      <w:pPr>
        <w:pStyle w:val="2f3"/>
        <w:rPr>
          <w:rFonts w:cs="Huawei Sans"/>
        </w:rPr>
      </w:pPr>
      <w:r>
        <w:rPr>
          <w:rFonts w:cs="Huawei Sans"/>
        </w:rPr>
        <w:tab/>
      </w:r>
      <w:r w:rsidR="00480CA1" w:rsidRPr="00383667">
        <w:rPr>
          <w:rFonts w:cs="Huawei Sans"/>
        </w:rPr>
        <w:t>10.0.5.0/24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578D388E" w14:textId="6E963175" w:rsidR="00480CA1" w:rsidRPr="00383667" w:rsidRDefault="00EB7CEB"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5FBF8A0F" w14:textId="70C6B6BF" w:rsidR="00480CA1" w:rsidRPr="00383667" w:rsidRDefault="00EB7CEB" w:rsidP="00480CA1">
      <w:pPr>
        <w:pStyle w:val="2f3"/>
        <w:rPr>
          <w:rFonts w:cs="Huawei Sans"/>
        </w:rPr>
      </w:pPr>
      <w:r>
        <w:rPr>
          <w:rFonts w:cs="Huawei Sans"/>
        </w:rPr>
        <w:tab/>
      </w:r>
      <w:r w:rsidR="00480CA1" w:rsidRPr="00383667">
        <w:rPr>
          <w:rFonts w:cs="Huawei Sans"/>
        </w:rPr>
        <w:t>10.3.0.0/24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52203F8F" w14:textId="583E8023" w:rsidR="00480CA1" w:rsidRPr="00383667" w:rsidRDefault="00EB7CEB" w:rsidP="00480CA1">
      <w:pPr>
        <w:pStyle w:val="2f3"/>
        <w:rPr>
          <w:rFonts w:cs="Huawei Sans"/>
        </w:rPr>
      </w:pPr>
      <w:r>
        <w:rPr>
          <w:rFonts w:cs="Huawei Sans"/>
        </w:rPr>
        <w:tab/>
      </w:r>
      <w:r w:rsidR="00480CA1" w:rsidRPr="00383667">
        <w:rPr>
          <w:rFonts w:cs="Huawei Sans"/>
        </w:rPr>
        <w:t>10.3.1.0/24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3A33302F" w14:textId="0D1573EA" w:rsidR="00480CA1" w:rsidRPr="00383667" w:rsidRDefault="00EB7CEB" w:rsidP="00480CA1">
      <w:pPr>
        <w:pStyle w:val="2f3"/>
        <w:rPr>
          <w:rFonts w:cs="Huawei Sans"/>
          <w:color w:val="EC7061"/>
        </w:rPr>
      </w:pPr>
      <w:r>
        <w:rPr>
          <w:rFonts w:cs="Huawei Sans"/>
          <w:color w:val="EC7061"/>
        </w:rPr>
        <w:tab/>
      </w:r>
      <w:r w:rsidR="00480CA1" w:rsidRPr="00383667">
        <w:rPr>
          <w:rFonts w:cs="Huawei Sans"/>
          <w:color w:val="EC7061"/>
        </w:rPr>
        <w:t>10.5.0.0/23</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Inter-area</w:t>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10.0.24.4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10.0.4.4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0.0.0.0</w:t>
      </w:r>
    </w:p>
    <w:p w14:paraId="58CC4FBE" w14:textId="77777777" w:rsidR="00480CA1" w:rsidRPr="00383667" w:rsidRDefault="00480CA1" w:rsidP="00480CA1">
      <w:pPr>
        <w:pStyle w:val="2f3"/>
        <w:rPr>
          <w:rFonts w:cs="Huawei Sans"/>
        </w:rPr>
      </w:pPr>
    </w:p>
    <w:p w14:paraId="311C0F9B" w14:textId="77777777" w:rsidR="00480CA1" w:rsidRPr="00383667" w:rsidRDefault="00480CA1" w:rsidP="00480CA1">
      <w:pPr>
        <w:pStyle w:val="2f3"/>
        <w:rPr>
          <w:rFonts w:cs="Huawei Sans"/>
        </w:rPr>
      </w:pPr>
      <w:r w:rsidRPr="00383667">
        <w:rPr>
          <w:rFonts w:cs="Huawei Sans"/>
        </w:rPr>
        <w:t xml:space="preserve"> Total Nets: 11 </w:t>
      </w:r>
    </w:p>
    <w:p w14:paraId="1C8F7026" w14:textId="77777777" w:rsidR="00480CA1" w:rsidRPr="00383667" w:rsidRDefault="00480CA1" w:rsidP="00480CA1">
      <w:pPr>
        <w:pStyle w:val="2f3"/>
        <w:rPr>
          <w:rFonts w:cs="Huawei Sans"/>
        </w:rPr>
      </w:pPr>
      <w:r w:rsidRPr="00383667">
        <w:rPr>
          <w:rFonts w:cs="Huawei Sans"/>
        </w:rPr>
        <w:t xml:space="preserve"> Intra Area: 8  </w:t>
      </w:r>
      <w:r w:rsidRPr="00497E5B">
        <w:rPr>
          <w:rFonts w:cs="Huawei Sans"/>
        </w:rPr>
        <w:t>Inter</w:t>
      </w:r>
      <w:r w:rsidRPr="00383667">
        <w:rPr>
          <w:rFonts w:cs="Huawei Sans"/>
        </w:rPr>
        <w:t xml:space="preserve"> Area: 3  ASE: 0  NSSA: 0</w:t>
      </w:r>
    </w:p>
    <w:p w14:paraId="45CE162E" w14:textId="77777777" w:rsidR="00480CA1" w:rsidRPr="00383667" w:rsidRDefault="00480CA1" w:rsidP="00480CA1">
      <w:pPr>
        <w:pStyle w:val="1e"/>
      </w:pPr>
      <w:r w:rsidRPr="00383667">
        <w:t>The command output shows that the Loopback1 and Loopback2 routes of R5 are summarized into an inter-area summary route.</w:t>
      </w:r>
    </w:p>
    <w:p w14:paraId="3E5E6118" w14:textId="77777777" w:rsidR="00480CA1" w:rsidRPr="00383667" w:rsidRDefault="00480CA1" w:rsidP="00480CA1">
      <w:pPr>
        <w:pStyle w:val="1e"/>
      </w:pPr>
      <w:r w:rsidRPr="00383667">
        <w:t># On R2, summarize the Loopback1 and Loopback2 routes learned from R3.</w:t>
      </w:r>
    </w:p>
    <w:p w14:paraId="45BFA871" w14:textId="77777777" w:rsidR="00480CA1" w:rsidRPr="00383667" w:rsidRDefault="00480CA1" w:rsidP="00480CA1">
      <w:pPr>
        <w:pStyle w:val="2f3"/>
        <w:rPr>
          <w:rFonts w:cs="Huawei Sans"/>
        </w:rPr>
      </w:pPr>
      <w:r w:rsidRPr="00383667">
        <w:rPr>
          <w:rFonts w:cs="Huawei Sans"/>
        </w:rPr>
        <w:t>[R2]</w:t>
      </w:r>
      <w:r w:rsidRPr="00497E5B">
        <w:rPr>
          <w:rFonts w:cs="Huawei Sans"/>
        </w:rPr>
        <w:t>ospf</w:t>
      </w:r>
      <w:r w:rsidRPr="00383667">
        <w:rPr>
          <w:rFonts w:cs="Huawei Sans"/>
        </w:rPr>
        <w:t xml:space="preserve"> 1</w:t>
      </w:r>
    </w:p>
    <w:p w14:paraId="64ADBEE8" w14:textId="77777777" w:rsidR="00480CA1" w:rsidRPr="00383667" w:rsidRDefault="00480CA1" w:rsidP="00480CA1">
      <w:pPr>
        <w:pStyle w:val="2f3"/>
        <w:rPr>
          <w:rFonts w:cs="Huawei Sans"/>
        </w:rPr>
      </w:pPr>
      <w:r w:rsidRPr="00383667">
        <w:rPr>
          <w:rFonts w:cs="Huawei Sans"/>
        </w:rPr>
        <w:t>[R2-ospf-1]area 2</w:t>
      </w:r>
    </w:p>
    <w:p w14:paraId="7881AB89" w14:textId="77777777" w:rsidR="00480CA1" w:rsidRPr="00383667" w:rsidRDefault="00480CA1" w:rsidP="00480CA1">
      <w:pPr>
        <w:pStyle w:val="2f3"/>
        <w:rPr>
          <w:rFonts w:cs="Huawei Sans"/>
        </w:rPr>
      </w:pPr>
      <w:r w:rsidRPr="00383667">
        <w:rPr>
          <w:rFonts w:cs="Huawei Sans"/>
        </w:rPr>
        <w:t xml:space="preserve">[R2-ospf-1-area-0.0.0.2] </w:t>
      </w:r>
      <w:r w:rsidRPr="00497E5B">
        <w:rPr>
          <w:rFonts w:cs="Huawei Sans"/>
        </w:rPr>
        <w:t>abr-summary</w:t>
      </w:r>
      <w:r w:rsidRPr="00383667">
        <w:rPr>
          <w:rFonts w:cs="Huawei Sans"/>
        </w:rPr>
        <w:t xml:space="preserve"> 10.3.0.0 255.255.254.0</w:t>
      </w:r>
    </w:p>
    <w:p w14:paraId="5D253F76" w14:textId="77777777" w:rsidR="00480CA1" w:rsidRPr="00383667" w:rsidRDefault="00480CA1" w:rsidP="00480CA1">
      <w:pPr>
        <w:pStyle w:val="1e"/>
      </w:pPr>
      <w:r w:rsidRPr="00383667">
        <w:t># Check the OSPF routing table on R4.</w:t>
      </w:r>
    </w:p>
    <w:p w14:paraId="79008C26" w14:textId="77777777" w:rsidR="00480CA1" w:rsidRPr="00383667" w:rsidRDefault="00480CA1" w:rsidP="00480CA1">
      <w:pPr>
        <w:pStyle w:val="2f3"/>
        <w:rPr>
          <w:rFonts w:cs="Huawei Sans"/>
        </w:rPr>
      </w:pPr>
      <w:r w:rsidRPr="00383667">
        <w:rPr>
          <w:rFonts w:cs="Huawei Sans"/>
        </w:rPr>
        <w:t xml:space="preserve">&lt;R4&gt;display </w:t>
      </w:r>
      <w:r w:rsidRPr="00497E5B">
        <w:rPr>
          <w:rFonts w:cs="Huawei Sans"/>
        </w:rPr>
        <w:t>ospf</w:t>
      </w:r>
      <w:r w:rsidRPr="00383667">
        <w:rPr>
          <w:rFonts w:cs="Huawei Sans"/>
        </w:rPr>
        <w:t xml:space="preserve"> routing </w:t>
      </w:r>
    </w:p>
    <w:p w14:paraId="250D786E" w14:textId="77777777" w:rsidR="00480CA1" w:rsidRPr="00383667" w:rsidRDefault="00480CA1" w:rsidP="00480CA1">
      <w:pPr>
        <w:pStyle w:val="2f3"/>
        <w:rPr>
          <w:rFonts w:cs="Huawei Sans"/>
        </w:rPr>
      </w:pPr>
    </w:p>
    <w:p w14:paraId="10D1D9B9" w14:textId="77777777" w:rsidR="00480CA1" w:rsidRPr="00383667" w:rsidRDefault="00480CA1" w:rsidP="00480CA1">
      <w:pPr>
        <w:pStyle w:val="2f3"/>
        <w:rPr>
          <w:rFonts w:cs="Huawei Sans"/>
        </w:rPr>
      </w:pPr>
      <w:r w:rsidRPr="00383667">
        <w:rPr>
          <w:rFonts w:cs="Huawei Sans"/>
        </w:rPr>
        <w:tab/>
        <w:t xml:space="preserve"> OSPF Process 1 with Router ID 10.0.4.4</w:t>
      </w:r>
    </w:p>
    <w:p w14:paraId="5D9A45CD"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0274C123" w14:textId="77777777" w:rsidR="00480CA1" w:rsidRPr="00383667" w:rsidRDefault="00480CA1" w:rsidP="00480CA1">
      <w:pPr>
        <w:pStyle w:val="2f3"/>
        <w:rPr>
          <w:rFonts w:cs="Huawei Sans"/>
        </w:rPr>
      </w:pPr>
    </w:p>
    <w:p w14:paraId="54221243" w14:textId="77777777" w:rsidR="00480CA1" w:rsidRPr="00383667" w:rsidRDefault="00480CA1" w:rsidP="00480CA1">
      <w:pPr>
        <w:pStyle w:val="2f3"/>
        <w:rPr>
          <w:rFonts w:cs="Huawei Sans"/>
        </w:rPr>
      </w:pPr>
      <w:r w:rsidRPr="00383667">
        <w:rPr>
          <w:rFonts w:cs="Huawei Sans"/>
        </w:rPr>
        <w:t xml:space="preserve"> Routing for Network </w:t>
      </w:r>
    </w:p>
    <w:p w14:paraId="3A23772C" w14:textId="2451D302" w:rsidR="00480CA1" w:rsidRPr="00383667" w:rsidRDefault="00EB7CEB"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7D9FB3DD" w14:textId="6D06AB31" w:rsidR="00480CA1" w:rsidRPr="00383667" w:rsidRDefault="00EB7CEB"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72C4202A" w14:textId="72CDDD5E" w:rsidR="00480CA1" w:rsidRPr="00383667" w:rsidRDefault="00EB7CEB" w:rsidP="00480CA1">
      <w:pPr>
        <w:pStyle w:val="2f3"/>
        <w:rPr>
          <w:rFonts w:cs="Huawei Sans"/>
        </w:rPr>
      </w:pPr>
      <w:r>
        <w:rPr>
          <w:rFonts w:cs="Huawei Sans"/>
        </w:rPr>
        <w:tab/>
      </w:r>
      <w:r w:rsidR="00480CA1" w:rsidRPr="00383667">
        <w:rPr>
          <w:rFonts w:cs="Huawei Sans"/>
        </w:rPr>
        <w:t>10.0.24.0/24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912E743" w14:textId="361575E3" w:rsidR="00480CA1" w:rsidRPr="00383667" w:rsidRDefault="00EB7CEB"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53EE6DC" w14:textId="7218AA46" w:rsidR="00480CA1" w:rsidRPr="00383667" w:rsidRDefault="00EB7CEB"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292B4084" w14:textId="2D8C1F44" w:rsidR="00480CA1" w:rsidRPr="00383667" w:rsidRDefault="00EB7CEB" w:rsidP="00480CA1">
      <w:pPr>
        <w:pStyle w:val="2f3"/>
        <w:rPr>
          <w:rFonts w:cs="Huawei Sans"/>
        </w:rPr>
      </w:pPr>
      <w:r>
        <w:rPr>
          <w:rFonts w:cs="Huawei Sans"/>
        </w:rPr>
        <w:tab/>
      </w:r>
      <w:r w:rsidR="00480CA1" w:rsidRPr="00383667">
        <w:rPr>
          <w:rFonts w:cs="Huawei Sans"/>
        </w:rPr>
        <w:t>10.0.2.0/24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7B56E370" w14:textId="37492243" w:rsidR="00480CA1" w:rsidRPr="00383667" w:rsidRDefault="00EB7CEB"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4F603792" w14:textId="2BB837F0" w:rsidR="00480CA1" w:rsidRPr="00383667" w:rsidRDefault="00EB7CEB" w:rsidP="00480CA1">
      <w:pPr>
        <w:pStyle w:val="2f3"/>
        <w:rPr>
          <w:rFonts w:cs="Huawei Sans"/>
        </w:rPr>
      </w:pPr>
      <w:r>
        <w:rPr>
          <w:rFonts w:cs="Huawei Sans"/>
        </w:rPr>
        <w:tab/>
      </w:r>
      <w:r w:rsidR="00480CA1" w:rsidRPr="00383667">
        <w:rPr>
          <w:rFonts w:cs="Huawei Sans"/>
        </w:rPr>
        <w:t>10.0.5.0/24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3940CDDB" w14:textId="1A60D7CD" w:rsidR="00480CA1" w:rsidRPr="00383667" w:rsidRDefault="00EB7CEB"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06262108" w14:textId="0BB42E4C" w:rsidR="00480CA1" w:rsidRPr="00383667" w:rsidRDefault="00EB7CEB" w:rsidP="00480CA1">
      <w:pPr>
        <w:pStyle w:val="2f3"/>
        <w:rPr>
          <w:rFonts w:cs="Huawei Sans"/>
          <w:color w:val="EC7061"/>
        </w:rPr>
      </w:pPr>
      <w:r>
        <w:rPr>
          <w:rFonts w:cs="Huawei Sans"/>
          <w:color w:val="EC7061"/>
        </w:rPr>
        <w:tab/>
      </w:r>
      <w:r w:rsidR="00480CA1" w:rsidRPr="00383667">
        <w:rPr>
          <w:rFonts w:cs="Huawei Sans"/>
          <w:color w:val="EC7061"/>
        </w:rPr>
        <w:t>10.3.0.0/23</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Inter-area</w:t>
      </w:r>
      <w:r>
        <w:rPr>
          <w:rFonts w:cs="Huawei Sans"/>
          <w:color w:val="EC7061"/>
        </w:rPr>
        <w:tab/>
      </w:r>
      <w:r>
        <w:rPr>
          <w:rFonts w:cs="Huawei Sans"/>
          <w:color w:val="EC7061"/>
        </w:rPr>
        <w:tab/>
      </w:r>
      <w:r w:rsidR="00480CA1" w:rsidRPr="00383667">
        <w:rPr>
          <w:rFonts w:cs="Huawei Sans"/>
          <w:color w:val="EC7061"/>
        </w:rPr>
        <w:t>10.0.24.2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10.0.2.2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0.0.0.0</w:t>
      </w:r>
    </w:p>
    <w:p w14:paraId="7FCDD48B" w14:textId="62C273F1" w:rsidR="00480CA1" w:rsidRPr="00383667" w:rsidRDefault="00EB7CEB" w:rsidP="00480CA1">
      <w:pPr>
        <w:pStyle w:val="2f3"/>
        <w:rPr>
          <w:rFonts w:cs="Huawei Sans"/>
        </w:rPr>
      </w:pPr>
      <w:r>
        <w:rPr>
          <w:rFonts w:cs="Huawei Sans"/>
        </w:rPr>
        <w:tab/>
      </w:r>
      <w:r w:rsidR="00480CA1" w:rsidRPr="00383667">
        <w:rPr>
          <w:rFonts w:cs="Huawei Sans"/>
        </w:rPr>
        <w:t>10.5.0.0/24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65FD1E2" w14:textId="32628401" w:rsidR="00480CA1" w:rsidRPr="00383667" w:rsidRDefault="00EB7CEB" w:rsidP="00480CA1">
      <w:pPr>
        <w:pStyle w:val="2f3"/>
        <w:rPr>
          <w:rFonts w:cs="Huawei Sans"/>
        </w:rPr>
      </w:pPr>
      <w:r>
        <w:rPr>
          <w:rFonts w:cs="Huawei Sans"/>
        </w:rPr>
        <w:tab/>
      </w:r>
      <w:r w:rsidR="00480CA1" w:rsidRPr="00383667">
        <w:rPr>
          <w:rFonts w:cs="Huawei Sans"/>
        </w:rPr>
        <w:t>10.5.1.0/24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75038877" w14:textId="77777777" w:rsidR="00480CA1" w:rsidRPr="00383667" w:rsidRDefault="00480CA1" w:rsidP="00480CA1">
      <w:pPr>
        <w:pStyle w:val="2f3"/>
        <w:rPr>
          <w:rFonts w:cs="Huawei Sans"/>
        </w:rPr>
      </w:pPr>
    </w:p>
    <w:p w14:paraId="2397345E" w14:textId="77777777" w:rsidR="00480CA1" w:rsidRPr="00383667" w:rsidRDefault="00480CA1" w:rsidP="00480CA1">
      <w:pPr>
        <w:pStyle w:val="2f3"/>
        <w:rPr>
          <w:rFonts w:cs="Huawei Sans"/>
        </w:rPr>
      </w:pPr>
      <w:r w:rsidRPr="00383667">
        <w:rPr>
          <w:rFonts w:cs="Huawei Sans"/>
        </w:rPr>
        <w:t xml:space="preserve"> Total Nets: 11 </w:t>
      </w:r>
    </w:p>
    <w:p w14:paraId="7AC0CCCB" w14:textId="77777777" w:rsidR="00480CA1" w:rsidRPr="00383667" w:rsidRDefault="00480CA1" w:rsidP="00480CA1">
      <w:pPr>
        <w:pStyle w:val="2f3"/>
        <w:rPr>
          <w:rFonts w:cs="Huawei Sans"/>
        </w:rPr>
      </w:pPr>
      <w:r w:rsidRPr="00383667">
        <w:rPr>
          <w:rFonts w:cs="Huawei Sans"/>
        </w:rPr>
        <w:t xml:space="preserve"> Intra Area: 7  </w:t>
      </w:r>
      <w:r w:rsidRPr="00497E5B">
        <w:rPr>
          <w:rFonts w:cs="Huawei Sans"/>
        </w:rPr>
        <w:t>Inter</w:t>
      </w:r>
      <w:r w:rsidRPr="00383667">
        <w:rPr>
          <w:rFonts w:cs="Huawei Sans"/>
        </w:rPr>
        <w:t xml:space="preserve"> Area: 4  ASE: 0  NSSA: 0</w:t>
      </w:r>
    </w:p>
    <w:p w14:paraId="517D6EFF" w14:textId="77777777" w:rsidR="00480CA1" w:rsidRPr="00383667" w:rsidRDefault="00480CA1" w:rsidP="00480CA1">
      <w:pPr>
        <w:pStyle w:val="1e"/>
      </w:pPr>
      <w:r w:rsidRPr="00383667">
        <w:t>The command output shows that the Loopback1 and Loopback2 routes of R3 are summarized into an inter-area summary route.</w:t>
      </w:r>
    </w:p>
    <w:p w14:paraId="3A7DB3D1" w14:textId="77777777" w:rsidR="00480CA1" w:rsidRPr="00383667" w:rsidRDefault="00480CA1" w:rsidP="00480CA1">
      <w:pPr>
        <w:pStyle w:val="1e"/>
      </w:pPr>
      <w:r w:rsidRPr="00383667">
        <w:t># Import the Loopback1 and Loopback2 routes to the OSPF routing table on R2.</w:t>
      </w:r>
    </w:p>
    <w:p w14:paraId="03683B9C" w14:textId="77777777" w:rsidR="00480CA1" w:rsidRPr="00383667" w:rsidRDefault="00480CA1" w:rsidP="00480CA1">
      <w:pPr>
        <w:pStyle w:val="2f3"/>
        <w:rPr>
          <w:rFonts w:cs="Huawei Sans"/>
        </w:rPr>
      </w:pPr>
      <w:r w:rsidRPr="00383667">
        <w:rPr>
          <w:rFonts w:cs="Huawei Sans"/>
        </w:rPr>
        <w:t>[R2]</w:t>
      </w:r>
      <w:r w:rsidRPr="00497E5B">
        <w:rPr>
          <w:rFonts w:cs="Huawei Sans"/>
        </w:rPr>
        <w:t>ospf</w:t>
      </w:r>
      <w:r w:rsidRPr="00383667">
        <w:rPr>
          <w:rFonts w:cs="Huawei Sans"/>
        </w:rPr>
        <w:t xml:space="preserve"> 1</w:t>
      </w:r>
    </w:p>
    <w:p w14:paraId="50C38B9D" w14:textId="77777777" w:rsidR="00480CA1" w:rsidRPr="00383667" w:rsidRDefault="00480CA1" w:rsidP="00480CA1">
      <w:pPr>
        <w:pStyle w:val="2f3"/>
        <w:rPr>
          <w:rFonts w:cs="Huawei Sans"/>
        </w:rPr>
      </w:pPr>
      <w:r w:rsidRPr="00383667">
        <w:rPr>
          <w:rFonts w:cs="Huawei Sans"/>
        </w:rPr>
        <w:t>[R2-ospf-1] import-route direct</w:t>
      </w:r>
    </w:p>
    <w:p w14:paraId="5B98515A" w14:textId="77777777" w:rsidR="00480CA1" w:rsidRPr="00383667" w:rsidRDefault="00480CA1" w:rsidP="00480CA1">
      <w:pPr>
        <w:pStyle w:val="1e"/>
      </w:pPr>
      <w:r w:rsidRPr="00383667">
        <w:t># Check the OSPF routing table on R4.</w:t>
      </w:r>
    </w:p>
    <w:p w14:paraId="40DC2090" w14:textId="77777777" w:rsidR="00227531" w:rsidRDefault="00480CA1" w:rsidP="00480CA1">
      <w:pPr>
        <w:pStyle w:val="2f3"/>
        <w:rPr>
          <w:rFonts w:cs="Huawei Sans"/>
        </w:rPr>
      </w:pPr>
      <w:r w:rsidRPr="00383667">
        <w:rPr>
          <w:rFonts w:cs="Huawei Sans"/>
        </w:rPr>
        <w:t>&lt;R4&gt;display</w:t>
      </w:r>
      <w:r w:rsidRPr="00383667">
        <w:rPr>
          <w:rFonts w:cs="Huawei Sans"/>
        </w:rPr>
        <w:tab/>
      </w:r>
      <w:r w:rsidRPr="00497E5B">
        <w:rPr>
          <w:rFonts w:cs="Huawei Sans"/>
        </w:rPr>
        <w:t>ospf</w:t>
      </w:r>
      <w:r w:rsidRPr="00383667">
        <w:rPr>
          <w:rFonts w:cs="Huawei Sans"/>
        </w:rPr>
        <w:tab/>
        <w:t>routing</w:t>
      </w:r>
    </w:p>
    <w:p w14:paraId="2E7B7B29" w14:textId="334A34E6" w:rsidR="00480CA1" w:rsidRPr="00383667" w:rsidRDefault="00480CA1" w:rsidP="00480CA1">
      <w:pPr>
        <w:pStyle w:val="2f3"/>
        <w:rPr>
          <w:rFonts w:cs="Huawei Sans"/>
        </w:rPr>
      </w:pPr>
    </w:p>
    <w:p w14:paraId="5230A38B"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10.0.4.4</w:t>
      </w:r>
    </w:p>
    <w:p w14:paraId="650A0C91"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t>Routing</w:t>
      </w:r>
      <w:r w:rsidRPr="00383667">
        <w:rPr>
          <w:rFonts w:cs="Huawei Sans"/>
        </w:rPr>
        <w:tab/>
        <w:t>Tables</w:t>
      </w:r>
    </w:p>
    <w:p w14:paraId="042C805B" w14:textId="57DA1951" w:rsidR="00480CA1" w:rsidRPr="00383667" w:rsidRDefault="00480CA1" w:rsidP="00480CA1">
      <w:pPr>
        <w:pStyle w:val="2f3"/>
        <w:rPr>
          <w:rFonts w:cs="Huawei Sans"/>
        </w:rPr>
      </w:pPr>
    </w:p>
    <w:p w14:paraId="520DA893" w14:textId="77777777" w:rsidR="00227531" w:rsidRDefault="00480CA1" w:rsidP="00480CA1">
      <w:pPr>
        <w:pStyle w:val="2f3"/>
        <w:rPr>
          <w:rFonts w:cs="Huawei Sans"/>
        </w:rPr>
      </w:pPr>
      <w:r w:rsidRPr="00383667">
        <w:rPr>
          <w:rFonts w:cs="Huawei Sans"/>
        </w:rPr>
        <w:tab/>
        <w:t>Routing</w:t>
      </w:r>
      <w:r w:rsidRPr="00383667">
        <w:rPr>
          <w:rFonts w:cs="Huawei Sans"/>
        </w:rPr>
        <w:tab/>
        <w:t>for</w:t>
      </w:r>
      <w:r w:rsidRPr="00383667">
        <w:rPr>
          <w:rFonts w:cs="Huawei Sans"/>
        </w:rPr>
        <w:tab/>
        <w:t>Network</w:t>
      </w:r>
    </w:p>
    <w:p w14:paraId="00065F01" w14:textId="4D911634" w:rsidR="00480CA1" w:rsidRPr="00383667" w:rsidRDefault="00480CA1" w:rsidP="00480CA1">
      <w:pPr>
        <w:pStyle w:val="2f3"/>
        <w:rPr>
          <w:rFonts w:cs="Huawei Sans"/>
        </w:rPr>
      </w:pPr>
      <w:r w:rsidRPr="00383667">
        <w:rPr>
          <w:rFonts w:cs="Huawei Sans"/>
        </w:rPr>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Cost</w:t>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p>
    <w:p w14:paraId="0F7750C7" w14:textId="77777777" w:rsidR="00480CA1" w:rsidRPr="00383667" w:rsidRDefault="00480CA1" w:rsidP="00480CA1">
      <w:pPr>
        <w:pStyle w:val="2f3"/>
        <w:rPr>
          <w:rFonts w:cs="Huawei Sans"/>
        </w:rPr>
      </w:pPr>
      <w:r w:rsidRPr="00383667">
        <w:rPr>
          <w:rFonts w:cs="Huawei Sans"/>
        </w:rPr>
        <w:tab/>
        <w:t>10.0.4.0/24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6F62AA99" w14:textId="77777777" w:rsidR="00480CA1" w:rsidRPr="00383667" w:rsidRDefault="00480CA1" w:rsidP="00480CA1">
      <w:pPr>
        <w:pStyle w:val="2f3"/>
        <w:rPr>
          <w:rFonts w:cs="Huawei Sans"/>
        </w:rPr>
      </w:pPr>
      <w:r w:rsidRPr="00383667">
        <w:rPr>
          <w:rFonts w:cs="Huawei Sans"/>
        </w:rPr>
        <w:tab/>
        <w:t>10.0.24.0/24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Transit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3737A1F1" w14:textId="77777777" w:rsidR="00480CA1" w:rsidRPr="00383667" w:rsidRDefault="00480CA1" w:rsidP="00480CA1">
      <w:pPr>
        <w:pStyle w:val="2f3"/>
        <w:rPr>
          <w:rFonts w:cs="Huawei Sans"/>
        </w:rPr>
      </w:pPr>
      <w:r w:rsidRPr="00383667">
        <w:rPr>
          <w:rFonts w:cs="Huawei Sans"/>
        </w:rPr>
        <w:tab/>
        <w:t>10.0.45.0/24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Transit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0.0.0.1</w:t>
      </w:r>
    </w:p>
    <w:p w14:paraId="6C4C73A3" w14:textId="540237BF" w:rsidR="00480CA1" w:rsidRPr="00383667" w:rsidRDefault="00480CA1" w:rsidP="00480CA1">
      <w:pPr>
        <w:pStyle w:val="2f3"/>
        <w:rPr>
          <w:rFonts w:cs="Huawei Sans"/>
        </w:rPr>
      </w:pPr>
      <w:r w:rsidRPr="00383667">
        <w:rPr>
          <w:rFonts w:cs="Huawei Sans"/>
        </w:rPr>
        <w:tab/>
        <w:t>10.0.1.0/24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00EB7CEB">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4BFD334B" w14:textId="77777777" w:rsidR="00480CA1" w:rsidRPr="00383667" w:rsidRDefault="00480CA1" w:rsidP="00480CA1">
      <w:pPr>
        <w:pStyle w:val="2f3"/>
        <w:rPr>
          <w:rFonts w:cs="Huawei Sans"/>
        </w:rPr>
      </w:pPr>
      <w:r w:rsidRPr="00383667">
        <w:rPr>
          <w:rFonts w:cs="Huawei Sans"/>
        </w:rPr>
        <w:tab/>
        <w:t>10.0.2.0/24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4BA5A07C" w14:textId="1E196E79" w:rsidR="00480CA1" w:rsidRPr="00383667" w:rsidRDefault="00480CA1" w:rsidP="00480CA1">
      <w:pPr>
        <w:pStyle w:val="2f3"/>
        <w:rPr>
          <w:rFonts w:cs="Huawei Sans"/>
        </w:rPr>
      </w:pPr>
      <w:r w:rsidRPr="00383667">
        <w:rPr>
          <w:rFonts w:cs="Huawei Sans"/>
        </w:rPr>
        <w:tab/>
        <w:t>10.0.3.0/24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00EB7CEB">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2C0A7F87" w14:textId="77777777" w:rsidR="00480CA1" w:rsidRPr="00383667" w:rsidRDefault="00480CA1" w:rsidP="00480CA1">
      <w:pPr>
        <w:pStyle w:val="2f3"/>
        <w:rPr>
          <w:rFonts w:cs="Huawei Sans"/>
        </w:rPr>
      </w:pPr>
      <w:r w:rsidRPr="00383667">
        <w:rPr>
          <w:rFonts w:cs="Huawei Sans"/>
        </w:rPr>
        <w:tab/>
        <w:t>10.0.5.0/24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0.0.0.1</w:t>
      </w:r>
    </w:p>
    <w:p w14:paraId="29CB26A6" w14:textId="41A2D02F" w:rsidR="00480CA1" w:rsidRPr="00383667" w:rsidRDefault="00480CA1" w:rsidP="00480CA1">
      <w:pPr>
        <w:pStyle w:val="2f3"/>
        <w:rPr>
          <w:rFonts w:cs="Huawei Sans"/>
        </w:rPr>
      </w:pPr>
      <w:r w:rsidRPr="00383667">
        <w:rPr>
          <w:rFonts w:cs="Huawei Sans"/>
        </w:rPr>
        <w:tab/>
        <w:t>10.0.123.0/24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00EB7CEB">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71968884" w14:textId="74216EC1" w:rsidR="00480CA1" w:rsidRPr="00383667" w:rsidRDefault="00480CA1" w:rsidP="00480CA1">
      <w:pPr>
        <w:pStyle w:val="2f3"/>
        <w:rPr>
          <w:rFonts w:cs="Huawei Sans"/>
        </w:rPr>
      </w:pPr>
      <w:r w:rsidRPr="00383667">
        <w:rPr>
          <w:rFonts w:cs="Huawei Sans"/>
        </w:rPr>
        <w:tab/>
        <w:t>10.3.0.0/23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00EB7CEB">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37002478" w14:textId="77777777" w:rsidR="00480CA1" w:rsidRPr="00383667" w:rsidRDefault="00480CA1" w:rsidP="00480CA1">
      <w:pPr>
        <w:pStyle w:val="2f3"/>
        <w:rPr>
          <w:rFonts w:cs="Huawei Sans"/>
        </w:rPr>
      </w:pPr>
      <w:r w:rsidRPr="00383667">
        <w:rPr>
          <w:rFonts w:cs="Huawei Sans"/>
        </w:rPr>
        <w:tab/>
        <w:t>10.5.0.0/24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0.0.0.1</w:t>
      </w:r>
    </w:p>
    <w:p w14:paraId="1B83D475" w14:textId="77777777" w:rsidR="00480CA1" w:rsidRPr="00383667" w:rsidRDefault="00480CA1" w:rsidP="00480CA1">
      <w:pPr>
        <w:pStyle w:val="2f3"/>
        <w:rPr>
          <w:rFonts w:cs="Huawei Sans"/>
        </w:rPr>
      </w:pPr>
      <w:r w:rsidRPr="00383667">
        <w:rPr>
          <w:rFonts w:cs="Huawei Sans"/>
        </w:rPr>
        <w:tab/>
        <w:t>10.5.1.0/24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0.0.0.1</w:t>
      </w:r>
    </w:p>
    <w:p w14:paraId="2B7A3D35" w14:textId="77777777" w:rsidR="00480CA1" w:rsidRPr="00383667" w:rsidRDefault="00480CA1" w:rsidP="00480CA1">
      <w:pPr>
        <w:pStyle w:val="2f3"/>
        <w:rPr>
          <w:rFonts w:cs="Huawei Sans"/>
        </w:rPr>
      </w:pPr>
    </w:p>
    <w:p w14:paraId="0B8AF6A5" w14:textId="77777777" w:rsidR="00480CA1" w:rsidRPr="00383667" w:rsidRDefault="00480CA1" w:rsidP="00480CA1">
      <w:pPr>
        <w:pStyle w:val="2f3"/>
        <w:rPr>
          <w:rFonts w:cs="Huawei Sans"/>
        </w:rPr>
      </w:pPr>
      <w:r w:rsidRPr="00383667">
        <w:rPr>
          <w:rFonts w:cs="Huawei Sans"/>
        </w:rPr>
        <w:tab/>
        <w:t>Routing</w:t>
      </w:r>
      <w:r w:rsidRPr="00383667">
        <w:rPr>
          <w:rFonts w:cs="Huawei Sans"/>
        </w:rPr>
        <w:tab/>
        <w:t>for</w:t>
      </w:r>
      <w:r w:rsidRPr="00383667">
        <w:rPr>
          <w:rFonts w:cs="Huawei Sans"/>
        </w:rPr>
        <w:tab/>
        <w:t>ASEs</w:t>
      </w:r>
    </w:p>
    <w:p w14:paraId="6D24C9FE" w14:textId="795F8CE4" w:rsidR="00480CA1" w:rsidRPr="00383667" w:rsidRDefault="00480CA1" w:rsidP="00480CA1">
      <w:pPr>
        <w:pStyle w:val="2f3"/>
        <w:rPr>
          <w:rFonts w:cs="Huawei Sans"/>
        </w:rPr>
      </w:pPr>
      <w:r w:rsidRPr="00383667">
        <w:rPr>
          <w:rFonts w:cs="Huawei Sans"/>
        </w:rPr>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Cost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00EB7CEB">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Tag</w:t>
      </w:r>
      <w:r w:rsidRPr="00383667">
        <w:rPr>
          <w:rFonts w:cs="Huawei Sans"/>
        </w:rPr>
        <w:tab/>
      </w:r>
      <w:r w:rsidRPr="00383667">
        <w:rPr>
          <w:rFonts w:cs="Huawei Sans"/>
        </w:rPr>
        <w:tab/>
      </w:r>
      <w:r w:rsidRPr="00383667">
        <w:rPr>
          <w:rFonts w:cs="Huawei Sans"/>
        </w:rPr>
        <w:tab/>
      </w:r>
      <w:r w:rsidRPr="00383667">
        <w:rPr>
          <w:rFonts w:cs="Huawei Sans"/>
        </w:rPr>
        <w:tab/>
      </w:r>
      <w:r w:rsidR="00EB7CEB">
        <w:rPr>
          <w:rFonts w:cs="Huawei Sans"/>
        </w:rPr>
        <w:tab/>
      </w:r>
      <w:r w:rsidR="0057368C">
        <w:rPr>
          <w:rFonts w:cs="Huawei Sans"/>
        </w:rPr>
        <w:tab/>
      </w:r>
      <w:r w:rsidR="0057368C">
        <w:rPr>
          <w:rFonts w:cs="Huawei Sans"/>
        </w:rPr>
        <w:tab/>
      </w:r>
      <w:r w:rsidR="0057368C">
        <w:rPr>
          <w:rFonts w:cs="Huawei Sans"/>
        </w:rPr>
        <w:tab/>
      </w:r>
      <w:r w:rsidRPr="00383667">
        <w:rPr>
          <w:rFonts w:cs="Huawei Sans"/>
        </w:rPr>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AdvRouter</w:t>
      </w:r>
    </w:p>
    <w:p w14:paraId="3765FC00" w14:textId="77777777" w:rsidR="00480CA1" w:rsidRPr="00383667" w:rsidRDefault="00480CA1" w:rsidP="00480CA1">
      <w:pPr>
        <w:pStyle w:val="2f3"/>
        <w:ind w:firstLine="59"/>
        <w:rPr>
          <w:rFonts w:cs="Huawei Sans"/>
          <w:color w:val="EC7061"/>
        </w:rPr>
      </w:pPr>
      <w:r w:rsidRPr="00383667">
        <w:rPr>
          <w:rFonts w:cs="Huawei Sans"/>
          <w:color w:val="EC7061"/>
        </w:rPr>
        <w:t>10.2.0.0/24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Type2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10.0.24.2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10.0.2.2</w:t>
      </w:r>
    </w:p>
    <w:p w14:paraId="5E816709" w14:textId="77777777" w:rsidR="00480CA1" w:rsidRPr="00383667" w:rsidRDefault="00480CA1" w:rsidP="00480CA1">
      <w:pPr>
        <w:pStyle w:val="2f3"/>
        <w:rPr>
          <w:rFonts w:cs="Huawei Sans"/>
          <w:color w:val="EC7061"/>
        </w:rPr>
      </w:pPr>
      <w:r w:rsidRPr="00383667">
        <w:rPr>
          <w:rFonts w:cs="Huawei Sans"/>
          <w:color w:val="EC7061"/>
        </w:rPr>
        <w:tab/>
        <w:t>10.2.1.0/24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Type2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10.0.24.2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10.0.2.2</w:t>
      </w:r>
    </w:p>
    <w:p w14:paraId="255AB8B6" w14:textId="77777777" w:rsidR="00480CA1" w:rsidRPr="00383667" w:rsidRDefault="00480CA1" w:rsidP="00480CA1">
      <w:pPr>
        <w:pStyle w:val="2f3"/>
        <w:rPr>
          <w:rFonts w:cs="Huawei Sans"/>
        </w:rPr>
      </w:pPr>
    </w:p>
    <w:p w14:paraId="7DA6A42B" w14:textId="77777777" w:rsidR="00227531" w:rsidRDefault="00480CA1" w:rsidP="00480CA1">
      <w:pPr>
        <w:pStyle w:val="2f3"/>
        <w:rPr>
          <w:rFonts w:cs="Huawei Sans"/>
        </w:rPr>
      </w:pPr>
      <w:r w:rsidRPr="00383667">
        <w:rPr>
          <w:rFonts w:cs="Huawei Sans"/>
        </w:rPr>
        <w:tab/>
        <w:t>Total</w:t>
      </w:r>
      <w:r w:rsidRPr="00383667">
        <w:rPr>
          <w:rFonts w:cs="Huawei Sans"/>
        </w:rPr>
        <w:tab/>
        <w:t>Nets:</w:t>
      </w:r>
      <w:r w:rsidRPr="00383667">
        <w:rPr>
          <w:rFonts w:cs="Huawei Sans"/>
        </w:rPr>
        <w:tab/>
        <w:t>13</w:t>
      </w:r>
    </w:p>
    <w:p w14:paraId="5BD3E517" w14:textId="77777777" w:rsidR="00227531" w:rsidRDefault="00480CA1" w:rsidP="00480CA1">
      <w:pPr>
        <w:pStyle w:val="2f3"/>
        <w:rPr>
          <w:rFonts w:cs="Huawei Sans"/>
        </w:rPr>
      </w:pPr>
      <w:r w:rsidRPr="00383667">
        <w:rPr>
          <w:rFonts w:cs="Huawei Sans"/>
        </w:rPr>
        <w:tab/>
        <w:t>Intra</w:t>
      </w:r>
      <w:r w:rsidRPr="00383667">
        <w:rPr>
          <w:rFonts w:cs="Huawei Sans"/>
        </w:rPr>
        <w:tab/>
        <w:t>Area:</w:t>
      </w:r>
      <w:r w:rsidRPr="00383667">
        <w:rPr>
          <w:rFonts w:cs="Huawei Sans"/>
        </w:rPr>
        <w:tab/>
        <w:t>7</w:t>
      </w:r>
      <w:r w:rsidRPr="00383667">
        <w:rPr>
          <w:rFonts w:cs="Huawei Sans"/>
        </w:rPr>
        <w:tab/>
      </w:r>
      <w:r w:rsidRPr="00383667">
        <w:rPr>
          <w:rFonts w:cs="Huawei Sans"/>
        </w:rPr>
        <w:tab/>
      </w:r>
      <w:r w:rsidRPr="00497E5B">
        <w:rPr>
          <w:rFonts w:cs="Huawei Sans"/>
        </w:rPr>
        <w:t>Inter</w:t>
      </w:r>
      <w:r w:rsidRPr="00383667">
        <w:rPr>
          <w:rFonts w:cs="Huawei Sans"/>
        </w:rPr>
        <w:tab/>
        <w:t>Area:</w:t>
      </w:r>
      <w:r w:rsidRPr="00383667">
        <w:rPr>
          <w:rFonts w:cs="Huawei Sans"/>
        </w:rPr>
        <w:tab/>
        <w:t>4</w:t>
      </w:r>
      <w:r w:rsidRPr="00383667">
        <w:rPr>
          <w:rFonts w:cs="Huawei Sans"/>
        </w:rPr>
        <w:tab/>
      </w:r>
      <w:r w:rsidRPr="00383667">
        <w:rPr>
          <w:rFonts w:cs="Huawei Sans"/>
        </w:rPr>
        <w:tab/>
        <w:t>ASE:</w:t>
      </w:r>
      <w:r w:rsidRPr="00383667">
        <w:rPr>
          <w:rFonts w:cs="Huawei Sans"/>
        </w:rPr>
        <w:tab/>
        <w:t>2</w:t>
      </w:r>
      <w:r w:rsidRPr="00383667">
        <w:rPr>
          <w:rFonts w:cs="Huawei Sans"/>
        </w:rPr>
        <w:tab/>
      </w:r>
      <w:r w:rsidRPr="00383667">
        <w:rPr>
          <w:rFonts w:cs="Huawei Sans"/>
        </w:rPr>
        <w:tab/>
        <w:t>NSSA:</w:t>
      </w:r>
      <w:r w:rsidRPr="00383667">
        <w:rPr>
          <w:rFonts w:cs="Huawei Sans"/>
        </w:rPr>
        <w:tab/>
        <w:t>0</w:t>
      </w:r>
    </w:p>
    <w:p w14:paraId="105F6A22" w14:textId="7CF4F124" w:rsidR="00480CA1" w:rsidRPr="00383667" w:rsidRDefault="00480CA1" w:rsidP="00480CA1">
      <w:pPr>
        <w:pStyle w:val="1e"/>
      </w:pPr>
      <w:r w:rsidRPr="00383667">
        <w:t>The OSPF routing table of R4 contains the Loopback1 and Loopback2 routes of R2.</w:t>
      </w:r>
    </w:p>
    <w:p w14:paraId="77368C95" w14:textId="77777777" w:rsidR="00480CA1" w:rsidRPr="00383667" w:rsidRDefault="00480CA1" w:rsidP="00480CA1">
      <w:pPr>
        <w:pStyle w:val="1e"/>
      </w:pPr>
      <w:r w:rsidRPr="00383667">
        <w:t># Configure AS external route summarization on R2.</w:t>
      </w:r>
    </w:p>
    <w:p w14:paraId="02BC19B5" w14:textId="77777777" w:rsidR="00480CA1" w:rsidRPr="00383667" w:rsidRDefault="00480CA1" w:rsidP="00480CA1">
      <w:pPr>
        <w:pStyle w:val="2f3"/>
        <w:rPr>
          <w:rFonts w:cs="Huawei Sans"/>
        </w:rPr>
      </w:pPr>
      <w:r w:rsidRPr="00383667">
        <w:rPr>
          <w:rFonts w:cs="Huawei Sans"/>
        </w:rPr>
        <w:t>[R2]</w:t>
      </w:r>
      <w:r w:rsidRPr="00497E5B">
        <w:rPr>
          <w:rFonts w:cs="Huawei Sans"/>
        </w:rPr>
        <w:t>ospf</w:t>
      </w:r>
      <w:r w:rsidRPr="00383667">
        <w:rPr>
          <w:rFonts w:cs="Huawei Sans"/>
        </w:rPr>
        <w:t xml:space="preserve"> 1</w:t>
      </w:r>
    </w:p>
    <w:p w14:paraId="0532E5B0" w14:textId="77777777" w:rsidR="00480CA1" w:rsidRPr="00383667" w:rsidRDefault="00480CA1" w:rsidP="00480CA1">
      <w:pPr>
        <w:pStyle w:val="2f3"/>
        <w:rPr>
          <w:rFonts w:cs="Huawei Sans"/>
        </w:rPr>
      </w:pPr>
      <w:r w:rsidRPr="00383667">
        <w:rPr>
          <w:rFonts w:cs="Huawei Sans"/>
        </w:rPr>
        <w:t xml:space="preserve">[R2-ospf-1] </w:t>
      </w:r>
      <w:r w:rsidRPr="00497E5B">
        <w:rPr>
          <w:rFonts w:cs="Huawei Sans"/>
        </w:rPr>
        <w:t>asbr-summary</w:t>
      </w:r>
      <w:r w:rsidRPr="00383667">
        <w:rPr>
          <w:rFonts w:cs="Huawei Sans"/>
        </w:rPr>
        <w:t xml:space="preserve"> 10.2.0.0 255.255.254.0  </w:t>
      </w:r>
    </w:p>
    <w:p w14:paraId="45EB78E9" w14:textId="77777777" w:rsidR="00480CA1" w:rsidRPr="00383667" w:rsidRDefault="00480CA1" w:rsidP="00480CA1">
      <w:pPr>
        <w:pStyle w:val="1e"/>
      </w:pPr>
      <w:r w:rsidRPr="00383667">
        <w:t># Check the OSPF routing table on R4 again.</w:t>
      </w:r>
    </w:p>
    <w:p w14:paraId="446F0285" w14:textId="77777777" w:rsidR="00227531" w:rsidRDefault="00480CA1" w:rsidP="00480CA1">
      <w:pPr>
        <w:pStyle w:val="2f3"/>
        <w:rPr>
          <w:rFonts w:cs="Huawei Sans"/>
        </w:rPr>
      </w:pPr>
      <w:r w:rsidRPr="00383667">
        <w:rPr>
          <w:rFonts w:cs="Huawei Sans"/>
        </w:rPr>
        <w:t>&lt;R4&gt;display</w:t>
      </w:r>
      <w:r w:rsidRPr="00383667">
        <w:rPr>
          <w:rFonts w:cs="Huawei Sans"/>
        </w:rPr>
        <w:tab/>
      </w:r>
      <w:r w:rsidRPr="00497E5B">
        <w:rPr>
          <w:rFonts w:cs="Huawei Sans"/>
        </w:rPr>
        <w:t>ospf</w:t>
      </w:r>
      <w:r w:rsidRPr="00383667">
        <w:rPr>
          <w:rFonts w:cs="Huawei Sans"/>
        </w:rPr>
        <w:tab/>
        <w:t>routing</w:t>
      </w:r>
    </w:p>
    <w:p w14:paraId="567F3887" w14:textId="6B089CA9" w:rsidR="00480CA1" w:rsidRPr="00383667" w:rsidRDefault="00480CA1" w:rsidP="00480CA1">
      <w:pPr>
        <w:pStyle w:val="2f3"/>
        <w:rPr>
          <w:rFonts w:cs="Huawei Sans"/>
        </w:rPr>
      </w:pPr>
    </w:p>
    <w:p w14:paraId="69A86516"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10.0.4.4</w:t>
      </w:r>
    </w:p>
    <w:p w14:paraId="0096127C"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t>Routing</w:t>
      </w:r>
      <w:r w:rsidRPr="00383667">
        <w:rPr>
          <w:rFonts w:cs="Huawei Sans"/>
        </w:rPr>
        <w:tab/>
        <w:t>Tables</w:t>
      </w:r>
    </w:p>
    <w:p w14:paraId="7D77DFB0" w14:textId="71C07D5B" w:rsidR="00480CA1" w:rsidRPr="00383667" w:rsidRDefault="00480CA1" w:rsidP="00480CA1">
      <w:pPr>
        <w:pStyle w:val="2f3"/>
        <w:rPr>
          <w:rFonts w:cs="Huawei Sans"/>
        </w:rPr>
      </w:pPr>
    </w:p>
    <w:p w14:paraId="4888B926" w14:textId="77777777" w:rsidR="00227531" w:rsidRDefault="00480CA1" w:rsidP="00480CA1">
      <w:pPr>
        <w:pStyle w:val="2f3"/>
        <w:rPr>
          <w:rFonts w:cs="Huawei Sans"/>
        </w:rPr>
      </w:pPr>
      <w:r w:rsidRPr="00383667">
        <w:rPr>
          <w:rFonts w:cs="Huawei Sans"/>
        </w:rPr>
        <w:tab/>
        <w:t>Routing</w:t>
      </w:r>
      <w:r w:rsidRPr="00383667">
        <w:rPr>
          <w:rFonts w:cs="Huawei Sans"/>
        </w:rPr>
        <w:tab/>
        <w:t>for</w:t>
      </w:r>
      <w:r w:rsidRPr="00383667">
        <w:rPr>
          <w:rFonts w:cs="Huawei Sans"/>
        </w:rPr>
        <w:tab/>
        <w:t>Network</w:t>
      </w:r>
    </w:p>
    <w:p w14:paraId="328F82C7" w14:textId="184FCD6E" w:rsidR="00480CA1" w:rsidRPr="00383667" w:rsidRDefault="00480CA1" w:rsidP="00480CA1">
      <w:pPr>
        <w:pStyle w:val="2f3"/>
        <w:rPr>
          <w:rFonts w:cs="Huawei Sans"/>
        </w:rPr>
      </w:pPr>
      <w:r w:rsidRPr="00383667">
        <w:rPr>
          <w:rFonts w:cs="Huawei Sans"/>
        </w:rPr>
        <w:lastRenderedPageBreak/>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Cost</w:t>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p>
    <w:p w14:paraId="4698D5CC" w14:textId="77777777" w:rsidR="00480CA1" w:rsidRPr="00383667" w:rsidRDefault="00480CA1" w:rsidP="00480CA1">
      <w:pPr>
        <w:pStyle w:val="2f3"/>
        <w:rPr>
          <w:rFonts w:cs="Huawei Sans"/>
        </w:rPr>
      </w:pPr>
      <w:r w:rsidRPr="00383667">
        <w:rPr>
          <w:rFonts w:cs="Huawei Sans"/>
        </w:rPr>
        <w:tab/>
        <w:t>10.0.4.0/24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704ED437" w14:textId="77777777" w:rsidR="00480CA1" w:rsidRPr="00383667" w:rsidRDefault="00480CA1" w:rsidP="00480CA1">
      <w:pPr>
        <w:pStyle w:val="2f3"/>
        <w:rPr>
          <w:rFonts w:cs="Huawei Sans"/>
        </w:rPr>
      </w:pPr>
      <w:r w:rsidRPr="00383667">
        <w:rPr>
          <w:rFonts w:cs="Huawei Sans"/>
        </w:rPr>
        <w:tab/>
        <w:t>10.0.24.0/24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Transit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1B302B68" w14:textId="77777777" w:rsidR="00480CA1" w:rsidRPr="00383667" w:rsidRDefault="00480CA1" w:rsidP="00480CA1">
      <w:pPr>
        <w:pStyle w:val="2f3"/>
        <w:rPr>
          <w:rFonts w:cs="Huawei Sans"/>
        </w:rPr>
      </w:pPr>
      <w:r w:rsidRPr="00383667">
        <w:rPr>
          <w:rFonts w:cs="Huawei Sans"/>
        </w:rPr>
        <w:tab/>
        <w:t>10.0.45.0/24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Transit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0.0.0.1</w:t>
      </w:r>
    </w:p>
    <w:p w14:paraId="21FDFE23" w14:textId="3C75C2DF" w:rsidR="00480CA1" w:rsidRPr="00383667" w:rsidRDefault="00480CA1" w:rsidP="00480CA1">
      <w:pPr>
        <w:pStyle w:val="2f3"/>
        <w:rPr>
          <w:rFonts w:cs="Huawei Sans"/>
        </w:rPr>
      </w:pPr>
      <w:r w:rsidRPr="00383667">
        <w:rPr>
          <w:rFonts w:cs="Huawei Sans"/>
        </w:rPr>
        <w:tab/>
        <w:t>10.0.1.0/24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280B57E3" w14:textId="77777777" w:rsidR="00480CA1" w:rsidRPr="00383667" w:rsidRDefault="00480CA1" w:rsidP="00480CA1">
      <w:pPr>
        <w:pStyle w:val="2f3"/>
        <w:rPr>
          <w:rFonts w:cs="Huawei Sans"/>
        </w:rPr>
      </w:pPr>
      <w:r w:rsidRPr="00383667">
        <w:rPr>
          <w:rFonts w:cs="Huawei Sans"/>
        </w:rPr>
        <w:tab/>
        <w:t>10.0.2.0/24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56376AC4" w14:textId="0CC1C721" w:rsidR="00480CA1" w:rsidRPr="00383667" w:rsidRDefault="00480CA1" w:rsidP="00480CA1">
      <w:pPr>
        <w:pStyle w:val="2f3"/>
        <w:rPr>
          <w:rFonts w:cs="Huawei Sans"/>
        </w:rPr>
      </w:pPr>
      <w:r w:rsidRPr="00383667">
        <w:rPr>
          <w:rFonts w:cs="Huawei Sans"/>
        </w:rPr>
        <w:tab/>
        <w:t>10.0.3.0/24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2707D019" w14:textId="77777777" w:rsidR="00480CA1" w:rsidRPr="00383667" w:rsidRDefault="00480CA1" w:rsidP="00480CA1">
      <w:pPr>
        <w:pStyle w:val="2f3"/>
        <w:rPr>
          <w:rFonts w:cs="Huawei Sans"/>
        </w:rPr>
      </w:pPr>
      <w:r w:rsidRPr="00383667">
        <w:rPr>
          <w:rFonts w:cs="Huawei Sans"/>
        </w:rPr>
        <w:tab/>
        <w:t>10.0.5.0/24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0.0.0.1</w:t>
      </w:r>
    </w:p>
    <w:p w14:paraId="71C72253" w14:textId="0100F69D" w:rsidR="00480CA1" w:rsidRPr="00383667" w:rsidRDefault="00480CA1" w:rsidP="00480CA1">
      <w:pPr>
        <w:pStyle w:val="2f3"/>
        <w:rPr>
          <w:rFonts w:cs="Huawei Sans"/>
        </w:rPr>
      </w:pPr>
      <w:r w:rsidRPr="00383667">
        <w:rPr>
          <w:rFonts w:cs="Huawei Sans"/>
        </w:rPr>
        <w:tab/>
        <w:t>10.0.123.0/24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7F7CC2C9" w14:textId="1D018C4D" w:rsidR="00480CA1" w:rsidRPr="00383667" w:rsidRDefault="00480CA1" w:rsidP="00480CA1">
      <w:pPr>
        <w:pStyle w:val="2f3"/>
        <w:rPr>
          <w:rFonts w:cs="Huawei Sans"/>
        </w:rPr>
      </w:pPr>
      <w:r w:rsidRPr="00383667">
        <w:rPr>
          <w:rFonts w:cs="Huawei Sans"/>
        </w:rPr>
        <w:tab/>
        <w:t>10.3.0.0/23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704983F1" w14:textId="77777777" w:rsidR="00480CA1" w:rsidRPr="00383667" w:rsidRDefault="00480CA1" w:rsidP="00480CA1">
      <w:pPr>
        <w:pStyle w:val="2f3"/>
        <w:rPr>
          <w:rFonts w:cs="Huawei Sans"/>
        </w:rPr>
      </w:pPr>
      <w:r w:rsidRPr="00383667">
        <w:rPr>
          <w:rFonts w:cs="Huawei Sans"/>
        </w:rPr>
        <w:tab/>
        <w:t>10.5.0.0/24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0.0.0.1</w:t>
      </w:r>
    </w:p>
    <w:p w14:paraId="4F57962F" w14:textId="77777777" w:rsidR="00480CA1" w:rsidRPr="00383667" w:rsidRDefault="00480CA1" w:rsidP="00480CA1">
      <w:pPr>
        <w:pStyle w:val="2f3"/>
        <w:rPr>
          <w:rFonts w:cs="Huawei Sans"/>
        </w:rPr>
      </w:pPr>
      <w:r w:rsidRPr="00383667">
        <w:rPr>
          <w:rFonts w:cs="Huawei Sans"/>
        </w:rPr>
        <w:tab/>
        <w:t>10.5.1.0/24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0.0.0.1</w:t>
      </w:r>
    </w:p>
    <w:p w14:paraId="6E29569F" w14:textId="77777777" w:rsidR="00480CA1" w:rsidRPr="00383667" w:rsidRDefault="00480CA1" w:rsidP="00480CA1">
      <w:pPr>
        <w:pStyle w:val="2f3"/>
        <w:rPr>
          <w:rFonts w:cs="Huawei Sans"/>
        </w:rPr>
      </w:pPr>
    </w:p>
    <w:p w14:paraId="42ED11E4" w14:textId="77777777" w:rsidR="00480CA1" w:rsidRPr="00383667" w:rsidRDefault="00480CA1" w:rsidP="00480CA1">
      <w:pPr>
        <w:pStyle w:val="2f3"/>
        <w:rPr>
          <w:rFonts w:cs="Huawei Sans"/>
        </w:rPr>
      </w:pPr>
      <w:r w:rsidRPr="00383667">
        <w:rPr>
          <w:rFonts w:cs="Huawei Sans"/>
        </w:rPr>
        <w:tab/>
        <w:t>Routing</w:t>
      </w:r>
      <w:r w:rsidRPr="00383667">
        <w:rPr>
          <w:rFonts w:cs="Huawei Sans"/>
        </w:rPr>
        <w:tab/>
        <w:t>for</w:t>
      </w:r>
      <w:r w:rsidRPr="00383667">
        <w:rPr>
          <w:rFonts w:cs="Huawei Sans"/>
        </w:rPr>
        <w:tab/>
        <w:t>ASEs</w:t>
      </w:r>
    </w:p>
    <w:p w14:paraId="1BD422AF" w14:textId="6676B938" w:rsidR="00480CA1" w:rsidRPr="00383667" w:rsidRDefault="00480CA1" w:rsidP="00480CA1">
      <w:pPr>
        <w:pStyle w:val="2f3"/>
        <w:rPr>
          <w:rFonts w:cs="Huawei Sans"/>
        </w:rPr>
      </w:pPr>
      <w:r w:rsidRPr="00383667">
        <w:rPr>
          <w:rFonts w:cs="Huawei Sans"/>
        </w:rPr>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Cost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Tag</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AdvRouter</w:t>
      </w:r>
    </w:p>
    <w:p w14:paraId="344358A9" w14:textId="77777777" w:rsidR="00480CA1" w:rsidRPr="00383667" w:rsidRDefault="00480CA1" w:rsidP="00480CA1">
      <w:pPr>
        <w:pStyle w:val="2f3"/>
        <w:rPr>
          <w:rFonts w:cs="Huawei Sans"/>
        </w:rPr>
      </w:pPr>
      <w:r w:rsidRPr="00383667">
        <w:rPr>
          <w:rFonts w:cs="Huawei Sans"/>
          <w:color w:val="EC7061"/>
        </w:rPr>
        <w:tab/>
        <w:t>10.2.0.0/23</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Type2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10.0.24.2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10.0.2.2</w:t>
      </w:r>
    </w:p>
    <w:p w14:paraId="16AD1101" w14:textId="77777777" w:rsidR="00480CA1" w:rsidRPr="00383667" w:rsidRDefault="00480CA1" w:rsidP="00480CA1">
      <w:pPr>
        <w:pStyle w:val="2f3"/>
        <w:rPr>
          <w:rFonts w:cs="Huawei Sans"/>
        </w:rPr>
      </w:pPr>
    </w:p>
    <w:p w14:paraId="1A1AF69E" w14:textId="77777777" w:rsidR="00227531" w:rsidRDefault="00480CA1" w:rsidP="00480CA1">
      <w:pPr>
        <w:pStyle w:val="2f3"/>
        <w:rPr>
          <w:rFonts w:cs="Huawei Sans"/>
        </w:rPr>
      </w:pPr>
      <w:r w:rsidRPr="00383667">
        <w:rPr>
          <w:rFonts w:cs="Huawei Sans"/>
        </w:rPr>
        <w:tab/>
        <w:t>Total</w:t>
      </w:r>
      <w:r w:rsidRPr="00383667">
        <w:rPr>
          <w:rFonts w:cs="Huawei Sans"/>
        </w:rPr>
        <w:tab/>
        <w:t>Nets:</w:t>
      </w:r>
      <w:r w:rsidRPr="00383667">
        <w:rPr>
          <w:rFonts w:cs="Huawei Sans"/>
        </w:rPr>
        <w:tab/>
        <w:t>12</w:t>
      </w:r>
    </w:p>
    <w:p w14:paraId="1DC46682" w14:textId="4033B105" w:rsidR="00480CA1" w:rsidRPr="00383667" w:rsidRDefault="00480CA1" w:rsidP="00480CA1">
      <w:pPr>
        <w:pStyle w:val="2f3"/>
        <w:rPr>
          <w:rFonts w:cs="Huawei Sans"/>
        </w:rPr>
      </w:pPr>
      <w:r w:rsidRPr="00383667">
        <w:rPr>
          <w:rFonts w:cs="Huawei Sans"/>
        </w:rPr>
        <w:tab/>
        <w:t>Intra</w:t>
      </w:r>
      <w:r w:rsidRPr="00383667">
        <w:rPr>
          <w:rFonts w:cs="Huawei Sans"/>
        </w:rPr>
        <w:tab/>
        <w:t>Area:</w:t>
      </w:r>
      <w:r w:rsidRPr="00383667">
        <w:rPr>
          <w:rFonts w:cs="Huawei Sans"/>
        </w:rPr>
        <w:tab/>
        <w:t>7</w:t>
      </w:r>
      <w:r w:rsidRPr="00383667">
        <w:rPr>
          <w:rFonts w:cs="Huawei Sans"/>
        </w:rPr>
        <w:tab/>
      </w:r>
      <w:r w:rsidRPr="00383667">
        <w:rPr>
          <w:rFonts w:cs="Huawei Sans"/>
        </w:rPr>
        <w:tab/>
      </w:r>
      <w:r w:rsidRPr="00497E5B">
        <w:rPr>
          <w:rFonts w:cs="Huawei Sans"/>
        </w:rPr>
        <w:t>Inter</w:t>
      </w:r>
      <w:r w:rsidRPr="00383667">
        <w:rPr>
          <w:rFonts w:cs="Huawei Sans"/>
        </w:rPr>
        <w:tab/>
        <w:t>Area:</w:t>
      </w:r>
      <w:r w:rsidRPr="00383667">
        <w:rPr>
          <w:rFonts w:cs="Huawei Sans"/>
        </w:rPr>
        <w:tab/>
        <w:t>4</w:t>
      </w:r>
      <w:r w:rsidRPr="00383667">
        <w:rPr>
          <w:rFonts w:cs="Huawei Sans"/>
        </w:rPr>
        <w:tab/>
      </w:r>
      <w:r w:rsidRPr="00383667">
        <w:rPr>
          <w:rFonts w:cs="Huawei Sans"/>
        </w:rPr>
        <w:tab/>
        <w:t>ASE:</w:t>
      </w:r>
      <w:r w:rsidRPr="00383667">
        <w:rPr>
          <w:rFonts w:cs="Huawei Sans"/>
        </w:rPr>
        <w:tab/>
        <w:t>1</w:t>
      </w:r>
      <w:r w:rsidRPr="00383667">
        <w:rPr>
          <w:rFonts w:cs="Huawei Sans"/>
        </w:rPr>
        <w:tab/>
      </w:r>
      <w:r w:rsidRPr="00383667">
        <w:rPr>
          <w:rFonts w:cs="Huawei Sans"/>
        </w:rPr>
        <w:tab/>
        <w:t>NSSA:</w:t>
      </w:r>
      <w:r w:rsidRPr="00383667">
        <w:rPr>
          <w:rFonts w:cs="Huawei Sans"/>
        </w:rPr>
        <w:tab/>
        <w:t>0</w:t>
      </w:r>
    </w:p>
    <w:p w14:paraId="129D3F07" w14:textId="3F635FB2" w:rsidR="00480CA1" w:rsidRPr="00383667" w:rsidRDefault="00480CA1" w:rsidP="00604E8C">
      <w:pPr>
        <w:pStyle w:val="1e"/>
      </w:pPr>
      <w:r w:rsidRPr="00383667">
        <w:t>The command output shows that the Loopback1 and Loopback2 routes of R2 are summarized into an AS external summary route.</w:t>
      </w:r>
    </w:p>
    <w:p w14:paraId="31ECECD0" w14:textId="77777777" w:rsidR="00480CA1" w:rsidRPr="00383667" w:rsidRDefault="00480CA1" w:rsidP="00604E8C">
      <w:pPr>
        <w:pStyle w:val="30"/>
        <w:ind w:left="1032" w:hanging="278"/>
        <w:outlineLvl w:val="9"/>
        <w:rPr>
          <w:rFonts w:cs="Huawei Sans"/>
        </w:rPr>
      </w:pPr>
      <w:r w:rsidRPr="00383667">
        <w:rPr>
          <w:rFonts w:cs="Huawei Sans"/>
        </w:rPr>
        <w:t>Change the bandwidth reference value of OSPF.</w:t>
      </w:r>
    </w:p>
    <w:p w14:paraId="6945C166" w14:textId="77777777" w:rsidR="00480CA1" w:rsidRPr="00383667" w:rsidRDefault="00480CA1" w:rsidP="00480CA1">
      <w:pPr>
        <w:pStyle w:val="1e"/>
      </w:pPr>
      <w:r w:rsidRPr="00383667">
        <w:t>Gigabit or even 10-Gigabit Ethernet may be used in actual networking scenarios. The default bandwidth reference value of OSPF is 100 Mbit/s, and an interface cost is an integer. As a result, OSPF cannot distinguish an FE interface from a GE interface in terms of bandwidth.</w:t>
      </w:r>
    </w:p>
    <w:p w14:paraId="34195E17" w14:textId="77777777" w:rsidR="00480CA1" w:rsidRPr="00383667" w:rsidRDefault="00480CA1" w:rsidP="00480CA1">
      <w:pPr>
        <w:pStyle w:val="1e"/>
      </w:pPr>
      <w:r w:rsidRPr="00383667">
        <w:t>Multiple OSPF areas must use the same bandwidth reference value. Otherwise, OSPF cannot work properly.</w:t>
      </w:r>
    </w:p>
    <w:p w14:paraId="1F877A9D" w14:textId="77777777" w:rsidR="00480CA1" w:rsidRPr="00383667" w:rsidRDefault="00480CA1" w:rsidP="00480CA1">
      <w:pPr>
        <w:pStyle w:val="1e"/>
      </w:pPr>
      <w:r w:rsidRPr="00383667">
        <w:t># Change the OSPF bandwidth reference value of each router to 10 Gbit/s.</w:t>
      </w:r>
    </w:p>
    <w:p w14:paraId="2B77A4CA" w14:textId="77777777" w:rsidR="00480CA1" w:rsidRPr="00383667" w:rsidRDefault="00480CA1" w:rsidP="00480CA1">
      <w:pPr>
        <w:pStyle w:val="2f3"/>
        <w:rPr>
          <w:rFonts w:cs="Huawei Sans"/>
        </w:rPr>
      </w:pPr>
      <w:r w:rsidRPr="00383667">
        <w:rPr>
          <w:rFonts w:cs="Huawei Sans"/>
        </w:rPr>
        <w:t>[R1]</w:t>
      </w:r>
      <w:r w:rsidRPr="00497E5B">
        <w:rPr>
          <w:rFonts w:cs="Huawei Sans"/>
        </w:rPr>
        <w:t>ospf</w:t>
      </w:r>
      <w:r w:rsidRPr="00383667">
        <w:rPr>
          <w:rFonts w:cs="Huawei Sans"/>
        </w:rPr>
        <w:t xml:space="preserve"> 1</w:t>
      </w:r>
    </w:p>
    <w:p w14:paraId="27F9A55D" w14:textId="77777777" w:rsidR="00480CA1" w:rsidRPr="00383667" w:rsidRDefault="00480CA1" w:rsidP="00480CA1">
      <w:pPr>
        <w:pStyle w:val="2f3"/>
        <w:rPr>
          <w:rFonts w:cs="Huawei Sans"/>
        </w:rPr>
      </w:pPr>
      <w:r w:rsidRPr="00383667">
        <w:rPr>
          <w:rFonts w:cs="Huawei Sans"/>
        </w:rPr>
        <w:t>[R1-ospf-1] bandwidth-reference 10000</w:t>
      </w:r>
    </w:p>
    <w:p w14:paraId="2F499B4E" w14:textId="77777777" w:rsidR="00480CA1" w:rsidRPr="00383667" w:rsidRDefault="00480CA1" w:rsidP="00480CA1">
      <w:pPr>
        <w:pStyle w:val="2f3"/>
        <w:rPr>
          <w:rFonts w:cs="Huawei Sans"/>
        </w:rPr>
      </w:pPr>
      <w:r w:rsidRPr="00383667">
        <w:rPr>
          <w:rFonts w:cs="Huawei Sans"/>
        </w:rPr>
        <w:t>[R1-ospf-1] quit</w:t>
      </w:r>
    </w:p>
    <w:p w14:paraId="35D7D3DB" w14:textId="77777777" w:rsidR="00480CA1" w:rsidRPr="00383667" w:rsidRDefault="00480CA1" w:rsidP="00480CA1">
      <w:pPr>
        <w:pStyle w:val="2f3"/>
        <w:rPr>
          <w:rFonts w:cs="Huawei Sans"/>
        </w:rPr>
      </w:pPr>
    </w:p>
    <w:p w14:paraId="33E74E34" w14:textId="77777777" w:rsidR="00480CA1" w:rsidRPr="00383667" w:rsidRDefault="00480CA1" w:rsidP="00480CA1">
      <w:pPr>
        <w:pStyle w:val="2f3"/>
        <w:rPr>
          <w:rFonts w:cs="Huawei Sans"/>
        </w:rPr>
      </w:pPr>
      <w:r w:rsidRPr="00383667">
        <w:rPr>
          <w:rFonts w:cs="Huawei Sans"/>
        </w:rPr>
        <w:t>[R2]</w:t>
      </w:r>
      <w:r w:rsidRPr="00497E5B">
        <w:rPr>
          <w:rFonts w:cs="Huawei Sans"/>
        </w:rPr>
        <w:t>ospf</w:t>
      </w:r>
      <w:r w:rsidRPr="00383667">
        <w:rPr>
          <w:rFonts w:cs="Huawei Sans"/>
        </w:rPr>
        <w:t xml:space="preserve"> 1</w:t>
      </w:r>
    </w:p>
    <w:p w14:paraId="4BAFEBF8" w14:textId="77777777" w:rsidR="00480CA1" w:rsidRPr="00383667" w:rsidRDefault="00480CA1" w:rsidP="00480CA1">
      <w:pPr>
        <w:pStyle w:val="2f3"/>
        <w:rPr>
          <w:rFonts w:cs="Huawei Sans"/>
        </w:rPr>
      </w:pPr>
      <w:r w:rsidRPr="00383667">
        <w:rPr>
          <w:rFonts w:cs="Huawei Sans"/>
        </w:rPr>
        <w:t>[R2-ospf-1] bandwidth-reference 10000</w:t>
      </w:r>
    </w:p>
    <w:p w14:paraId="36FC6315" w14:textId="77777777" w:rsidR="00480CA1" w:rsidRPr="00383667" w:rsidRDefault="00480CA1" w:rsidP="00480CA1">
      <w:pPr>
        <w:pStyle w:val="2f3"/>
        <w:rPr>
          <w:rFonts w:cs="Huawei Sans"/>
        </w:rPr>
      </w:pPr>
      <w:r w:rsidRPr="00383667">
        <w:rPr>
          <w:rFonts w:cs="Huawei Sans"/>
        </w:rPr>
        <w:t>[R2-ospf-1] quit</w:t>
      </w:r>
    </w:p>
    <w:p w14:paraId="0B71FC3E" w14:textId="77777777" w:rsidR="00480CA1" w:rsidRPr="00383667" w:rsidRDefault="00480CA1" w:rsidP="00480CA1">
      <w:pPr>
        <w:pStyle w:val="2f3"/>
        <w:rPr>
          <w:rFonts w:cs="Huawei Sans"/>
        </w:rPr>
      </w:pPr>
    </w:p>
    <w:p w14:paraId="2EE6814F" w14:textId="77777777" w:rsidR="00480CA1" w:rsidRPr="00383667" w:rsidRDefault="00480CA1" w:rsidP="00480CA1">
      <w:pPr>
        <w:pStyle w:val="2f3"/>
        <w:rPr>
          <w:rFonts w:cs="Huawei Sans"/>
        </w:rPr>
      </w:pPr>
      <w:r w:rsidRPr="00383667">
        <w:rPr>
          <w:rFonts w:cs="Huawei Sans"/>
        </w:rPr>
        <w:t>[R3]</w:t>
      </w:r>
      <w:r w:rsidRPr="00497E5B">
        <w:rPr>
          <w:rFonts w:cs="Huawei Sans"/>
        </w:rPr>
        <w:t>ospf</w:t>
      </w:r>
      <w:r w:rsidRPr="00383667">
        <w:rPr>
          <w:rFonts w:cs="Huawei Sans"/>
        </w:rPr>
        <w:t xml:space="preserve"> 1</w:t>
      </w:r>
    </w:p>
    <w:p w14:paraId="5BFB82AC" w14:textId="77777777" w:rsidR="00480CA1" w:rsidRPr="00383667" w:rsidRDefault="00480CA1" w:rsidP="00480CA1">
      <w:pPr>
        <w:pStyle w:val="2f3"/>
        <w:rPr>
          <w:rFonts w:cs="Huawei Sans"/>
        </w:rPr>
      </w:pPr>
      <w:r w:rsidRPr="00383667">
        <w:rPr>
          <w:rFonts w:cs="Huawei Sans"/>
        </w:rPr>
        <w:t>[R3-ospf-1] bandwidth-reference 10000</w:t>
      </w:r>
    </w:p>
    <w:p w14:paraId="5AD0EB8E" w14:textId="77777777" w:rsidR="00480CA1" w:rsidRPr="00383667" w:rsidRDefault="00480CA1" w:rsidP="00480CA1">
      <w:pPr>
        <w:pStyle w:val="2f3"/>
        <w:rPr>
          <w:rFonts w:cs="Huawei Sans"/>
        </w:rPr>
      </w:pPr>
      <w:r w:rsidRPr="00383667">
        <w:rPr>
          <w:rFonts w:cs="Huawei Sans"/>
        </w:rPr>
        <w:t>[R3-ospf-1] quit</w:t>
      </w:r>
    </w:p>
    <w:p w14:paraId="1BE99615" w14:textId="77777777" w:rsidR="00480CA1" w:rsidRPr="00383667" w:rsidRDefault="00480CA1" w:rsidP="00480CA1">
      <w:pPr>
        <w:pStyle w:val="2f3"/>
        <w:rPr>
          <w:rFonts w:cs="Huawei Sans"/>
        </w:rPr>
      </w:pPr>
    </w:p>
    <w:p w14:paraId="6B2F61E4" w14:textId="77777777" w:rsidR="00480CA1" w:rsidRPr="00383667" w:rsidRDefault="00480CA1" w:rsidP="00480CA1">
      <w:pPr>
        <w:pStyle w:val="2f3"/>
        <w:rPr>
          <w:rFonts w:cs="Huawei Sans"/>
        </w:rPr>
      </w:pPr>
      <w:r w:rsidRPr="00383667">
        <w:rPr>
          <w:rFonts w:cs="Huawei Sans"/>
        </w:rPr>
        <w:t>[R4]</w:t>
      </w:r>
      <w:r w:rsidRPr="00497E5B">
        <w:rPr>
          <w:rFonts w:cs="Huawei Sans"/>
        </w:rPr>
        <w:t>ospf</w:t>
      </w:r>
      <w:r w:rsidRPr="00383667">
        <w:rPr>
          <w:rFonts w:cs="Huawei Sans"/>
        </w:rPr>
        <w:t xml:space="preserve"> 1</w:t>
      </w:r>
    </w:p>
    <w:p w14:paraId="13CB65DC" w14:textId="77777777" w:rsidR="00480CA1" w:rsidRPr="00383667" w:rsidRDefault="00480CA1" w:rsidP="00480CA1">
      <w:pPr>
        <w:pStyle w:val="2f3"/>
        <w:rPr>
          <w:rFonts w:cs="Huawei Sans"/>
        </w:rPr>
      </w:pPr>
      <w:r w:rsidRPr="00383667">
        <w:rPr>
          <w:rFonts w:cs="Huawei Sans"/>
        </w:rPr>
        <w:t>[R4-ospf-1] bandwidth-reference 10000</w:t>
      </w:r>
    </w:p>
    <w:p w14:paraId="7D0F707A" w14:textId="77777777" w:rsidR="00480CA1" w:rsidRPr="00383667" w:rsidRDefault="00480CA1" w:rsidP="00480CA1">
      <w:pPr>
        <w:pStyle w:val="2f3"/>
        <w:rPr>
          <w:rFonts w:cs="Huawei Sans"/>
        </w:rPr>
      </w:pPr>
      <w:r w:rsidRPr="00383667">
        <w:rPr>
          <w:rFonts w:cs="Huawei Sans"/>
        </w:rPr>
        <w:t>[R4-ospf-1] quit</w:t>
      </w:r>
    </w:p>
    <w:p w14:paraId="545AE411" w14:textId="77777777" w:rsidR="00480CA1" w:rsidRPr="00383667" w:rsidRDefault="00480CA1" w:rsidP="00480CA1">
      <w:pPr>
        <w:pStyle w:val="2f3"/>
        <w:rPr>
          <w:rFonts w:cs="Huawei Sans"/>
        </w:rPr>
      </w:pPr>
    </w:p>
    <w:p w14:paraId="3DEC41CF" w14:textId="77777777" w:rsidR="00480CA1" w:rsidRPr="00383667" w:rsidRDefault="00480CA1" w:rsidP="00480CA1">
      <w:pPr>
        <w:pStyle w:val="2f3"/>
        <w:rPr>
          <w:rFonts w:cs="Huawei Sans"/>
        </w:rPr>
      </w:pPr>
      <w:r w:rsidRPr="00383667">
        <w:rPr>
          <w:rFonts w:cs="Huawei Sans"/>
        </w:rPr>
        <w:t>[R5]</w:t>
      </w:r>
      <w:r w:rsidRPr="00497E5B">
        <w:rPr>
          <w:rFonts w:cs="Huawei Sans"/>
        </w:rPr>
        <w:t>ospf</w:t>
      </w:r>
      <w:r w:rsidRPr="00383667">
        <w:rPr>
          <w:rFonts w:cs="Huawei Sans"/>
        </w:rPr>
        <w:t xml:space="preserve"> 1</w:t>
      </w:r>
    </w:p>
    <w:p w14:paraId="2BA56FAD" w14:textId="77777777" w:rsidR="00480CA1" w:rsidRPr="00383667" w:rsidRDefault="00480CA1" w:rsidP="00480CA1">
      <w:pPr>
        <w:pStyle w:val="2f3"/>
        <w:rPr>
          <w:rFonts w:cs="Huawei Sans"/>
        </w:rPr>
      </w:pPr>
      <w:r w:rsidRPr="00383667">
        <w:rPr>
          <w:rFonts w:cs="Huawei Sans"/>
        </w:rPr>
        <w:t>[R5-ospf-1] bandwidth-reference 10000</w:t>
      </w:r>
    </w:p>
    <w:p w14:paraId="04BA12A6" w14:textId="77777777" w:rsidR="00480CA1" w:rsidRPr="00383667" w:rsidRDefault="00480CA1" w:rsidP="00480CA1">
      <w:pPr>
        <w:pStyle w:val="2f3"/>
        <w:rPr>
          <w:rFonts w:cs="Huawei Sans"/>
        </w:rPr>
      </w:pPr>
      <w:r w:rsidRPr="00383667">
        <w:rPr>
          <w:rFonts w:cs="Huawei Sans"/>
        </w:rPr>
        <w:t>[R5-ospf-1] quit</w:t>
      </w:r>
    </w:p>
    <w:p w14:paraId="716A12C3" w14:textId="77777777" w:rsidR="00480CA1" w:rsidRPr="00383667" w:rsidRDefault="00480CA1" w:rsidP="00480CA1">
      <w:pPr>
        <w:pStyle w:val="1e"/>
      </w:pPr>
      <w:r w:rsidRPr="00383667">
        <w:t># Take R2 as an example to check its OSPF routing table.</w:t>
      </w:r>
    </w:p>
    <w:p w14:paraId="512BC97E" w14:textId="77777777" w:rsidR="00227531" w:rsidRDefault="00480CA1" w:rsidP="00480CA1">
      <w:pPr>
        <w:pStyle w:val="2f3"/>
        <w:rPr>
          <w:rFonts w:cs="Huawei Sans"/>
        </w:rPr>
      </w:pPr>
      <w:r w:rsidRPr="00383667">
        <w:rPr>
          <w:rFonts w:cs="Huawei Sans"/>
        </w:rPr>
        <w:lastRenderedPageBreak/>
        <w:t>[R2]display</w:t>
      </w:r>
      <w:r w:rsidRPr="00383667">
        <w:rPr>
          <w:rFonts w:cs="Huawei Sans"/>
        </w:rPr>
        <w:tab/>
      </w:r>
      <w:r w:rsidRPr="00497E5B">
        <w:rPr>
          <w:rFonts w:cs="Huawei Sans"/>
        </w:rPr>
        <w:t>ospf</w:t>
      </w:r>
      <w:r w:rsidRPr="00383667">
        <w:rPr>
          <w:rFonts w:cs="Huawei Sans"/>
        </w:rPr>
        <w:tab/>
        <w:t>routing</w:t>
      </w:r>
    </w:p>
    <w:p w14:paraId="07EBC90E" w14:textId="1773D129" w:rsidR="00480CA1" w:rsidRPr="00383667" w:rsidRDefault="00480CA1" w:rsidP="00480CA1">
      <w:pPr>
        <w:pStyle w:val="2f3"/>
        <w:rPr>
          <w:rFonts w:cs="Huawei Sans"/>
        </w:rPr>
      </w:pPr>
    </w:p>
    <w:p w14:paraId="7B8CE291"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10.0.2.2</w:t>
      </w:r>
    </w:p>
    <w:p w14:paraId="2FEB6774"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t>Routing</w:t>
      </w:r>
      <w:r w:rsidRPr="00383667">
        <w:rPr>
          <w:rFonts w:cs="Huawei Sans"/>
        </w:rPr>
        <w:tab/>
        <w:t>Tables</w:t>
      </w:r>
    </w:p>
    <w:p w14:paraId="40FC4C31" w14:textId="17DDB813" w:rsidR="00480CA1" w:rsidRPr="00383667" w:rsidRDefault="00480CA1" w:rsidP="00480CA1">
      <w:pPr>
        <w:pStyle w:val="2f3"/>
        <w:rPr>
          <w:rFonts w:cs="Huawei Sans"/>
        </w:rPr>
      </w:pPr>
    </w:p>
    <w:p w14:paraId="3167EF8D" w14:textId="77777777" w:rsidR="00227531" w:rsidRDefault="00480CA1" w:rsidP="00480CA1">
      <w:pPr>
        <w:pStyle w:val="2f3"/>
        <w:rPr>
          <w:rFonts w:cs="Huawei Sans"/>
        </w:rPr>
      </w:pPr>
      <w:r w:rsidRPr="00383667">
        <w:rPr>
          <w:rFonts w:cs="Huawei Sans"/>
        </w:rPr>
        <w:tab/>
        <w:t>Routing</w:t>
      </w:r>
      <w:r w:rsidRPr="00383667">
        <w:rPr>
          <w:rFonts w:cs="Huawei Sans"/>
        </w:rPr>
        <w:tab/>
        <w:t>for</w:t>
      </w:r>
      <w:r w:rsidRPr="00383667">
        <w:rPr>
          <w:rFonts w:cs="Huawei Sans"/>
        </w:rPr>
        <w:tab/>
        <w:t>Network</w:t>
      </w:r>
    </w:p>
    <w:p w14:paraId="6F81B7E9" w14:textId="74EC899B" w:rsidR="00480CA1" w:rsidRPr="00383667" w:rsidRDefault="00480CA1" w:rsidP="00480CA1">
      <w:pPr>
        <w:pStyle w:val="2f3"/>
        <w:rPr>
          <w:rFonts w:cs="Huawei Sans"/>
        </w:rPr>
      </w:pPr>
      <w:r w:rsidRPr="00383667">
        <w:rPr>
          <w:rFonts w:cs="Huawei Sans"/>
        </w:rPr>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Cost</w:t>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p>
    <w:p w14:paraId="5E795B48" w14:textId="77777777" w:rsidR="00480CA1" w:rsidRPr="00383667" w:rsidRDefault="00480CA1" w:rsidP="00480CA1">
      <w:pPr>
        <w:pStyle w:val="2f3"/>
        <w:rPr>
          <w:rFonts w:cs="Huawei Sans"/>
        </w:rPr>
      </w:pPr>
      <w:r w:rsidRPr="00383667">
        <w:rPr>
          <w:rFonts w:cs="Huawei Sans"/>
        </w:rPr>
        <w:tab/>
        <w:t>10.0.2.0/24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70AFB9E3" w14:textId="77777777" w:rsidR="00480CA1" w:rsidRPr="00383667" w:rsidRDefault="00480CA1" w:rsidP="00480CA1">
      <w:pPr>
        <w:pStyle w:val="2f3"/>
        <w:rPr>
          <w:rFonts w:cs="Huawei Sans"/>
        </w:rPr>
      </w:pPr>
      <w:r w:rsidRPr="00383667">
        <w:rPr>
          <w:rFonts w:cs="Huawei Sans"/>
        </w:rPr>
        <w:tab/>
        <w:t>10.0.24.0/24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t>Transit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207B266A" w14:textId="77777777" w:rsidR="00480CA1" w:rsidRPr="00383667" w:rsidRDefault="00480CA1" w:rsidP="00480CA1">
      <w:pPr>
        <w:pStyle w:val="2f3"/>
        <w:rPr>
          <w:rFonts w:cs="Huawei Sans"/>
        </w:rPr>
      </w:pPr>
      <w:r w:rsidRPr="00383667">
        <w:rPr>
          <w:rFonts w:cs="Huawei Sans"/>
        </w:rPr>
        <w:tab/>
        <w:t>10.0.123.0/24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t>Transit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0.0.0.2</w:t>
      </w:r>
    </w:p>
    <w:p w14:paraId="2F7D682E" w14:textId="77777777" w:rsidR="00480CA1" w:rsidRPr="00383667" w:rsidRDefault="00480CA1" w:rsidP="00480CA1">
      <w:pPr>
        <w:pStyle w:val="2f3"/>
        <w:rPr>
          <w:rFonts w:cs="Huawei Sans"/>
        </w:rPr>
      </w:pPr>
      <w:r w:rsidRPr="00383667">
        <w:rPr>
          <w:rFonts w:cs="Huawei Sans"/>
        </w:rPr>
        <w:tab/>
        <w:t>10.0.1.0/24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0.0.0.2</w:t>
      </w:r>
    </w:p>
    <w:p w14:paraId="791284F9" w14:textId="77777777" w:rsidR="00480CA1" w:rsidRPr="00383667" w:rsidRDefault="00480CA1" w:rsidP="00480CA1">
      <w:pPr>
        <w:pStyle w:val="2f3"/>
        <w:rPr>
          <w:rFonts w:cs="Huawei Sans"/>
        </w:rPr>
      </w:pPr>
      <w:r w:rsidRPr="00383667">
        <w:rPr>
          <w:rFonts w:cs="Huawei Sans"/>
        </w:rPr>
        <w:tab/>
        <w:t>10.0.3.0/24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0.0.0.2</w:t>
      </w:r>
    </w:p>
    <w:p w14:paraId="5684439C" w14:textId="77777777" w:rsidR="00480CA1" w:rsidRPr="00383667" w:rsidRDefault="00480CA1" w:rsidP="00480CA1">
      <w:pPr>
        <w:pStyle w:val="2f3"/>
        <w:rPr>
          <w:rFonts w:cs="Huawei Sans"/>
        </w:rPr>
      </w:pPr>
      <w:r w:rsidRPr="00383667">
        <w:rPr>
          <w:rFonts w:cs="Huawei Sans"/>
        </w:rPr>
        <w:tab/>
        <w:t>10.0.4.0/24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2B229AF4" w14:textId="39E2A2B6" w:rsidR="00480CA1" w:rsidRPr="00383667" w:rsidRDefault="00480CA1" w:rsidP="00480CA1">
      <w:pPr>
        <w:pStyle w:val="2f3"/>
        <w:rPr>
          <w:rFonts w:cs="Huawei Sans"/>
        </w:rPr>
      </w:pPr>
      <w:r w:rsidRPr="00383667">
        <w:rPr>
          <w:rFonts w:cs="Huawei Sans"/>
        </w:rPr>
        <w:tab/>
        <w:t>10.0.5.0/24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699F4FF7" w14:textId="4688FF0D" w:rsidR="00480CA1" w:rsidRPr="00383667" w:rsidRDefault="00480CA1" w:rsidP="00480CA1">
      <w:pPr>
        <w:pStyle w:val="2f3"/>
        <w:rPr>
          <w:rFonts w:cs="Huawei Sans"/>
        </w:rPr>
      </w:pPr>
      <w:r w:rsidRPr="00383667">
        <w:rPr>
          <w:rFonts w:cs="Huawei Sans"/>
        </w:rPr>
        <w:tab/>
        <w:t>10.0.45.0/24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1FCBA1F5" w14:textId="77777777" w:rsidR="00480CA1" w:rsidRPr="00383667" w:rsidRDefault="00480CA1" w:rsidP="00480CA1">
      <w:pPr>
        <w:pStyle w:val="2f3"/>
        <w:rPr>
          <w:rFonts w:cs="Huawei Sans"/>
        </w:rPr>
      </w:pPr>
      <w:r w:rsidRPr="00383667">
        <w:rPr>
          <w:rFonts w:cs="Huawei Sans"/>
        </w:rPr>
        <w:tab/>
        <w:t>10.3.0.0/24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0.0.0.2</w:t>
      </w:r>
    </w:p>
    <w:p w14:paraId="6210E4B5" w14:textId="77777777" w:rsidR="00480CA1" w:rsidRPr="00383667" w:rsidRDefault="00480CA1" w:rsidP="00480CA1">
      <w:pPr>
        <w:pStyle w:val="2f3"/>
        <w:rPr>
          <w:rFonts w:cs="Huawei Sans"/>
        </w:rPr>
      </w:pPr>
      <w:r w:rsidRPr="00383667">
        <w:rPr>
          <w:rFonts w:cs="Huawei Sans"/>
        </w:rPr>
        <w:tab/>
        <w:t>10.3.1.0/24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t>Stub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0.0.0.2</w:t>
      </w:r>
    </w:p>
    <w:p w14:paraId="3D22D024" w14:textId="10AD74E3" w:rsidR="00480CA1" w:rsidRPr="00383667" w:rsidRDefault="00480CA1" w:rsidP="00480CA1">
      <w:pPr>
        <w:pStyle w:val="2f3"/>
        <w:rPr>
          <w:rFonts w:cs="Huawei Sans"/>
        </w:rPr>
      </w:pPr>
      <w:r w:rsidRPr="00383667">
        <w:rPr>
          <w:rFonts w:cs="Huawei Sans"/>
        </w:rPr>
        <w:tab/>
        <w:t>10.5.0.0/23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t>Inter-area</w:t>
      </w:r>
      <w:r w:rsidRPr="00383667">
        <w:rPr>
          <w:rFonts w:cs="Huawei Sans"/>
        </w:rPr>
        <w:tab/>
      </w:r>
      <w:r w:rsidRPr="00383667">
        <w:rPr>
          <w:rFonts w:cs="Huawei Sans"/>
        </w:rPr>
        <w:tab/>
        <w:t>10.0.24.4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p>
    <w:p w14:paraId="7B97CD7D" w14:textId="77777777" w:rsidR="00480CA1" w:rsidRPr="00383667" w:rsidRDefault="00480CA1" w:rsidP="00480CA1">
      <w:pPr>
        <w:pStyle w:val="2f3"/>
        <w:rPr>
          <w:rFonts w:cs="Huawei Sans"/>
        </w:rPr>
      </w:pPr>
    </w:p>
    <w:p w14:paraId="594C86C2" w14:textId="77777777" w:rsidR="00227531" w:rsidRDefault="00480CA1" w:rsidP="00480CA1">
      <w:pPr>
        <w:pStyle w:val="2f3"/>
        <w:rPr>
          <w:rFonts w:cs="Huawei Sans"/>
        </w:rPr>
      </w:pPr>
      <w:r w:rsidRPr="00383667">
        <w:rPr>
          <w:rFonts w:cs="Huawei Sans"/>
        </w:rPr>
        <w:tab/>
        <w:t>Total</w:t>
      </w:r>
      <w:r w:rsidRPr="00383667">
        <w:rPr>
          <w:rFonts w:cs="Huawei Sans"/>
        </w:rPr>
        <w:tab/>
        <w:t>Nets:</w:t>
      </w:r>
      <w:r w:rsidRPr="00383667">
        <w:rPr>
          <w:rFonts w:cs="Huawei Sans"/>
        </w:rPr>
        <w:tab/>
        <w:t>11</w:t>
      </w:r>
    </w:p>
    <w:p w14:paraId="4AB4CC33" w14:textId="77777777" w:rsidR="00227531" w:rsidRDefault="00480CA1" w:rsidP="00480CA1">
      <w:pPr>
        <w:pStyle w:val="2f3"/>
        <w:rPr>
          <w:rFonts w:cs="Huawei Sans"/>
        </w:rPr>
      </w:pPr>
      <w:r w:rsidRPr="00383667">
        <w:rPr>
          <w:rFonts w:cs="Huawei Sans"/>
        </w:rPr>
        <w:tab/>
        <w:t>Intra</w:t>
      </w:r>
      <w:r w:rsidRPr="00383667">
        <w:rPr>
          <w:rFonts w:cs="Huawei Sans"/>
        </w:rPr>
        <w:tab/>
        <w:t>Area:</w:t>
      </w:r>
      <w:r w:rsidRPr="00383667">
        <w:rPr>
          <w:rFonts w:cs="Huawei Sans"/>
        </w:rPr>
        <w:tab/>
        <w:t>8</w:t>
      </w:r>
      <w:r w:rsidRPr="00383667">
        <w:rPr>
          <w:rFonts w:cs="Huawei Sans"/>
        </w:rPr>
        <w:tab/>
      </w:r>
      <w:r w:rsidRPr="00383667">
        <w:rPr>
          <w:rFonts w:cs="Huawei Sans"/>
        </w:rPr>
        <w:tab/>
      </w:r>
      <w:r w:rsidRPr="00497E5B">
        <w:rPr>
          <w:rFonts w:cs="Huawei Sans"/>
        </w:rPr>
        <w:t>Inter</w:t>
      </w:r>
      <w:r w:rsidRPr="00383667">
        <w:rPr>
          <w:rFonts w:cs="Huawei Sans"/>
        </w:rPr>
        <w:tab/>
        <w:t>Area:</w:t>
      </w:r>
      <w:r w:rsidRPr="00383667">
        <w:rPr>
          <w:rFonts w:cs="Huawei Sans"/>
        </w:rPr>
        <w:tab/>
        <w:t>3</w:t>
      </w:r>
      <w:r w:rsidRPr="00383667">
        <w:rPr>
          <w:rFonts w:cs="Huawei Sans"/>
        </w:rPr>
        <w:tab/>
      </w:r>
      <w:r w:rsidRPr="00383667">
        <w:rPr>
          <w:rFonts w:cs="Huawei Sans"/>
        </w:rPr>
        <w:tab/>
        <w:t>ASE:</w:t>
      </w:r>
      <w:r w:rsidRPr="00383667">
        <w:rPr>
          <w:rFonts w:cs="Huawei Sans"/>
        </w:rPr>
        <w:tab/>
        <w:t>0</w:t>
      </w:r>
      <w:r w:rsidRPr="00383667">
        <w:rPr>
          <w:rFonts w:cs="Huawei Sans"/>
        </w:rPr>
        <w:tab/>
      </w:r>
      <w:r w:rsidRPr="00383667">
        <w:rPr>
          <w:rFonts w:cs="Huawei Sans"/>
        </w:rPr>
        <w:tab/>
        <w:t>NSSA:</w:t>
      </w:r>
      <w:r w:rsidRPr="00383667">
        <w:rPr>
          <w:rFonts w:cs="Huawei Sans"/>
        </w:rPr>
        <w:tab/>
        <w:t>0</w:t>
      </w:r>
    </w:p>
    <w:p w14:paraId="2AD5CA36" w14:textId="67DAA9E6" w:rsidR="00480CA1" w:rsidRPr="00383667" w:rsidRDefault="00480CA1" w:rsidP="00480CA1">
      <w:pPr>
        <w:pStyle w:val="1e"/>
      </w:pPr>
      <w:r w:rsidRPr="00383667">
        <w:t>The command output shows that the costs of the routes have changed.</w:t>
      </w:r>
    </w:p>
    <w:p w14:paraId="374A718B" w14:textId="77777777" w:rsidR="00480CA1" w:rsidRPr="00383667" w:rsidRDefault="00480CA1" w:rsidP="00604E8C">
      <w:pPr>
        <w:pStyle w:val="30"/>
        <w:ind w:left="1032" w:hanging="278"/>
        <w:outlineLvl w:val="9"/>
        <w:rPr>
          <w:rFonts w:cs="Huawei Sans"/>
        </w:rPr>
      </w:pPr>
      <w:r w:rsidRPr="00383667">
        <w:rPr>
          <w:rFonts w:cs="Huawei Sans"/>
        </w:rPr>
        <w:t>Configure OSPF to import a default route.</w:t>
      </w:r>
    </w:p>
    <w:p w14:paraId="3DF2C1A1" w14:textId="77777777" w:rsidR="00480CA1" w:rsidRPr="00383667" w:rsidRDefault="00480CA1" w:rsidP="00480CA1">
      <w:pPr>
        <w:pStyle w:val="1e"/>
      </w:pPr>
      <w:r w:rsidRPr="00383667">
        <w:t># Use Loopback0 of R1 to simulate an interface accessing the Internet, and configure a default route on R1, with Loopback0 specified as the outbound interface.</w:t>
      </w:r>
    </w:p>
    <w:p w14:paraId="24FB190D" w14:textId="77777777" w:rsidR="00480CA1" w:rsidRPr="00383667" w:rsidRDefault="00480CA1" w:rsidP="00480CA1">
      <w:pPr>
        <w:pStyle w:val="2f3"/>
        <w:rPr>
          <w:rFonts w:cs="Huawei Sans"/>
        </w:rPr>
      </w:pPr>
      <w:r w:rsidRPr="00383667">
        <w:rPr>
          <w:rFonts w:cs="Huawei Sans"/>
        </w:rPr>
        <w:t>[R1]</w:t>
      </w:r>
      <w:r w:rsidRPr="00497E5B">
        <w:rPr>
          <w:rFonts w:cs="Huawei Sans"/>
        </w:rPr>
        <w:t>ip</w:t>
      </w:r>
      <w:r w:rsidRPr="00383667">
        <w:rPr>
          <w:rFonts w:cs="Huawei Sans"/>
        </w:rPr>
        <w:t xml:space="preserve"> route-static 0.0.0.0 0.0.0.0 LoopBack 0</w:t>
      </w:r>
    </w:p>
    <w:p w14:paraId="33326550" w14:textId="77777777" w:rsidR="00480CA1" w:rsidRPr="00383667" w:rsidRDefault="00480CA1" w:rsidP="00480CA1">
      <w:pPr>
        <w:pStyle w:val="1e"/>
      </w:pPr>
      <w:r w:rsidRPr="00383667">
        <w:t># Import the default route to the OSPF routing table and set the type of the AS external route to Type 1.</w:t>
      </w:r>
    </w:p>
    <w:p w14:paraId="2F6584E8" w14:textId="77777777" w:rsidR="00480CA1" w:rsidRPr="00383667" w:rsidRDefault="00480CA1" w:rsidP="00480CA1">
      <w:pPr>
        <w:pStyle w:val="2f3"/>
        <w:rPr>
          <w:rFonts w:cs="Huawei Sans"/>
        </w:rPr>
      </w:pPr>
      <w:r w:rsidRPr="00383667">
        <w:rPr>
          <w:rFonts w:cs="Huawei Sans"/>
        </w:rPr>
        <w:t>[R1]</w:t>
      </w:r>
      <w:r w:rsidRPr="00497E5B">
        <w:rPr>
          <w:rFonts w:cs="Huawei Sans"/>
        </w:rPr>
        <w:t>ospf</w:t>
      </w:r>
      <w:r w:rsidRPr="00383667">
        <w:rPr>
          <w:rFonts w:cs="Huawei Sans"/>
        </w:rPr>
        <w:t xml:space="preserve"> 1</w:t>
      </w:r>
    </w:p>
    <w:p w14:paraId="64A87FC3" w14:textId="77777777" w:rsidR="00480CA1" w:rsidRPr="00383667" w:rsidRDefault="00480CA1" w:rsidP="00480CA1">
      <w:pPr>
        <w:pStyle w:val="2f3"/>
        <w:rPr>
          <w:rFonts w:cs="Huawei Sans"/>
        </w:rPr>
      </w:pPr>
      <w:r w:rsidRPr="00383667">
        <w:rPr>
          <w:rFonts w:cs="Huawei Sans"/>
        </w:rPr>
        <w:t>[R1-ospf-1] default-route-advertise always type 1</w:t>
      </w:r>
    </w:p>
    <w:p w14:paraId="2F3A409F" w14:textId="77777777" w:rsidR="00480CA1" w:rsidRPr="00383667" w:rsidRDefault="00480CA1" w:rsidP="00480CA1">
      <w:pPr>
        <w:pStyle w:val="2f3"/>
        <w:rPr>
          <w:rFonts w:cs="Huawei Sans"/>
        </w:rPr>
      </w:pPr>
      <w:r w:rsidRPr="00383667">
        <w:rPr>
          <w:rFonts w:cs="Huawei Sans"/>
        </w:rPr>
        <w:t>[R1-ospf-1] quit</w:t>
      </w:r>
    </w:p>
    <w:p w14:paraId="3B248C87" w14:textId="77777777" w:rsidR="00480CA1" w:rsidRPr="00383667" w:rsidRDefault="00480CA1" w:rsidP="00480CA1">
      <w:pPr>
        <w:pStyle w:val="1e"/>
      </w:pPr>
      <w:r w:rsidRPr="00383667">
        <w:t># Check the OSPF routing table on R2.</w:t>
      </w:r>
    </w:p>
    <w:p w14:paraId="042FF59B" w14:textId="77777777" w:rsidR="00480CA1" w:rsidRPr="00383667" w:rsidRDefault="00480CA1" w:rsidP="00480CA1">
      <w:pPr>
        <w:pStyle w:val="2f3"/>
        <w:rPr>
          <w:rFonts w:cs="Huawei Sans"/>
        </w:rPr>
      </w:pPr>
      <w:r w:rsidRPr="00383667">
        <w:rPr>
          <w:rFonts w:cs="Huawei Sans"/>
        </w:rPr>
        <w:t xml:space="preserve">[R2]display </w:t>
      </w:r>
      <w:r w:rsidRPr="00497E5B">
        <w:rPr>
          <w:rFonts w:cs="Huawei Sans"/>
        </w:rPr>
        <w:t>ospf</w:t>
      </w:r>
      <w:r w:rsidRPr="00383667">
        <w:rPr>
          <w:rFonts w:cs="Huawei Sans"/>
        </w:rPr>
        <w:t xml:space="preserve"> routing</w:t>
      </w:r>
    </w:p>
    <w:p w14:paraId="3EEDF7A0" w14:textId="77777777" w:rsidR="00480CA1" w:rsidRPr="00383667" w:rsidRDefault="00480CA1" w:rsidP="00480CA1">
      <w:pPr>
        <w:pStyle w:val="2f3"/>
        <w:rPr>
          <w:rFonts w:cs="Huawei Sans"/>
        </w:rPr>
      </w:pPr>
    </w:p>
    <w:p w14:paraId="4A41976E" w14:textId="77777777" w:rsidR="00480CA1" w:rsidRPr="00383667" w:rsidRDefault="00480CA1" w:rsidP="00480CA1">
      <w:pPr>
        <w:pStyle w:val="2f3"/>
        <w:rPr>
          <w:rFonts w:cs="Huawei Sans"/>
        </w:rPr>
      </w:pPr>
      <w:r w:rsidRPr="00383667">
        <w:rPr>
          <w:rFonts w:cs="Huawei Sans"/>
        </w:rPr>
        <w:tab/>
        <w:t xml:space="preserve"> OSPF Process 1 with Router ID 10.0.2.2</w:t>
      </w:r>
    </w:p>
    <w:p w14:paraId="515B3CCA"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3437E574" w14:textId="77777777" w:rsidR="00480CA1" w:rsidRPr="00383667" w:rsidRDefault="00480CA1" w:rsidP="00480CA1">
      <w:pPr>
        <w:pStyle w:val="2f3"/>
        <w:rPr>
          <w:rFonts w:cs="Huawei Sans"/>
        </w:rPr>
      </w:pPr>
    </w:p>
    <w:p w14:paraId="5F6A6556" w14:textId="77777777" w:rsidR="00480CA1" w:rsidRPr="00383667" w:rsidRDefault="00480CA1" w:rsidP="00480CA1">
      <w:pPr>
        <w:pStyle w:val="2f3"/>
        <w:rPr>
          <w:rFonts w:cs="Huawei Sans"/>
        </w:rPr>
      </w:pPr>
      <w:r w:rsidRPr="00383667">
        <w:rPr>
          <w:rFonts w:cs="Huawei Sans"/>
        </w:rPr>
        <w:t xml:space="preserve"> Routing for Network </w:t>
      </w:r>
    </w:p>
    <w:p w14:paraId="0FBE780D" w14:textId="46A5ACF3" w:rsidR="00480CA1" w:rsidRPr="00383667" w:rsidRDefault="0009006D"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19103C1A" w14:textId="21652F2E" w:rsidR="00480CA1" w:rsidRPr="00383667" w:rsidRDefault="0009006D" w:rsidP="00480CA1">
      <w:pPr>
        <w:pStyle w:val="2f3"/>
        <w:rPr>
          <w:rFonts w:cs="Huawei Sans"/>
        </w:rPr>
      </w:pPr>
      <w:r>
        <w:rPr>
          <w:rFonts w:cs="Huawei Sans"/>
        </w:rPr>
        <w:tab/>
      </w:r>
      <w:r w:rsidR="00480CA1" w:rsidRPr="00383667">
        <w:rPr>
          <w:rFonts w:cs="Huawei Sans"/>
        </w:rPr>
        <w:t>10.0.2.0/24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EDE7FD3" w14:textId="11C5C43C" w:rsidR="00480CA1" w:rsidRPr="00383667" w:rsidRDefault="0009006D" w:rsidP="00480CA1">
      <w:pPr>
        <w:pStyle w:val="2f3"/>
        <w:rPr>
          <w:rFonts w:cs="Huawei Sans"/>
        </w:rPr>
      </w:pPr>
      <w:r>
        <w:rPr>
          <w:rFonts w:cs="Huawei Sans"/>
        </w:rPr>
        <w:tab/>
      </w:r>
      <w:r w:rsidR="00480CA1" w:rsidRPr="00383667">
        <w:rPr>
          <w:rFonts w:cs="Huawei Sans"/>
        </w:rPr>
        <w:t>10.0.24.0/24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w:t>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58DA74FA" w14:textId="0F57D7E3" w:rsidR="00480CA1" w:rsidRPr="00383667" w:rsidRDefault="0009006D"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w:t>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4FC684EB" w14:textId="020C8C25" w:rsidR="00480CA1" w:rsidRPr="00383667" w:rsidRDefault="0009006D"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w:t>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0DE60D02" w14:textId="6AC90745" w:rsidR="00480CA1" w:rsidRPr="00383667" w:rsidRDefault="0009006D"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w:t>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4D8DACD7" w14:textId="09B30742" w:rsidR="00480CA1" w:rsidRPr="00383667" w:rsidRDefault="0009006D"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w:t>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4F2C86E7" w14:textId="3DD871C4" w:rsidR="00480CA1" w:rsidRPr="00383667" w:rsidRDefault="0009006D" w:rsidP="00480CA1">
      <w:pPr>
        <w:pStyle w:val="2f3"/>
        <w:rPr>
          <w:rFonts w:cs="Huawei Sans"/>
        </w:rPr>
      </w:pPr>
      <w:r>
        <w:rPr>
          <w:rFonts w:cs="Huawei Sans"/>
        </w:rPr>
        <w:tab/>
      </w:r>
      <w:r w:rsidR="00480CA1" w:rsidRPr="00383667">
        <w:rPr>
          <w:rFonts w:cs="Huawei Sans"/>
        </w:rPr>
        <w:t>10.0.5.0/24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20</w:t>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7A401ABD" w14:textId="77100D3A" w:rsidR="00480CA1" w:rsidRPr="00383667" w:rsidRDefault="0009006D"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20</w:t>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084EC82A" w14:textId="04C79E65" w:rsidR="00480CA1" w:rsidRPr="00383667" w:rsidRDefault="0009006D" w:rsidP="00480CA1">
      <w:pPr>
        <w:pStyle w:val="2f3"/>
        <w:rPr>
          <w:rFonts w:cs="Huawei Sans"/>
        </w:rPr>
      </w:pPr>
      <w:r>
        <w:rPr>
          <w:rFonts w:cs="Huawei Sans"/>
        </w:rPr>
        <w:lastRenderedPageBreak/>
        <w:tab/>
      </w:r>
      <w:r w:rsidR="00480CA1" w:rsidRPr="00383667">
        <w:rPr>
          <w:rFonts w:cs="Huawei Sans"/>
        </w:rPr>
        <w:t>10.3.0.0/24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w:t>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51619E57" w14:textId="3FCCF8DB" w:rsidR="00480CA1" w:rsidRPr="00383667" w:rsidRDefault="0009006D" w:rsidP="00480CA1">
      <w:pPr>
        <w:pStyle w:val="2f3"/>
        <w:rPr>
          <w:rFonts w:cs="Huawei Sans"/>
        </w:rPr>
      </w:pPr>
      <w:r>
        <w:rPr>
          <w:rFonts w:cs="Huawei Sans"/>
        </w:rPr>
        <w:tab/>
      </w:r>
      <w:r w:rsidR="00480CA1" w:rsidRPr="00383667">
        <w:rPr>
          <w:rFonts w:cs="Huawei Sans"/>
        </w:rPr>
        <w:t>10.3.1.0/24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w:t>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29045A74" w14:textId="7B6544DF" w:rsidR="00480CA1" w:rsidRPr="00383667" w:rsidRDefault="0009006D" w:rsidP="00480CA1">
      <w:pPr>
        <w:pStyle w:val="2f3"/>
        <w:rPr>
          <w:rFonts w:cs="Huawei Sans"/>
        </w:rPr>
      </w:pPr>
      <w:r>
        <w:rPr>
          <w:rFonts w:cs="Huawei Sans"/>
        </w:rPr>
        <w:tab/>
      </w:r>
      <w:r w:rsidR="00480CA1" w:rsidRPr="00383667">
        <w:rPr>
          <w:rFonts w:cs="Huawei Sans"/>
        </w:rPr>
        <w:t>10.5.0.0/23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20</w:t>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270EEEBB" w14:textId="77777777" w:rsidR="00480CA1" w:rsidRPr="00383667" w:rsidRDefault="00480CA1" w:rsidP="00480CA1">
      <w:pPr>
        <w:pStyle w:val="2f3"/>
        <w:rPr>
          <w:rFonts w:cs="Huawei Sans"/>
        </w:rPr>
      </w:pPr>
    </w:p>
    <w:p w14:paraId="02E94691" w14:textId="77777777" w:rsidR="00480CA1" w:rsidRPr="00383667" w:rsidRDefault="00480CA1" w:rsidP="00480CA1">
      <w:pPr>
        <w:pStyle w:val="2f3"/>
        <w:rPr>
          <w:rFonts w:cs="Huawei Sans"/>
        </w:rPr>
      </w:pPr>
      <w:r w:rsidRPr="00383667">
        <w:rPr>
          <w:rFonts w:cs="Huawei Sans"/>
        </w:rPr>
        <w:t xml:space="preserve"> Routing for ASEs</w:t>
      </w:r>
    </w:p>
    <w:p w14:paraId="4A44D8DB" w14:textId="5721D8EE" w:rsidR="00480CA1" w:rsidRPr="00383667" w:rsidRDefault="00480CA1" w:rsidP="00480CA1">
      <w:pPr>
        <w:pStyle w:val="2f3"/>
        <w:rPr>
          <w:rFonts w:cs="Huawei Sans"/>
          <w:color w:val="EC7061"/>
        </w:rPr>
      </w:pPr>
      <w:r w:rsidRPr="00383667">
        <w:rPr>
          <w:rFonts w:cs="Huawei Sans"/>
          <w:color w:val="EC7061"/>
        </w:rPr>
        <w:t xml:space="preserve"> Destination       Cost      Type       Tag         NextHop       AdvRouter</w:t>
      </w:r>
    </w:p>
    <w:p w14:paraId="4E401B88" w14:textId="77777777" w:rsidR="00480CA1" w:rsidRPr="00383667" w:rsidRDefault="00480CA1" w:rsidP="00480CA1">
      <w:pPr>
        <w:pStyle w:val="2f3"/>
        <w:rPr>
          <w:rFonts w:cs="Huawei Sans"/>
          <w:color w:val="EC7061"/>
        </w:rPr>
      </w:pPr>
      <w:r w:rsidRPr="00383667">
        <w:rPr>
          <w:rFonts w:cs="Huawei Sans"/>
          <w:color w:val="EC7061"/>
        </w:rPr>
        <w:t xml:space="preserve"> 0.0.0.0/0          11        Type1      1           10.0.123.1      10.0.1.1</w:t>
      </w:r>
    </w:p>
    <w:p w14:paraId="0C6D1650" w14:textId="77777777" w:rsidR="00480CA1" w:rsidRPr="00383667" w:rsidRDefault="00480CA1" w:rsidP="00480CA1">
      <w:pPr>
        <w:pStyle w:val="2f3"/>
        <w:rPr>
          <w:rFonts w:cs="Huawei Sans"/>
        </w:rPr>
      </w:pPr>
    </w:p>
    <w:p w14:paraId="4FFDAFBD" w14:textId="77777777" w:rsidR="00480CA1" w:rsidRPr="00383667" w:rsidRDefault="00480CA1" w:rsidP="00480CA1">
      <w:pPr>
        <w:pStyle w:val="2f3"/>
        <w:rPr>
          <w:rFonts w:cs="Huawei Sans"/>
        </w:rPr>
      </w:pPr>
      <w:r w:rsidRPr="00383667">
        <w:rPr>
          <w:rFonts w:cs="Huawei Sans"/>
        </w:rPr>
        <w:t xml:space="preserve"> Total Nets: 12 </w:t>
      </w:r>
    </w:p>
    <w:p w14:paraId="524BB3BC" w14:textId="77777777" w:rsidR="00480CA1" w:rsidRPr="00383667" w:rsidRDefault="00480CA1" w:rsidP="00480CA1">
      <w:pPr>
        <w:pStyle w:val="2f3"/>
        <w:rPr>
          <w:rFonts w:cs="Huawei Sans"/>
        </w:rPr>
      </w:pPr>
      <w:r w:rsidRPr="00383667">
        <w:rPr>
          <w:rFonts w:cs="Huawei Sans"/>
        </w:rPr>
        <w:t xml:space="preserve"> Intra Area: 8  </w:t>
      </w:r>
      <w:r w:rsidRPr="00497E5B">
        <w:rPr>
          <w:rFonts w:cs="Huawei Sans"/>
        </w:rPr>
        <w:t>Inter</w:t>
      </w:r>
      <w:r w:rsidRPr="00383667">
        <w:rPr>
          <w:rFonts w:cs="Huawei Sans"/>
        </w:rPr>
        <w:t xml:space="preserve"> Area: 3  ASE: 1  NSSA: 0</w:t>
      </w:r>
    </w:p>
    <w:p w14:paraId="3D3B177A" w14:textId="77777777" w:rsidR="00480CA1" w:rsidRPr="00383667" w:rsidRDefault="00480CA1" w:rsidP="00480CA1">
      <w:pPr>
        <w:pStyle w:val="1e"/>
      </w:pPr>
      <w:r w:rsidRPr="00383667">
        <w:t>The command output shows that R2 has learned the default route with R1 as the next hop through a Type 5 LSA.</w:t>
      </w:r>
    </w:p>
    <w:p w14:paraId="6FF6C943" w14:textId="77777777" w:rsidR="00480CA1" w:rsidRPr="00383667" w:rsidRDefault="00480CA1" w:rsidP="00604E8C">
      <w:pPr>
        <w:pStyle w:val="30"/>
        <w:ind w:left="1032" w:hanging="278"/>
        <w:outlineLvl w:val="9"/>
        <w:rPr>
          <w:rFonts w:cs="Huawei Sans"/>
        </w:rPr>
      </w:pPr>
      <w:r w:rsidRPr="00383667">
        <w:rPr>
          <w:rFonts w:cs="Huawei Sans"/>
        </w:rPr>
        <w:t>Change the preferences of the two types of OSPF routes.</w:t>
      </w:r>
    </w:p>
    <w:p w14:paraId="69941143" w14:textId="77777777" w:rsidR="00480CA1" w:rsidRPr="00383667" w:rsidRDefault="00480CA1" w:rsidP="00480CA1">
      <w:pPr>
        <w:pStyle w:val="1e"/>
      </w:pPr>
      <w:r w:rsidRPr="00383667">
        <w:t>By default, the preference of intra-area and inter-area OSPF routes is 10; the preference of AS external routes is 150.</w:t>
      </w:r>
    </w:p>
    <w:p w14:paraId="429CA33D" w14:textId="77777777" w:rsidR="00480CA1" w:rsidRPr="00383667" w:rsidRDefault="00480CA1" w:rsidP="00480CA1">
      <w:pPr>
        <w:pStyle w:val="1e"/>
      </w:pPr>
      <w:r w:rsidRPr="00383667">
        <w:t># On R1 and R3, change the preference of intra-area and inter-area routes to 20, and change the preference of AS external routes to 50.</w:t>
      </w:r>
    </w:p>
    <w:p w14:paraId="0E2F29EA" w14:textId="77777777" w:rsidR="00480CA1" w:rsidRPr="00383667" w:rsidRDefault="00480CA1" w:rsidP="00480CA1">
      <w:pPr>
        <w:pStyle w:val="2f3"/>
        <w:rPr>
          <w:rFonts w:cs="Huawei Sans"/>
        </w:rPr>
      </w:pPr>
      <w:r w:rsidRPr="00383667">
        <w:rPr>
          <w:rFonts w:cs="Huawei Sans"/>
        </w:rPr>
        <w:t>[R1]</w:t>
      </w:r>
      <w:r w:rsidRPr="00497E5B">
        <w:rPr>
          <w:rFonts w:cs="Huawei Sans"/>
        </w:rPr>
        <w:t>ospf</w:t>
      </w:r>
      <w:r w:rsidRPr="00383667">
        <w:rPr>
          <w:rFonts w:cs="Huawei Sans"/>
        </w:rPr>
        <w:t xml:space="preserve"> 1</w:t>
      </w:r>
    </w:p>
    <w:p w14:paraId="4267A5D0" w14:textId="77777777" w:rsidR="00480CA1" w:rsidRPr="00383667" w:rsidRDefault="00480CA1" w:rsidP="00480CA1">
      <w:pPr>
        <w:pStyle w:val="2f3"/>
        <w:rPr>
          <w:rFonts w:cs="Huawei Sans"/>
        </w:rPr>
      </w:pPr>
      <w:r w:rsidRPr="00383667">
        <w:rPr>
          <w:rFonts w:cs="Huawei Sans"/>
        </w:rPr>
        <w:t xml:space="preserve">[R1-ospf-1] preference 20 </w:t>
      </w:r>
    </w:p>
    <w:p w14:paraId="1D50F20F" w14:textId="77777777" w:rsidR="00480CA1" w:rsidRPr="00383667" w:rsidRDefault="00480CA1" w:rsidP="00480CA1">
      <w:pPr>
        <w:pStyle w:val="2f3"/>
        <w:rPr>
          <w:rFonts w:cs="Huawei Sans"/>
        </w:rPr>
      </w:pPr>
      <w:r w:rsidRPr="00383667">
        <w:rPr>
          <w:rFonts w:cs="Huawei Sans"/>
        </w:rPr>
        <w:t xml:space="preserve">[R1-ospf-1] preference </w:t>
      </w:r>
      <w:r w:rsidRPr="00497E5B">
        <w:rPr>
          <w:rFonts w:cs="Huawei Sans"/>
        </w:rPr>
        <w:t>ase</w:t>
      </w:r>
      <w:r w:rsidRPr="00383667">
        <w:rPr>
          <w:rFonts w:cs="Huawei Sans"/>
        </w:rPr>
        <w:t xml:space="preserve"> 50</w:t>
      </w:r>
    </w:p>
    <w:p w14:paraId="4562E697" w14:textId="77777777" w:rsidR="00480CA1" w:rsidRPr="00383667" w:rsidRDefault="00480CA1" w:rsidP="00480CA1">
      <w:pPr>
        <w:pStyle w:val="2f3"/>
        <w:rPr>
          <w:rFonts w:cs="Huawei Sans"/>
        </w:rPr>
      </w:pPr>
      <w:r w:rsidRPr="00383667">
        <w:rPr>
          <w:rFonts w:cs="Huawei Sans"/>
        </w:rPr>
        <w:t>[R1-ospf-1] quit</w:t>
      </w:r>
    </w:p>
    <w:p w14:paraId="7E351115" w14:textId="77777777" w:rsidR="00480CA1" w:rsidRPr="00383667" w:rsidRDefault="00480CA1" w:rsidP="00480CA1">
      <w:pPr>
        <w:pStyle w:val="2f3"/>
        <w:rPr>
          <w:rFonts w:cs="Huawei Sans"/>
        </w:rPr>
      </w:pPr>
    </w:p>
    <w:p w14:paraId="54DD57DA" w14:textId="77777777" w:rsidR="00480CA1" w:rsidRPr="00383667" w:rsidRDefault="00480CA1" w:rsidP="00480CA1">
      <w:pPr>
        <w:pStyle w:val="2f3"/>
        <w:rPr>
          <w:rFonts w:cs="Huawei Sans"/>
        </w:rPr>
      </w:pPr>
      <w:r w:rsidRPr="00383667">
        <w:rPr>
          <w:rFonts w:cs="Huawei Sans"/>
        </w:rPr>
        <w:t>[R3]</w:t>
      </w:r>
      <w:r w:rsidRPr="00497E5B">
        <w:rPr>
          <w:rFonts w:cs="Huawei Sans"/>
        </w:rPr>
        <w:t>ospf</w:t>
      </w:r>
      <w:r w:rsidRPr="00383667">
        <w:rPr>
          <w:rFonts w:cs="Huawei Sans"/>
        </w:rPr>
        <w:t xml:space="preserve"> 1</w:t>
      </w:r>
    </w:p>
    <w:p w14:paraId="4A801E89" w14:textId="77777777" w:rsidR="00480CA1" w:rsidRPr="00383667" w:rsidRDefault="00480CA1" w:rsidP="00480CA1">
      <w:pPr>
        <w:pStyle w:val="2f3"/>
        <w:rPr>
          <w:rFonts w:cs="Huawei Sans"/>
        </w:rPr>
      </w:pPr>
      <w:r w:rsidRPr="00383667">
        <w:rPr>
          <w:rFonts w:cs="Huawei Sans"/>
        </w:rPr>
        <w:t>[R3-ospf-1] preference 20</w:t>
      </w:r>
    </w:p>
    <w:p w14:paraId="30204D87" w14:textId="77777777" w:rsidR="00480CA1" w:rsidRPr="00383667" w:rsidRDefault="00480CA1" w:rsidP="00480CA1">
      <w:pPr>
        <w:pStyle w:val="2f3"/>
        <w:rPr>
          <w:rFonts w:cs="Huawei Sans"/>
        </w:rPr>
      </w:pPr>
      <w:r w:rsidRPr="00383667">
        <w:rPr>
          <w:rFonts w:cs="Huawei Sans"/>
        </w:rPr>
        <w:t xml:space="preserve">[R3-ospf-1] preference </w:t>
      </w:r>
      <w:r w:rsidRPr="00497E5B">
        <w:rPr>
          <w:rFonts w:cs="Huawei Sans"/>
        </w:rPr>
        <w:t>ase</w:t>
      </w:r>
      <w:r w:rsidRPr="00383667">
        <w:rPr>
          <w:rFonts w:cs="Huawei Sans"/>
        </w:rPr>
        <w:t xml:space="preserve"> 50</w:t>
      </w:r>
    </w:p>
    <w:p w14:paraId="624B1320" w14:textId="77777777" w:rsidR="00480CA1" w:rsidRPr="00383667" w:rsidRDefault="00480CA1" w:rsidP="00480CA1">
      <w:pPr>
        <w:pStyle w:val="2f3"/>
        <w:rPr>
          <w:rFonts w:cs="Huawei Sans"/>
        </w:rPr>
      </w:pPr>
      <w:r w:rsidRPr="00383667">
        <w:rPr>
          <w:rFonts w:cs="Huawei Sans"/>
        </w:rPr>
        <w:t>[R3-ospf-1] quit</w:t>
      </w:r>
    </w:p>
    <w:p w14:paraId="75299FB8" w14:textId="77777777" w:rsidR="00480CA1" w:rsidRPr="00383667" w:rsidRDefault="00480CA1" w:rsidP="00480CA1">
      <w:pPr>
        <w:pStyle w:val="1e"/>
      </w:pPr>
      <w:r w:rsidRPr="00383667">
        <w:t>The operation in this step only shows how to change the preferences of internal and external routes, and does not have actual meaning in this experiment.</w:t>
      </w:r>
    </w:p>
    <w:p w14:paraId="54A0FF48" w14:textId="77777777" w:rsidR="00480CA1" w:rsidRPr="00383667" w:rsidRDefault="00480CA1" w:rsidP="00480CA1">
      <w:pPr>
        <w:pStyle w:val="1e"/>
      </w:pPr>
      <w:r w:rsidRPr="00383667">
        <w:t># Check the OSPF routes in the IP routing table on R3.</w:t>
      </w:r>
    </w:p>
    <w:p w14:paraId="50C5B15B" w14:textId="77777777" w:rsidR="00227531" w:rsidRDefault="00480CA1" w:rsidP="00480CA1">
      <w:pPr>
        <w:pStyle w:val="2f3"/>
        <w:rPr>
          <w:rFonts w:cs="Huawei Sans"/>
        </w:rPr>
      </w:pPr>
      <w:r w:rsidRPr="00383667">
        <w:rPr>
          <w:rFonts w:cs="Huawei Sans"/>
        </w:rPr>
        <w:t>&lt;R3&gt;display</w:t>
      </w:r>
      <w:r w:rsidRPr="00383667">
        <w:rPr>
          <w:rFonts w:cs="Huawei Sans"/>
        </w:rPr>
        <w:tab/>
      </w:r>
      <w:r w:rsidRPr="00497E5B">
        <w:rPr>
          <w:rFonts w:cs="Huawei Sans"/>
        </w:rPr>
        <w:t>ip</w:t>
      </w:r>
      <w:r w:rsidRPr="00383667">
        <w:rPr>
          <w:rFonts w:cs="Huawei Sans"/>
        </w:rPr>
        <w:tab/>
        <w:t>routing-table</w:t>
      </w:r>
      <w:r w:rsidRPr="00383667">
        <w:rPr>
          <w:rFonts w:cs="Huawei Sans"/>
        </w:rPr>
        <w:tab/>
        <w:t>protocol</w:t>
      </w:r>
      <w:r w:rsidRPr="00383667">
        <w:rPr>
          <w:rFonts w:cs="Huawei Sans"/>
        </w:rPr>
        <w:tab/>
      </w:r>
      <w:r w:rsidRPr="00497E5B">
        <w:rPr>
          <w:rFonts w:cs="Huawei Sans"/>
        </w:rPr>
        <w:t>ospf</w:t>
      </w:r>
    </w:p>
    <w:p w14:paraId="06E27C94" w14:textId="150A8CBB" w:rsidR="00480CA1" w:rsidRPr="00383667" w:rsidRDefault="00480CA1" w:rsidP="00480CA1">
      <w:pPr>
        <w:pStyle w:val="2f3"/>
        <w:rPr>
          <w:rFonts w:cs="Huawei Sans"/>
        </w:rPr>
      </w:pPr>
      <w:r w:rsidRPr="00383667">
        <w:rPr>
          <w:rFonts w:cs="Huawei Sans"/>
        </w:rPr>
        <w:t>Route</w:t>
      </w:r>
      <w:r w:rsidRPr="00383667">
        <w:rPr>
          <w:rFonts w:cs="Huawei Sans"/>
        </w:rPr>
        <w:tab/>
        <w:t>Flags:</w:t>
      </w:r>
      <w:r w:rsidRPr="00383667">
        <w:rPr>
          <w:rFonts w:cs="Huawei Sans"/>
        </w:rPr>
        <w:tab/>
        <w:t>R</w:t>
      </w:r>
      <w:r w:rsidRPr="00383667">
        <w:rPr>
          <w:rFonts w:cs="Huawei Sans"/>
        </w:rPr>
        <w:tab/>
        <w:t>-</w:t>
      </w:r>
      <w:r w:rsidRPr="00383667">
        <w:rPr>
          <w:rFonts w:cs="Huawei Sans"/>
        </w:rPr>
        <w:tab/>
        <w:t>relay,</w:t>
      </w:r>
      <w:r w:rsidRPr="00383667">
        <w:rPr>
          <w:rFonts w:cs="Huawei Sans"/>
        </w:rPr>
        <w:tab/>
        <w:t>D</w:t>
      </w:r>
      <w:r w:rsidRPr="00383667">
        <w:rPr>
          <w:rFonts w:cs="Huawei Sans"/>
        </w:rPr>
        <w:tab/>
        <w:t>-</w:t>
      </w:r>
      <w:r w:rsidRPr="00383667">
        <w:rPr>
          <w:rFonts w:cs="Huawei Sans"/>
        </w:rPr>
        <w:tab/>
        <w:t>download</w:t>
      </w:r>
      <w:r w:rsidRPr="00383667">
        <w:rPr>
          <w:rFonts w:cs="Huawei Sans"/>
        </w:rPr>
        <w:tab/>
        <w:t>to</w:t>
      </w:r>
      <w:r w:rsidRPr="00383667">
        <w:rPr>
          <w:rFonts w:cs="Huawei Sans"/>
        </w:rPr>
        <w:tab/>
        <w:t>fib</w:t>
      </w:r>
    </w:p>
    <w:p w14:paraId="39D1DE55" w14:textId="77777777" w:rsidR="00480CA1" w:rsidRPr="00383667" w:rsidRDefault="00480CA1" w:rsidP="00480CA1">
      <w:pPr>
        <w:pStyle w:val="2f3"/>
        <w:rPr>
          <w:rFonts w:cs="Huawei Sans"/>
        </w:rPr>
      </w:pPr>
      <w:r w:rsidRPr="00383667">
        <w:rPr>
          <w:rFonts w:cs="Huawei Sans"/>
        </w:rPr>
        <w:t>------------------------------------------------------------------------------</w:t>
      </w:r>
    </w:p>
    <w:p w14:paraId="434B2EEE" w14:textId="77777777" w:rsidR="00480CA1" w:rsidRPr="00383667" w:rsidRDefault="00480CA1" w:rsidP="00480CA1">
      <w:pPr>
        <w:pStyle w:val="2f3"/>
        <w:rPr>
          <w:rFonts w:cs="Huawei Sans"/>
        </w:rPr>
      </w:pPr>
      <w:r w:rsidRPr="00383667">
        <w:rPr>
          <w:rFonts w:cs="Huawei Sans"/>
        </w:rPr>
        <w:t>Public</w:t>
      </w:r>
      <w:r w:rsidRPr="00383667">
        <w:rPr>
          <w:rFonts w:cs="Huawei Sans"/>
        </w:rPr>
        <w:tab/>
        <w:t>routing</w:t>
      </w:r>
      <w:r w:rsidRPr="00383667">
        <w:rPr>
          <w:rFonts w:cs="Huawei Sans"/>
        </w:rPr>
        <w:tab/>
        <w:t>table</w:t>
      </w:r>
      <w:r w:rsidRPr="00383667">
        <w:rPr>
          <w:rFonts w:cs="Huawei Sans"/>
        </w:rPr>
        <w:tab/>
        <w:t>:</w:t>
      </w:r>
      <w:r w:rsidRPr="00383667">
        <w:rPr>
          <w:rFonts w:cs="Huawei Sans"/>
        </w:rPr>
        <w:tab/>
        <w:t>OSPF</w:t>
      </w:r>
    </w:p>
    <w:p w14:paraId="0024D6EE"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Destinations</w:t>
      </w:r>
      <w:r w:rsidRPr="00383667">
        <w:rPr>
          <w:rFonts w:cs="Huawei Sans"/>
        </w:rPr>
        <w:tab/>
        <w:t>:</w:t>
      </w:r>
      <w:r w:rsidRPr="00383667">
        <w:rPr>
          <w:rFonts w:cs="Huawei Sans"/>
        </w:rPr>
        <w:tab/>
        <w:t>9</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Routes</w:t>
      </w:r>
      <w:r w:rsidRPr="00383667">
        <w:rPr>
          <w:rFonts w:cs="Huawei Sans"/>
        </w:rPr>
        <w:tab/>
        <w:t>:</w:t>
      </w:r>
      <w:r w:rsidRPr="00383667">
        <w:rPr>
          <w:rFonts w:cs="Huawei Sans"/>
        </w:rPr>
        <w:tab/>
        <w:t>9</w:t>
      </w:r>
    </w:p>
    <w:p w14:paraId="5A66F576" w14:textId="27DDB992" w:rsidR="00480CA1" w:rsidRPr="00383667" w:rsidRDefault="00480CA1" w:rsidP="00480CA1">
      <w:pPr>
        <w:pStyle w:val="2f3"/>
        <w:rPr>
          <w:rFonts w:cs="Huawei Sans"/>
        </w:rPr>
      </w:pPr>
    </w:p>
    <w:p w14:paraId="3AE385E3" w14:textId="77777777" w:rsidR="00480CA1" w:rsidRPr="00383667" w:rsidRDefault="00480CA1" w:rsidP="00480CA1">
      <w:pPr>
        <w:pStyle w:val="2f3"/>
        <w:rPr>
          <w:rFonts w:cs="Huawei Sans"/>
        </w:rPr>
      </w:pPr>
      <w:r w:rsidRPr="00383667">
        <w:rPr>
          <w:rFonts w:cs="Huawei Sans"/>
        </w:rPr>
        <w:t>OSPF</w:t>
      </w:r>
      <w:r w:rsidRPr="00383667">
        <w:rPr>
          <w:rFonts w:cs="Huawei Sans"/>
        </w:rPr>
        <w:tab/>
        <w:t>routing</w:t>
      </w:r>
      <w:r w:rsidRPr="00383667">
        <w:rPr>
          <w:rFonts w:cs="Huawei Sans"/>
        </w:rPr>
        <w:tab/>
        <w:t>table</w:t>
      </w:r>
      <w:r w:rsidRPr="00383667">
        <w:rPr>
          <w:rFonts w:cs="Huawei Sans"/>
        </w:rPr>
        <w:tab/>
        <w:t>status</w:t>
      </w:r>
      <w:r w:rsidRPr="00383667">
        <w:rPr>
          <w:rFonts w:cs="Huawei Sans"/>
        </w:rPr>
        <w:tab/>
        <w:t>:</w:t>
      </w:r>
      <w:r w:rsidRPr="00383667">
        <w:rPr>
          <w:rFonts w:cs="Huawei Sans"/>
        </w:rPr>
        <w:tab/>
        <w:t>&lt;Active&gt;</w:t>
      </w:r>
    </w:p>
    <w:p w14:paraId="45941D05"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Destinations</w:t>
      </w:r>
      <w:r w:rsidRPr="00383667">
        <w:rPr>
          <w:rFonts w:cs="Huawei Sans"/>
        </w:rPr>
        <w:tab/>
        <w:t>:</w:t>
      </w:r>
      <w:r w:rsidRPr="00383667">
        <w:rPr>
          <w:rFonts w:cs="Huawei Sans"/>
        </w:rPr>
        <w:tab/>
        <w:t>9</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Routes</w:t>
      </w:r>
      <w:r w:rsidRPr="00383667">
        <w:rPr>
          <w:rFonts w:cs="Huawei Sans"/>
        </w:rPr>
        <w:tab/>
        <w:t>:</w:t>
      </w:r>
      <w:r w:rsidRPr="00383667">
        <w:rPr>
          <w:rFonts w:cs="Huawei Sans"/>
        </w:rPr>
        <w:tab/>
        <w:t>9</w:t>
      </w:r>
    </w:p>
    <w:p w14:paraId="5E2A3490" w14:textId="77777777" w:rsidR="00480CA1" w:rsidRPr="00383667" w:rsidRDefault="00480CA1" w:rsidP="00480CA1">
      <w:pPr>
        <w:pStyle w:val="2f3"/>
        <w:rPr>
          <w:rFonts w:cs="Huawei Sans"/>
        </w:rPr>
      </w:pPr>
    </w:p>
    <w:p w14:paraId="142F59CC" w14:textId="4601EEEE" w:rsidR="00480CA1" w:rsidRPr="00383667" w:rsidRDefault="00480CA1" w:rsidP="00480CA1">
      <w:pPr>
        <w:pStyle w:val="2f3"/>
        <w:rPr>
          <w:rFonts w:cs="Huawei Sans"/>
        </w:rPr>
      </w:pPr>
      <w:r w:rsidRPr="00383667">
        <w:rPr>
          <w:rFonts w:cs="Huawei Sans"/>
        </w:rPr>
        <w:t>Destination/Mask</w:t>
      </w:r>
      <w:r w:rsidRPr="00383667">
        <w:rPr>
          <w:rFonts w:cs="Huawei Sans"/>
        </w:rPr>
        <w:tab/>
      </w:r>
      <w:r w:rsidRPr="00383667">
        <w:rPr>
          <w:rFonts w:cs="Huawei Sans"/>
        </w:rPr>
        <w:tab/>
      </w:r>
      <w:r w:rsidRPr="00383667">
        <w:rPr>
          <w:rFonts w:cs="Huawei Sans"/>
        </w:rPr>
        <w:tab/>
      </w:r>
      <w:r w:rsidRPr="00497E5B">
        <w:rPr>
          <w:rFonts w:cs="Huawei Sans"/>
        </w:rPr>
        <w:t>Proto</w:t>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t>Pre</w:t>
      </w:r>
      <w:r w:rsidR="0057368C">
        <w:rPr>
          <w:rFonts w:cs="Huawei Sans"/>
        </w:rPr>
        <w:tab/>
      </w:r>
      <w:r w:rsidR="0057368C">
        <w:rPr>
          <w:rFonts w:cs="Huawei Sans"/>
        </w:rPr>
        <w:tab/>
        <w:t>Cost</w:t>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t>Flags</w:t>
      </w:r>
      <w:r w:rsidR="0057368C">
        <w:rPr>
          <w:rFonts w:cs="Huawei Sans"/>
        </w:rPr>
        <w:tab/>
      </w:r>
      <w:r w:rsidRPr="00383667">
        <w:rPr>
          <w:rFonts w:cs="Huawei Sans"/>
        </w:rPr>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Interface</w:t>
      </w:r>
    </w:p>
    <w:p w14:paraId="7794A6A5" w14:textId="77777777" w:rsidR="00480CA1" w:rsidRPr="00383667" w:rsidRDefault="00480CA1" w:rsidP="00480CA1">
      <w:pPr>
        <w:pStyle w:val="2f3"/>
        <w:rPr>
          <w:rFonts w:cs="Huawei Sans"/>
        </w:rPr>
      </w:pPr>
    </w:p>
    <w:p w14:paraId="1CCA0958" w14:textId="559E8E32"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0.0.0.0/0</w:t>
      </w:r>
      <w:r w:rsidRPr="00383667">
        <w:rPr>
          <w:rFonts w:cs="Huawei Sans"/>
        </w:rPr>
        <w:tab/>
      </w:r>
      <w:r w:rsidRPr="00383667">
        <w:rPr>
          <w:rFonts w:cs="Huawei Sans"/>
        </w:rPr>
        <w:tab/>
      </w:r>
      <w:r w:rsidRPr="00383667">
        <w:rPr>
          <w:rFonts w:cs="Huawei Sans"/>
        </w:rPr>
        <w:tab/>
        <w:t>O_ASE</w:t>
      </w:r>
      <w:r w:rsidR="00B0287F">
        <w:rPr>
          <w:rFonts w:cs="Huawei Sans"/>
        </w:rPr>
        <w:tab/>
      </w:r>
      <w:r w:rsidRPr="00383667">
        <w:rPr>
          <w:rFonts w:cs="Huawei Sans"/>
        </w:rPr>
        <w:tab/>
      </w:r>
      <w:r w:rsidRPr="00383667">
        <w:rPr>
          <w:rFonts w:cs="Huawei Sans"/>
        </w:rPr>
        <w:tab/>
      </w:r>
      <w:r w:rsidRPr="00383667">
        <w:rPr>
          <w:rFonts w:cs="Huawei Sans"/>
        </w:rPr>
        <w:tab/>
        <w:t>50</w:t>
      </w:r>
      <w:r w:rsidRPr="00383667">
        <w:rPr>
          <w:rFonts w:cs="Huawei Sans"/>
        </w:rPr>
        <w:tab/>
      </w:r>
      <w:r w:rsidRPr="00383667">
        <w:rPr>
          <w:rFonts w:cs="Huawei Sans"/>
        </w:rPr>
        <w:tab/>
      </w:r>
      <w:r w:rsidRPr="00383667">
        <w:rPr>
          <w:rFonts w:cs="Huawei Sans"/>
        </w:rPr>
        <w:tab/>
        <w:t>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w:t>
      </w:r>
      <w:r w:rsidRPr="00383667">
        <w:rPr>
          <w:rFonts w:cs="Huawei Sans"/>
        </w:rPr>
        <w:tab/>
      </w:r>
      <w:r w:rsidRPr="00383667">
        <w:rPr>
          <w:rFonts w:cs="Huawei Sans"/>
        </w:rPr>
        <w:tab/>
      </w:r>
      <w:r w:rsidRPr="00383667">
        <w:rPr>
          <w:rFonts w:cs="Huawei Sans"/>
        </w:rPr>
        <w:tab/>
        <w:t>10.0.123.1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GigabitEthernet0/0/3</w:t>
      </w:r>
    </w:p>
    <w:p w14:paraId="0DD5431F"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10.0.1.0/24</w:t>
      </w:r>
      <w:r w:rsidRPr="00383667">
        <w:rPr>
          <w:rFonts w:cs="Huawei Sans"/>
        </w:rPr>
        <w:tab/>
      </w:r>
      <w:r w:rsidRPr="00383667">
        <w:rPr>
          <w:rFonts w:cs="Huawei Sans"/>
        </w:rPr>
        <w:tab/>
        <w:t>OSPF</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w:t>
      </w:r>
      <w:r w:rsidRPr="00383667">
        <w:rPr>
          <w:rFonts w:cs="Huawei Sans"/>
        </w:rPr>
        <w:tab/>
      </w:r>
      <w:r w:rsidRPr="00383667">
        <w:rPr>
          <w:rFonts w:cs="Huawei Sans"/>
        </w:rPr>
        <w:tab/>
      </w:r>
      <w:r w:rsidRPr="00383667">
        <w:rPr>
          <w:rFonts w:cs="Huawei Sans"/>
        </w:rPr>
        <w:tab/>
        <w:t>10.0.123.1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GigabitEthernet0/0/3</w:t>
      </w:r>
    </w:p>
    <w:p w14:paraId="497CC10C"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10.0.2.0/24</w:t>
      </w:r>
      <w:r w:rsidRPr="00383667">
        <w:rPr>
          <w:rFonts w:cs="Huawei Sans"/>
        </w:rPr>
        <w:tab/>
      </w:r>
      <w:r w:rsidRPr="00383667">
        <w:rPr>
          <w:rFonts w:cs="Huawei Sans"/>
        </w:rPr>
        <w:tab/>
        <w:t>OSPF</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w:t>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GigabitEthernet0/0/3</w:t>
      </w:r>
    </w:p>
    <w:p w14:paraId="5206B975"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10.0.4.0/24</w:t>
      </w:r>
      <w:r w:rsidRPr="00383667">
        <w:rPr>
          <w:rFonts w:cs="Huawei Sans"/>
        </w:rPr>
        <w:tab/>
      </w:r>
      <w:r w:rsidRPr="00383667">
        <w:rPr>
          <w:rFonts w:cs="Huawei Sans"/>
        </w:rPr>
        <w:tab/>
        <w:t>OSPF</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w:t>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GigabitEthernet0/0/3</w:t>
      </w:r>
    </w:p>
    <w:p w14:paraId="67059E02"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10.0.5.0/24</w:t>
      </w:r>
      <w:r w:rsidRPr="00383667">
        <w:rPr>
          <w:rFonts w:cs="Huawei Sans"/>
        </w:rPr>
        <w:tab/>
      </w:r>
      <w:r w:rsidRPr="00383667">
        <w:rPr>
          <w:rFonts w:cs="Huawei Sans"/>
        </w:rPr>
        <w:tab/>
        <w:t>OSPF</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t>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w:t>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GigabitEthernet0/0/3</w:t>
      </w:r>
    </w:p>
    <w:p w14:paraId="5D8BB121"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10.0.24.0/24</w:t>
      </w:r>
      <w:r w:rsidRPr="00383667">
        <w:rPr>
          <w:rFonts w:cs="Huawei Sans"/>
        </w:rPr>
        <w:tab/>
      </w:r>
      <w:r w:rsidRPr="00383667">
        <w:rPr>
          <w:rFonts w:cs="Huawei Sans"/>
        </w:rPr>
        <w:tab/>
        <w:t>OSPF</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w:t>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GigabitEthernet0/0/3</w:t>
      </w:r>
    </w:p>
    <w:p w14:paraId="5317293C"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10.0.45.0/24</w:t>
      </w:r>
      <w:r w:rsidRPr="00383667">
        <w:rPr>
          <w:rFonts w:cs="Huawei Sans"/>
        </w:rPr>
        <w:tab/>
      </w:r>
      <w:r w:rsidRPr="00383667">
        <w:rPr>
          <w:rFonts w:cs="Huawei Sans"/>
        </w:rPr>
        <w:tab/>
        <w:t>OSPF</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t>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w:t>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GigabitEthernet0/0/3</w:t>
      </w:r>
    </w:p>
    <w:p w14:paraId="3A95D25E" w14:textId="082C7454"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10.2.0.0/23</w:t>
      </w:r>
      <w:r w:rsidRPr="00383667">
        <w:rPr>
          <w:rFonts w:cs="Huawei Sans"/>
        </w:rPr>
        <w:tab/>
      </w:r>
      <w:r w:rsidRPr="00383667">
        <w:rPr>
          <w:rFonts w:cs="Huawei Sans"/>
        </w:rPr>
        <w:tab/>
        <w:t>O_ASE</w:t>
      </w:r>
      <w:r w:rsidRPr="00383667">
        <w:rPr>
          <w:rFonts w:cs="Huawei Sans"/>
        </w:rPr>
        <w:tab/>
      </w:r>
      <w:r w:rsidR="00B0287F">
        <w:rPr>
          <w:rFonts w:cs="Huawei Sans"/>
        </w:rPr>
        <w:tab/>
      </w:r>
      <w:r w:rsidRPr="00383667">
        <w:rPr>
          <w:rFonts w:cs="Huawei Sans"/>
        </w:rPr>
        <w:tab/>
      </w:r>
      <w:r w:rsidRPr="00383667">
        <w:rPr>
          <w:rFonts w:cs="Huawei Sans"/>
        </w:rPr>
        <w:tab/>
        <w:t>50</w:t>
      </w:r>
      <w:r w:rsidRPr="00383667">
        <w:rPr>
          <w:rFonts w:cs="Huawei Sans"/>
        </w:rPr>
        <w:tab/>
      </w:r>
      <w:r w:rsidRPr="00383667">
        <w:rPr>
          <w:rFonts w:cs="Huawei Sans"/>
        </w:rPr>
        <w:tab/>
      </w:r>
      <w:r w:rsidR="00B0287F">
        <w:rPr>
          <w:rFonts w:cs="Huawei Sans"/>
        </w:rPr>
        <w:tab/>
      </w:r>
      <w:r w:rsidRPr="00383667">
        <w:rPr>
          <w:rFonts w:cs="Huawei Sans"/>
        </w:rPr>
        <w:tab/>
        <w:t>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w:t>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GigabitEthernet0/0/3</w:t>
      </w:r>
    </w:p>
    <w:p w14:paraId="20B42562" w14:textId="77777777" w:rsidR="00480CA1" w:rsidRPr="00383667" w:rsidRDefault="00480CA1" w:rsidP="00480CA1">
      <w:pPr>
        <w:pStyle w:val="2f3"/>
        <w:rPr>
          <w:rFonts w:cs="Huawei Sans"/>
        </w:rPr>
      </w:pPr>
      <w:r w:rsidRPr="00383667">
        <w:rPr>
          <w:rFonts w:cs="Huawei Sans"/>
        </w:rPr>
        <w:lastRenderedPageBreak/>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10.5.0.0/23</w:t>
      </w:r>
      <w:r w:rsidRPr="00383667">
        <w:rPr>
          <w:rFonts w:cs="Huawei Sans"/>
        </w:rPr>
        <w:tab/>
      </w:r>
      <w:r w:rsidRPr="00383667">
        <w:rPr>
          <w:rFonts w:cs="Huawei Sans"/>
        </w:rPr>
        <w:tab/>
        <w:t>OSPF</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t>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w:t>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GigabitEthernet0/0/3</w:t>
      </w:r>
    </w:p>
    <w:p w14:paraId="3A0AF426" w14:textId="77777777" w:rsidR="00480CA1" w:rsidRPr="00383667" w:rsidRDefault="00480CA1" w:rsidP="00480CA1">
      <w:pPr>
        <w:pStyle w:val="2f3"/>
        <w:rPr>
          <w:rFonts w:cs="Huawei Sans"/>
        </w:rPr>
      </w:pPr>
    </w:p>
    <w:p w14:paraId="51451D96" w14:textId="77777777" w:rsidR="00480CA1" w:rsidRPr="00383667" w:rsidRDefault="00480CA1" w:rsidP="00480CA1">
      <w:pPr>
        <w:pStyle w:val="2f3"/>
        <w:rPr>
          <w:rFonts w:cs="Huawei Sans"/>
        </w:rPr>
      </w:pPr>
      <w:r w:rsidRPr="00383667">
        <w:rPr>
          <w:rFonts w:cs="Huawei Sans"/>
        </w:rPr>
        <w:t>OSPF</w:t>
      </w:r>
      <w:r w:rsidRPr="00383667">
        <w:rPr>
          <w:rFonts w:cs="Huawei Sans"/>
        </w:rPr>
        <w:tab/>
        <w:t>routing</w:t>
      </w:r>
      <w:r w:rsidRPr="00383667">
        <w:rPr>
          <w:rFonts w:cs="Huawei Sans"/>
        </w:rPr>
        <w:tab/>
        <w:t>table</w:t>
      </w:r>
      <w:r w:rsidRPr="00383667">
        <w:rPr>
          <w:rFonts w:cs="Huawei Sans"/>
        </w:rPr>
        <w:tab/>
        <w:t>status</w:t>
      </w:r>
      <w:r w:rsidRPr="00383667">
        <w:rPr>
          <w:rFonts w:cs="Huawei Sans"/>
        </w:rPr>
        <w:tab/>
        <w:t>:</w:t>
      </w:r>
      <w:r w:rsidRPr="00383667">
        <w:rPr>
          <w:rFonts w:cs="Huawei Sans"/>
        </w:rPr>
        <w:tab/>
        <w:t>&lt;Inactive&gt;</w:t>
      </w:r>
    </w:p>
    <w:p w14:paraId="638CDDC7"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Destinations</w:t>
      </w:r>
      <w:r w:rsidRPr="00383667">
        <w:rPr>
          <w:rFonts w:cs="Huawei Sans"/>
        </w:rPr>
        <w:tab/>
        <w:t>:</w:t>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Routes</w:t>
      </w:r>
      <w:r w:rsidRPr="00383667">
        <w:rPr>
          <w:rFonts w:cs="Huawei Sans"/>
        </w:rPr>
        <w:tab/>
        <w:t>:</w:t>
      </w:r>
      <w:r w:rsidRPr="00383667">
        <w:rPr>
          <w:rFonts w:cs="Huawei Sans"/>
        </w:rPr>
        <w:tab/>
        <w:t>0</w:t>
      </w:r>
    </w:p>
    <w:p w14:paraId="2E2516C7" w14:textId="77777777" w:rsidR="00480CA1" w:rsidRPr="00383667" w:rsidRDefault="00480CA1" w:rsidP="00480CA1">
      <w:pPr>
        <w:pStyle w:val="1e"/>
      </w:pPr>
      <w:r w:rsidRPr="00383667">
        <w:t>The command output shows that the preferences of the OSPF routes have changed.</w:t>
      </w:r>
    </w:p>
    <w:p w14:paraId="5FE790F4" w14:textId="77777777" w:rsidR="00480CA1" w:rsidRPr="00383667" w:rsidRDefault="00480CA1" w:rsidP="00480CA1">
      <w:pPr>
        <w:pStyle w:val="End"/>
        <w:rPr>
          <w:rFonts w:ascii="Huawei Sans" w:hAnsi="Huawei Sans" w:cs="Huawei Sans"/>
        </w:rPr>
      </w:pPr>
      <w:r w:rsidRPr="00383667">
        <w:rPr>
          <w:rFonts w:ascii="Huawei Sans" w:hAnsi="Huawei Sans" w:cs="Huawei Sans"/>
        </w:rPr>
        <w:t>----End</w:t>
      </w:r>
    </w:p>
    <w:p w14:paraId="51B0D77A" w14:textId="77777777" w:rsidR="00480CA1" w:rsidRPr="00383667" w:rsidRDefault="00480CA1" w:rsidP="00480CA1">
      <w:pPr>
        <w:pStyle w:val="3"/>
        <w:numPr>
          <w:ilvl w:val="2"/>
          <w:numId w:val="31"/>
        </w:numPr>
      </w:pPr>
      <w:bookmarkStart w:id="37" w:name="_Toc49939990"/>
      <w:r w:rsidRPr="00383667">
        <w:t>Quiz</w:t>
      </w:r>
      <w:bookmarkEnd w:id="37"/>
    </w:p>
    <w:p w14:paraId="0847404F" w14:textId="77777777" w:rsidR="00480CA1" w:rsidRPr="00383667" w:rsidRDefault="00480CA1" w:rsidP="00480CA1">
      <w:pPr>
        <w:pStyle w:val="1e"/>
      </w:pPr>
      <w:r w:rsidRPr="00383667">
        <w:t>OSPF can import two types of AS external routes: Type 1 and Type 2. What are their differences?</w:t>
      </w:r>
    </w:p>
    <w:p w14:paraId="307ADA23" w14:textId="77777777" w:rsidR="00480CA1" w:rsidRPr="00383667" w:rsidRDefault="00480CA1" w:rsidP="00480CA1">
      <w:pPr>
        <w:pStyle w:val="3"/>
        <w:numPr>
          <w:ilvl w:val="2"/>
          <w:numId w:val="31"/>
        </w:numPr>
      </w:pPr>
      <w:bookmarkStart w:id="38" w:name="_Toc49939991"/>
      <w:r w:rsidRPr="00383667">
        <w:t>Configuration Reference</w:t>
      </w:r>
      <w:bookmarkEnd w:id="38"/>
    </w:p>
    <w:p w14:paraId="740F3678" w14:textId="77777777" w:rsidR="00480CA1" w:rsidRPr="00383667" w:rsidRDefault="00480CA1" w:rsidP="00480CA1">
      <w:pPr>
        <w:pStyle w:val="1e"/>
      </w:pPr>
      <w:r w:rsidRPr="00383667">
        <w:t>Configuration on R1</w:t>
      </w:r>
    </w:p>
    <w:p w14:paraId="06A99DEC" w14:textId="77777777" w:rsidR="00480CA1" w:rsidRPr="00383667" w:rsidRDefault="00480CA1" w:rsidP="00480CA1">
      <w:pPr>
        <w:pStyle w:val="2f3"/>
        <w:rPr>
          <w:rFonts w:cs="Huawei Sans"/>
        </w:rPr>
      </w:pPr>
      <w:r w:rsidRPr="00383667">
        <w:rPr>
          <w:rFonts w:cs="Huawei Sans"/>
        </w:rPr>
        <w:t>#</w:t>
      </w:r>
    </w:p>
    <w:p w14:paraId="341C11D2"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R1</w:t>
      </w:r>
    </w:p>
    <w:p w14:paraId="33E469C6" w14:textId="77777777" w:rsidR="00480CA1" w:rsidRPr="00383667" w:rsidRDefault="00480CA1" w:rsidP="00480CA1">
      <w:pPr>
        <w:pStyle w:val="2f3"/>
        <w:rPr>
          <w:rFonts w:cs="Huawei Sans"/>
        </w:rPr>
      </w:pPr>
      <w:r w:rsidRPr="00383667">
        <w:rPr>
          <w:rFonts w:cs="Huawei Sans"/>
        </w:rPr>
        <w:t>#</w:t>
      </w:r>
    </w:p>
    <w:p w14:paraId="5CBAAB84"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GigabitEthernet0/0/3</w:t>
      </w:r>
    </w:p>
    <w:p w14:paraId="0052D7F3"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10.0.123.1 255.255.255.0</w:t>
      </w:r>
    </w:p>
    <w:p w14:paraId="05333576" w14:textId="77777777" w:rsidR="00480CA1" w:rsidRPr="00383667" w:rsidRDefault="00480CA1" w:rsidP="00480CA1">
      <w:pPr>
        <w:pStyle w:val="2f3"/>
        <w:rPr>
          <w:rFonts w:cs="Huawei Sans"/>
        </w:rPr>
      </w:pPr>
      <w:r w:rsidRPr="00383667">
        <w:rPr>
          <w:rFonts w:cs="Huawei Sans"/>
        </w:rPr>
        <w:t>#</w:t>
      </w:r>
    </w:p>
    <w:p w14:paraId="18969B7B"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64D7749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10.0.1.1 255.255.255.0</w:t>
      </w:r>
    </w:p>
    <w:p w14:paraId="38A0B3A3"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              </w:t>
      </w:r>
    </w:p>
    <w:p w14:paraId="0818503B" w14:textId="77777777" w:rsidR="00480CA1" w:rsidRPr="00383667" w:rsidRDefault="00480CA1" w:rsidP="00480CA1">
      <w:pPr>
        <w:pStyle w:val="2f3"/>
        <w:rPr>
          <w:rFonts w:cs="Huawei Sans"/>
        </w:rPr>
      </w:pPr>
      <w:r w:rsidRPr="00383667">
        <w:rPr>
          <w:rFonts w:cs="Huawei Sans"/>
        </w:rPr>
        <w:t>#</w:t>
      </w:r>
    </w:p>
    <w:p w14:paraId="27CA9D02"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10.0.1.1</w:t>
      </w:r>
    </w:p>
    <w:p w14:paraId="22F62AB3"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default-route-advertise</w:t>
      </w:r>
      <w:r w:rsidRPr="00383667">
        <w:rPr>
          <w:rFonts w:cs="Huawei Sans"/>
        </w:rPr>
        <w:t xml:space="preserve"> always type 1</w:t>
      </w:r>
    </w:p>
    <w:p w14:paraId="58D0C7C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preference</w:t>
      </w:r>
      <w:r w:rsidRPr="00383667">
        <w:rPr>
          <w:rFonts w:cs="Huawei Sans"/>
        </w:rPr>
        <w:t xml:space="preserve"> 20</w:t>
      </w:r>
    </w:p>
    <w:p w14:paraId="5C8C0FD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preference</w:t>
      </w:r>
      <w:r w:rsidRPr="00383667">
        <w:rPr>
          <w:rFonts w:cs="Huawei Sans"/>
        </w:rPr>
        <w:t xml:space="preserve"> </w:t>
      </w:r>
      <w:r w:rsidRPr="00497E5B">
        <w:rPr>
          <w:rFonts w:cs="Huawei Sans"/>
        </w:rPr>
        <w:t>ase</w:t>
      </w:r>
      <w:r w:rsidRPr="00383667">
        <w:rPr>
          <w:rFonts w:cs="Huawei Sans"/>
        </w:rPr>
        <w:t xml:space="preserve"> 50</w:t>
      </w:r>
    </w:p>
    <w:p w14:paraId="0448144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bandwidth-reference</w:t>
      </w:r>
      <w:r w:rsidRPr="00383667">
        <w:rPr>
          <w:rFonts w:cs="Huawei Sans"/>
        </w:rPr>
        <w:t xml:space="preserve"> 10000</w:t>
      </w:r>
    </w:p>
    <w:p w14:paraId="5C3DCC1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0.0.0.2</w:t>
      </w:r>
    </w:p>
    <w:p w14:paraId="49CB7D53"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10.0.1.1 0.0.0.0</w:t>
      </w:r>
    </w:p>
    <w:p w14:paraId="1E93B35E"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10.0.123.1 0.0.0.0</w:t>
      </w:r>
    </w:p>
    <w:p w14:paraId="2354EB4D" w14:textId="77777777" w:rsidR="00480CA1" w:rsidRPr="00383667" w:rsidRDefault="00480CA1" w:rsidP="00480CA1">
      <w:pPr>
        <w:pStyle w:val="2f3"/>
        <w:rPr>
          <w:rFonts w:cs="Huawei Sans"/>
        </w:rPr>
      </w:pPr>
      <w:r w:rsidRPr="00383667">
        <w:rPr>
          <w:rFonts w:cs="Huawei Sans"/>
        </w:rPr>
        <w:t>#</w:t>
      </w:r>
    </w:p>
    <w:p w14:paraId="0BD3ADC3" w14:textId="77777777" w:rsidR="00480CA1" w:rsidRPr="00383667" w:rsidRDefault="00480CA1" w:rsidP="00480CA1">
      <w:pPr>
        <w:pStyle w:val="2f3"/>
        <w:rPr>
          <w:rFonts w:cs="Huawei Sans"/>
        </w:rPr>
      </w:pPr>
      <w:r w:rsidRPr="00497E5B">
        <w:rPr>
          <w:rFonts w:cs="Huawei Sans"/>
        </w:rPr>
        <w:t>ip</w:t>
      </w:r>
      <w:r w:rsidRPr="00383667">
        <w:rPr>
          <w:rFonts w:cs="Huawei Sans"/>
        </w:rPr>
        <w:t xml:space="preserve"> route-static 0.0.0.0 0.0.0.0 LoopBack0</w:t>
      </w:r>
    </w:p>
    <w:p w14:paraId="52BDBB93" w14:textId="77777777" w:rsidR="00480CA1" w:rsidRPr="00383667" w:rsidRDefault="00480CA1" w:rsidP="00480CA1">
      <w:pPr>
        <w:pStyle w:val="2f3"/>
        <w:rPr>
          <w:rFonts w:cs="Huawei Sans"/>
        </w:rPr>
      </w:pPr>
      <w:r w:rsidRPr="00383667">
        <w:rPr>
          <w:rFonts w:cs="Huawei Sans"/>
        </w:rPr>
        <w:t>#</w:t>
      </w:r>
    </w:p>
    <w:p w14:paraId="53D1D6E9" w14:textId="77777777" w:rsidR="00480CA1" w:rsidRPr="00383667" w:rsidRDefault="00480CA1" w:rsidP="00480CA1">
      <w:pPr>
        <w:pStyle w:val="1e"/>
      </w:pPr>
      <w:r w:rsidRPr="00383667">
        <w:t>Configuration on R2</w:t>
      </w:r>
    </w:p>
    <w:p w14:paraId="342E80B0" w14:textId="77777777" w:rsidR="00480CA1" w:rsidRPr="00383667" w:rsidRDefault="00480CA1" w:rsidP="00480CA1">
      <w:pPr>
        <w:pStyle w:val="2f3"/>
        <w:rPr>
          <w:rFonts w:cs="Huawei Sans"/>
        </w:rPr>
      </w:pPr>
      <w:r w:rsidRPr="00383667">
        <w:rPr>
          <w:rFonts w:cs="Huawei Sans"/>
        </w:rPr>
        <w:t>#</w:t>
      </w:r>
    </w:p>
    <w:p w14:paraId="770BA3D2"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R2</w:t>
      </w:r>
    </w:p>
    <w:p w14:paraId="14989EDC" w14:textId="77777777" w:rsidR="00480CA1" w:rsidRPr="00383667" w:rsidRDefault="00480CA1" w:rsidP="00480CA1">
      <w:pPr>
        <w:pStyle w:val="2f3"/>
        <w:rPr>
          <w:rFonts w:cs="Huawei Sans"/>
        </w:rPr>
      </w:pPr>
      <w:r w:rsidRPr="00383667">
        <w:rPr>
          <w:rFonts w:cs="Huawei Sans"/>
        </w:rPr>
        <w:t>#</w:t>
      </w:r>
    </w:p>
    <w:p w14:paraId="3E13233B"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GigabitEthernet0/0/2</w:t>
      </w:r>
    </w:p>
    <w:p w14:paraId="7F3B68F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10.0.24.2 255.255.255.0</w:t>
      </w:r>
    </w:p>
    <w:p w14:paraId="2535F5F1" w14:textId="77777777" w:rsidR="00480CA1" w:rsidRPr="00383667" w:rsidRDefault="00480CA1" w:rsidP="00480CA1">
      <w:pPr>
        <w:pStyle w:val="2f3"/>
        <w:rPr>
          <w:rFonts w:cs="Huawei Sans"/>
        </w:rPr>
      </w:pPr>
      <w:r w:rsidRPr="00383667">
        <w:rPr>
          <w:rFonts w:cs="Huawei Sans"/>
        </w:rPr>
        <w:t>#</w:t>
      </w:r>
    </w:p>
    <w:p w14:paraId="2228D2EE"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GigabitEthernet0/0/4</w:t>
      </w:r>
    </w:p>
    <w:p w14:paraId="1330A6A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10.0.123.2 255.255.255.0</w:t>
      </w:r>
    </w:p>
    <w:p w14:paraId="4C76960F" w14:textId="77777777" w:rsidR="00480CA1" w:rsidRPr="00383667" w:rsidRDefault="00480CA1" w:rsidP="00480CA1">
      <w:pPr>
        <w:pStyle w:val="2f3"/>
        <w:rPr>
          <w:rFonts w:cs="Huawei Sans"/>
        </w:rPr>
      </w:pPr>
      <w:r w:rsidRPr="00383667">
        <w:rPr>
          <w:rFonts w:cs="Huawei Sans"/>
        </w:rPr>
        <w:t>#</w:t>
      </w:r>
    </w:p>
    <w:p w14:paraId="7C67902B"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2C12AFD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10.0.2.2 255.255.255.0        </w:t>
      </w:r>
    </w:p>
    <w:p w14:paraId="63F0AC6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23141CA8" w14:textId="77777777" w:rsidR="00480CA1" w:rsidRPr="00383667" w:rsidRDefault="00480CA1" w:rsidP="00480CA1">
      <w:pPr>
        <w:pStyle w:val="2f3"/>
        <w:rPr>
          <w:rFonts w:cs="Huawei Sans"/>
        </w:rPr>
      </w:pPr>
      <w:r w:rsidRPr="00383667">
        <w:rPr>
          <w:rFonts w:cs="Huawei Sans"/>
        </w:rPr>
        <w:t>#</w:t>
      </w:r>
    </w:p>
    <w:p w14:paraId="559C15F2" w14:textId="77777777" w:rsidR="00480CA1" w:rsidRPr="00383667" w:rsidRDefault="00480CA1" w:rsidP="00480CA1">
      <w:pPr>
        <w:pStyle w:val="2f3"/>
        <w:rPr>
          <w:rFonts w:cs="Huawei Sans"/>
        </w:rPr>
      </w:pPr>
      <w:r w:rsidRPr="00497E5B">
        <w:rPr>
          <w:rFonts w:cs="Huawei Sans"/>
        </w:rPr>
        <w:lastRenderedPageBreak/>
        <w:t>interface</w:t>
      </w:r>
      <w:r w:rsidRPr="00383667">
        <w:rPr>
          <w:rFonts w:cs="Huawei Sans"/>
        </w:rPr>
        <w:t xml:space="preserve"> LoopBack1</w:t>
      </w:r>
    </w:p>
    <w:p w14:paraId="6002D89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10.2.0.1 255.255.255.0</w:t>
      </w:r>
    </w:p>
    <w:p w14:paraId="683C772A" w14:textId="77777777" w:rsidR="00480CA1" w:rsidRPr="00383667" w:rsidRDefault="00480CA1" w:rsidP="00480CA1">
      <w:pPr>
        <w:pStyle w:val="2f3"/>
        <w:rPr>
          <w:rFonts w:cs="Huawei Sans"/>
        </w:rPr>
      </w:pPr>
      <w:r w:rsidRPr="00383667">
        <w:rPr>
          <w:rFonts w:cs="Huawei Sans"/>
        </w:rPr>
        <w:t>#</w:t>
      </w:r>
    </w:p>
    <w:p w14:paraId="72B483AF"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LoopBack2</w:t>
      </w:r>
    </w:p>
    <w:p w14:paraId="122CD35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10.2.1.1 255.255.255.0</w:t>
      </w:r>
    </w:p>
    <w:p w14:paraId="5CB3EFA4" w14:textId="77777777" w:rsidR="00480CA1" w:rsidRPr="00383667" w:rsidRDefault="00480CA1" w:rsidP="00480CA1">
      <w:pPr>
        <w:pStyle w:val="2f3"/>
        <w:rPr>
          <w:rFonts w:cs="Huawei Sans"/>
        </w:rPr>
      </w:pPr>
      <w:r w:rsidRPr="00383667">
        <w:rPr>
          <w:rFonts w:cs="Huawei Sans"/>
        </w:rPr>
        <w:t>#</w:t>
      </w:r>
    </w:p>
    <w:p w14:paraId="7DFD5445"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10.0.2.2</w:t>
      </w:r>
    </w:p>
    <w:p w14:paraId="7A96D845" w14:textId="77777777" w:rsidR="00480CA1" w:rsidRPr="00383667" w:rsidRDefault="00480CA1" w:rsidP="00480CA1">
      <w:pPr>
        <w:pStyle w:val="2f3"/>
        <w:rPr>
          <w:rFonts w:cs="Huawei Sans"/>
        </w:rPr>
      </w:pPr>
      <w:r w:rsidRPr="00383667">
        <w:rPr>
          <w:rFonts w:cs="Huawei Sans"/>
        </w:rPr>
        <w:tab/>
      </w:r>
      <w:r w:rsidRPr="00497E5B">
        <w:rPr>
          <w:rFonts w:cs="Huawei Sans"/>
        </w:rPr>
        <w:t>asbr-summary</w:t>
      </w:r>
      <w:r w:rsidRPr="00383667">
        <w:rPr>
          <w:rFonts w:cs="Huawei Sans"/>
        </w:rPr>
        <w:t xml:space="preserve"> 10.2.0.0 255.255.254.0</w:t>
      </w:r>
    </w:p>
    <w:p w14:paraId="07F3BCFD"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direct</w:t>
      </w:r>
    </w:p>
    <w:p w14:paraId="2CA5FB5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bandwidth-reference</w:t>
      </w:r>
      <w:r w:rsidRPr="00383667">
        <w:rPr>
          <w:rFonts w:cs="Huawei Sans"/>
        </w:rPr>
        <w:t xml:space="preserve"> 10000</w:t>
      </w:r>
    </w:p>
    <w:p w14:paraId="76A92D9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5347285D"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10.0.2.2 0.0.0.0</w:t>
      </w:r>
    </w:p>
    <w:p w14:paraId="6BE45345"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10.0.24.2 0.0.0.0</w:t>
      </w:r>
    </w:p>
    <w:p w14:paraId="315B75F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0.0.0.2</w:t>
      </w:r>
    </w:p>
    <w:p w14:paraId="1CC8DD1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abr-summary</w:t>
      </w:r>
      <w:r w:rsidRPr="00383667">
        <w:rPr>
          <w:rFonts w:cs="Huawei Sans"/>
        </w:rPr>
        <w:t xml:space="preserve"> 10.3.0.0 255.255.254.0</w:t>
      </w:r>
    </w:p>
    <w:p w14:paraId="60D6B82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10.0.123.2 0.0.0.0</w:t>
      </w:r>
    </w:p>
    <w:p w14:paraId="2864D471" w14:textId="77777777" w:rsidR="00480CA1" w:rsidRPr="00383667" w:rsidRDefault="00480CA1" w:rsidP="00480CA1">
      <w:pPr>
        <w:pStyle w:val="2f3"/>
        <w:rPr>
          <w:rFonts w:cs="Huawei Sans"/>
        </w:rPr>
      </w:pPr>
      <w:r w:rsidRPr="00383667">
        <w:rPr>
          <w:rFonts w:cs="Huawei Sans"/>
        </w:rPr>
        <w:t>#</w:t>
      </w:r>
    </w:p>
    <w:p w14:paraId="3F36C612" w14:textId="77777777" w:rsidR="00480CA1" w:rsidRPr="00383667" w:rsidRDefault="00480CA1" w:rsidP="00480CA1">
      <w:pPr>
        <w:pStyle w:val="1e"/>
      </w:pPr>
      <w:r w:rsidRPr="00383667">
        <w:t>Configuration on R3</w:t>
      </w:r>
    </w:p>
    <w:p w14:paraId="33598445" w14:textId="77777777" w:rsidR="00480CA1" w:rsidRPr="00383667" w:rsidRDefault="00480CA1" w:rsidP="00480CA1">
      <w:pPr>
        <w:pStyle w:val="2f3"/>
        <w:rPr>
          <w:rFonts w:cs="Huawei Sans"/>
        </w:rPr>
      </w:pPr>
      <w:r w:rsidRPr="00383667">
        <w:rPr>
          <w:rFonts w:cs="Huawei Sans"/>
        </w:rPr>
        <w:t>#</w:t>
      </w:r>
    </w:p>
    <w:p w14:paraId="0C341BD8"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R3</w:t>
      </w:r>
    </w:p>
    <w:p w14:paraId="461CD99A" w14:textId="77777777" w:rsidR="00480CA1" w:rsidRPr="00383667" w:rsidRDefault="00480CA1" w:rsidP="00480CA1">
      <w:pPr>
        <w:pStyle w:val="2f3"/>
        <w:rPr>
          <w:rFonts w:cs="Huawei Sans"/>
        </w:rPr>
      </w:pPr>
      <w:r w:rsidRPr="00383667">
        <w:rPr>
          <w:rFonts w:cs="Huawei Sans"/>
        </w:rPr>
        <w:t>#</w:t>
      </w:r>
    </w:p>
    <w:p w14:paraId="5BD4C242"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GigabitEthernet0/0/4</w:t>
      </w:r>
    </w:p>
    <w:p w14:paraId="0C2D4B9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10.0.123.3 255.255.255.0</w:t>
      </w:r>
    </w:p>
    <w:p w14:paraId="40B9FC75" w14:textId="77777777" w:rsidR="00480CA1" w:rsidRPr="00383667" w:rsidRDefault="00480CA1" w:rsidP="00480CA1">
      <w:pPr>
        <w:pStyle w:val="2f3"/>
        <w:rPr>
          <w:rFonts w:cs="Huawei Sans"/>
        </w:rPr>
      </w:pPr>
      <w:r w:rsidRPr="00383667">
        <w:rPr>
          <w:rFonts w:cs="Huawei Sans"/>
        </w:rPr>
        <w:t>#</w:t>
      </w:r>
    </w:p>
    <w:p w14:paraId="3A16E01B"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1AA0503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10.0.3.3 255.255.255.0        </w:t>
      </w:r>
    </w:p>
    <w:p w14:paraId="133210B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02B91CCC" w14:textId="77777777" w:rsidR="00480CA1" w:rsidRPr="00383667" w:rsidRDefault="00480CA1" w:rsidP="00480CA1">
      <w:pPr>
        <w:pStyle w:val="2f3"/>
        <w:rPr>
          <w:rFonts w:cs="Huawei Sans"/>
        </w:rPr>
      </w:pPr>
      <w:r w:rsidRPr="00383667">
        <w:rPr>
          <w:rFonts w:cs="Huawei Sans"/>
        </w:rPr>
        <w:t>#</w:t>
      </w:r>
    </w:p>
    <w:p w14:paraId="1292746F"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LoopBack1</w:t>
      </w:r>
    </w:p>
    <w:p w14:paraId="1789944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10.3.0.1 255.255.255.0</w:t>
      </w:r>
    </w:p>
    <w:p w14:paraId="14094880"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432F0388" w14:textId="77777777" w:rsidR="00480CA1" w:rsidRPr="00383667" w:rsidRDefault="00480CA1" w:rsidP="00480CA1">
      <w:pPr>
        <w:pStyle w:val="2f3"/>
        <w:rPr>
          <w:rFonts w:cs="Huawei Sans"/>
        </w:rPr>
      </w:pPr>
      <w:r w:rsidRPr="00383667">
        <w:rPr>
          <w:rFonts w:cs="Huawei Sans"/>
        </w:rPr>
        <w:t>#</w:t>
      </w:r>
    </w:p>
    <w:p w14:paraId="7DA7589C"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LoopBack2</w:t>
      </w:r>
    </w:p>
    <w:p w14:paraId="17FF619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10.3.1.1 255.255.255.0</w:t>
      </w:r>
    </w:p>
    <w:p w14:paraId="3B4ECC1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58F98FEF" w14:textId="77777777" w:rsidR="00480CA1" w:rsidRPr="00383667" w:rsidRDefault="00480CA1" w:rsidP="00480CA1">
      <w:pPr>
        <w:pStyle w:val="2f3"/>
        <w:rPr>
          <w:rFonts w:cs="Huawei Sans"/>
        </w:rPr>
      </w:pPr>
      <w:r w:rsidRPr="00383667">
        <w:rPr>
          <w:rFonts w:cs="Huawei Sans"/>
        </w:rPr>
        <w:t>#</w:t>
      </w:r>
    </w:p>
    <w:p w14:paraId="7913B962"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10.0.3.3</w:t>
      </w:r>
    </w:p>
    <w:p w14:paraId="04BBE495"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preference</w:t>
      </w:r>
      <w:r w:rsidRPr="00383667">
        <w:rPr>
          <w:rFonts w:cs="Huawei Sans"/>
        </w:rPr>
        <w:t xml:space="preserve"> 20</w:t>
      </w:r>
    </w:p>
    <w:p w14:paraId="373CE4E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preference</w:t>
      </w:r>
      <w:r w:rsidRPr="00383667">
        <w:rPr>
          <w:rFonts w:cs="Huawei Sans"/>
        </w:rPr>
        <w:t xml:space="preserve"> </w:t>
      </w:r>
      <w:r w:rsidRPr="00497E5B">
        <w:rPr>
          <w:rFonts w:cs="Huawei Sans"/>
        </w:rPr>
        <w:t>ase</w:t>
      </w:r>
      <w:r w:rsidRPr="00383667">
        <w:rPr>
          <w:rFonts w:cs="Huawei Sans"/>
        </w:rPr>
        <w:t xml:space="preserve"> 50</w:t>
      </w:r>
    </w:p>
    <w:p w14:paraId="36260AF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bandwidth-reference</w:t>
      </w:r>
      <w:r w:rsidRPr="00383667">
        <w:rPr>
          <w:rFonts w:cs="Huawei Sans"/>
        </w:rPr>
        <w:t xml:space="preserve"> 10000</w:t>
      </w:r>
    </w:p>
    <w:p w14:paraId="6C7EB303"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0.0.0.2</w:t>
      </w:r>
    </w:p>
    <w:p w14:paraId="53A676C5"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10.0.123.3 0.0.0.0</w:t>
      </w:r>
    </w:p>
    <w:p w14:paraId="342746F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61DB7FE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10.3.0.1 0.0.0.0</w:t>
      </w:r>
    </w:p>
    <w:p w14:paraId="3CC67D8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10.3.1.1 0.0.0.0</w:t>
      </w:r>
    </w:p>
    <w:p w14:paraId="25CAC896" w14:textId="77777777" w:rsidR="00480CA1" w:rsidRPr="00383667" w:rsidRDefault="00480CA1" w:rsidP="00480CA1">
      <w:pPr>
        <w:pStyle w:val="2f3"/>
        <w:rPr>
          <w:rFonts w:cs="Huawei Sans"/>
        </w:rPr>
      </w:pPr>
      <w:r w:rsidRPr="00383667">
        <w:rPr>
          <w:rFonts w:cs="Huawei Sans"/>
        </w:rPr>
        <w:t>#</w:t>
      </w:r>
    </w:p>
    <w:p w14:paraId="6F7DF7D5" w14:textId="77777777" w:rsidR="00480CA1" w:rsidRPr="00383667" w:rsidRDefault="00480CA1" w:rsidP="00480CA1">
      <w:pPr>
        <w:pStyle w:val="1e"/>
      </w:pPr>
      <w:r w:rsidRPr="00383667">
        <w:t>Configuration on R4</w:t>
      </w:r>
    </w:p>
    <w:p w14:paraId="4E99A24F" w14:textId="77777777" w:rsidR="00480CA1" w:rsidRPr="00383667" w:rsidRDefault="00480CA1" w:rsidP="00480CA1">
      <w:pPr>
        <w:pStyle w:val="2f3"/>
        <w:rPr>
          <w:rFonts w:cs="Huawei Sans"/>
        </w:rPr>
      </w:pPr>
      <w:r w:rsidRPr="00383667">
        <w:rPr>
          <w:rFonts w:cs="Huawei Sans"/>
        </w:rPr>
        <w:t>#</w:t>
      </w:r>
    </w:p>
    <w:p w14:paraId="76F49B52"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R4</w:t>
      </w:r>
    </w:p>
    <w:p w14:paraId="20F784D7" w14:textId="77777777" w:rsidR="00480CA1" w:rsidRPr="00383667" w:rsidRDefault="00480CA1" w:rsidP="00480CA1">
      <w:pPr>
        <w:pStyle w:val="2f3"/>
        <w:rPr>
          <w:rFonts w:cs="Huawei Sans"/>
        </w:rPr>
      </w:pPr>
      <w:r w:rsidRPr="00383667">
        <w:rPr>
          <w:rFonts w:cs="Huawei Sans"/>
        </w:rPr>
        <w:t>#</w:t>
      </w:r>
    </w:p>
    <w:p w14:paraId="52AFDCE2"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GigabitEthernet0/0/2</w:t>
      </w:r>
    </w:p>
    <w:p w14:paraId="3FB9AD75" w14:textId="77777777" w:rsidR="00480CA1" w:rsidRPr="00383667" w:rsidRDefault="00480CA1" w:rsidP="00480CA1">
      <w:pPr>
        <w:pStyle w:val="2f3"/>
        <w:rPr>
          <w:rFonts w:cs="Huawei Sans"/>
        </w:rPr>
      </w:pPr>
      <w:r w:rsidRPr="00383667">
        <w:rPr>
          <w:rFonts w:cs="Huawei Sans"/>
        </w:rPr>
        <w:lastRenderedPageBreak/>
        <w:t xml:space="preserve"> </w:t>
      </w:r>
      <w:r w:rsidRPr="00497E5B">
        <w:rPr>
          <w:rFonts w:cs="Huawei Sans"/>
        </w:rPr>
        <w:t>ip</w:t>
      </w:r>
      <w:r w:rsidRPr="00383667">
        <w:rPr>
          <w:rFonts w:cs="Huawei Sans"/>
        </w:rPr>
        <w:t xml:space="preserve"> address 10.0.45.4 255.255.255.0</w:t>
      </w:r>
    </w:p>
    <w:p w14:paraId="514035CC" w14:textId="77777777" w:rsidR="00480CA1" w:rsidRPr="00383667" w:rsidRDefault="00480CA1" w:rsidP="00480CA1">
      <w:pPr>
        <w:pStyle w:val="2f3"/>
        <w:rPr>
          <w:rFonts w:cs="Huawei Sans"/>
        </w:rPr>
      </w:pPr>
      <w:r w:rsidRPr="00383667">
        <w:rPr>
          <w:rFonts w:cs="Huawei Sans"/>
        </w:rPr>
        <w:t>#</w:t>
      </w:r>
    </w:p>
    <w:p w14:paraId="275CBA36"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GigabitEthernet0/0/3</w:t>
      </w:r>
    </w:p>
    <w:p w14:paraId="2B60810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10.0.24.4 255.255.255.0</w:t>
      </w:r>
    </w:p>
    <w:p w14:paraId="3043F551" w14:textId="77777777" w:rsidR="00480CA1" w:rsidRPr="00383667" w:rsidRDefault="00480CA1" w:rsidP="00480CA1">
      <w:pPr>
        <w:pStyle w:val="2f3"/>
        <w:rPr>
          <w:rFonts w:cs="Huawei Sans"/>
        </w:rPr>
      </w:pPr>
      <w:r w:rsidRPr="00383667">
        <w:rPr>
          <w:rFonts w:cs="Huawei Sans"/>
        </w:rPr>
        <w:t>#</w:t>
      </w:r>
    </w:p>
    <w:p w14:paraId="3A26E83D"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01A82E6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10.0.4.4 255.255.255.0        </w:t>
      </w:r>
    </w:p>
    <w:p w14:paraId="2C08C86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67FD3750" w14:textId="77777777" w:rsidR="00480CA1" w:rsidRPr="00383667" w:rsidRDefault="00480CA1" w:rsidP="00480CA1">
      <w:pPr>
        <w:pStyle w:val="2f3"/>
        <w:rPr>
          <w:rFonts w:cs="Huawei Sans"/>
        </w:rPr>
      </w:pPr>
      <w:r w:rsidRPr="00383667">
        <w:rPr>
          <w:rFonts w:cs="Huawei Sans"/>
        </w:rPr>
        <w:t>#</w:t>
      </w:r>
    </w:p>
    <w:p w14:paraId="783FF53A"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10.0.4.4</w:t>
      </w:r>
    </w:p>
    <w:p w14:paraId="48AFAFA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bandwidth-reference</w:t>
      </w:r>
      <w:r w:rsidRPr="00383667">
        <w:rPr>
          <w:rFonts w:cs="Huawei Sans"/>
        </w:rPr>
        <w:t xml:space="preserve"> 10000</w:t>
      </w:r>
    </w:p>
    <w:p w14:paraId="16F25DA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6AFEB9A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10.0.24.4 0.0.0.0</w:t>
      </w:r>
    </w:p>
    <w:p w14:paraId="49256FD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10.0.4.4 0.0.0.0</w:t>
      </w:r>
    </w:p>
    <w:p w14:paraId="3C41920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0.0.0.1</w:t>
      </w:r>
    </w:p>
    <w:p w14:paraId="3A8B21F5"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abr-summary</w:t>
      </w:r>
      <w:r w:rsidRPr="00383667">
        <w:rPr>
          <w:rFonts w:cs="Huawei Sans"/>
        </w:rPr>
        <w:t xml:space="preserve"> 10.5.0.0 255.255.254.0</w:t>
      </w:r>
    </w:p>
    <w:p w14:paraId="06A2759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10.0.45.4 0.0.0.0</w:t>
      </w:r>
    </w:p>
    <w:p w14:paraId="2185130B" w14:textId="77777777" w:rsidR="00480CA1" w:rsidRPr="00383667" w:rsidRDefault="00480CA1" w:rsidP="00480CA1">
      <w:pPr>
        <w:pStyle w:val="2f3"/>
        <w:rPr>
          <w:rFonts w:cs="Huawei Sans"/>
        </w:rPr>
      </w:pPr>
      <w:r w:rsidRPr="00383667">
        <w:rPr>
          <w:rFonts w:cs="Huawei Sans"/>
        </w:rPr>
        <w:t>#</w:t>
      </w:r>
    </w:p>
    <w:p w14:paraId="09385EE5" w14:textId="77777777" w:rsidR="00480CA1" w:rsidRPr="00383667" w:rsidRDefault="00480CA1" w:rsidP="00480CA1">
      <w:pPr>
        <w:pStyle w:val="1e"/>
      </w:pPr>
      <w:r w:rsidRPr="00383667">
        <w:t>Configuration on R5</w:t>
      </w:r>
    </w:p>
    <w:p w14:paraId="529D3F1F" w14:textId="77777777" w:rsidR="00480CA1" w:rsidRPr="00383667" w:rsidRDefault="00480CA1" w:rsidP="00480CA1">
      <w:pPr>
        <w:pStyle w:val="2f3"/>
        <w:rPr>
          <w:rFonts w:cs="Huawei Sans"/>
        </w:rPr>
      </w:pPr>
      <w:r w:rsidRPr="00383667">
        <w:rPr>
          <w:rFonts w:cs="Huawei Sans"/>
        </w:rPr>
        <w:t>#</w:t>
      </w:r>
    </w:p>
    <w:p w14:paraId="758B707C"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R5</w:t>
      </w:r>
    </w:p>
    <w:p w14:paraId="0167384A" w14:textId="77777777" w:rsidR="00480CA1" w:rsidRPr="00383667" w:rsidRDefault="00480CA1" w:rsidP="00480CA1">
      <w:pPr>
        <w:pStyle w:val="2f3"/>
        <w:rPr>
          <w:rFonts w:cs="Huawei Sans"/>
        </w:rPr>
      </w:pPr>
      <w:r w:rsidRPr="00383667">
        <w:rPr>
          <w:rFonts w:cs="Huawei Sans"/>
        </w:rPr>
        <w:t>#</w:t>
      </w:r>
    </w:p>
    <w:p w14:paraId="6FE73071"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GigabitEthernet0/0/3</w:t>
      </w:r>
    </w:p>
    <w:p w14:paraId="133A5CC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10.0.45.5 255.255.255.0</w:t>
      </w:r>
    </w:p>
    <w:p w14:paraId="41064218" w14:textId="77777777" w:rsidR="00480CA1" w:rsidRPr="00383667" w:rsidRDefault="00480CA1" w:rsidP="00480CA1">
      <w:pPr>
        <w:pStyle w:val="2f3"/>
        <w:rPr>
          <w:rFonts w:cs="Huawei Sans"/>
        </w:rPr>
      </w:pPr>
      <w:r w:rsidRPr="00383667">
        <w:rPr>
          <w:rFonts w:cs="Huawei Sans"/>
        </w:rPr>
        <w:t>#</w:t>
      </w:r>
    </w:p>
    <w:p w14:paraId="2822599A"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48D43C5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10.0.5.5 255.255.255.0</w:t>
      </w:r>
    </w:p>
    <w:p w14:paraId="111BB5D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6F1ACF17" w14:textId="77777777" w:rsidR="00480CA1" w:rsidRPr="00383667" w:rsidRDefault="00480CA1" w:rsidP="00480CA1">
      <w:pPr>
        <w:pStyle w:val="2f3"/>
        <w:rPr>
          <w:rFonts w:cs="Huawei Sans"/>
        </w:rPr>
      </w:pPr>
      <w:r w:rsidRPr="00383667">
        <w:rPr>
          <w:rFonts w:cs="Huawei Sans"/>
        </w:rPr>
        <w:t xml:space="preserve">#                                         </w:t>
      </w:r>
    </w:p>
    <w:p w14:paraId="7287A016"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LoopBack1</w:t>
      </w:r>
    </w:p>
    <w:p w14:paraId="58155A3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10.5.0.1 255.255.255.0</w:t>
      </w:r>
    </w:p>
    <w:p w14:paraId="4632AAF3"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20D5043F" w14:textId="77777777" w:rsidR="00480CA1" w:rsidRPr="00383667" w:rsidRDefault="00480CA1" w:rsidP="00480CA1">
      <w:pPr>
        <w:pStyle w:val="2f3"/>
        <w:rPr>
          <w:rFonts w:cs="Huawei Sans"/>
        </w:rPr>
      </w:pPr>
      <w:r w:rsidRPr="00383667">
        <w:rPr>
          <w:rFonts w:cs="Huawei Sans"/>
        </w:rPr>
        <w:t>#</w:t>
      </w:r>
    </w:p>
    <w:p w14:paraId="2710A1CE"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LoopBack2</w:t>
      </w:r>
    </w:p>
    <w:p w14:paraId="441C292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10.5.1.1 255.255.255.0</w:t>
      </w:r>
    </w:p>
    <w:p w14:paraId="0763F51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20BF56F8" w14:textId="77777777" w:rsidR="00480CA1" w:rsidRPr="00383667" w:rsidRDefault="00480CA1" w:rsidP="00480CA1">
      <w:pPr>
        <w:pStyle w:val="2f3"/>
        <w:rPr>
          <w:rFonts w:cs="Huawei Sans"/>
        </w:rPr>
      </w:pPr>
      <w:r w:rsidRPr="00383667">
        <w:rPr>
          <w:rFonts w:cs="Huawei Sans"/>
        </w:rPr>
        <w:t>#</w:t>
      </w:r>
    </w:p>
    <w:p w14:paraId="67781E1D"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10.0.5.5</w:t>
      </w:r>
    </w:p>
    <w:p w14:paraId="06283D5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bandwidth-reference</w:t>
      </w:r>
      <w:r w:rsidRPr="00383667">
        <w:rPr>
          <w:rFonts w:cs="Huawei Sans"/>
        </w:rPr>
        <w:t xml:space="preserve"> 10000</w:t>
      </w:r>
    </w:p>
    <w:p w14:paraId="50C50CC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32887C5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0.0.0.1</w:t>
      </w:r>
    </w:p>
    <w:p w14:paraId="3917297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10.0.5.5 0.0.0.0</w:t>
      </w:r>
    </w:p>
    <w:p w14:paraId="489D95FD"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10.5.0.1 0.0.0.0</w:t>
      </w:r>
    </w:p>
    <w:p w14:paraId="608FDEC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10.5.1.1 0.0.0.0</w:t>
      </w:r>
    </w:p>
    <w:p w14:paraId="0A6175C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10.0.45.5 0.0.0.0</w:t>
      </w:r>
    </w:p>
    <w:p w14:paraId="57EFD05F" w14:textId="77777777" w:rsidR="00480CA1" w:rsidRPr="00383667" w:rsidRDefault="00480CA1" w:rsidP="00480CA1">
      <w:pPr>
        <w:pStyle w:val="2f3"/>
        <w:rPr>
          <w:rFonts w:cs="Huawei Sans"/>
        </w:rPr>
      </w:pPr>
      <w:r w:rsidRPr="00383667">
        <w:rPr>
          <w:rFonts w:cs="Huawei Sans"/>
        </w:rPr>
        <w:t>#</w:t>
      </w:r>
    </w:p>
    <w:p w14:paraId="2619A321" w14:textId="77777777" w:rsidR="00480CA1" w:rsidRPr="00383667" w:rsidRDefault="00480CA1" w:rsidP="00480CA1">
      <w:pPr>
        <w:pStyle w:val="2"/>
        <w:numPr>
          <w:ilvl w:val="1"/>
          <w:numId w:val="31"/>
        </w:numPr>
      </w:pPr>
      <w:bookmarkStart w:id="39" w:name="_Toc45098820"/>
      <w:bookmarkStart w:id="40" w:name="_Toc49939992"/>
      <w:r w:rsidRPr="00383667">
        <w:lastRenderedPageBreak/>
        <w:t>Lab 3: OSPF Adjacencies and LSAs</w:t>
      </w:r>
      <w:bookmarkEnd w:id="39"/>
      <w:bookmarkEnd w:id="40"/>
    </w:p>
    <w:p w14:paraId="596173FF" w14:textId="77777777" w:rsidR="008B59BF" w:rsidRPr="00383667" w:rsidRDefault="008B59BF" w:rsidP="008B59BF">
      <w:pPr>
        <w:pStyle w:val="3"/>
      </w:pPr>
      <w:bookmarkStart w:id="41" w:name="_Toc49939993"/>
      <w:r w:rsidRPr="00383667">
        <w:t>Introduction</w:t>
      </w:r>
      <w:bookmarkEnd w:id="41"/>
    </w:p>
    <w:p w14:paraId="01A384E3" w14:textId="77777777" w:rsidR="008B59BF" w:rsidRPr="00383667" w:rsidRDefault="00480CA1" w:rsidP="00480CA1">
      <w:pPr>
        <w:pStyle w:val="4"/>
        <w:numPr>
          <w:ilvl w:val="3"/>
          <w:numId w:val="31"/>
        </w:numPr>
      </w:pPr>
      <w:r w:rsidRPr="00383667">
        <w:t>Objectives</w:t>
      </w:r>
    </w:p>
    <w:p w14:paraId="091AD23E" w14:textId="792DACFD" w:rsidR="00480CA1" w:rsidRPr="00383667" w:rsidRDefault="00480CA1" w:rsidP="008B59BF">
      <w:pPr>
        <w:pStyle w:val="1e"/>
      </w:pPr>
      <w:r w:rsidRPr="00383667">
        <w:t>Upon completion of this task, you will be able to:</w:t>
      </w:r>
    </w:p>
    <w:p w14:paraId="650052A3" w14:textId="77777777" w:rsidR="00480CA1" w:rsidRPr="00383667" w:rsidRDefault="00480CA1" w:rsidP="00604E8C">
      <w:pPr>
        <w:pStyle w:val="4a"/>
      </w:pPr>
      <w:r w:rsidRPr="00383667">
        <w:t>Illustrate the process of establishing neighbor relationships when multiple routers are connected to a multi-access network.</w:t>
      </w:r>
    </w:p>
    <w:p w14:paraId="586F274E" w14:textId="77777777" w:rsidR="00480CA1" w:rsidRPr="00383667" w:rsidRDefault="00480CA1" w:rsidP="00604E8C">
      <w:pPr>
        <w:pStyle w:val="4a"/>
      </w:pPr>
      <w:r w:rsidRPr="00383667">
        <w:t>Control OSPF DR election.</w:t>
      </w:r>
    </w:p>
    <w:p w14:paraId="3B43D159" w14:textId="77777777" w:rsidR="00480CA1" w:rsidRPr="00383667" w:rsidRDefault="00480CA1" w:rsidP="00604E8C">
      <w:pPr>
        <w:pStyle w:val="4a"/>
      </w:pPr>
      <w:r w:rsidRPr="00383667">
        <w:t>Describe the contents and functions of the five types of LSAs.</w:t>
      </w:r>
    </w:p>
    <w:p w14:paraId="33C32065" w14:textId="77777777" w:rsidR="00480CA1" w:rsidRPr="00383667" w:rsidRDefault="00480CA1" w:rsidP="00480CA1">
      <w:pPr>
        <w:pStyle w:val="4"/>
        <w:numPr>
          <w:ilvl w:val="3"/>
          <w:numId w:val="31"/>
        </w:numPr>
      </w:pPr>
      <w:r w:rsidRPr="00383667">
        <w:t>Networking Topology</w:t>
      </w:r>
    </w:p>
    <w:p w14:paraId="5FBE8D18" w14:textId="77777777" w:rsidR="00480CA1" w:rsidRPr="00383667" w:rsidRDefault="00480CA1" w:rsidP="00480CA1">
      <w:pPr>
        <w:pStyle w:val="92"/>
        <w:numPr>
          <w:ilvl w:val="7"/>
          <w:numId w:val="31"/>
        </w:numPr>
        <w:ind w:left="1021"/>
        <w:rPr>
          <w:b/>
        </w:rPr>
      </w:pPr>
      <w:r w:rsidRPr="00383667">
        <w:rPr>
          <w:b/>
        </w:rPr>
        <w:t>OSPF adjacencies and LSAs</w:t>
      </w:r>
    </w:p>
    <w:p w14:paraId="5F070CF8" w14:textId="739A1DC7" w:rsidR="008D57CF" w:rsidRPr="00383667" w:rsidRDefault="008D57CF" w:rsidP="00480CA1">
      <w:pPr>
        <w:pStyle w:val="1e"/>
      </w:pPr>
      <w:r>
        <w:rPr>
          <w:noProof/>
        </w:rPr>
        <w:drawing>
          <wp:inline distT="0" distB="0" distL="0" distR="0" wp14:anchorId="3AEBF08B" wp14:editId="7C6541C2">
            <wp:extent cx="5385558" cy="2145323"/>
            <wp:effectExtent l="0" t="0" r="5715" b="762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17673" cy="2158116"/>
                    </a:xfrm>
                    <a:prstGeom prst="rect">
                      <a:avLst/>
                    </a:prstGeom>
                    <a:noFill/>
                  </pic:spPr>
                </pic:pic>
              </a:graphicData>
            </a:graphic>
          </wp:inline>
        </w:drawing>
      </w:r>
    </w:p>
    <w:p w14:paraId="70DCA62D" w14:textId="77777777" w:rsidR="00480CA1" w:rsidRPr="00383667" w:rsidRDefault="00480CA1" w:rsidP="00480CA1">
      <w:pPr>
        <w:pStyle w:val="1e"/>
      </w:pPr>
    </w:p>
    <w:p w14:paraId="5BE0007C" w14:textId="77777777" w:rsidR="00480CA1" w:rsidRPr="00383667" w:rsidRDefault="00480CA1" w:rsidP="00480CA1">
      <w:pPr>
        <w:pStyle w:val="1e"/>
      </w:pPr>
      <w:r w:rsidRPr="00383667">
        <w:t>The preceding figure shows the device interconnection mode and IP address plan. Loopback0 of R1 belongs to OSPF area 2, GE0/0/2 of R4 belongs to OSPF area 1, and the other interfaces of R1, R2, R3, and R4 belong to OSPF area 0.</w:t>
      </w:r>
    </w:p>
    <w:p w14:paraId="3B7F83DE" w14:textId="77777777" w:rsidR="00480CA1" w:rsidRPr="00383667" w:rsidRDefault="00480CA1" w:rsidP="00480CA1">
      <w:pPr>
        <w:pStyle w:val="1e"/>
      </w:pPr>
      <w:r w:rsidRPr="00383667">
        <w:t>GE0/0/3 on R5 belongs to OSPF area 1, and Loopback0 on R5 does not belong to any OSPF area.</w:t>
      </w:r>
    </w:p>
    <w:p w14:paraId="25F2A7ED" w14:textId="77777777" w:rsidR="00480CA1" w:rsidRPr="00383667" w:rsidRDefault="00480CA1" w:rsidP="00480CA1">
      <w:pPr>
        <w:pStyle w:val="4"/>
        <w:numPr>
          <w:ilvl w:val="3"/>
          <w:numId w:val="31"/>
        </w:numPr>
      </w:pPr>
      <w:r w:rsidRPr="00383667">
        <w:t>Background</w:t>
      </w:r>
    </w:p>
    <w:p w14:paraId="6921057D" w14:textId="77777777" w:rsidR="00480CA1" w:rsidRPr="00383667" w:rsidRDefault="00480CA1" w:rsidP="00480CA1">
      <w:pPr>
        <w:pStyle w:val="1e"/>
      </w:pPr>
      <w:r w:rsidRPr="00383667">
        <w:t>You are a network administrator of a company. The company's network has five AR routers, among which R1, R2, R3, and R4 reside in the headquarters and are connected through an Ethernet. R5 resides in a branch and is connected to R4 in the headquarters. To control LSA flooding on the large-scale network, multi-area OSPF is designed.</w:t>
      </w:r>
    </w:p>
    <w:p w14:paraId="32DC76CF" w14:textId="77777777" w:rsidR="00480CA1" w:rsidRPr="00383667" w:rsidRDefault="00480CA1" w:rsidP="00480CA1">
      <w:pPr>
        <w:pStyle w:val="1e"/>
      </w:pPr>
      <w:r w:rsidRPr="00383667">
        <w:t>To specify the router ID of each device, the devices are configured to use fixed IP addresses as their router IDs.</w:t>
      </w:r>
    </w:p>
    <w:p w14:paraId="4EC6BA57" w14:textId="77777777" w:rsidR="00480CA1" w:rsidRPr="00383667" w:rsidRDefault="00480CA1" w:rsidP="00480CA1">
      <w:pPr>
        <w:pStyle w:val="1e"/>
      </w:pPr>
      <w:r w:rsidRPr="00383667">
        <w:t>On the network where R1, R2, R3, and R4 are interconnected, you need to intervene in the election of the DR and BDR. In practice, R3 is defined as the DR, R2 as the BDR, and R1 and R4 as DR others.</w:t>
      </w:r>
    </w:p>
    <w:p w14:paraId="38E77EF6" w14:textId="77777777" w:rsidR="00480CA1" w:rsidRPr="00383667" w:rsidRDefault="00480CA1" w:rsidP="00480CA1">
      <w:pPr>
        <w:pStyle w:val="3"/>
        <w:numPr>
          <w:ilvl w:val="2"/>
          <w:numId w:val="31"/>
        </w:numPr>
      </w:pPr>
      <w:bookmarkStart w:id="42" w:name="_Toc49939994"/>
      <w:r w:rsidRPr="00383667">
        <w:lastRenderedPageBreak/>
        <w:t>Lab Configuration</w:t>
      </w:r>
      <w:bookmarkEnd w:id="42"/>
    </w:p>
    <w:p w14:paraId="23FE77AA" w14:textId="77777777" w:rsidR="00480CA1" w:rsidRPr="00383667" w:rsidRDefault="00480CA1" w:rsidP="00480CA1">
      <w:pPr>
        <w:pStyle w:val="4"/>
        <w:numPr>
          <w:ilvl w:val="3"/>
          <w:numId w:val="31"/>
        </w:numPr>
      </w:pPr>
      <w:r w:rsidRPr="00383667">
        <w:t>Configuration Roadmap</w:t>
      </w:r>
    </w:p>
    <w:p w14:paraId="7441757E" w14:textId="77777777" w:rsidR="00480CA1" w:rsidRPr="00383667" w:rsidRDefault="00480CA1" w:rsidP="00480CA1">
      <w:pPr>
        <w:pStyle w:val="1e"/>
        <w:numPr>
          <w:ilvl w:val="0"/>
          <w:numId w:val="43"/>
        </w:numPr>
      </w:pPr>
      <w:r w:rsidRPr="00383667">
        <w:t>Configure IP addresses for the devices.</w:t>
      </w:r>
    </w:p>
    <w:p w14:paraId="0E456095" w14:textId="77777777" w:rsidR="00480CA1" w:rsidRPr="00383667" w:rsidRDefault="00480CA1" w:rsidP="00480CA1">
      <w:pPr>
        <w:pStyle w:val="1e"/>
        <w:numPr>
          <w:ilvl w:val="0"/>
          <w:numId w:val="43"/>
        </w:numPr>
      </w:pPr>
      <w:r w:rsidRPr="00383667">
        <w:t>Configure multiple OSPF areas as planned.</w:t>
      </w:r>
    </w:p>
    <w:p w14:paraId="1696E6B5" w14:textId="77777777" w:rsidR="00480CA1" w:rsidRPr="00383667" w:rsidRDefault="00480CA1" w:rsidP="00480CA1">
      <w:pPr>
        <w:pStyle w:val="1e"/>
        <w:numPr>
          <w:ilvl w:val="0"/>
          <w:numId w:val="43"/>
        </w:numPr>
      </w:pPr>
      <w:r w:rsidRPr="00383667">
        <w:t xml:space="preserve">Verify the OSPF configuration by checking the OSPF neighbor relationship status, OSPF routing tables, and OSPF LSDBs. </w:t>
      </w:r>
    </w:p>
    <w:p w14:paraId="361D7889" w14:textId="77777777" w:rsidR="00480CA1" w:rsidRPr="00383667" w:rsidRDefault="00480CA1" w:rsidP="00480CA1">
      <w:pPr>
        <w:pStyle w:val="1e"/>
        <w:numPr>
          <w:ilvl w:val="0"/>
          <w:numId w:val="43"/>
        </w:numPr>
      </w:pPr>
      <w:r w:rsidRPr="00383667">
        <w:t>Manually change the DR priorities of the OSPF interfaces to affect the DR and BDR election results.</w:t>
      </w:r>
    </w:p>
    <w:p w14:paraId="23A5DDE3" w14:textId="77777777" w:rsidR="00480CA1" w:rsidRPr="00383667" w:rsidRDefault="00480CA1" w:rsidP="00480CA1">
      <w:pPr>
        <w:pStyle w:val="1e"/>
        <w:numPr>
          <w:ilvl w:val="0"/>
          <w:numId w:val="43"/>
        </w:numPr>
      </w:pPr>
      <w:r w:rsidRPr="00383667">
        <w:t>Configure R5 to import the direct route to the OSPF routing table, and observe Type 5 LSAs on R1.</w:t>
      </w:r>
    </w:p>
    <w:p w14:paraId="2D3E1732" w14:textId="77777777" w:rsidR="00480CA1" w:rsidRPr="00383667" w:rsidRDefault="00480CA1" w:rsidP="00480CA1">
      <w:pPr>
        <w:pStyle w:val="1e"/>
        <w:numPr>
          <w:ilvl w:val="0"/>
          <w:numId w:val="43"/>
        </w:numPr>
      </w:pPr>
      <w:r w:rsidRPr="00383667">
        <w:t>Observe the Type 1, Type 2, Type 3, and Type 4 LSAs separately.</w:t>
      </w:r>
    </w:p>
    <w:p w14:paraId="420CA8D0" w14:textId="77777777" w:rsidR="00480CA1" w:rsidRPr="00383667" w:rsidRDefault="00480CA1" w:rsidP="00480CA1">
      <w:pPr>
        <w:pStyle w:val="1e"/>
        <w:numPr>
          <w:ilvl w:val="0"/>
          <w:numId w:val="43"/>
        </w:numPr>
      </w:pPr>
      <w:r w:rsidRPr="00383667">
        <w:t xml:space="preserve">Run the </w:t>
      </w:r>
      <w:r w:rsidRPr="00383667">
        <w:rPr>
          <w:b/>
          <w:bCs/>
        </w:rPr>
        <w:t>debugging</w:t>
      </w:r>
      <w:r w:rsidRPr="00383667">
        <w:t xml:space="preserve"> commands on R1 to observe the OSPF LSU, LSAck, and LSR packets.</w:t>
      </w:r>
    </w:p>
    <w:p w14:paraId="7AB5109F" w14:textId="77777777" w:rsidR="00480CA1" w:rsidRPr="00383667" w:rsidRDefault="00480CA1" w:rsidP="00480CA1">
      <w:pPr>
        <w:pStyle w:val="4"/>
        <w:numPr>
          <w:ilvl w:val="3"/>
          <w:numId w:val="31"/>
        </w:numPr>
      </w:pPr>
      <w:r w:rsidRPr="00383667">
        <w:t>Configuration Procedure</w:t>
      </w:r>
    </w:p>
    <w:p w14:paraId="0F4B9488" w14:textId="77777777" w:rsidR="00480CA1" w:rsidRPr="00383667" w:rsidRDefault="00480CA1" w:rsidP="00604E8C">
      <w:pPr>
        <w:pStyle w:val="30"/>
        <w:ind w:left="1032" w:hanging="278"/>
        <w:outlineLvl w:val="9"/>
        <w:rPr>
          <w:rFonts w:cs="Huawei Sans"/>
        </w:rPr>
      </w:pPr>
      <w:r w:rsidRPr="00383667">
        <w:rPr>
          <w:rFonts w:cs="Huawei Sans"/>
        </w:rPr>
        <w:t>Configure IP addresses for interconnection interfaces and loopback interfaces.</w:t>
      </w:r>
    </w:p>
    <w:p w14:paraId="618DE71E" w14:textId="77777777" w:rsidR="00480CA1" w:rsidRPr="00383667" w:rsidRDefault="00480CA1" w:rsidP="00480CA1">
      <w:pPr>
        <w:pStyle w:val="1e"/>
      </w:pPr>
      <w:r w:rsidRPr="00383667">
        <w:t># Name the devices.</w:t>
      </w:r>
    </w:p>
    <w:p w14:paraId="1BE84F34" w14:textId="77777777" w:rsidR="00480CA1" w:rsidRPr="00383667" w:rsidRDefault="00480CA1" w:rsidP="00480CA1">
      <w:pPr>
        <w:pStyle w:val="1e"/>
      </w:pPr>
      <w:r w:rsidRPr="00383667">
        <w:t>The configuration details are not provided.</w:t>
      </w:r>
    </w:p>
    <w:p w14:paraId="5C4C8E8A" w14:textId="77777777" w:rsidR="00480CA1" w:rsidRPr="00383667" w:rsidRDefault="00480CA1" w:rsidP="00480CA1">
      <w:pPr>
        <w:pStyle w:val="1e"/>
      </w:pPr>
      <w:r w:rsidRPr="00383667">
        <w:t># Disable the interfaces that are not used in this experiment.</w:t>
      </w:r>
    </w:p>
    <w:p w14:paraId="00052552" w14:textId="77777777" w:rsidR="00480CA1" w:rsidRPr="00383667" w:rsidRDefault="00480CA1" w:rsidP="00480CA1">
      <w:pPr>
        <w:pStyle w:val="1e"/>
      </w:pPr>
      <w:r w:rsidRPr="00383667">
        <w:t>The configuration details are not provided.</w:t>
      </w:r>
    </w:p>
    <w:p w14:paraId="11B573AB" w14:textId="77777777" w:rsidR="00480CA1" w:rsidRPr="00383667" w:rsidRDefault="00480CA1" w:rsidP="00480CA1">
      <w:pPr>
        <w:pStyle w:val="1e"/>
      </w:pPr>
      <w:r w:rsidRPr="00383667">
        <w:t># Configure IP addresses for GE0/0/1 and Loopback0 of R1.</w:t>
      </w:r>
    </w:p>
    <w:p w14:paraId="79231B31" w14:textId="77777777" w:rsidR="00480CA1" w:rsidRPr="00383667" w:rsidRDefault="00480CA1" w:rsidP="00480CA1">
      <w:pPr>
        <w:pStyle w:val="2f3"/>
        <w:rPr>
          <w:rFonts w:cs="Huawei Sans"/>
        </w:rPr>
      </w:pPr>
      <w:r w:rsidRPr="00383667">
        <w:rPr>
          <w:rFonts w:cs="Huawei Sans"/>
        </w:rPr>
        <w:t>[R1]interface GigabitEthernet0/0/1</w:t>
      </w:r>
    </w:p>
    <w:p w14:paraId="52D73038" w14:textId="77777777" w:rsidR="00480CA1" w:rsidRPr="00383667" w:rsidRDefault="00480CA1" w:rsidP="00480CA1">
      <w:pPr>
        <w:pStyle w:val="2f3"/>
        <w:rPr>
          <w:rFonts w:cs="Huawei Sans"/>
        </w:rPr>
      </w:pPr>
      <w:r w:rsidRPr="00383667">
        <w:rPr>
          <w:rFonts w:cs="Huawei Sans"/>
        </w:rPr>
        <w:t xml:space="preserve">[R1-GigabitEthernet0/0/1] </w:t>
      </w:r>
      <w:r w:rsidRPr="00497E5B">
        <w:rPr>
          <w:rFonts w:cs="Huawei Sans"/>
        </w:rPr>
        <w:t>ip</w:t>
      </w:r>
      <w:r w:rsidRPr="00383667">
        <w:rPr>
          <w:rFonts w:cs="Huawei Sans"/>
        </w:rPr>
        <w:t xml:space="preserve"> address 10.0.123.1 24</w:t>
      </w:r>
    </w:p>
    <w:p w14:paraId="2461B348" w14:textId="77777777" w:rsidR="00480CA1" w:rsidRPr="00383667" w:rsidRDefault="00480CA1" w:rsidP="00480CA1">
      <w:pPr>
        <w:pStyle w:val="2f3"/>
        <w:rPr>
          <w:rFonts w:cs="Huawei Sans"/>
        </w:rPr>
      </w:pPr>
      <w:r w:rsidRPr="00383667">
        <w:rPr>
          <w:rFonts w:cs="Huawei Sans"/>
        </w:rPr>
        <w:t xml:space="preserve">[R1-GigabitEthernet0/0/1] quit </w:t>
      </w:r>
    </w:p>
    <w:p w14:paraId="532789F3" w14:textId="77777777" w:rsidR="00480CA1" w:rsidRPr="00383667" w:rsidRDefault="00480CA1" w:rsidP="00480CA1">
      <w:pPr>
        <w:pStyle w:val="2f3"/>
        <w:rPr>
          <w:rFonts w:cs="Huawei Sans"/>
        </w:rPr>
      </w:pPr>
      <w:r w:rsidRPr="00383667">
        <w:rPr>
          <w:rFonts w:cs="Huawei Sans"/>
        </w:rPr>
        <w:t>[R1]interface LoopBack 0</w:t>
      </w:r>
    </w:p>
    <w:p w14:paraId="2EE42358" w14:textId="77777777" w:rsidR="00480CA1" w:rsidRPr="00383667" w:rsidRDefault="00480CA1" w:rsidP="00480CA1">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24</w:t>
      </w:r>
    </w:p>
    <w:p w14:paraId="012CA84F" w14:textId="77777777" w:rsidR="00480CA1" w:rsidRPr="00383667" w:rsidRDefault="00480CA1" w:rsidP="00480CA1">
      <w:pPr>
        <w:pStyle w:val="2f3"/>
        <w:rPr>
          <w:rFonts w:cs="Huawei Sans"/>
        </w:rPr>
      </w:pPr>
      <w:r w:rsidRPr="00383667">
        <w:rPr>
          <w:rFonts w:cs="Huawei Sans"/>
        </w:rPr>
        <w:t>[R1-LoopBack0] quit</w:t>
      </w:r>
    </w:p>
    <w:p w14:paraId="55D08028" w14:textId="77777777" w:rsidR="00480CA1" w:rsidRPr="00383667" w:rsidRDefault="00480CA1" w:rsidP="00480CA1">
      <w:pPr>
        <w:pStyle w:val="1e"/>
      </w:pPr>
      <w:r w:rsidRPr="00383667">
        <w:t># Configure IP addresses for GE0/0/1 and Loopback0 of R2.</w:t>
      </w:r>
    </w:p>
    <w:p w14:paraId="3AD150D7" w14:textId="77777777" w:rsidR="00480CA1" w:rsidRPr="00383667" w:rsidRDefault="00480CA1" w:rsidP="00480CA1">
      <w:pPr>
        <w:pStyle w:val="2f3"/>
        <w:rPr>
          <w:rFonts w:cs="Huawei Sans"/>
        </w:rPr>
      </w:pPr>
      <w:r w:rsidRPr="00383667">
        <w:rPr>
          <w:rFonts w:cs="Huawei Sans"/>
        </w:rPr>
        <w:t>[R2]interface GigabitEthernet0/0/1</w:t>
      </w:r>
    </w:p>
    <w:p w14:paraId="0B172339" w14:textId="77777777" w:rsidR="00480CA1" w:rsidRPr="00383667" w:rsidRDefault="00480CA1" w:rsidP="00480CA1">
      <w:pPr>
        <w:pStyle w:val="2f3"/>
        <w:rPr>
          <w:rFonts w:cs="Huawei Sans"/>
        </w:rPr>
      </w:pPr>
      <w:r w:rsidRPr="00383667">
        <w:rPr>
          <w:rFonts w:cs="Huawei Sans"/>
        </w:rPr>
        <w:t xml:space="preserve">[R2-GigabitEthernet0/0/1] </w:t>
      </w:r>
      <w:r w:rsidRPr="00497E5B">
        <w:rPr>
          <w:rFonts w:cs="Huawei Sans"/>
        </w:rPr>
        <w:t>ip</w:t>
      </w:r>
      <w:r w:rsidRPr="00383667">
        <w:rPr>
          <w:rFonts w:cs="Huawei Sans"/>
        </w:rPr>
        <w:t xml:space="preserve"> address 10.0.123.2 24</w:t>
      </w:r>
    </w:p>
    <w:p w14:paraId="11AEF064" w14:textId="77777777" w:rsidR="00480CA1" w:rsidRPr="00383667" w:rsidRDefault="00480CA1" w:rsidP="00480CA1">
      <w:pPr>
        <w:pStyle w:val="2f3"/>
        <w:rPr>
          <w:rFonts w:cs="Huawei Sans"/>
        </w:rPr>
      </w:pPr>
      <w:r w:rsidRPr="00383667">
        <w:rPr>
          <w:rFonts w:cs="Huawei Sans"/>
        </w:rPr>
        <w:t xml:space="preserve">[R2-GigabitEthernet0/0/1] quit </w:t>
      </w:r>
    </w:p>
    <w:p w14:paraId="7F48E605" w14:textId="77777777" w:rsidR="00480CA1" w:rsidRPr="00383667" w:rsidRDefault="00480CA1" w:rsidP="00480CA1">
      <w:pPr>
        <w:pStyle w:val="2f3"/>
        <w:rPr>
          <w:rFonts w:cs="Huawei Sans"/>
        </w:rPr>
      </w:pPr>
      <w:r w:rsidRPr="00383667">
        <w:rPr>
          <w:rFonts w:cs="Huawei Sans"/>
        </w:rPr>
        <w:t>[R2]interface LoopBack 0</w:t>
      </w:r>
    </w:p>
    <w:p w14:paraId="2AAD48C6" w14:textId="77777777" w:rsidR="00480CA1" w:rsidRPr="00383667" w:rsidRDefault="00480CA1" w:rsidP="00480CA1">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24</w:t>
      </w:r>
    </w:p>
    <w:p w14:paraId="54CDB09D" w14:textId="77777777" w:rsidR="00480CA1" w:rsidRPr="00383667" w:rsidRDefault="00480CA1" w:rsidP="00480CA1">
      <w:pPr>
        <w:pStyle w:val="2f3"/>
        <w:rPr>
          <w:rFonts w:cs="Huawei Sans"/>
        </w:rPr>
      </w:pPr>
      <w:r w:rsidRPr="00383667">
        <w:rPr>
          <w:rFonts w:cs="Huawei Sans"/>
        </w:rPr>
        <w:t>[R2-LoopBack0] quit</w:t>
      </w:r>
    </w:p>
    <w:p w14:paraId="71FD6B52" w14:textId="77777777" w:rsidR="00480CA1" w:rsidRPr="00383667" w:rsidRDefault="00480CA1" w:rsidP="00480CA1">
      <w:pPr>
        <w:pStyle w:val="1e"/>
      </w:pPr>
      <w:r w:rsidRPr="00383667">
        <w:t># Configure IP addresses for GE0/0/1 and Loopback0 of R3.</w:t>
      </w:r>
    </w:p>
    <w:p w14:paraId="220B2566" w14:textId="77777777" w:rsidR="00480CA1" w:rsidRPr="00383667" w:rsidRDefault="00480CA1" w:rsidP="00480CA1">
      <w:pPr>
        <w:pStyle w:val="2f3"/>
        <w:rPr>
          <w:rFonts w:cs="Huawei Sans"/>
        </w:rPr>
      </w:pPr>
      <w:r w:rsidRPr="00383667">
        <w:rPr>
          <w:rFonts w:cs="Huawei Sans"/>
        </w:rPr>
        <w:t>[R3]interface GigabitEthernet0/0/1</w:t>
      </w:r>
    </w:p>
    <w:p w14:paraId="20A6703B" w14:textId="77777777" w:rsidR="00480CA1" w:rsidRPr="00383667" w:rsidRDefault="00480CA1" w:rsidP="00480CA1">
      <w:pPr>
        <w:pStyle w:val="2f3"/>
        <w:rPr>
          <w:rFonts w:cs="Huawei Sans"/>
        </w:rPr>
      </w:pPr>
      <w:r w:rsidRPr="00383667">
        <w:rPr>
          <w:rFonts w:cs="Huawei Sans"/>
        </w:rPr>
        <w:t xml:space="preserve">[R3-GigabitEthernet0/0/1] </w:t>
      </w:r>
      <w:r w:rsidRPr="00497E5B">
        <w:rPr>
          <w:rFonts w:cs="Huawei Sans"/>
        </w:rPr>
        <w:t>ip</w:t>
      </w:r>
      <w:r w:rsidRPr="00383667">
        <w:rPr>
          <w:rFonts w:cs="Huawei Sans"/>
        </w:rPr>
        <w:t xml:space="preserve"> address 10.0.123.3 24</w:t>
      </w:r>
    </w:p>
    <w:p w14:paraId="2C2C476D" w14:textId="77777777" w:rsidR="00480CA1" w:rsidRPr="00383667" w:rsidRDefault="00480CA1" w:rsidP="00480CA1">
      <w:pPr>
        <w:pStyle w:val="2f3"/>
        <w:rPr>
          <w:rFonts w:cs="Huawei Sans"/>
        </w:rPr>
      </w:pPr>
      <w:r w:rsidRPr="00383667">
        <w:rPr>
          <w:rFonts w:cs="Huawei Sans"/>
        </w:rPr>
        <w:t xml:space="preserve">[R3-GigabitEthernet0/0/1] quit </w:t>
      </w:r>
    </w:p>
    <w:p w14:paraId="39BCD8B8" w14:textId="77777777" w:rsidR="00480CA1" w:rsidRPr="00383667" w:rsidRDefault="00480CA1" w:rsidP="00480CA1">
      <w:pPr>
        <w:pStyle w:val="2f3"/>
        <w:rPr>
          <w:rFonts w:cs="Huawei Sans"/>
        </w:rPr>
      </w:pPr>
      <w:r w:rsidRPr="00383667">
        <w:rPr>
          <w:rFonts w:cs="Huawei Sans"/>
        </w:rPr>
        <w:t>[R3]interface LoopBack 0</w:t>
      </w:r>
    </w:p>
    <w:p w14:paraId="1CD2E68F" w14:textId="77777777" w:rsidR="00480CA1" w:rsidRPr="00383667" w:rsidRDefault="00480CA1" w:rsidP="00480CA1">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24</w:t>
      </w:r>
    </w:p>
    <w:p w14:paraId="61E3BC03" w14:textId="77777777" w:rsidR="00480CA1" w:rsidRPr="00383667" w:rsidRDefault="00480CA1" w:rsidP="00480CA1">
      <w:pPr>
        <w:pStyle w:val="2f3"/>
        <w:rPr>
          <w:rFonts w:cs="Huawei Sans"/>
        </w:rPr>
      </w:pPr>
      <w:r w:rsidRPr="00383667">
        <w:rPr>
          <w:rFonts w:cs="Huawei Sans"/>
        </w:rPr>
        <w:t>[R3-LoopBack0] quit</w:t>
      </w:r>
    </w:p>
    <w:p w14:paraId="2BA54017" w14:textId="77777777" w:rsidR="00480CA1" w:rsidRPr="00383667" w:rsidRDefault="00480CA1" w:rsidP="00480CA1">
      <w:pPr>
        <w:pStyle w:val="1e"/>
      </w:pPr>
      <w:r w:rsidRPr="00383667">
        <w:lastRenderedPageBreak/>
        <w:t># Configure IP addresses for GE0/0/1, GE0/0/2, and Loopback0 of R4.</w:t>
      </w:r>
    </w:p>
    <w:p w14:paraId="7D9872DE" w14:textId="77777777" w:rsidR="00480CA1" w:rsidRPr="00383667" w:rsidRDefault="00480CA1" w:rsidP="00480CA1">
      <w:pPr>
        <w:pStyle w:val="2f3"/>
        <w:rPr>
          <w:rFonts w:cs="Huawei Sans"/>
        </w:rPr>
      </w:pPr>
      <w:r w:rsidRPr="00383667">
        <w:rPr>
          <w:rFonts w:cs="Huawei Sans"/>
        </w:rPr>
        <w:t>[R4]interface GigabitEthernet0/0/1</w:t>
      </w:r>
    </w:p>
    <w:p w14:paraId="5C7B978C" w14:textId="77777777" w:rsidR="00480CA1" w:rsidRPr="00383667" w:rsidRDefault="00480CA1" w:rsidP="00480CA1">
      <w:pPr>
        <w:pStyle w:val="2f3"/>
        <w:rPr>
          <w:rFonts w:cs="Huawei Sans"/>
        </w:rPr>
      </w:pPr>
      <w:r w:rsidRPr="00383667">
        <w:rPr>
          <w:rFonts w:cs="Huawei Sans"/>
        </w:rPr>
        <w:t xml:space="preserve">[R4-GigabitEthernet0/0/1] </w:t>
      </w:r>
      <w:r w:rsidRPr="00497E5B">
        <w:rPr>
          <w:rFonts w:cs="Huawei Sans"/>
        </w:rPr>
        <w:t>ip</w:t>
      </w:r>
      <w:r w:rsidRPr="00383667">
        <w:rPr>
          <w:rFonts w:cs="Huawei Sans"/>
        </w:rPr>
        <w:t xml:space="preserve"> address 10.0.123.4 24</w:t>
      </w:r>
    </w:p>
    <w:p w14:paraId="0C71BB17" w14:textId="77777777" w:rsidR="00480CA1" w:rsidRPr="00383667" w:rsidRDefault="00480CA1" w:rsidP="00480CA1">
      <w:pPr>
        <w:pStyle w:val="2f3"/>
        <w:rPr>
          <w:rFonts w:cs="Huawei Sans"/>
        </w:rPr>
      </w:pPr>
      <w:r w:rsidRPr="00383667">
        <w:rPr>
          <w:rFonts w:cs="Huawei Sans"/>
        </w:rPr>
        <w:t xml:space="preserve">[R4-GigabitEthernet0/0/1] quit </w:t>
      </w:r>
    </w:p>
    <w:p w14:paraId="0223240C" w14:textId="77777777" w:rsidR="00480CA1" w:rsidRPr="00383667" w:rsidRDefault="00480CA1" w:rsidP="00480CA1">
      <w:pPr>
        <w:pStyle w:val="2f3"/>
        <w:rPr>
          <w:rFonts w:cs="Huawei Sans"/>
        </w:rPr>
      </w:pPr>
      <w:r w:rsidRPr="00383667">
        <w:rPr>
          <w:rFonts w:cs="Huawei Sans"/>
        </w:rPr>
        <w:t>[R4] interface GigabitEthernet0/0/2</w:t>
      </w:r>
    </w:p>
    <w:p w14:paraId="192A86CD" w14:textId="77777777" w:rsidR="00480CA1" w:rsidRPr="00383667" w:rsidRDefault="00480CA1" w:rsidP="00480CA1">
      <w:pPr>
        <w:pStyle w:val="2f3"/>
        <w:rPr>
          <w:rFonts w:cs="Huawei Sans"/>
        </w:rPr>
      </w:pPr>
      <w:r w:rsidRPr="00383667">
        <w:rPr>
          <w:rFonts w:cs="Huawei Sans"/>
        </w:rPr>
        <w:t xml:space="preserve">[R4-GigabitEthernet0/0/2] </w:t>
      </w:r>
      <w:r w:rsidRPr="00497E5B">
        <w:rPr>
          <w:rFonts w:cs="Huawei Sans"/>
        </w:rPr>
        <w:t>ip</w:t>
      </w:r>
      <w:r w:rsidRPr="00383667">
        <w:rPr>
          <w:rFonts w:cs="Huawei Sans"/>
        </w:rPr>
        <w:t xml:space="preserve"> address 10.0.45.4 24</w:t>
      </w:r>
    </w:p>
    <w:p w14:paraId="0F8220EC" w14:textId="77777777" w:rsidR="00480CA1" w:rsidRPr="00383667" w:rsidRDefault="00480CA1" w:rsidP="00480CA1">
      <w:pPr>
        <w:pStyle w:val="2f3"/>
        <w:rPr>
          <w:rFonts w:cs="Huawei Sans"/>
        </w:rPr>
      </w:pPr>
      <w:r w:rsidRPr="00383667">
        <w:rPr>
          <w:rFonts w:cs="Huawei Sans"/>
        </w:rPr>
        <w:t>[R4-GigabitEthernet0/0/2] quit</w:t>
      </w:r>
    </w:p>
    <w:p w14:paraId="0E35BBEE" w14:textId="77777777" w:rsidR="00480CA1" w:rsidRPr="00383667" w:rsidRDefault="00480CA1" w:rsidP="00480CA1">
      <w:pPr>
        <w:pStyle w:val="2f3"/>
        <w:rPr>
          <w:rFonts w:cs="Huawei Sans"/>
        </w:rPr>
      </w:pPr>
      <w:r w:rsidRPr="00383667">
        <w:rPr>
          <w:rFonts w:cs="Huawei Sans"/>
        </w:rPr>
        <w:t>[R4]interface LoopBack 0</w:t>
      </w:r>
    </w:p>
    <w:p w14:paraId="3E7743CC" w14:textId="77777777" w:rsidR="00480CA1" w:rsidRPr="00383667" w:rsidRDefault="00480CA1" w:rsidP="00480CA1">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24</w:t>
      </w:r>
    </w:p>
    <w:p w14:paraId="0070B4A4" w14:textId="77777777" w:rsidR="00480CA1" w:rsidRPr="00383667" w:rsidRDefault="00480CA1" w:rsidP="00480CA1">
      <w:pPr>
        <w:pStyle w:val="2f3"/>
        <w:rPr>
          <w:rFonts w:cs="Huawei Sans"/>
        </w:rPr>
      </w:pPr>
      <w:r w:rsidRPr="00383667">
        <w:rPr>
          <w:rFonts w:cs="Huawei Sans"/>
        </w:rPr>
        <w:t xml:space="preserve">[R4-LoopBack0] quit </w:t>
      </w:r>
    </w:p>
    <w:p w14:paraId="5A0F038D" w14:textId="77777777" w:rsidR="00480CA1" w:rsidRPr="00383667" w:rsidRDefault="00480CA1" w:rsidP="00480CA1">
      <w:pPr>
        <w:pStyle w:val="1e"/>
      </w:pPr>
      <w:r w:rsidRPr="00383667">
        <w:t># Configure IP addresses for GE0/0/3 and Loopback0 of R5.</w:t>
      </w:r>
    </w:p>
    <w:p w14:paraId="0D081729" w14:textId="77777777" w:rsidR="00480CA1" w:rsidRPr="00383667" w:rsidRDefault="00480CA1" w:rsidP="00480CA1">
      <w:pPr>
        <w:pStyle w:val="2f3"/>
        <w:rPr>
          <w:rFonts w:cs="Huawei Sans"/>
        </w:rPr>
      </w:pPr>
      <w:r w:rsidRPr="00383667">
        <w:rPr>
          <w:rFonts w:cs="Huawei Sans"/>
        </w:rPr>
        <w:t>[R5]interface GigabitEthernet0/0/3</w:t>
      </w:r>
    </w:p>
    <w:p w14:paraId="0A6D38B2" w14:textId="77777777" w:rsidR="00480CA1" w:rsidRPr="00383667" w:rsidRDefault="00480CA1" w:rsidP="00480CA1">
      <w:pPr>
        <w:pStyle w:val="2f3"/>
        <w:rPr>
          <w:rFonts w:cs="Huawei Sans"/>
        </w:rPr>
      </w:pPr>
      <w:r w:rsidRPr="00383667">
        <w:rPr>
          <w:rFonts w:cs="Huawei Sans"/>
        </w:rPr>
        <w:t xml:space="preserve">[R5-GigabitEthernet0/0/3] </w:t>
      </w:r>
      <w:r w:rsidRPr="00497E5B">
        <w:rPr>
          <w:rFonts w:cs="Huawei Sans"/>
        </w:rPr>
        <w:t>ip</w:t>
      </w:r>
      <w:r w:rsidRPr="00383667">
        <w:rPr>
          <w:rFonts w:cs="Huawei Sans"/>
        </w:rPr>
        <w:t xml:space="preserve"> address 10.0.45.5 24</w:t>
      </w:r>
    </w:p>
    <w:p w14:paraId="1B24AC01" w14:textId="77777777" w:rsidR="00480CA1" w:rsidRPr="00383667" w:rsidRDefault="00480CA1" w:rsidP="00480CA1">
      <w:pPr>
        <w:pStyle w:val="2f3"/>
        <w:rPr>
          <w:rFonts w:cs="Huawei Sans"/>
        </w:rPr>
      </w:pPr>
      <w:r w:rsidRPr="00383667">
        <w:rPr>
          <w:rFonts w:cs="Huawei Sans"/>
        </w:rPr>
        <w:t xml:space="preserve">[R5-GigabitEthernet0/0/3] quit </w:t>
      </w:r>
    </w:p>
    <w:p w14:paraId="68E763B3" w14:textId="77777777" w:rsidR="00480CA1" w:rsidRPr="00383667" w:rsidRDefault="00480CA1" w:rsidP="00480CA1">
      <w:pPr>
        <w:pStyle w:val="2f3"/>
        <w:rPr>
          <w:rFonts w:cs="Huawei Sans"/>
        </w:rPr>
      </w:pPr>
      <w:r w:rsidRPr="00383667">
        <w:rPr>
          <w:rFonts w:cs="Huawei Sans"/>
        </w:rPr>
        <w:t>[R5]interface LoopBack 0</w:t>
      </w:r>
    </w:p>
    <w:p w14:paraId="0FE8B2DB" w14:textId="77777777" w:rsidR="00480CA1" w:rsidRPr="00383667" w:rsidRDefault="00480CA1" w:rsidP="00480CA1">
      <w:pPr>
        <w:pStyle w:val="2f3"/>
        <w:rPr>
          <w:rFonts w:cs="Huawei Sans"/>
        </w:rPr>
      </w:pPr>
      <w:r w:rsidRPr="00383667">
        <w:rPr>
          <w:rFonts w:cs="Huawei Sans"/>
        </w:rPr>
        <w:t xml:space="preserve">[R5-LoopBack0] </w:t>
      </w:r>
      <w:r w:rsidRPr="00497E5B">
        <w:rPr>
          <w:rFonts w:cs="Huawei Sans"/>
        </w:rPr>
        <w:t>ip</w:t>
      </w:r>
      <w:r w:rsidRPr="00383667">
        <w:rPr>
          <w:rFonts w:cs="Huawei Sans"/>
        </w:rPr>
        <w:t xml:space="preserve"> address 10.0.5.5 24</w:t>
      </w:r>
    </w:p>
    <w:p w14:paraId="6D223374" w14:textId="77777777" w:rsidR="00480CA1" w:rsidRPr="00383667" w:rsidRDefault="00480CA1" w:rsidP="00480CA1">
      <w:pPr>
        <w:pStyle w:val="2f3"/>
        <w:rPr>
          <w:rFonts w:cs="Huawei Sans"/>
        </w:rPr>
      </w:pPr>
      <w:r w:rsidRPr="00383667">
        <w:rPr>
          <w:rFonts w:cs="Huawei Sans"/>
        </w:rPr>
        <w:t>[R5-LoopBack0] quit</w:t>
      </w:r>
    </w:p>
    <w:p w14:paraId="71568790" w14:textId="77777777" w:rsidR="00480CA1" w:rsidRPr="00383667" w:rsidRDefault="00480CA1" w:rsidP="00480CA1">
      <w:pPr>
        <w:pStyle w:val="1e"/>
      </w:pPr>
      <w:r w:rsidRPr="00383667">
        <w:t># On R4, ping the IP addresses of the interconnected devices to test the connectivity.</w:t>
      </w:r>
    </w:p>
    <w:p w14:paraId="1F9B8A9D" w14:textId="77777777" w:rsidR="00480CA1" w:rsidRPr="00383667" w:rsidRDefault="00480CA1" w:rsidP="00480CA1">
      <w:pPr>
        <w:pStyle w:val="2f3"/>
        <w:rPr>
          <w:rFonts w:cs="Huawei Sans"/>
        </w:rPr>
      </w:pPr>
      <w:r w:rsidRPr="00383667">
        <w:rPr>
          <w:rFonts w:cs="Huawei Sans"/>
        </w:rPr>
        <w:t>&lt;R4&gt;ping -c 1 10.0.123.1</w:t>
      </w:r>
    </w:p>
    <w:p w14:paraId="2D2160B5" w14:textId="77777777" w:rsidR="00480CA1" w:rsidRPr="00383667" w:rsidRDefault="00480CA1" w:rsidP="00480CA1">
      <w:pPr>
        <w:pStyle w:val="2f3"/>
        <w:rPr>
          <w:rFonts w:cs="Huawei Sans"/>
        </w:rPr>
      </w:pPr>
      <w:r w:rsidRPr="00383667">
        <w:rPr>
          <w:rFonts w:cs="Huawei Sans"/>
        </w:rPr>
        <w:t xml:space="preserve">  PING 10.0.123.1: 56  data bytes, press CTRL_C to break</w:t>
      </w:r>
    </w:p>
    <w:p w14:paraId="7487D804" w14:textId="77777777" w:rsidR="00480CA1" w:rsidRPr="00383667" w:rsidRDefault="00480CA1" w:rsidP="00480CA1">
      <w:pPr>
        <w:pStyle w:val="2f3"/>
        <w:rPr>
          <w:rFonts w:cs="Huawei Sans"/>
        </w:rPr>
      </w:pPr>
      <w:r w:rsidRPr="00383667">
        <w:rPr>
          <w:rFonts w:cs="Huawei Sans"/>
        </w:rPr>
        <w:t xml:space="preserve">    Reply from 10.0.123.1: bytes=56 Sequence=1 ttl=255 time=100 ms</w:t>
      </w:r>
    </w:p>
    <w:p w14:paraId="1A77109C" w14:textId="77777777" w:rsidR="00480CA1" w:rsidRPr="00383667" w:rsidRDefault="00480CA1" w:rsidP="00480CA1">
      <w:pPr>
        <w:pStyle w:val="2f3"/>
        <w:rPr>
          <w:rFonts w:cs="Huawei Sans"/>
        </w:rPr>
      </w:pPr>
    </w:p>
    <w:p w14:paraId="64C4ED96" w14:textId="77777777" w:rsidR="00480CA1" w:rsidRPr="00383667" w:rsidRDefault="00480CA1" w:rsidP="00480CA1">
      <w:pPr>
        <w:pStyle w:val="2f3"/>
        <w:rPr>
          <w:rFonts w:cs="Huawei Sans"/>
        </w:rPr>
      </w:pPr>
      <w:r w:rsidRPr="00383667">
        <w:rPr>
          <w:rFonts w:cs="Huawei Sans"/>
        </w:rPr>
        <w:t xml:space="preserve">  --- 10.0.123.1 ping statistics ---</w:t>
      </w:r>
    </w:p>
    <w:p w14:paraId="71DB872E" w14:textId="77777777" w:rsidR="00480CA1" w:rsidRPr="00383667" w:rsidRDefault="00480CA1" w:rsidP="00480CA1">
      <w:pPr>
        <w:pStyle w:val="2f3"/>
        <w:rPr>
          <w:rFonts w:cs="Huawei Sans"/>
        </w:rPr>
      </w:pPr>
      <w:r w:rsidRPr="00383667">
        <w:rPr>
          <w:rFonts w:cs="Huawei Sans"/>
        </w:rPr>
        <w:t xml:space="preserve">    1 packet(s) transmitted</w:t>
      </w:r>
    </w:p>
    <w:p w14:paraId="0DDDDAF0" w14:textId="77777777" w:rsidR="00480CA1" w:rsidRPr="00383667" w:rsidRDefault="00480CA1" w:rsidP="00480CA1">
      <w:pPr>
        <w:pStyle w:val="2f3"/>
        <w:rPr>
          <w:rFonts w:cs="Huawei Sans"/>
        </w:rPr>
      </w:pPr>
      <w:r w:rsidRPr="00383667">
        <w:rPr>
          <w:rFonts w:cs="Huawei Sans"/>
        </w:rPr>
        <w:t xml:space="preserve">    1 packet(s) received</w:t>
      </w:r>
    </w:p>
    <w:p w14:paraId="1324D9F8" w14:textId="77777777" w:rsidR="00480CA1" w:rsidRPr="00383667" w:rsidRDefault="00480CA1" w:rsidP="00480CA1">
      <w:pPr>
        <w:pStyle w:val="2f3"/>
        <w:rPr>
          <w:rFonts w:cs="Huawei Sans"/>
        </w:rPr>
      </w:pPr>
      <w:r w:rsidRPr="00383667">
        <w:rPr>
          <w:rFonts w:cs="Huawei Sans"/>
        </w:rPr>
        <w:t xml:space="preserve">    0.00% packet loss</w:t>
      </w:r>
    </w:p>
    <w:p w14:paraId="07CABC1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100/100/100 ms</w:t>
      </w:r>
    </w:p>
    <w:p w14:paraId="079E6C4A" w14:textId="77777777" w:rsidR="00480CA1" w:rsidRPr="00383667" w:rsidRDefault="00480CA1" w:rsidP="00480CA1">
      <w:pPr>
        <w:pStyle w:val="2f3"/>
        <w:rPr>
          <w:rFonts w:cs="Huawei Sans"/>
        </w:rPr>
      </w:pPr>
    </w:p>
    <w:p w14:paraId="63AD139E" w14:textId="77777777" w:rsidR="00480CA1" w:rsidRPr="00383667" w:rsidRDefault="00480CA1" w:rsidP="00480CA1">
      <w:pPr>
        <w:pStyle w:val="2f3"/>
        <w:rPr>
          <w:rFonts w:cs="Huawei Sans"/>
        </w:rPr>
      </w:pPr>
      <w:r w:rsidRPr="00383667">
        <w:rPr>
          <w:rFonts w:cs="Huawei Sans"/>
        </w:rPr>
        <w:t>&lt;R4&gt;ping -c 1 10.0.123.2</w:t>
      </w:r>
    </w:p>
    <w:p w14:paraId="01D69235" w14:textId="77777777" w:rsidR="00480CA1" w:rsidRPr="00383667" w:rsidRDefault="00480CA1" w:rsidP="00480CA1">
      <w:pPr>
        <w:pStyle w:val="2f3"/>
        <w:rPr>
          <w:rFonts w:cs="Huawei Sans"/>
        </w:rPr>
      </w:pPr>
      <w:r w:rsidRPr="00383667">
        <w:rPr>
          <w:rFonts w:cs="Huawei Sans"/>
        </w:rPr>
        <w:t xml:space="preserve">  PING 10.0.123.2: 56  data bytes, press CTRL_C to break</w:t>
      </w:r>
    </w:p>
    <w:p w14:paraId="1FB3ADC2" w14:textId="77777777" w:rsidR="00480CA1" w:rsidRPr="00383667" w:rsidRDefault="00480CA1" w:rsidP="00480CA1">
      <w:pPr>
        <w:pStyle w:val="2f3"/>
        <w:rPr>
          <w:rFonts w:cs="Huawei Sans"/>
        </w:rPr>
      </w:pPr>
      <w:r w:rsidRPr="00383667">
        <w:rPr>
          <w:rFonts w:cs="Huawei Sans"/>
        </w:rPr>
        <w:t xml:space="preserve">    Reply from 10.0.123.2: bytes=56 Sequence=1 ttl=255 time=110 ms</w:t>
      </w:r>
    </w:p>
    <w:p w14:paraId="4B1DAF4A" w14:textId="77777777" w:rsidR="00480CA1" w:rsidRPr="00383667" w:rsidRDefault="00480CA1" w:rsidP="00480CA1">
      <w:pPr>
        <w:pStyle w:val="2f3"/>
        <w:rPr>
          <w:rFonts w:cs="Huawei Sans"/>
        </w:rPr>
      </w:pPr>
    </w:p>
    <w:p w14:paraId="4CDA831F" w14:textId="77777777" w:rsidR="00480CA1" w:rsidRPr="00383667" w:rsidRDefault="00480CA1" w:rsidP="00480CA1">
      <w:pPr>
        <w:pStyle w:val="2f3"/>
        <w:rPr>
          <w:rFonts w:cs="Huawei Sans"/>
        </w:rPr>
      </w:pPr>
      <w:r w:rsidRPr="00383667">
        <w:rPr>
          <w:rFonts w:cs="Huawei Sans"/>
        </w:rPr>
        <w:t xml:space="preserve">  --- 10.0.123.2 ping statistics ---</w:t>
      </w:r>
    </w:p>
    <w:p w14:paraId="75E522E9" w14:textId="77777777" w:rsidR="00480CA1" w:rsidRPr="00383667" w:rsidRDefault="00480CA1" w:rsidP="00480CA1">
      <w:pPr>
        <w:pStyle w:val="2f3"/>
        <w:rPr>
          <w:rFonts w:cs="Huawei Sans"/>
        </w:rPr>
      </w:pPr>
      <w:r w:rsidRPr="00383667">
        <w:rPr>
          <w:rFonts w:cs="Huawei Sans"/>
        </w:rPr>
        <w:t xml:space="preserve">    1 packet(s) transmitted</w:t>
      </w:r>
    </w:p>
    <w:p w14:paraId="72793F00" w14:textId="77777777" w:rsidR="00480CA1" w:rsidRPr="00383667" w:rsidRDefault="00480CA1" w:rsidP="00480CA1">
      <w:pPr>
        <w:pStyle w:val="2f3"/>
        <w:rPr>
          <w:rFonts w:cs="Huawei Sans"/>
        </w:rPr>
      </w:pPr>
      <w:r w:rsidRPr="00383667">
        <w:rPr>
          <w:rFonts w:cs="Huawei Sans"/>
        </w:rPr>
        <w:t xml:space="preserve">    1 packet(s) received</w:t>
      </w:r>
    </w:p>
    <w:p w14:paraId="3072D4AB" w14:textId="77777777" w:rsidR="00480CA1" w:rsidRPr="00383667" w:rsidRDefault="00480CA1" w:rsidP="00480CA1">
      <w:pPr>
        <w:pStyle w:val="2f3"/>
        <w:rPr>
          <w:rFonts w:cs="Huawei Sans"/>
        </w:rPr>
      </w:pPr>
      <w:r w:rsidRPr="00383667">
        <w:rPr>
          <w:rFonts w:cs="Huawei Sans"/>
        </w:rPr>
        <w:t xml:space="preserve">    0.00% packet loss</w:t>
      </w:r>
    </w:p>
    <w:p w14:paraId="40556CB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110/110/110 ms</w:t>
      </w:r>
    </w:p>
    <w:p w14:paraId="2838F5C9" w14:textId="77777777" w:rsidR="00480CA1" w:rsidRPr="00383667" w:rsidRDefault="00480CA1" w:rsidP="00480CA1">
      <w:pPr>
        <w:pStyle w:val="2f3"/>
        <w:rPr>
          <w:rFonts w:cs="Huawei Sans"/>
        </w:rPr>
      </w:pPr>
    </w:p>
    <w:p w14:paraId="2C39EE2C" w14:textId="77777777" w:rsidR="00480CA1" w:rsidRPr="00383667" w:rsidRDefault="00480CA1" w:rsidP="00480CA1">
      <w:pPr>
        <w:pStyle w:val="2f3"/>
        <w:rPr>
          <w:rFonts w:cs="Huawei Sans"/>
        </w:rPr>
      </w:pPr>
      <w:r w:rsidRPr="00383667">
        <w:rPr>
          <w:rFonts w:cs="Huawei Sans"/>
        </w:rPr>
        <w:t>&lt;R4&gt;ping -c 1 10.0.123.3</w:t>
      </w:r>
    </w:p>
    <w:p w14:paraId="4572D2C5" w14:textId="77777777" w:rsidR="00480CA1" w:rsidRPr="00383667" w:rsidRDefault="00480CA1" w:rsidP="00480CA1">
      <w:pPr>
        <w:pStyle w:val="2f3"/>
        <w:rPr>
          <w:rFonts w:cs="Huawei Sans"/>
        </w:rPr>
      </w:pPr>
      <w:r w:rsidRPr="00383667">
        <w:rPr>
          <w:rFonts w:cs="Huawei Sans"/>
        </w:rPr>
        <w:t xml:space="preserve">  PING 10.0.123.3: 56  data bytes, press CTRL_C to break</w:t>
      </w:r>
    </w:p>
    <w:p w14:paraId="610C9FAA" w14:textId="77777777" w:rsidR="00480CA1" w:rsidRPr="00383667" w:rsidRDefault="00480CA1" w:rsidP="00480CA1">
      <w:pPr>
        <w:pStyle w:val="2f3"/>
        <w:rPr>
          <w:rFonts w:cs="Huawei Sans"/>
        </w:rPr>
      </w:pPr>
      <w:r w:rsidRPr="00383667">
        <w:rPr>
          <w:rFonts w:cs="Huawei Sans"/>
        </w:rPr>
        <w:t xml:space="preserve">    Reply from 10.0.123.3: bytes=56 Sequence=1 ttl=255 time=110 ms</w:t>
      </w:r>
    </w:p>
    <w:p w14:paraId="3C561D44" w14:textId="77777777" w:rsidR="00480CA1" w:rsidRPr="00383667" w:rsidRDefault="00480CA1" w:rsidP="00480CA1">
      <w:pPr>
        <w:pStyle w:val="2f3"/>
        <w:rPr>
          <w:rFonts w:cs="Huawei Sans"/>
        </w:rPr>
      </w:pPr>
    </w:p>
    <w:p w14:paraId="4EAD91BE" w14:textId="77777777" w:rsidR="00480CA1" w:rsidRPr="00383667" w:rsidRDefault="00480CA1" w:rsidP="00480CA1">
      <w:pPr>
        <w:pStyle w:val="2f3"/>
        <w:rPr>
          <w:rFonts w:cs="Huawei Sans"/>
        </w:rPr>
      </w:pPr>
      <w:r w:rsidRPr="00383667">
        <w:rPr>
          <w:rFonts w:cs="Huawei Sans"/>
        </w:rPr>
        <w:t xml:space="preserve">  --- 10.0.123.3 ping statistics ---</w:t>
      </w:r>
    </w:p>
    <w:p w14:paraId="73BD1045" w14:textId="77777777" w:rsidR="00480CA1" w:rsidRPr="00383667" w:rsidRDefault="00480CA1" w:rsidP="00480CA1">
      <w:pPr>
        <w:pStyle w:val="2f3"/>
        <w:rPr>
          <w:rFonts w:cs="Huawei Sans"/>
        </w:rPr>
      </w:pPr>
      <w:r w:rsidRPr="00383667">
        <w:rPr>
          <w:rFonts w:cs="Huawei Sans"/>
        </w:rPr>
        <w:t xml:space="preserve">    1 packet(s) transmitted</w:t>
      </w:r>
    </w:p>
    <w:p w14:paraId="372616A3" w14:textId="77777777" w:rsidR="00480CA1" w:rsidRPr="00383667" w:rsidRDefault="00480CA1" w:rsidP="00480CA1">
      <w:pPr>
        <w:pStyle w:val="2f3"/>
        <w:rPr>
          <w:rFonts w:cs="Huawei Sans"/>
        </w:rPr>
      </w:pPr>
      <w:r w:rsidRPr="00383667">
        <w:rPr>
          <w:rFonts w:cs="Huawei Sans"/>
        </w:rPr>
        <w:t xml:space="preserve">    1 packet(s) received</w:t>
      </w:r>
    </w:p>
    <w:p w14:paraId="4B3F3086" w14:textId="77777777" w:rsidR="00480CA1" w:rsidRPr="00383667" w:rsidRDefault="00480CA1" w:rsidP="00480CA1">
      <w:pPr>
        <w:pStyle w:val="2f3"/>
        <w:rPr>
          <w:rFonts w:cs="Huawei Sans"/>
        </w:rPr>
      </w:pPr>
      <w:r w:rsidRPr="00383667">
        <w:rPr>
          <w:rFonts w:cs="Huawei Sans"/>
        </w:rPr>
        <w:t xml:space="preserve">    0.00% packet loss</w:t>
      </w:r>
    </w:p>
    <w:p w14:paraId="52355F3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110/110/110 ms</w:t>
      </w:r>
    </w:p>
    <w:p w14:paraId="6491C4D3" w14:textId="77777777" w:rsidR="00480CA1" w:rsidRPr="00383667" w:rsidRDefault="00480CA1" w:rsidP="00480CA1">
      <w:pPr>
        <w:pStyle w:val="2f3"/>
        <w:rPr>
          <w:rFonts w:cs="Huawei Sans"/>
        </w:rPr>
      </w:pPr>
    </w:p>
    <w:p w14:paraId="4738AD51" w14:textId="77777777" w:rsidR="00480CA1" w:rsidRPr="00383667" w:rsidRDefault="00480CA1" w:rsidP="00480CA1">
      <w:pPr>
        <w:pStyle w:val="2f3"/>
        <w:rPr>
          <w:rFonts w:cs="Huawei Sans"/>
        </w:rPr>
      </w:pPr>
      <w:r w:rsidRPr="00383667">
        <w:rPr>
          <w:rFonts w:cs="Huawei Sans"/>
        </w:rPr>
        <w:t xml:space="preserve">&lt;R4&gt;ping -c 1 10.0.45.5 </w:t>
      </w:r>
    </w:p>
    <w:p w14:paraId="645DCE05" w14:textId="77777777" w:rsidR="00480CA1" w:rsidRPr="00383667" w:rsidRDefault="00480CA1" w:rsidP="00480CA1">
      <w:pPr>
        <w:pStyle w:val="2f3"/>
        <w:rPr>
          <w:rFonts w:cs="Huawei Sans"/>
        </w:rPr>
      </w:pPr>
      <w:r w:rsidRPr="00383667">
        <w:rPr>
          <w:rFonts w:cs="Huawei Sans"/>
        </w:rPr>
        <w:t xml:space="preserve">  PING 10.0.45.5: 56  data bytes, press CTRL_C to break</w:t>
      </w:r>
    </w:p>
    <w:p w14:paraId="7DB58E99" w14:textId="77777777" w:rsidR="00480CA1" w:rsidRPr="00383667" w:rsidRDefault="00480CA1" w:rsidP="00480CA1">
      <w:pPr>
        <w:pStyle w:val="2f3"/>
        <w:rPr>
          <w:rFonts w:cs="Huawei Sans"/>
        </w:rPr>
      </w:pPr>
      <w:r w:rsidRPr="00383667">
        <w:rPr>
          <w:rFonts w:cs="Huawei Sans"/>
        </w:rPr>
        <w:lastRenderedPageBreak/>
        <w:t xml:space="preserve">    Reply from 10.0.45.5: bytes=56 Sequence=1 ttl=255 time=60 ms</w:t>
      </w:r>
    </w:p>
    <w:p w14:paraId="392C7C4B" w14:textId="77777777" w:rsidR="00480CA1" w:rsidRPr="00383667" w:rsidRDefault="00480CA1" w:rsidP="00480CA1">
      <w:pPr>
        <w:pStyle w:val="2f3"/>
        <w:rPr>
          <w:rFonts w:cs="Huawei Sans"/>
        </w:rPr>
      </w:pPr>
    </w:p>
    <w:p w14:paraId="7AA914B2" w14:textId="77777777" w:rsidR="00480CA1" w:rsidRPr="00383667" w:rsidRDefault="00480CA1" w:rsidP="00480CA1">
      <w:pPr>
        <w:pStyle w:val="2f3"/>
        <w:rPr>
          <w:rFonts w:cs="Huawei Sans"/>
        </w:rPr>
      </w:pPr>
      <w:r w:rsidRPr="00383667">
        <w:rPr>
          <w:rFonts w:cs="Huawei Sans"/>
        </w:rPr>
        <w:t xml:space="preserve">  --- 10.0.45.5 ping statistics ---</w:t>
      </w:r>
    </w:p>
    <w:p w14:paraId="438BED7F" w14:textId="77777777" w:rsidR="00480CA1" w:rsidRPr="00383667" w:rsidRDefault="00480CA1" w:rsidP="00480CA1">
      <w:pPr>
        <w:pStyle w:val="2f3"/>
        <w:rPr>
          <w:rFonts w:cs="Huawei Sans"/>
        </w:rPr>
      </w:pPr>
      <w:r w:rsidRPr="00383667">
        <w:rPr>
          <w:rFonts w:cs="Huawei Sans"/>
        </w:rPr>
        <w:t xml:space="preserve">    1 packet(s) transmitted</w:t>
      </w:r>
    </w:p>
    <w:p w14:paraId="6A22EC4A" w14:textId="77777777" w:rsidR="00480CA1" w:rsidRPr="00383667" w:rsidRDefault="00480CA1" w:rsidP="00480CA1">
      <w:pPr>
        <w:pStyle w:val="2f3"/>
        <w:rPr>
          <w:rFonts w:cs="Huawei Sans"/>
        </w:rPr>
      </w:pPr>
      <w:r w:rsidRPr="00383667">
        <w:rPr>
          <w:rFonts w:cs="Huawei Sans"/>
        </w:rPr>
        <w:t xml:space="preserve">    1 packet(s) received</w:t>
      </w:r>
    </w:p>
    <w:p w14:paraId="58CFB3D7" w14:textId="77777777" w:rsidR="00480CA1" w:rsidRPr="00383667" w:rsidRDefault="00480CA1" w:rsidP="00480CA1">
      <w:pPr>
        <w:pStyle w:val="2f3"/>
        <w:rPr>
          <w:rFonts w:cs="Huawei Sans"/>
        </w:rPr>
      </w:pPr>
      <w:r w:rsidRPr="00383667">
        <w:rPr>
          <w:rFonts w:cs="Huawei Sans"/>
        </w:rPr>
        <w:t xml:space="preserve">    0.00% packet loss</w:t>
      </w:r>
    </w:p>
    <w:p w14:paraId="33331A9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60/60/60 ms</w:t>
      </w:r>
    </w:p>
    <w:p w14:paraId="12F8E67B" w14:textId="77777777" w:rsidR="00480CA1" w:rsidRPr="00383667" w:rsidRDefault="00480CA1" w:rsidP="00604E8C">
      <w:pPr>
        <w:pStyle w:val="30"/>
        <w:ind w:left="1032" w:hanging="278"/>
        <w:outlineLvl w:val="9"/>
        <w:rPr>
          <w:rFonts w:cs="Huawei Sans"/>
        </w:rPr>
      </w:pPr>
      <w:r w:rsidRPr="00383667">
        <w:rPr>
          <w:rFonts w:cs="Huawei Sans"/>
        </w:rPr>
        <w:t>Configure multi-area OSPF.</w:t>
      </w:r>
    </w:p>
    <w:p w14:paraId="71AEACC9" w14:textId="77777777" w:rsidR="00480CA1" w:rsidRPr="00383667" w:rsidRDefault="00480CA1" w:rsidP="00480CA1">
      <w:pPr>
        <w:pStyle w:val="1e"/>
      </w:pPr>
      <w:r w:rsidRPr="00383667">
        <w:t>Configure multi-area OSPF as planned and change the network type of Loopback0 to broadcast.</w:t>
      </w:r>
    </w:p>
    <w:p w14:paraId="6941850F" w14:textId="77777777" w:rsidR="00480CA1" w:rsidRPr="00383667" w:rsidRDefault="00480CA1" w:rsidP="00480CA1">
      <w:pPr>
        <w:pStyle w:val="1e"/>
      </w:pPr>
      <w:r w:rsidRPr="00383667">
        <w:t># Configure R1.</w:t>
      </w:r>
    </w:p>
    <w:p w14:paraId="119A7B26" w14:textId="77777777" w:rsidR="00480CA1" w:rsidRPr="00383667" w:rsidRDefault="00480CA1" w:rsidP="00480CA1">
      <w:pPr>
        <w:pStyle w:val="2f3"/>
        <w:rPr>
          <w:rFonts w:cs="Huawei Sans"/>
        </w:rPr>
      </w:pPr>
      <w:r w:rsidRPr="00383667">
        <w:rPr>
          <w:rFonts w:cs="Huawei Sans"/>
        </w:rPr>
        <w:t>[R1]</w:t>
      </w:r>
      <w:r w:rsidRPr="00497E5B">
        <w:rPr>
          <w:rFonts w:cs="Huawei Sans"/>
        </w:rPr>
        <w:t>ospf</w:t>
      </w:r>
      <w:r w:rsidRPr="00383667">
        <w:rPr>
          <w:rFonts w:cs="Huawei Sans"/>
        </w:rPr>
        <w:t xml:space="preserve"> 1 router-id 10.0.1.1</w:t>
      </w:r>
    </w:p>
    <w:p w14:paraId="6E732D74" w14:textId="77777777" w:rsidR="00480CA1" w:rsidRPr="00383667" w:rsidRDefault="00480CA1" w:rsidP="00480CA1">
      <w:pPr>
        <w:pStyle w:val="2f3"/>
        <w:rPr>
          <w:rFonts w:cs="Huawei Sans"/>
        </w:rPr>
      </w:pPr>
      <w:r w:rsidRPr="00383667">
        <w:rPr>
          <w:rFonts w:cs="Huawei Sans"/>
        </w:rPr>
        <w:t>[R1-ospf-1]area 0</w:t>
      </w:r>
    </w:p>
    <w:p w14:paraId="53A3B460" w14:textId="77777777" w:rsidR="00480CA1" w:rsidRPr="00383667" w:rsidRDefault="00480CA1" w:rsidP="00480CA1">
      <w:pPr>
        <w:pStyle w:val="2f3"/>
        <w:rPr>
          <w:rFonts w:cs="Huawei Sans"/>
        </w:rPr>
      </w:pPr>
      <w:r w:rsidRPr="00383667">
        <w:rPr>
          <w:rFonts w:cs="Huawei Sans"/>
        </w:rPr>
        <w:t>[R1-ospf-1-area-0.0.0.0] network 10.0.123.1 0.0.0.0</w:t>
      </w:r>
    </w:p>
    <w:p w14:paraId="4A4B9CD1" w14:textId="77777777" w:rsidR="00480CA1" w:rsidRPr="00383667" w:rsidRDefault="00480CA1" w:rsidP="00480CA1">
      <w:pPr>
        <w:pStyle w:val="2f3"/>
        <w:rPr>
          <w:rFonts w:cs="Huawei Sans"/>
        </w:rPr>
      </w:pPr>
      <w:r w:rsidRPr="00383667">
        <w:rPr>
          <w:rFonts w:cs="Huawei Sans"/>
        </w:rPr>
        <w:t>[R1-ospf-1-area-0.0.0.0] quit</w:t>
      </w:r>
    </w:p>
    <w:p w14:paraId="51CBE4E0" w14:textId="77777777" w:rsidR="00480CA1" w:rsidRPr="00383667" w:rsidRDefault="00480CA1" w:rsidP="00480CA1">
      <w:pPr>
        <w:pStyle w:val="2f3"/>
        <w:rPr>
          <w:rFonts w:cs="Huawei Sans"/>
        </w:rPr>
      </w:pPr>
      <w:r w:rsidRPr="00383667">
        <w:rPr>
          <w:rFonts w:cs="Huawei Sans"/>
        </w:rPr>
        <w:t>[R1-ospf-1]area 2</w:t>
      </w:r>
    </w:p>
    <w:p w14:paraId="1618553F" w14:textId="77777777" w:rsidR="00480CA1" w:rsidRPr="00383667" w:rsidRDefault="00480CA1" w:rsidP="00480CA1">
      <w:pPr>
        <w:pStyle w:val="2f3"/>
        <w:rPr>
          <w:rFonts w:cs="Huawei Sans"/>
        </w:rPr>
      </w:pPr>
      <w:r w:rsidRPr="00383667">
        <w:rPr>
          <w:rFonts w:cs="Huawei Sans"/>
        </w:rPr>
        <w:t>[R1-ospf-1-area-0.0.0.2] network 10.0.1.1 0.0.0.0</w:t>
      </w:r>
    </w:p>
    <w:p w14:paraId="3E8B0CA2" w14:textId="77777777" w:rsidR="00480CA1" w:rsidRPr="00383667" w:rsidRDefault="00480CA1" w:rsidP="00480CA1">
      <w:pPr>
        <w:pStyle w:val="2f3"/>
        <w:rPr>
          <w:rFonts w:cs="Huawei Sans"/>
        </w:rPr>
      </w:pPr>
      <w:r w:rsidRPr="00383667">
        <w:rPr>
          <w:rFonts w:cs="Huawei Sans"/>
        </w:rPr>
        <w:t>[R1-ospf-1-area-0.0.0.2] quit</w:t>
      </w:r>
    </w:p>
    <w:p w14:paraId="777065E9" w14:textId="77777777" w:rsidR="00480CA1" w:rsidRPr="00383667" w:rsidRDefault="00480CA1" w:rsidP="00480CA1">
      <w:pPr>
        <w:pStyle w:val="2f3"/>
        <w:rPr>
          <w:rFonts w:cs="Huawei Sans"/>
        </w:rPr>
      </w:pPr>
      <w:r w:rsidRPr="00383667">
        <w:rPr>
          <w:rFonts w:cs="Huawei Sans"/>
        </w:rPr>
        <w:t xml:space="preserve">[R1-ospf-1]quit </w:t>
      </w:r>
    </w:p>
    <w:p w14:paraId="2E028B4A" w14:textId="77777777" w:rsidR="00480CA1" w:rsidRPr="00383667" w:rsidRDefault="00480CA1" w:rsidP="00480CA1">
      <w:pPr>
        <w:pStyle w:val="2f3"/>
        <w:rPr>
          <w:rFonts w:cs="Huawei Sans"/>
        </w:rPr>
      </w:pPr>
      <w:r w:rsidRPr="00383667">
        <w:rPr>
          <w:rFonts w:cs="Huawei Sans"/>
        </w:rPr>
        <w:t>[R1]interface LoopBack 0</w:t>
      </w:r>
    </w:p>
    <w:p w14:paraId="32A6623C" w14:textId="77777777" w:rsidR="00480CA1" w:rsidRPr="00383667" w:rsidRDefault="00480CA1" w:rsidP="00480CA1">
      <w:pPr>
        <w:pStyle w:val="2f3"/>
        <w:rPr>
          <w:rFonts w:cs="Huawei Sans"/>
        </w:rPr>
      </w:pPr>
      <w:r w:rsidRPr="00383667">
        <w:rPr>
          <w:rFonts w:cs="Huawei Sans"/>
        </w:rPr>
        <w:t xml:space="preserve">[R1-LoopBack0] </w:t>
      </w:r>
      <w:r w:rsidRPr="00497E5B">
        <w:rPr>
          <w:rFonts w:cs="Huawei Sans"/>
        </w:rPr>
        <w:t>ospf</w:t>
      </w:r>
      <w:r w:rsidRPr="00383667">
        <w:rPr>
          <w:rFonts w:cs="Huawei Sans"/>
        </w:rPr>
        <w:t xml:space="preserve"> network-type broadcast </w:t>
      </w:r>
    </w:p>
    <w:p w14:paraId="34137529" w14:textId="77777777" w:rsidR="00480CA1" w:rsidRPr="00383667" w:rsidRDefault="00480CA1" w:rsidP="00480CA1">
      <w:pPr>
        <w:pStyle w:val="2f3"/>
        <w:rPr>
          <w:rFonts w:cs="Huawei Sans"/>
        </w:rPr>
      </w:pPr>
      <w:r w:rsidRPr="00383667">
        <w:rPr>
          <w:rFonts w:cs="Huawei Sans"/>
        </w:rPr>
        <w:t>[R1-LoopBack0] quit</w:t>
      </w:r>
    </w:p>
    <w:p w14:paraId="4A888DB7" w14:textId="77777777" w:rsidR="00480CA1" w:rsidRPr="00383667" w:rsidRDefault="00480CA1" w:rsidP="00480CA1">
      <w:pPr>
        <w:pStyle w:val="1e"/>
      </w:pPr>
      <w:r w:rsidRPr="00383667">
        <w:t># Configure R2.</w:t>
      </w:r>
    </w:p>
    <w:p w14:paraId="73B18550" w14:textId="77777777" w:rsidR="00480CA1" w:rsidRPr="00383667" w:rsidRDefault="00480CA1" w:rsidP="00480CA1">
      <w:pPr>
        <w:pStyle w:val="2f3"/>
        <w:rPr>
          <w:rFonts w:cs="Huawei Sans"/>
        </w:rPr>
      </w:pPr>
      <w:r w:rsidRPr="00383667">
        <w:rPr>
          <w:rFonts w:cs="Huawei Sans"/>
        </w:rPr>
        <w:t>[R2]</w:t>
      </w:r>
      <w:r w:rsidRPr="00497E5B">
        <w:rPr>
          <w:rFonts w:cs="Huawei Sans"/>
        </w:rPr>
        <w:t>ospf</w:t>
      </w:r>
      <w:r w:rsidRPr="00383667">
        <w:rPr>
          <w:rFonts w:cs="Huawei Sans"/>
        </w:rPr>
        <w:t xml:space="preserve"> 1 router-id 10.0.2.2 </w:t>
      </w:r>
    </w:p>
    <w:p w14:paraId="7C54341D" w14:textId="77777777" w:rsidR="00480CA1" w:rsidRPr="00383667" w:rsidRDefault="00480CA1" w:rsidP="00480CA1">
      <w:pPr>
        <w:pStyle w:val="2f3"/>
        <w:rPr>
          <w:rFonts w:cs="Huawei Sans"/>
        </w:rPr>
      </w:pPr>
      <w:r w:rsidRPr="00383667">
        <w:rPr>
          <w:rFonts w:cs="Huawei Sans"/>
        </w:rPr>
        <w:t>[R2-ospf-1]area 0</w:t>
      </w:r>
    </w:p>
    <w:p w14:paraId="456025A9" w14:textId="77777777" w:rsidR="00480CA1" w:rsidRPr="00383667" w:rsidRDefault="00480CA1" w:rsidP="00480CA1">
      <w:pPr>
        <w:pStyle w:val="2f3"/>
        <w:rPr>
          <w:rFonts w:cs="Huawei Sans"/>
        </w:rPr>
      </w:pPr>
      <w:r w:rsidRPr="00383667">
        <w:rPr>
          <w:rFonts w:cs="Huawei Sans"/>
        </w:rPr>
        <w:t>[R2-ospf-1-area-0.0.0.0] network 10.0.123.2 0.0.0.0</w:t>
      </w:r>
    </w:p>
    <w:p w14:paraId="1491983E" w14:textId="77777777" w:rsidR="00480CA1" w:rsidRPr="00383667" w:rsidRDefault="00480CA1" w:rsidP="00480CA1">
      <w:pPr>
        <w:pStyle w:val="2f3"/>
        <w:rPr>
          <w:rFonts w:cs="Huawei Sans"/>
        </w:rPr>
      </w:pPr>
      <w:r w:rsidRPr="00383667">
        <w:rPr>
          <w:rFonts w:cs="Huawei Sans"/>
        </w:rPr>
        <w:t>[R2-ospf-1-area-0.0.0.0] network 10.0.2.2 0.0.0.0</w:t>
      </w:r>
    </w:p>
    <w:p w14:paraId="308A3FD1" w14:textId="77777777" w:rsidR="00480CA1" w:rsidRPr="00383667" w:rsidRDefault="00480CA1" w:rsidP="00480CA1">
      <w:pPr>
        <w:pStyle w:val="2f3"/>
        <w:rPr>
          <w:rFonts w:cs="Huawei Sans"/>
        </w:rPr>
      </w:pPr>
      <w:r w:rsidRPr="00383667">
        <w:rPr>
          <w:rFonts w:cs="Huawei Sans"/>
        </w:rPr>
        <w:t>[R2-ospf-1-area-0.0.0.0] quit</w:t>
      </w:r>
    </w:p>
    <w:p w14:paraId="42BEFEBB" w14:textId="77777777" w:rsidR="00480CA1" w:rsidRPr="00383667" w:rsidRDefault="00480CA1" w:rsidP="00480CA1">
      <w:pPr>
        <w:pStyle w:val="2f3"/>
        <w:rPr>
          <w:rFonts w:cs="Huawei Sans"/>
        </w:rPr>
      </w:pPr>
      <w:r w:rsidRPr="00383667">
        <w:rPr>
          <w:rFonts w:cs="Huawei Sans"/>
        </w:rPr>
        <w:t xml:space="preserve">[R2-ospf-1]quit </w:t>
      </w:r>
    </w:p>
    <w:p w14:paraId="343F228D" w14:textId="77777777" w:rsidR="00480CA1" w:rsidRPr="00383667" w:rsidRDefault="00480CA1" w:rsidP="00480CA1">
      <w:pPr>
        <w:pStyle w:val="2f3"/>
        <w:rPr>
          <w:rFonts w:cs="Huawei Sans"/>
        </w:rPr>
      </w:pPr>
      <w:r w:rsidRPr="00383667">
        <w:rPr>
          <w:rFonts w:cs="Huawei Sans"/>
        </w:rPr>
        <w:t>[R2]interface LoopBack 0</w:t>
      </w:r>
    </w:p>
    <w:p w14:paraId="751D5429" w14:textId="77777777" w:rsidR="00480CA1" w:rsidRPr="00383667" w:rsidRDefault="00480CA1" w:rsidP="00480CA1">
      <w:pPr>
        <w:pStyle w:val="2f3"/>
        <w:rPr>
          <w:rFonts w:cs="Huawei Sans"/>
        </w:rPr>
      </w:pPr>
      <w:r w:rsidRPr="00383667">
        <w:rPr>
          <w:rFonts w:cs="Huawei Sans"/>
        </w:rPr>
        <w:t xml:space="preserve">[R2-LoopBack0] </w:t>
      </w:r>
      <w:r w:rsidRPr="00497E5B">
        <w:rPr>
          <w:rFonts w:cs="Huawei Sans"/>
        </w:rPr>
        <w:t>ospf</w:t>
      </w:r>
      <w:r w:rsidRPr="00383667">
        <w:rPr>
          <w:rFonts w:cs="Huawei Sans"/>
        </w:rPr>
        <w:t xml:space="preserve"> network-type broadcast </w:t>
      </w:r>
    </w:p>
    <w:p w14:paraId="01329A0A" w14:textId="77777777" w:rsidR="00480CA1" w:rsidRPr="00383667" w:rsidRDefault="00480CA1" w:rsidP="00480CA1">
      <w:pPr>
        <w:pStyle w:val="2f3"/>
        <w:rPr>
          <w:rFonts w:cs="Huawei Sans"/>
        </w:rPr>
      </w:pPr>
      <w:r w:rsidRPr="00383667">
        <w:rPr>
          <w:rFonts w:cs="Huawei Sans"/>
        </w:rPr>
        <w:t>[R2-LoopBack0] quit</w:t>
      </w:r>
    </w:p>
    <w:p w14:paraId="3ED66239" w14:textId="77777777" w:rsidR="00480CA1" w:rsidRPr="00383667" w:rsidRDefault="00480CA1" w:rsidP="00480CA1">
      <w:pPr>
        <w:pStyle w:val="1e"/>
      </w:pPr>
      <w:r w:rsidRPr="00383667">
        <w:t># Configure R3.</w:t>
      </w:r>
    </w:p>
    <w:p w14:paraId="4182F79E" w14:textId="77777777" w:rsidR="00480CA1" w:rsidRPr="00383667" w:rsidRDefault="00480CA1" w:rsidP="00480CA1">
      <w:pPr>
        <w:pStyle w:val="2f3"/>
        <w:rPr>
          <w:rFonts w:cs="Huawei Sans"/>
        </w:rPr>
      </w:pPr>
      <w:r w:rsidRPr="00383667">
        <w:rPr>
          <w:rFonts w:cs="Huawei Sans"/>
        </w:rPr>
        <w:t>[R3]</w:t>
      </w:r>
      <w:r w:rsidRPr="00497E5B">
        <w:rPr>
          <w:rFonts w:cs="Huawei Sans"/>
        </w:rPr>
        <w:t>ospf</w:t>
      </w:r>
      <w:r w:rsidRPr="00383667">
        <w:rPr>
          <w:rFonts w:cs="Huawei Sans"/>
        </w:rPr>
        <w:t xml:space="preserve"> 1 router-id 10.0.3.3 </w:t>
      </w:r>
    </w:p>
    <w:p w14:paraId="58622E88" w14:textId="77777777" w:rsidR="00480CA1" w:rsidRPr="00383667" w:rsidRDefault="00480CA1" w:rsidP="00480CA1">
      <w:pPr>
        <w:pStyle w:val="2f3"/>
        <w:rPr>
          <w:rFonts w:cs="Huawei Sans"/>
        </w:rPr>
      </w:pPr>
      <w:r w:rsidRPr="00383667">
        <w:rPr>
          <w:rFonts w:cs="Huawei Sans"/>
        </w:rPr>
        <w:t>[R3-ospf-1]area 0</w:t>
      </w:r>
    </w:p>
    <w:p w14:paraId="499FF1D8" w14:textId="77777777" w:rsidR="00480CA1" w:rsidRPr="00383667" w:rsidRDefault="00480CA1" w:rsidP="00480CA1">
      <w:pPr>
        <w:pStyle w:val="2f3"/>
        <w:rPr>
          <w:rFonts w:cs="Huawei Sans"/>
        </w:rPr>
      </w:pPr>
      <w:r w:rsidRPr="00383667">
        <w:rPr>
          <w:rFonts w:cs="Huawei Sans"/>
        </w:rPr>
        <w:t>[R3-ospf-1-area-0.0.0.0] network 10.0.123.3 0.0.0.0</w:t>
      </w:r>
    </w:p>
    <w:p w14:paraId="180DCE87" w14:textId="77777777" w:rsidR="00480CA1" w:rsidRPr="00383667" w:rsidRDefault="00480CA1" w:rsidP="00480CA1">
      <w:pPr>
        <w:pStyle w:val="2f3"/>
        <w:rPr>
          <w:rFonts w:cs="Huawei Sans"/>
        </w:rPr>
      </w:pPr>
      <w:r w:rsidRPr="00383667">
        <w:rPr>
          <w:rFonts w:cs="Huawei Sans"/>
        </w:rPr>
        <w:t>[R3-ospf-1-area-0.0.0.0] network 10.0.3.3 0.0.0.0</w:t>
      </w:r>
    </w:p>
    <w:p w14:paraId="64B8C976" w14:textId="77777777" w:rsidR="00480CA1" w:rsidRPr="00383667" w:rsidRDefault="00480CA1" w:rsidP="00480CA1">
      <w:pPr>
        <w:pStyle w:val="2f3"/>
        <w:rPr>
          <w:rFonts w:cs="Huawei Sans"/>
        </w:rPr>
      </w:pPr>
      <w:r w:rsidRPr="00383667">
        <w:rPr>
          <w:rFonts w:cs="Huawei Sans"/>
        </w:rPr>
        <w:t xml:space="preserve">[R3-ospf-1-area-0.0.0.0] quit </w:t>
      </w:r>
    </w:p>
    <w:p w14:paraId="2015AB74" w14:textId="77777777" w:rsidR="00480CA1" w:rsidRPr="00383667" w:rsidRDefault="00480CA1" w:rsidP="00480CA1">
      <w:pPr>
        <w:pStyle w:val="2f3"/>
        <w:rPr>
          <w:rFonts w:cs="Huawei Sans"/>
        </w:rPr>
      </w:pPr>
      <w:r w:rsidRPr="00383667">
        <w:rPr>
          <w:rFonts w:cs="Huawei Sans"/>
        </w:rPr>
        <w:t xml:space="preserve">[R3-ospf-1]quit </w:t>
      </w:r>
    </w:p>
    <w:p w14:paraId="7A5F5715" w14:textId="77777777" w:rsidR="00480CA1" w:rsidRPr="00383667" w:rsidRDefault="00480CA1" w:rsidP="00480CA1">
      <w:pPr>
        <w:pStyle w:val="2f3"/>
        <w:rPr>
          <w:rFonts w:cs="Huawei Sans"/>
        </w:rPr>
      </w:pPr>
      <w:r w:rsidRPr="00383667">
        <w:rPr>
          <w:rFonts w:cs="Huawei Sans"/>
        </w:rPr>
        <w:t>[R3]interface LoopBack 0</w:t>
      </w:r>
    </w:p>
    <w:p w14:paraId="369CA795" w14:textId="77777777" w:rsidR="00480CA1" w:rsidRPr="00383667" w:rsidRDefault="00480CA1" w:rsidP="00480CA1">
      <w:pPr>
        <w:pStyle w:val="2f3"/>
        <w:rPr>
          <w:rFonts w:cs="Huawei Sans"/>
        </w:rPr>
      </w:pPr>
      <w:r w:rsidRPr="00383667">
        <w:rPr>
          <w:rFonts w:cs="Huawei Sans"/>
        </w:rPr>
        <w:t xml:space="preserve">[R3-LoopBack0] </w:t>
      </w:r>
      <w:r w:rsidRPr="00497E5B">
        <w:rPr>
          <w:rFonts w:cs="Huawei Sans"/>
        </w:rPr>
        <w:t>ospf</w:t>
      </w:r>
      <w:r w:rsidRPr="00383667">
        <w:rPr>
          <w:rFonts w:cs="Huawei Sans"/>
        </w:rPr>
        <w:t xml:space="preserve"> network-type broadcast </w:t>
      </w:r>
    </w:p>
    <w:p w14:paraId="32D5C8C9" w14:textId="77777777" w:rsidR="00480CA1" w:rsidRPr="00383667" w:rsidRDefault="00480CA1" w:rsidP="00480CA1">
      <w:pPr>
        <w:pStyle w:val="2f3"/>
        <w:rPr>
          <w:rFonts w:cs="Huawei Sans"/>
        </w:rPr>
      </w:pPr>
      <w:r w:rsidRPr="00383667">
        <w:rPr>
          <w:rFonts w:cs="Huawei Sans"/>
        </w:rPr>
        <w:t>[R3-LoopBack0] quit</w:t>
      </w:r>
    </w:p>
    <w:p w14:paraId="4E89A735" w14:textId="77777777" w:rsidR="00480CA1" w:rsidRPr="00383667" w:rsidRDefault="00480CA1" w:rsidP="00480CA1">
      <w:pPr>
        <w:pStyle w:val="1e"/>
      </w:pPr>
      <w:r w:rsidRPr="00383667">
        <w:t># Configure R4.</w:t>
      </w:r>
    </w:p>
    <w:p w14:paraId="11E08CA6" w14:textId="77777777" w:rsidR="00480CA1" w:rsidRPr="00383667" w:rsidRDefault="00480CA1" w:rsidP="00480CA1">
      <w:pPr>
        <w:pStyle w:val="2f3"/>
        <w:rPr>
          <w:rFonts w:cs="Huawei Sans"/>
        </w:rPr>
      </w:pPr>
      <w:r w:rsidRPr="00383667">
        <w:rPr>
          <w:rFonts w:cs="Huawei Sans"/>
        </w:rPr>
        <w:t>[R4]</w:t>
      </w:r>
      <w:r w:rsidRPr="00497E5B">
        <w:rPr>
          <w:rFonts w:cs="Huawei Sans"/>
        </w:rPr>
        <w:t>ospf</w:t>
      </w:r>
      <w:r w:rsidRPr="00383667">
        <w:rPr>
          <w:rFonts w:cs="Huawei Sans"/>
        </w:rPr>
        <w:t xml:space="preserve"> 1 router-id 10.0.4.4</w:t>
      </w:r>
    </w:p>
    <w:p w14:paraId="6E808176" w14:textId="77777777" w:rsidR="00480CA1" w:rsidRPr="00383667" w:rsidRDefault="00480CA1" w:rsidP="00480CA1">
      <w:pPr>
        <w:pStyle w:val="2f3"/>
        <w:rPr>
          <w:rFonts w:cs="Huawei Sans"/>
        </w:rPr>
      </w:pPr>
      <w:r w:rsidRPr="00383667">
        <w:rPr>
          <w:rFonts w:cs="Huawei Sans"/>
        </w:rPr>
        <w:t>[R4-ospf-1]area 0</w:t>
      </w:r>
    </w:p>
    <w:p w14:paraId="52F37ECE" w14:textId="77777777" w:rsidR="00480CA1" w:rsidRPr="00383667" w:rsidRDefault="00480CA1" w:rsidP="00480CA1">
      <w:pPr>
        <w:pStyle w:val="2f3"/>
        <w:rPr>
          <w:rFonts w:cs="Huawei Sans"/>
        </w:rPr>
      </w:pPr>
      <w:r w:rsidRPr="00383667">
        <w:rPr>
          <w:rFonts w:cs="Huawei Sans"/>
        </w:rPr>
        <w:lastRenderedPageBreak/>
        <w:t>[R4-ospf-1-area-0.0.0.0] network 10.0.4.4 0.0.0.0</w:t>
      </w:r>
    </w:p>
    <w:p w14:paraId="62549740" w14:textId="77777777" w:rsidR="00480CA1" w:rsidRPr="00383667" w:rsidRDefault="00480CA1" w:rsidP="00480CA1">
      <w:pPr>
        <w:pStyle w:val="2f3"/>
        <w:rPr>
          <w:rFonts w:cs="Huawei Sans"/>
        </w:rPr>
      </w:pPr>
      <w:r w:rsidRPr="00383667">
        <w:rPr>
          <w:rFonts w:cs="Huawei Sans"/>
        </w:rPr>
        <w:t>[R4-ospf-1-area-0.0.0.0] network 10.0.123.4 0.0.0.0</w:t>
      </w:r>
    </w:p>
    <w:p w14:paraId="623B5A19" w14:textId="77777777" w:rsidR="00480CA1" w:rsidRPr="00383667" w:rsidRDefault="00480CA1" w:rsidP="00480CA1">
      <w:pPr>
        <w:pStyle w:val="2f3"/>
        <w:rPr>
          <w:rFonts w:cs="Huawei Sans"/>
        </w:rPr>
      </w:pPr>
      <w:r w:rsidRPr="00383667">
        <w:rPr>
          <w:rFonts w:cs="Huawei Sans"/>
        </w:rPr>
        <w:t xml:space="preserve">[R4-ospf-1-area-0.0.0.0] quit </w:t>
      </w:r>
    </w:p>
    <w:p w14:paraId="19FC67D9" w14:textId="77777777" w:rsidR="00480CA1" w:rsidRPr="00383667" w:rsidRDefault="00480CA1" w:rsidP="00480CA1">
      <w:pPr>
        <w:pStyle w:val="2f3"/>
        <w:rPr>
          <w:rFonts w:cs="Huawei Sans"/>
        </w:rPr>
      </w:pPr>
      <w:r w:rsidRPr="00383667">
        <w:rPr>
          <w:rFonts w:cs="Huawei Sans"/>
        </w:rPr>
        <w:t>[R4-ospf-1]area 1</w:t>
      </w:r>
    </w:p>
    <w:p w14:paraId="03289F7E" w14:textId="77777777" w:rsidR="00480CA1" w:rsidRPr="00383667" w:rsidRDefault="00480CA1" w:rsidP="00480CA1">
      <w:pPr>
        <w:pStyle w:val="2f3"/>
        <w:rPr>
          <w:rFonts w:cs="Huawei Sans"/>
        </w:rPr>
      </w:pPr>
      <w:r w:rsidRPr="00383667">
        <w:rPr>
          <w:rFonts w:cs="Huawei Sans"/>
        </w:rPr>
        <w:t>[R4-ospf-1-area-0.0.0.1] network 10.0.45.4 0.0.0.0</w:t>
      </w:r>
    </w:p>
    <w:p w14:paraId="487B45F7" w14:textId="77777777" w:rsidR="00480CA1" w:rsidRPr="00383667" w:rsidRDefault="00480CA1" w:rsidP="00480CA1">
      <w:pPr>
        <w:pStyle w:val="2f3"/>
        <w:rPr>
          <w:rFonts w:cs="Huawei Sans"/>
        </w:rPr>
      </w:pPr>
      <w:r w:rsidRPr="00383667">
        <w:rPr>
          <w:rFonts w:cs="Huawei Sans"/>
        </w:rPr>
        <w:t xml:space="preserve">[R4-ospf-1-area-0.0.0.1] quit </w:t>
      </w:r>
    </w:p>
    <w:p w14:paraId="3C38007B" w14:textId="77777777" w:rsidR="00480CA1" w:rsidRPr="00383667" w:rsidRDefault="00480CA1" w:rsidP="00480CA1">
      <w:pPr>
        <w:pStyle w:val="2f3"/>
        <w:rPr>
          <w:rFonts w:cs="Huawei Sans"/>
        </w:rPr>
      </w:pPr>
      <w:r w:rsidRPr="00383667">
        <w:rPr>
          <w:rFonts w:cs="Huawei Sans"/>
        </w:rPr>
        <w:t xml:space="preserve">[R4-ospf-1]quit </w:t>
      </w:r>
    </w:p>
    <w:p w14:paraId="4B7740CE" w14:textId="77777777" w:rsidR="00480CA1" w:rsidRPr="00383667" w:rsidRDefault="00480CA1" w:rsidP="00480CA1">
      <w:pPr>
        <w:pStyle w:val="2f3"/>
        <w:rPr>
          <w:rFonts w:cs="Huawei Sans"/>
        </w:rPr>
      </w:pPr>
      <w:r w:rsidRPr="00383667">
        <w:rPr>
          <w:rFonts w:cs="Huawei Sans"/>
        </w:rPr>
        <w:t>[R4]interface LoopBack 0</w:t>
      </w:r>
    </w:p>
    <w:p w14:paraId="38FDFBAC" w14:textId="77777777" w:rsidR="00480CA1" w:rsidRPr="00383667" w:rsidRDefault="00480CA1" w:rsidP="00480CA1">
      <w:pPr>
        <w:pStyle w:val="2f3"/>
        <w:rPr>
          <w:rFonts w:cs="Huawei Sans"/>
        </w:rPr>
      </w:pPr>
      <w:r w:rsidRPr="00383667">
        <w:rPr>
          <w:rFonts w:cs="Huawei Sans"/>
        </w:rPr>
        <w:t xml:space="preserve">[R4-LoopBack0] </w:t>
      </w:r>
      <w:r w:rsidRPr="00497E5B">
        <w:rPr>
          <w:rFonts w:cs="Huawei Sans"/>
        </w:rPr>
        <w:t>ospf</w:t>
      </w:r>
      <w:r w:rsidRPr="00383667">
        <w:rPr>
          <w:rFonts w:cs="Huawei Sans"/>
        </w:rPr>
        <w:t xml:space="preserve"> network-type broadcast </w:t>
      </w:r>
    </w:p>
    <w:p w14:paraId="02ACD15A" w14:textId="77777777" w:rsidR="00480CA1" w:rsidRPr="00383667" w:rsidRDefault="00480CA1" w:rsidP="00480CA1">
      <w:pPr>
        <w:pStyle w:val="2f3"/>
        <w:rPr>
          <w:rFonts w:cs="Huawei Sans"/>
        </w:rPr>
      </w:pPr>
      <w:r w:rsidRPr="00383667">
        <w:rPr>
          <w:rFonts w:cs="Huawei Sans"/>
        </w:rPr>
        <w:t>[R4-LoopBack0] quit</w:t>
      </w:r>
    </w:p>
    <w:p w14:paraId="73EDC717" w14:textId="77777777" w:rsidR="00480CA1" w:rsidRPr="00383667" w:rsidRDefault="00480CA1" w:rsidP="00480CA1">
      <w:pPr>
        <w:pStyle w:val="1e"/>
      </w:pPr>
      <w:r w:rsidRPr="00383667">
        <w:t># Configure R5.</w:t>
      </w:r>
    </w:p>
    <w:p w14:paraId="03FBACB4" w14:textId="77777777" w:rsidR="00480CA1" w:rsidRPr="00383667" w:rsidRDefault="00480CA1" w:rsidP="00480CA1">
      <w:pPr>
        <w:pStyle w:val="2f3"/>
        <w:rPr>
          <w:rFonts w:cs="Huawei Sans"/>
        </w:rPr>
      </w:pPr>
      <w:r w:rsidRPr="00383667">
        <w:rPr>
          <w:rFonts w:cs="Huawei Sans"/>
        </w:rPr>
        <w:t>[R5]</w:t>
      </w:r>
      <w:r w:rsidRPr="00497E5B">
        <w:rPr>
          <w:rFonts w:cs="Huawei Sans"/>
        </w:rPr>
        <w:t>ospf</w:t>
      </w:r>
      <w:r w:rsidRPr="00383667">
        <w:rPr>
          <w:rFonts w:cs="Huawei Sans"/>
        </w:rPr>
        <w:t xml:space="preserve"> 1 router-id 10.0.5.5 </w:t>
      </w:r>
    </w:p>
    <w:p w14:paraId="691D25DE" w14:textId="77777777" w:rsidR="00480CA1" w:rsidRPr="00383667" w:rsidRDefault="00480CA1" w:rsidP="00480CA1">
      <w:pPr>
        <w:pStyle w:val="2f3"/>
        <w:rPr>
          <w:rFonts w:cs="Huawei Sans"/>
        </w:rPr>
      </w:pPr>
      <w:r w:rsidRPr="00383667">
        <w:rPr>
          <w:rFonts w:cs="Huawei Sans"/>
        </w:rPr>
        <w:t>[R5-ospf-1]area 1</w:t>
      </w:r>
    </w:p>
    <w:p w14:paraId="1E42A37F" w14:textId="77777777" w:rsidR="00480CA1" w:rsidRPr="00383667" w:rsidRDefault="00480CA1" w:rsidP="00480CA1">
      <w:pPr>
        <w:pStyle w:val="2f3"/>
        <w:rPr>
          <w:rFonts w:cs="Huawei Sans"/>
        </w:rPr>
      </w:pPr>
      <w:r w:rsidRPr="00383667">
        <w:rPr>
          <w:rFonts w:cs="Huawei Sans"/>
        </w:rPr>
        <w:t>[R5-ospf-1-area-0.0.0.1] network 10.0.45.5 0.0.0.0</w:t>
      </w:r>
    </w:p>
    <w:p w14:paraId="7D86FD8C" w14:textId="77777777" w:rsidR="00480CA1" w:rsidRPr="00383667" w:rsidRDefault="00480CA1" w:rsidP="00480CA1">
      <w:pPr>
        <w:pStyle w:val="2f3"/>
        <w:rPr>
          <w:rFonts w:cs="Huawei Sans"/>
        </w:rPr>
      </w:pPr>
      <w:r w:rsidRPr="00383667">
        <w:rPr>
          <w:rFonts w:cs="Huawei Sans"/>
        </w:rPr>
        <w:t xml:space="preserve">[R5-ospf-1-area-0.0.0.1] quit </w:t>
      </w:r>
    </w:p>
    <w:p w14:paraId="3EB9EFD3" w14:textId="77777777" w:rsidR="00480CA1" w:rsidRPr="00383667" w:rsidRDefault="00480CA1" w:rsidP="00480CA1">
      <w:pPr>
        <w:pStyle w:val="2f3"/>
        <w:rPr>
          <w:rFonts w:cs="Huawei Sans"/>
        </w:rPr>
      </w:pPr>
      <w:r w:rsidRPr="00383667">
        <w:rPr>
          <w:rFonts w:cs="Huawei Sans"/>
        </w:rPr>
        <w:t xml:space="preserve">[R5-ospf-1]quit </w:t>
      </w:r>
    </w:p>
    <w:p w14:paraId="6C475E45" w14:textId="77777777" w:rsidR="00480CA1" w:rsidRPr="00383667" w:rsidRDefault="00480CA1" w:rsidP="00604E8C">
      <w:pPr>
        <w:pStyle w:val="30"/>
        <w:ind w:left="1032" w:hanging="278"/>
        <w:outlineLvl w:val="9"/>
        <w:rPr>
          <w:rFonts w:cs="Huawei Sans"/>
        </w:rPr>
      </w:pPr>
      <w:r w:rsidRPr="00383667">
        <w:rPr>
          <w:rFonts w:cs="Huawei Sans"/>
        </w:rPr>
        <w:t>Verify the OSPF configuration.</w:t>
      </w:r>
    </w:p>
    <w:p w14:paraId="08F85FE7" w14:textId="77777777" w:rsidR="00480CA1" w:rsidRPr="00383667" w:rsidRDefault="00480CA1" w:rsidP="00480CA1">
      <w:pPr>
        <w:pStyle w:val="1e"/>
      </w:pPr>
      <w:r w:rsidRPr="00383667">
        <w:t># Check the brief information about OSPF neighbor relationships on R4.</w:t>
      </w:r>
    </w:p>
    <w:p w14:paraId="3B83C482" w14:textId="77777777" w:rsidR="00480CA1" w:rsidRPr="00383667" w:rsidRDefault="00480CA1" w:rsidP="00480CA1">
      <w:pPr>
        <w:pStyle w:val="2f3"/>
        <w:rPr>
          <w:rFonts w:cs="Huawei Sans"/>
        </w:rPr>
      </w:pPr>
      <w:r w:rsidRPr="00383667">
        <w:rPr>
          <w:rFonts w:cs="Huawei Sans"/>
        </w:rPr>
        <w:t xml:space="preserve">[R4]display </w:t>
      </w:r>
      <w:r w:rsidRPr="00497E5B">
        <w:rPr>
          <w:rFonts w:cs="Huawei Sans"/>
        </w:rPr>
        <w:t>ospf</w:t>
      </w:r>
      <w:r w:rsidRPr="00383667">
        <w:rPr>
          <w:rFonts w:cs="Huawei Sans"/>
        </w:rPr>
        <w:t xml:space="preserve"> peer brief</w:t>
      </w:r>
    </w:p>
    <w:p w14:paraId="491693C8" w14:textId="77777777" w:rsidR="00480CA1" w:rsidRPr="00383667" w:rsidRDefault="00480CA1" w:rsidP="00480CA1">
      <w:pPr>
        <w:pStyle w:val="2f3"/>
        <w:rPr>
          <w:rFonts w:cs="Huawei Sans"/>
        </w:rPr>
      </w:pPr>
    </w:p>
    <w:p w14:paraId="0230305C" w14:textId="77777777" w:rsidR="00480CA1" w:rsidRPr="00383667" w:rsidRDefault="00480CA1" w:rsidP="00480CA1">
      <w:pPr>
        <w:pStyle w:val="2f3"/>
        <w:rPr>
          <w:rFonts w:cs="Huawei Sans"/>
        </w:rPr>
      </w:pPr>
      <w:r w:rsidRPr="00383667">
        <w:rPr>
          <w:rFonts w:cs="Huawei Sans"/>
        </w:rPr>
        <w:tab/>
        <w:t xml:space="preserve"> OSPF Process 1 with Router ID 10.0.4.4</w:t>
      </w:r>
    </w:p>
    <w:p w14:paraId="0DBBDE97"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Peer Statistic Information</w:t>
      </w:r>
    </w:p>
    <w:p w14:paraId="7B56FDED" w14:textId="77777777" w:rsidR="00480CA1" w:rsidRPr="00383667" w:rsidRDefault="00480CA1" w:rsidP="00480CA1">
      <w:pPr>
        <w:pStyle w:val="2f3"/>
        <w:rPr>
          <w:rFonts w:cs="Huawei Sans"/>
        </w:rPr>
      </w:pPr>
      <w:r w:rsidRPr="00383667">
        <w:rPr>
          <w:rFonts w:cs="Huawei Sans"/>
        </w:rPr>
        <w:t xml:space="preserve"> ----------------------------------------------------------------------------</w:t>
      </w:r>
    </w:p>
    <w:p w14:paraId="53587158" w14:textId="77777777" w:rsidR="00480CA1" w:rsidRPr="00383667" w:rsidRDefault="00480CA1" w:rsidP="00480CA1">
      <w:pPr>
        <w:pStyle w:val="2f3"/>
        <w:rPr>
          <w:rFonts w:cs="Huawei Sans"/>
        </w:rPr>
      </w:pPr>
      <w:r w:rsidRPr="00383667">
        <w:rPr>
          <w:rFonts w:cs="Huawei Sans"/>
        </w:rPr>
        <w:t xml:space="preserve"> Area Id          Interface                      Neighbor id      State    </w:t>
      </w:r>
    </w:p>
    <w:p w14:paraId="03012DBD" w14:textId="77777777" w:rsidR="00480CA1" w:rsidRPr="00383667" w:rsidRDefault="00480CA1" w:rsidP="00480CA1">
      <w:pPr>
        <w:pStyle w:val="2f3"/>
        <w:rPr>
          <w:rFonts w:cs="Huawei Sans"/>
        </w:rPr>
      </w:pPr>
      <w:r w:rsidRPr="00383667">
        <w:rPr>
          <w:rFonts w:cs="Huawei Sans"/>
        </w:rPr>
        <w:t xml:space="preserve"> 0.0.0.0          GigabitEthernet0/0/1             10.0.1.1         Full        </w:t>
      </w:r>
    </w:p>
    <w:p w14:paraId="5F446D4C" w14:textId="77777777" w:rsidR="00480CA1" w:rsidRPr="00383667" w:rsidRDefault="00480CA1" w:rsidP="00480CA1">
      <w:pPr>
        <w:pStyle w:val="2f3"/>
        <w:rPr>
          <w:rFonts w:cs="Huawei Sans"/>
        </w:rPr>
      </w:pPr>
      <w:r w:rsidRPr="00383667">
        <w:rPr>
          <w:rFonts w:cs="Huawei Sans"/>
        </w:rPr>
        <w:t xml:space="preserve"> 0.0.0.0          GigabitEthernet0/0/1             10.0.2.2         Full        </w:t>
      </w:r>
    </w:p>
    <w:p w14:paraId="5F21DAF2" w14:textId="77777777" w:rsidR="00480CA1" w:rsidRPr="00383667" w:rsidRDefault="00480CA1" w:rsidP="00480CA1">
      <w:pPr>
        <w:pStyle w:val="2f3"/>
        <w:rPr>
          <w:rFonts w:cs="Huawei Sans"/>
        </w:rPr>
      </w:pPr>
      <w:r w:rsidRPr="00383667">
        <w:rPr>
          <w:rFonts w:cs="Huawei Sans"/>
        </w:rPr>
        <w:t xml:space="preserve"> 0.0.0.0          GigabitEthernet0/0/1             10.0.3.3   </w:t>
      </w:r>
      <w:r w:rsidRPr="00383667">
        <w:rPr>
          <w:rFonts w:cs="Huawei Sans"/>
          <w:color w:val="EC7061"/>
        </w:rPr>
        <w:t xml:space="preserve">      2-Way    </w:t>
      </w:r>
      <w:r w:rsidRPr="00383667">
        <w:rPr>
          <w:rFonts w:cs="Huawei Sans"/>
        </w:rPr>
        <w:t xml:space="preserve">   </w:t>
      </w:r>
    </w:p>
    <w:p w14:paraId="30D95AB2" w14:textId="77777777" w:rsidR="00480CA1" w:rsidRPr="00383667" w:rsidRDefault="00480CA1" w:rsidP="00480CA1">
      <w:pPr>
        <w:pStyle w:val="2f3"/>
        <w:rPr>
          <w:rFonts w:cs="Huawei Sans"/>
        </w:rPr>
      </w:pPr>
      <w:r w:rsidRPr="00383667">
        <w:rPr>
          <w:rFonts w:cs="Huawei Sans"/>
        </w:rPr>
        <w:t xml:space="preserve"> 0.0.0.1          GigabitEthernet0/0/2             10.0.5.5         Full        </w:t>
      </w:r>
    </w:p>
    <w:p w14:paraId="1D791DE8" w14:textId="77777777" w:rsidR="00480CA1" w:rsidRPr="00383667" w:rsidRDefault="00480CA1" w:rsidP="00480CA1">
      <w:pPr>
        <w:pStyle w:val="2f3"/>
        <w:rPr>
          <w:rFonts w:cs="Huawei Sans"/>
        </w:rPr>
      </w:pPr>
      <w:r w:rsidRPr="00383667">
        <w:rPr>
          <w:rFonts w:cs="Huawei Sans"/>
        </w:rPr>
        <w:t xml:space="preserve"> ----------------------------------------------------------------------------</w:t>
      </w:r>
    </w:p>
    <w:p w14:paraId="4A7D0C72" w14:textId="77777777" w:rsidR="00480CA1" w:rsidRPr="00383667" w:rsidRDefault="00480CA1" w:rsidP="00480CA1">
      <w:pPr>
        <w:pStyle w:val="1e"/>
      </w:pPr>
      <w:r w:rsidRPr="00383667">
        <w:t>The command output shows that R3 and R4 have established only a neighbor relationship instead of an adjacency.</w:t>
      </w:r>
    </w:p>
    <w:p w14:paraId="292FE624" w14:textId="77777777" w:rsidR="00480CA1" w:rsidRPr="00383667" w:rsidRDefault="00480CA1" w:rsidP="00480CA1">
      <w:pPr>
        <w:pStyle w:val="1e"/>
      </w:pPr>
      <w:r w:rsidRPr="00383667">
        <w:t># Check the OSPF routing table on R4.</w:t>
      </w:r>
    </w:p>
    <w:p w14:paraId="2D9CAF06" w14:textId="77777777" w:rsidR="00480CA1" w:rsidRPr="00383667" w:rsidRDefault="00480CA1" w:rsidP="00480CA1">
      <w:pPr>
        <w:pStyle w:val="2f3"/>
        <w:rPr>
          <w:rFonts w:cs="Huawei Sans"/>
        </w:rPr>
      </w:pPr>
      <w:r w:rsidRPr="00383667">
        <w:rPr>
          <w:rFonts w:cs="Huawei Sans"/>
        </w:rPr>
        <w:t xml:space="preserve">[R4]display </w:t>
      </w:r>
      <w:r w:rsidRPr="00497E5B">
        <w:rPr>
          <w:rFonts w:cs="Huawei Sans"/>
        </w:rPr>
        <w:t>ospf</w:t>
      </w:r>
      <w:r w:rsidRPr="00383667">
        <w:rPr>
          <w:rFonts w:cs="Huawei Sans"/>
        </w:rPr>
        <w:t xml:space="preserve"> routing </w:t>
      </w:r>
    </w:p>
    <w:p w14:paraId="6EF338A4" w14:textId="77777777" w:rsidR="00480CA1" w:rsidRPr="00383667" w:rsidRDefault="00480CA1" w:rsidP="00480CA1">
      <w:pPr>
        <w:pStyle w:val="2f3"/>
        <w:rPr>
          <w:rFonts w:cs="Huawei Sans"/>
        </w:rPr>
      </w:pPr>
    </w:p>
    <w:p w14:paraId="03D0E604" w14:textId="77777777" w:rsidR="00480CA1" w:rsidRPr="00383667" w:rsidRDefault="00480CA1" w:rsidP="00480CA1">
      <w:pPr>
        <w:pStyle w:val="2f3"/>
        <w:rPr>
          <w:rFonts w:cs="Huawei Sans"/>
        </w:rPr>
      </w:pPr>
      <w:r w:rsidRPr="00383667">
        <w:rPr>
          <w:rFonts w:cs="Huawei Sans"/>
        </w:rPr>
        <w:tab/>
        <w:t xml:space="preserve"> OSPF Process 1 with Router ID 10.0.4.4</w:t>
      </w:r>
    </w:p>
    <w:p w14:paraId="0014D371"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3A003B11" w14:textId="77777777" w:rsidR="00480CA1" w:rsidRPr="00383667" w:rsidRDefault="00480CA1" w:rsidP="00480CA1">
      <w:pPr>
        <w:pStyle w:val="2f3"/>
        <w:rPr>
          <w:rFonts w:cs="Huawei Sans"/>
        </w:rPr>
      </w:pPr>
    </w:p>
    <w:p w14:paraId="35E6CAAD" w14:textId="77777777" w:rsidR="00480CA1" w:rsidRPr="00383667" w:rsidRDefault="00480CA1" w:rsidP="00480CA1">
      <w:pPr>
        <w:pStyle w:val="2f3"/>
        <w:rPr>
          <w:rFonts w:cs="Huawei Sans"/>
        </w:rPr>
      </w:pPr>
      <w:r w:rsidRPr="00383667">
        <w:rPr>
          <w:rFonts w:cs="Huawei Sans"/>
        </w:rPr>
        <w:t xml:space="preserve"> Routing for Network </w:t>
      </w:r>
    </w:p>
    <w:p w14:paraId="71FA2B9B" w14:textId="74A920D0" w:rsidR="00480CA1" w:rsidRPr="00383667" w:rsidRDefault="00B0287F"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2567D491" w14:textId="2C2B73E8" w:rsidR="00480CA1" w:rsidRPr="00383667" w:rsidRDefault="00B0287F"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B5290E0" w14:textId="2CC9114E" w:rsidR="00480CA1" w:rsidRPr="00383667" w:rsidRDefault="00B0287F"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498C9ED1" w14:textId="4B456F4E" w:rsidR="00480CA1" w:rsidRPr="00383667" w:rsidRDefault="00B0287F"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32B58FAB" w14:textId="379545F2" w:rsidR="00480CA1" w:rsidRPr="00383667" w:rsidRDefault="00B0287F"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7A55617E" w14:textId="353E4479" w:rsidR="00480CA1" w:rsidRPr="00383667" w:rsidRDefault="00B0287F" w:rsidP="00480CA1">
      <w:pPr>
        <w:pStyle w:val="2f3"/>
        <w:rPr>
          <w:rFonts w:cs="Huawei Sans"/>
        </w:rPr>
      </w:pPr>
      <w:r>
        <w:rPr>
          <w:rFonts w:cs="Huawei Sans"/>
        </w:rPr>
        <w:tab/>
      </w:r>
      <w:r w:rsidR="00480CA1" w:rsidRPr="00383667">
        <w:rPr>
          <w:rFonts w:cs="Huawei Sans"/>
        </w:rPr>
        <w:t>10.0.2.0/24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388A1ED4" w14:textId="3479F031" w:rsidR="00480CA1" w:rsidRPr="00383667" w:rsidRDefault="00B0287F"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25CD6ED4" w14:textId="77777777" w:rsidR="00480CA1" w:rsidRPr="00383667" w:rsidRDefault="00480CA1" w:rsidP="00480CA1">
      <w:pPr>
        <w:pStyle w:val="2f3"/>
        <w:rPr>
          <w:rFonts w:cs="Huawei Sans"/>
        </w:rPr>
      </w:pPr>
    </w:p>
    <w:p w14:paraId="55217D40" w14:textId="77777777" w:rsidR="00480CA1" w:rsidRPr="00383667" w:rsidRDefault="00480CA1" w:rsidP="00480CA1">
      <w:pPr>
        <w:pStyle w:val="2f3"/>
        <w:rPr>
          <w:rFonts w:cs="Huawei Sans"/>
        </w:rPr>
      </w:pPr>
      <w:r w:rsidRPr="00383667">
        <w:rPr>
          <w:rFonts w:cs="Huawei Sans"/>
        </w:rPr>
        <w:t xml:space="preserve"> Total Nets: 6  </w:t>
      </w:r>
    </w:p>
    <w:p w14:paraId="00CEEFF9" w14:textId="77777777" w:rsidR="00480CA1" w:rsidRPr="00383667" w:rsidRDefault="00480CA1" w:rsidP="00480CA1">
      <w:pPr>
        <w:pStyle w:val="2f3"/>
        <w:rPr>
          <w:rFonts w:cs="Huawei Sans"/>
        </w:rPr>
      </w:pPr>
      <w:r w:rsidRPr="00383667">
        <w:rPr>
          <w:rFonts w:cs="Huawei Sans"/>
        </w:rPr>
        <w:t xml:space="preserve"> Intra Area: 5  </w:t>
      </w:r>
      <w:r w:rsidRPr="00497E5B">
        <w:rPr>
          <w:rFonts w:cs="Huawei Sans"/>
        </w:rPr>
        <w:t>Inter</w:t>
      </w:r>
      <w:r w:rsidRPr="00383667">
        <w:rPr>
          <w:rFonts w:cs="Huawei Sans"/>
        </w:rPr>
        <w:t xml:space="preserve"> Area: 1  ASE: 0  NSSA: 0</w:t>
      </w:r>
    </w:p>
    <w:p w14:paraId="21BA8C02" w14:textId="77777777" w:rsidR="00480CA1" w:rsidRPr="00383667" w:rsidRDefault="00480CA1" w:rsidP="00480CA1">
      <w:pPr>
        <w:pStyle w:val="1e"/>
      </w:pPr>
      <w:r w:rsidRPr="00383667">
        <w:lastRenderedPageBreak/>
        <w:t># Check the OSPF LSDB on R5.</w:t>
      </w:r>
    </w:p>
    <w:p w14:paraId="72BA550E" w14:textId="77777777" w:rsidR="00227531" w:rsidRDefault="00480CA1" w:rsidP="00480CA1">
      <w:pPr>
        <w:pStyle w:val="2f3"/>
        <w:rPr>
          <w:rFonts w:cs="Huawei Sans"/>
        </w:rPr>
      </w:pPr>
      <w:r w:rsidRPr="00383667">
        <w:rPr>
          <w:rFonts w:cs="Huawei Sans"/>
        </w:rPr>
        <w:t>[R5]display</w:t>
      </w:r>
      <w:r w:rsidRPr="00383667">
        <w:rPr>
          <w:rFonts w:cs="Huawei Sans"/>
        </w:rPr>
        <w:tab/>
      </w:r>
      <w:r w:rsidRPr="00497E5B">
        <w:rPr>
          <w:rFonts w:cs="Huawei Sans"/>
        </w:rPr>
        <w:t>ospf</w:t>
      </w:r>
      <w:r w:rsidRPr="00383667">
        <w:rPr>
          <w:rFonts w:cs="Huawei Sans"/>
        </w:rPr>
        <w:tab/>
        <w:t>lsdb</w:t>
      </w:r>
    </w:p>
    <w:p w14:paraId="0A828060" w14:textId="267F0A49" w:rsidR="00480CA1" w:rsidRPr="00383667" w:rsidRDefault="00480CA1" w:rsidP="00480CA1">
      <w:pPr>
        <w:pStyle w:val="2f3"/>
        <w:rPr>
          <w:rFonts w:cs="Huawei Sans"/>
        </w:rPr>
      </w:pPr>
    </w:p>
    <w:p w14:paraId="4B838F32"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10.0.5.5</w:t>
      </w:r>
    </w:p>
    <w:p w14:paraId="394CE930"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t>Link</w:t>
      </w:r>
      <w:r w:rsidRPr="00383667">
        <w:rPr>
          <w:rFonts w:cs="Huawei Sans"/>
        </w:rPr>
        <w:tab/>
        <w:t>State</w:t>
      </w:r>
      <w:r w:rsidRPr="00383667">
        <w:rPr>
          <w:rFonts w:cs="Huawei Sans"/>
        </w:rPr>
        <w:tab/>
        <w:t>Database</w:t>
      </w:r>
    </w:p>
    <w:p w14:paraId="12078B05" w14:textId="715DDF50" w:rsidR="00480CA1" w:rsidRPr="00383667" w:rsidRDefault="00480CA1" w:rsidP="00480CA1">
      <w:pPr>
        <w:pStyle w:val="2f3"/>
        <w:rPr>
          <w:rFonts w:cs="Huawei Sans"/>
        </w:rPr>
      </w:pPr>
    </w:p>
    <w:p w14:paraId="466CFFEE"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r w:rsidRPr="00383667">
        <w:rPr>
          <w:rFonts w:cs="Huawei Sans"/>
        </w:rPr>
        <w:tab/>
        <w:t>0.0.0.1</w:t>
      </w:r>
    </w:p>
    <w:p w14:paraId="5EA32161" w14:textId="11E5199F" w:rsidR="00480CA1" w:rsidRPr="00383667" w:rsidRDefault="00480CA1" w:rsidP="00480CA1">
      <w:pPr>
        <w:pStyle w:val="2f3"/>
        <w:rPr>
          <w:rFonts w:cs="Huawei Sans"/>
        </w:rPr>
      </w:pP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LinkState</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0057368C">
        <w:rPr>
          <w:rFonts w:cs="Huawei Sans"/>
        </w:rPr>
        <w:tab/>
      </w:r>
      <w:r w:rsidR="0057368C">
        <w:rPr>
          <w:rFonts w:cs="Huawei Sans"/>
        </w:rPr>
        <w:tab/>
        <w:t>AdvRouter</w:t>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Pr="00383667">
        <w:rPr>
          <w:rFonts w:cs="Huawei Sans"/>
        </w:rPr>
        <w:t>Age</w:t>
      </w:r>
      <w:r w:rsidRPr="00383667">
        <w:rPr>
          <w:rFonts w:cs="Huawei Sans"/>
        </w:rPr>
        <w:tab/>
      </w:r>
      <w:r w:rsidR="00D63365" w:rsidRPr="00383667">
        <w:rPr>
          <w:rFonts w:cs="Huawei Sans"/>
        </w:rPr>
        <w:tab/>
      </w:r>
      <w:r w:rsidRPr="00383667">
        <w:rPr>
          <w:rFonts w:cs="Huawei Sans"/>
        </w:rPr>
        <w:t>Len</w:t>
      </w:r>
      <w:r w:rsidRPr="00383667">
        <w:rPr>
          <w:rFonts w:cs="Huawei Sans"/>
        </w:rPr>
        <w:tab/>
      </w:r>
      <w:r w:rsidRPr="00383667">
        <w:rPr>
          <w:rFonts w:cs="Huawei Sans"/>
        </w:rPr>
        <w:tab/>
      </w:r>
      <w:r w:rsidRPr="00383667">
        <w:rPr>
          <w:rFonts w:cs="Huawei Sans"/>
        </w:rPr>
        <w:tab/>
      </w:r>
      <w:r w:rsidR="0057368C">
        <w:rPr>
          <w:rFonts w:cs="Huawei Sans"/>
        </w:rPr>
        <w:tab/>
      </w:r>
      <w:r w:rsidRPr="00383667">
        <w:rPr>
          <w:rFonts w:cs="Huawei Sans"/>
        </w:rPr>
        <w:t>Sequence</w:t>
      </w:r>
      <w:r w:rsidRPr="00383667">
        <w:rPr>
          <w:rFonts w:cs="Huawei Sans"/>
        </w:rPr>
        <w:tab/>
      </w:r>
      <w:r w:rsidRPr="00383667">
        <w:rPr>
          <w:rFonts w:cs="Huawei Sans"/>
        </w:rPr>
        <w:tab/>
      </w:r>
      <w:r w:rsidR="00B0287F">
        <w:rPr>
          <w:rFonts w:cs="Huawei Sans"/>
        </w:rPr>
        <w:tab/>
      </w:r>
      <w:r w:rsidR="00B0287F">
        <w:rPr>
          <w:rFonts w:cs="Huawei Sans"/>
        </w:rPr>
        <w:tab/>
      </w:r>
      <w:r w:rsidRPr="00383667">
        <w:rPr>
          <w:rFonts w:cs="Huawei Sans"/>
        </w:rPr>
        <w:tab/>
        <w:t>Metric</w:t>
      </w:r>
    </w:p>
    <w:p w14:paraId="334470DD" w14:textId="5DEA747A" w:rsidR="00480CA1" w:rsidRPr="00383667" w:rsidRDefault="00480CA1" w:rsidP="00480CA1">
      <w:pPr>
        <w:pStyle w:val="2f3"/>
        <w:rPr>
          <w:rFonts w:cs="Huawei Sans"/>
          <w:color w:val="EC7061"/>
        </w:rPr>
      </w:pPr>
      <w:r w:rsidRPr="00383667">
        <w:rPr>
          <w:rFonts w:cs="Huawei Sans"/>
          <w:color w:val="EC7061"/>
        </w:rPr>
        <w:tab/>
        <w:t>Router</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10.0.5.5</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10.0.5.5</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470</w:t>
      </w:r>
      <w:r w:rsidR="00D63365" w:rsidRPr="00383667">
        <w:rPr>
          <w:rFonts w:cs="Huawei Sans"/>
          <w:color w:val="EC7061"/>
        </w:rPr>
        <w:tab/>
      </w:r>
      <w:r w:rsidR="00D63365" w:rsidRPr="00383667">
        <w:rPr>
          <w:rFonts w:cs="Huawei Sans"/>
          <w:color w:val="EC7061"/>
        </w:rPr>
        <w:tab/>
      </w:r>
      <w:r w:rsidR="00D63365" w:rsidRPr="00383667">
        <w:rPr>
          <w:rFonts w:cs="Huawei Sans"/>
          <w:color w:val="EC7061"/>
        </w:rPr>
        <w:tab/>
      </w:r>
      <w:r w:rsidR="00D63365" w:rsidRPr="00383667">
        <w:rPr>
          <w:rFonts w:cs="Huawei Sans"/>
          <w:color w:val="EC7061"/>
        </w:rPr>
        <w:tab/>
      </w:r>
      <w:r w:rsidRPr="00383667">
        <w:rPr>
          <w:rFonts w:cs="Huawei Sans"/>
          <w:color w:val="EC7061"/>
        </w:rPr>
        <w:t>36</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80000008</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p>
    <w:p w14:paraId="63AA93F7" w14:textId="6A2D9994" w:rsidR="00480CA1" w:rsidRPr="00383667" w:rsidRDefault="00480CA1" w:rsidP="00480CA1">
      <w:pPr>
        <w:pStyle w:val="2f3"/>
        <w:rPr>
          <w:rFonts w:cs="Huawei Sans"/>
          <w:color w:val="EC7061"/>
        </w:rPr>
      </w:pPr>
      <w:r w:rsidRPr="00383667">
        <w:rPr>
          <w:rFonts w:cs="Huawei Sans"/>
          <w:color w:val="EC7061"/>
        </w:rPr>
        <w:tab/>
        <w:t>Router</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10.0.4.4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10.0.4.4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1660</w:t>
      </w:r>
      <w:r w:rsidRPr="00383667">
        <w:rPr>
          <w:rFonts w:cs="Huawei Sans"/>
          <w:color w:val="EC7061"/>
        </w:rPr>
        <w:tab/>
      </w:r>
      <w:r w:rsidRPr="00383667">
        <w:rPr>
          <w:rFonts w:cs="Huawei Sans"/>
          <w:color w:val="EC7061"/>
        </w:rPr>
        <w:tab/>
      </w:r>
      <w:r w:rsidR="00D63365">
        <w:rPr>
          <w:rFonts w:cs="Huawei Sans"/>
          <w:color w:val="EC7061"/>
        </w:rPr>
        <w:tab/>
      </w:r>
      <w:r w:rsidRPr="00383667">
        <w:rPr>
          <w:rFonts w:cs="Huawei Sans"/>
          <w:color w:val="EC7061"/>
        </w:rPr>
        <w:t>36</w:t>
      </w:r>
      <w:r w:rsidRPr="00383667">
        <w:rPr>
          <w:rFonts w:cs="Huawei Sans"/>
          <w:color w:val="EC7061"/>
        </w:rPr>
        <w:tab/>
      </w:r>
      <w:r w:rsidRPr="00383667">
        <w:rPr>
          <w:rFonts w:cs="Huawei Sans"/>
          <w:color w:val="EC7061"/>
        </w:rPr>
        <w:tab/>
      </w:r>
      <w:r w:rsidR="00D63365" w:rsidRPr="00383667">
        <w:rPr>
          <w:rFonts w:cs="Huawei Sans"/>
        </w:rPr>
        <w:tab/>
      </w:r>
      <w:r w:rsidRPr="00383667">
        <w:rPr>
          <w:rFonts w:cs="Huawei Sans"/>
          <w:color w:val="EC7061"/>
        </w:rPr>
        <w:tab/>
        <w:t>80000005</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p>
    <w:p w14:paraId="21FB6816" w14:textId="0BA2E159" w:rsidR="00480CA1" w:rsidRPr="00383667" w:rsidRDefault="00480CA1" w:rsidP="00480CA1">
      <w:pPr>
        <w:pStyle w:val="2f3"/>
        <w:rPr>
          <w:rFonts w:cs="Huawei Sans"/>
        </w:rPr>
      </w:pP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1660</w:t>
      </w:r>
      <w:r w:rsidRPr="00383667">
        <w:rPr>
          <w:rFonts w:cs="Huawei Sans"/>
        </w:rPr>
        <w:tab/>
      </w:r>
      <w:r w:rsidR="00D63365" w:rsidRPr="00383667">
        <w:rPr>
          <w:rFonts w:cs="Huawei Sans"/>
          <w:color w:val="EC7061"/>
        </w:rPr>
        <w:tab/>
      </w:r>
      <w:r w:rsidRPr="00383667">
        <w:rPr>
          <w:rFonts w:cs="Huawei Sans"/>
        </w:rPr>
        <w:tab/>
        <w:t>32</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44D4E969" w14:textId="76693673"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1710</w:t>
      </w:r>
      <w:r w:rsidR="00D63365" w:rsidRPr="00383667">
        <w:rPr>
          <w:rFonts w:cs="Huawei Sans"/>
        </w:rPr>
        <w:tab/>
      </w:r>
      <w:r w:rsidR="00D63365" w:rsidRPr="00383667">
        <w:rPr>
          <w:rFonts w:cs="Huawei Sans"/>
        </w:rPr>
        <w:tab/>
      </w:r>
      <w:r w:rsidR="00D63365">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370B3DAF" w14:textId="011DD639"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1710</w:t>
      </w:r>
      <w:r w:rsidRPr="00383667">
        <w:rPr>
          <w:rFonts w:cs="Huawei Sans"/>
        </w:rPr>
        <w:tab/>
      </w:r>
      <w:r w:rsidRPr="00383667">
        <w:rPr>
          <w:rFonts w:cs="Huawei Sans"/>
        </w:rPr>
        <w:tab/>
      </w:r>
      <w:r w:rsidR="00D63365" w:rsidRPr="00383667">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454A2290" w14:textId="70B000FA"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1710</w:t>
      </w:r>
      <w:r w:rsidRPr="00383667">
        <w:rPr>
          <w:rFonts w:cs="Huawei Sans"/>
        </w:rPr>
        <w:tab/>
      </w:r>
      <w:r w:rsidRPr="00383667">
        <w:rPr>
          <w:rFonts w:cs="Huawei Sans"/>
        </w:rPr>
        <w:tab/>
      </w:r>
      <w:r w:rsidR="00D63365" w:rsidRPr="00383667">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481CCCCC" w14:textId="2B226079"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10.0.4.0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1700</w:t>
      </w:r>
      <w:r w:rsidRPr="00383667">
        <w:rPr>
          <w:rFonts w:cs="Huawei Sans"/>
        </w:rPr>
        <w:tab/>
      </w:r>
      <w:r w:rsidRPr="00383667">
        <w:rPr>
          <w:rFonts w:cs="Huawei Sans"/>
        </w:rPr>
        <w:tab/>
      </w:r>
      <w:r w:rsidR="00D63365" w:rsidRPr="00383667">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13E989D3" w14:textId="6445718B"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10.0.123.0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D63365" w:rsidRPr="00383667">
        <w:rPr>
          <w:rFonts w:cs="Huawei Sans"/>
        </w:rPr>
        <w:tab/>
      </w:r>
      <w:r w:rsidRPr="00383667">
        <w:rPr>
          <w:rFonts w:cs="Huawei Sans"/>
        </w:rPr>
        <w:tab/>
      </w:r>
      <w:r w:rsidRPr="00383667">
        <w:rPr>
          <w:rFonts w:cs="Huawei Sans"/>
        </w:rPr>
        <w:tab/>
        <w:t>1710</w:t>
      </w:r>
      <w:r w:rsidRPr="00383667">
        <w:rPr>
          <w:rFonts w:cs="Huawei Sans"/>
        </w:rPr>
        <w:tab/>
      </w:r>
      <w:r w:rsidRPr="00383667">
        <w:rPr>
          <w:rFonts w:cs="Huawei Sans"/>
        </w:rPr>
        <w:tab/>
      </w:r>
      <w:r w:rsidR="00D63365" w:rsidRPr="00383667">
        <w:rPr>
          <w:rFonts w:cs="Huawei Sans"/>
        </w:rPr>
        <w:tab/>
      </w:r>
      <w:r w:rsidRPr="00383667">
        <w:rPr>
          <w:rFonts w:cs="Huawei Sans"/>
        </w:rPr>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015923B8" w14:textId="77777777" w:rsidR="00480CA1" w:rsidRPr="00383667" w:rsidRDefault="00480CA1" w:rsidP="00480CA1">
      <w:pPr>
        <w:pStyle w:val="1e"/>
      </w:pPr>
      <w:r w:rsidRPr="00383667">
        <w:t>As only two routers exist in area 1, only two Type 1 LSAs exist in the LSDB of R5, and the five Type-3 LSAs are inter-area routes advertised by R4 to R5.</w:t>
      </w:r>
    </w:p>
    <w:p w14:paraId="6FAF906A" w14:textId="77777777" w:rsidR="00480CA1" w:rsidRPr="00383667" w:rsidRDefault="00480CA1" w:rsidP="00480CA1">
      <w:pPr>
        <w:pStyle w:val="1e"/>
      </w:pPr>
      <w:r w:rsidRPr="00383667">
        <w:t xml:space="preserve"># Check the OSPF LSDB on R2. </w:t>
      </w:r>
    </w:p>
    <w:p w14:paraId="06836FD1" w14:textId="77777777" w:rsidR="00227531" w:rsidRDefault="00480CA1" w:rsidP="00480CA1">
      <w:pPr>
        <w:pStyle w:val="2f3"/>
        <w:rPr>
          <w:rFonts w:cs="Huawei Sans"/>
        </w:rPr>
      </w:pPr>
      <w:r w:rsidRPr="00383667">
        <w:rPr>
          <w:rFonts w:cs="Huawei Sans"/>
        </w:rPr>
        <w:t>[R2]display</w:t>
      </w:r>
      <w:r w:rsidRPr="00383667">
        <w:rPr>
          <w:rFonts w:cs="Huawei Sans"/>
        </w:rPr>
        <w:tab/>
      </w:r>
      <w:r w:rsidRPr="00497E5B">
        <w:rPr>
          <w:rFonts w:cs="Huawei Sans"/>
        </w:rPr>
        <w:t>ospf</w:t>
      </w:r>
      <w:r w:rsidRPr="00383667">
        <w:rPr>
          <w:rFonts w:cs="Huawei Sans"/>
        </w:rPr>
        <w:tab/>
        <w:t>lsdb</w:t>
      </w:r>
    </w:p>
    <w:p w14:paraId="7A4399EA" w14:textId="569AAA48" w:rsidR="00480CA1" w:rsidRPr="00383667" w:rsidRDefault="00480CA1" w:rsidP="00480CA1">
      <w:pPr>
        <w:pStyle w:val="2f3"/>
        <w:rPr>
          <w:rFonts w:cs="Huawei Sans"/>
        </w:rPr>
      </w:pPr>
    </w:p>
    <w:p w14:paraId="0E74ABFC"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10.0.2.2</w:t>
      </w:r>
    </w:p>
    <w:p w14:paraId="779614C3"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t>Link</w:t>
      </w:r>
      <w:r w:rsidRPr="00383667">
        <w:rPr>
          <w:rFonts w:cs="Huawei Sans"/>
        </w:rPr>
        <w:tab/>
        <w:t>State</w:t>
      </w:r>
      <w:r w:rsidRPr="00383667">
        <w:rPr>
          <w:rFonts w:cs="Huawei Sans"/>
        </w:rPr>
        <w:tab/>
        <w:t>Database</w:t>
      </w:r>
    </w:p>
    <w:p w14:paraId="0998C4DB" w14:textId="7B65485D" w:rsidR="00480CA1" w:rsidRPr="00383667" w:rsidRDefault="00480CA1" w:rsidP="00480CA1">
      <w:pPr>
        <w:pStyle w:val="2f3"/>
        <w:rPr>
          <w:rFonts w:cs="Huawei Sans"/>
        </w:rPr>
      </w:pPr>
    </w:p>
    <w:p w14:paraId="44C4CA45"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r w:rsidRPr="00383667">
        <w:rPr>
          <w:rFonts w:cs="Huawei Sans"/>
        </w:rPr>
        <w:tab/>
        <w:t>0.0.0.0</w:t>
      </w:r>
    </w:p>
    <w:p w14:paraId="4C908232" w14:textId="2A6A81F6" w:rsidR="00480CA1" w:rsidRPr="00383667" w:rsidRDefault="00480CA1" w:rsidP="00480CA1">
      <w:pPr>
        <w:pStyle w:val="2f3"/>
        <w:rPr>
          <w:rFonts w:cs="Huawei Sans"/>
        </w:rPr>
      </w:pP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LinkState</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0057368C">
        <w:rPr>
          <w:rFonts w:cs="Huawei Sans"/>
        </w:rPr>
        <w:tab/>
      </w:r>
      <w:r w:rsidR="0057368C">
        <w:rPr>
          <w:rFonts w:cs="Huawei Sans"/>
        </w:rPr>
        <w:tab/>
      </w:r>
      <w:r w:rsidRPr="00383667">
        <w:rPr>
          <w:rFonts w:cs="Huawei Sans"/>
        </w:rPr>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B0287F">
        <w:rPr>
          <w:rFonts w:cs="Huawei Sans"/>
        </w:rPr>
        <w:tab/>
      </w:r>
      <w:r w:rsidR="0057368C">
        <w:rPr>
          <w:rFonts w:cs="Huawei Sans"/>
        </w:rPr>
        <w:tab/>
      </w:r>
      <w:r w:rsidR="0057368C">
        <w:rPr>
          <w:rFonts w:cs="Huawei Sans"/>
        </w:rPr>
        <w:tab/>
      </w:r>
      <w:r w:rsidRPr="00383667">
        <w:rPr>
          <w:rFonts w:cs="Huawei Sans"/>
        </w:rPr>
        <w:t>Age</w:t>
      </w:r>
      <w:r w:rsidR="00B0287F">
        <w:rPr>
          <w:rFonts w:cs="Huawei Sans"/>
        </w:rPr>
        <w:tab/>
      </w:r>
      <w:r w:rsidRPr="00383667">
        <w:rPr>
          <w:rFonts w:cs="Huawei Sans"/>
        </w:rPr>
        <w:t>Len</w:t>
      </w:r>
      <w:r w:rsidRPr="00383667">
        <w:rPr>
          <w:rFonts w:cs="Huawei Sans"/>
        </w:rPr>
        <w:tab/>
      </w:r>
      <w:r w:rsidRPr="00383667">
        <w:rPr>
          <w:rFonts w:cs="Huawei Sans"/>
        </w:rPr>
        <w:tab/>
      </w:r>
      <w:r w:rsidRPr="00383667">
        <w:rPr>
          <w:rFonts w:cs="Huawei Sans"/>
        </w:rPr>
        <w:tab/>
        <w:t>Sequence</w:t>
      </w:r>
      <w:r w:rsidRPr="00383667">
        <w:rPr>
          <w:rFonts w:cs="Huawei Sans"/>
        </w:rPr>
        <w:tab/>
      </w:r>
      <w:r w:rsidRPr="00383667">
        <w:rPr>
          <w:rFonts w:cs="Huawei Sans"/>
        </w:rPr>
        <w:tab/>
      </w:r>
      <w:r w:rsidRPr="00383667">
        <w:rPr>
          <w:rFonts w:cs="Huawei Sans"/>
        </w:rPr>
        <w:tab/>
      </w:r>
      <w:r w:rsidR="00B0287F">
        <w:rPr>
          <w:rFonts w:cs="Huawei Sans"/>
        </w:rPr>
        <w:tab/>
      </w:r>
      <w:r w:rsidR="00B0287F">
        <w:rPr>
          <w:rFonts w:cs="Huawei Sans"/>
        </w:rPr>
        <w:tab/>
      </w:r>
      <w:r w:rsidRPr="00383667">
        <w:rPr>
          <w:rFonts w:cs="Huawei Sans"/>
        </w:rPr>
        <w:t>Metric</w:t>
      </w:r>
    </w:p>
    <w:p w14:paraId="5EDF9CCB" w14:textId="77777777"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256</w:t>
      </w:r>
      <w:r w:rsidRPr="00383667">
        <w:rPr>
          <w:rFonts w:cs="Huawei Sans"/>
        </w:rPr>
        <w:tab/>
      </w:r>
      <w:r w:rsidRPr="00383667">
        <w:rPr>
          <w:rFonts w:cs="Huawei Sans"/>
        </w:rPr>
        <w:tab/>
        <w:t>48</w:t>
      </w:r>
      <w:r w:rsidRPr="00383667">
        <w:rPr>
          <w:rFonts w:cs="Huawei Sans"/>
        </w:rPr>
        <w:tab/>
      </w:r>
      <w:r w:rsidRPr="00383667">
        <w:rPr>
          <w:rFonts w:cs="Huawei Sans"/>
        </w:rPr>
        <w:tab/>
      </w:r>
      <w:r w:rsidRPr="00383667">
        <w:rPr>
          <w:rFonts w:cs="Huawei Sans"/>
        </w:rPr>
        <w:tab/>
      </w:r>
      <w:r w:rsidRPr="00383667">
        <w:rPr>
          <w:rFonts w:cs="Huawei Sans"/>
        </w:rPr>
        <w:tab/>
        <w:t>8000000B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438EEF6A" w14:textId="77777777"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211</w:t>
      </w:r>
      <w:r w:rsidRPr="00383667">
        <w:rPr>
          <w:rFonts w:cs="Huawei Sans"/>
        </w:rPr>
        <w:tab/>
      </w:r>
      <w:r w:rsidRPr="00383667">
        <w:rPr>
          <w:rFonts w:cs="Huawei Sans"/>
        </w:rPr>
        <w:tab/>
        <w:t>48</w:t>
      </w:r>
      <w:r w:rsidRPr="00383667">
        <w:rPr>
          <w:rFonts w:cs="Huawei Sans"/>
        </w:rPr>
        <w:tab/>
      </w:r>
      <w:r w:rsidRPr="00383667">
        <w:rPr>
          <w:rFonts w:cs="Huawei Sans"/>
        </w:rPr>
        <w:tab/>
      </w:r>
      <w:r w:rsidRPr="00383667">
        <w:rPr>
          <w:rFonts w:cs="Huawei Sans"/>
        </w:rPr>
        <w:tab/>
      </w:r>
      <w:r w:rsidRPr="00383667">
        <w:rPr>
          <w:rFonts w:cs="Huawei Sans"/>
        </w:rPr>
        <w:tab/>
        <w:t>8000000A</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5D837CEA" w14:textId="77777777"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268</w:t>
      </w:r>
      <w:r w:rsidRPr="00383667">
        <w:rPr>
          <w:rFonts w:cs="Huawei Sans"/>
        </w:rPr>
        <w:tab/>
      </w:r>
      <w:r w:rsidRPr="00383667">
        <w:rPr>
          <w:rFonts w:cs="Huawei Sans"/>
        </w:rPr>
        <w:tab/>
        <w:t>48</w:t>
      </w:r>
      <w:r w:rsidRPr="00383667">
        <w:rPr>
          <w:rFonts w:cs="Huawei Sans"/>
        </w:rPr>
        <w:tab/>
      </w:r>
      <w:r w:rsidRPr="00383667">
        <w:rPr>
          <w:rFonts w:cs="Huawei Sans"/>
        </w:rPr>
        <w:tab/>
      </w:r>
      <w:r w:rsidRPr="00383667">
        <w:rPr>
          <w:rFonts w:cs="Huawei Sans"/>
        </w:rPr>
        <w:tab/>
      </w:r>
      <w:r w:rsidRPr="00383667">
        <w:rPr>
          <w:rFonts w:cs="Huawei Sans"/>
        </w:rPr>
        <w:tab/>
        <w:t>8000000C</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185BFAD2" w14:textId="77777777"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270</w:t>
      </w:r>
      <w:r w:rsidRPr="00383667">
        <w:rPr>
          <w:rFonts w:cs="Huawei Sans"/>
        </w:rPr>
        <w:tab/>
      </w:r>
      <w:r w:rsidRPr="00383667">
        <w:rPr>
          <w:rFonts w:cs="Huawei Sans"/>
        </w:rPr>
        <w:tab/>
        <w:t>36</w:t>
      </w:r>
      <w:r w:rsidRPr="00383667">
        <w:rPr>
          <w:rFonts w:cs="Huawei Sans"/>
        </w:rPr>
        <w:tab/>
      </w:r>
      <w:r w:rsidRPr="00383667">
        <w:rPr>
          <w:rFonts w:cs="Huawei Sans"/>
        </w:rPr>
        <w:tab/>
      </w:r>
      <w:r w:rsidRPr="00383667">
        <w:rPr>
          <w:rFonts w:cs="Huawei Sans"/>
        </w:rPr>
        <w:tab/>
      </w:r>
      <w:r w:rsidRPr="00383667">
        <w:rPr>
          <w:rFonts w:cs="Huawei Sans"/>
        </w:rPr>
        <w:tab/>
        <w:t>8000000B</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1BB20DA7" w14:textId="73C377A7" w:rsidR="00480CA1" w:rsidRPr="00383667" w:rsidRDefault="00480CA1" w:rsidP="00480CA1">
      <w:pPr>
        <w:pStyle w:val="2f3"/>
        <w:rPr>
          <w:rFonts w:cs="Huawei Sans"/>
          <w:color w:val="EC7061"/>
        </w:rPr>
      </w:pPr>
      <w:r w:rsidRPr="00383667">
        <w:rPr>
          <w:rFonts w:cs="Huawei Sans"/>
          <w:color w:val="EC7061"/>
        </w:rPr>
        <w:tab/>
        <w:t>Network</w:t>
      </w:r>
      <w:r w:rsidRPr="00383667">
        <w:rPr>
          <w:rFonts w:cs="Huawei Sans"/>
          <w:color w:val="EC7061"/>
        </w:rPr>
        <w:tab/>
      </w:r>
      <w:r w:rsidRPr="00383667">
        <w:rPr>
          <w:rFonts w:cs="Huawei Sans"/>
          <w:color w:val="EC7061"/>
        </w:rPr>
        <w:tab/>
        <w:t>10.0.123.1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00B0287F">
        <w:rPr>
          <w:rFonts w:cs="Huawei Sans"/>
        </w:rPr>
        <w:tab/>
      </w:r>
      <w:r w:rsidR="00B0287F">
        <w:rPr>
          <w:rFonts w:cs="Huawei Sans"/>
        </w:rPr>
        <w:tab/>
      </w:r>
      <w:r w:rsidRPr="00383667">
        <w:rPr>
          <w:rFonts w:cs="Huawei Sans"/>
          <w:color w:val="EC7061"/>
        </w:rPr>
        <w:tab/>
      </w:r>
      <w:r w:rsidRPr="00383667">
        <w:rPr>
          <w:rFonts w:cs="Huawei Sans"/>
          <w:color w:val="EC7061"/>
        </w:rPr>
        <w:tab/>
        <w:t>10.0.1.1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270</w:t>
      </w:r>
      <w:r w:rsidRPr="00383667">
        <w:rPr>
          <w:rFonts w:cs="Huawei Sans"/>
          <w:color w:val="EC7061"/>
        </w:rPr>
        <w:tab/>
      </w:r>
      <w:r w:rsidRPr="00383667">
        <w:rPr>
          <w:rFonts w:cs="Huawei Sans"/>
          <w:color w:val="EC7061"/>
        </w:rPr>
        <w:tab/>
        <w:t>40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80000007</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00B0287F">
        <w:rPr>
          <w:rFonts w:cs="Huawei Sans"/>
        </w:rPr>
        <w:tab/>
      </w:r>
      <w:r w:rsidRPr="00383667">
        <w:rPr>
          <w:rFonts w:cs="Huawei Sans"/>
          <w:color w:val="EC7061"/>
        </w:rPr>
        <w:tab/>
      </w:r>
      <w:r w:rsidRPr="00383667">
        <w:rPr>
          <w:rFonts w:cs="Huawei Sans"/>
          <w:color w:val="EC7061"/>
        </w:rPr>
        <w:tab/>
        <w:t>0</w:t>
      </w:r>
    </w:p>
    <w:p w14:paraId="18C27E76" w14:textId="20C25810"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399</w:t>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B0287F">
        <w:rPr>
          <w:rFonts w:cs="Huawei Sans"/>
        </w:rPr>
        <w:tab/>
      </w:r>
      <w:r w:rsidRPr="00383667">
        <w:rPr>
          <w:rFonts w:cs="Huawei Sans"/>
        </w:rPr>
        <w:tab/>
      </w:r>
      <w:r w:rsidRPr="00383667">
        <w:rPr>
          <w:rFonts w:cs="Huawei Sans"/>
        </w:rPr>
        <w:tab/>
        <w:t>0</w:t>
      </w:r>
    </w:p>
    <w:p w14:paraId="787A3095" w14:textId="14F74AA6"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t>10.0.45.0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B0287F">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265</w:t>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B0287F">
        <w:rPr>
          <w:rFonts w:cs="Huawei Sans"/>
        </w:rPr>
        <w:tab/>
      </w:r>
      <w:r w:rsidRPr="00383667">
        <w:rPr>
          <w:rFonts w:cs="Huawei Sans"/>
        </w:rPr>
        <w:tab/>
      </w:r>
      <w:r w:rsidRPr="00383667">
        <w:rPr>
          <w:rFonts w:cs="Huawei Sans"/>
        </w:rPr>
        <w:tab/>
        <w:t>1</w:t>
      </w:r>
    </w:p>
    <w:p w14:paraId="02A6BB6B" w14:textId="77777777" w:rsidR="00480CA1" w:rsidRPr="00383667" w:rsidRDefault="00480CA1" w:rsidP="00480CA1">
      <w:pPr>
        <w:pStyle w:val="1e"/>
      </w:pPr>
      <w:r w:rsidRPr="00383667">
        <w:t xml:space="preserve">The LSDB on R2 contains not only four Type 1 LSAs, but also one Type 2 LSA. GE0/0/1 of R2 connects to a broadcast network, on which the DR generates a Type 2 LSA to describe all neighbors. Based on the </w:t>
      </w:r>
      <w:r w:rsidRPr="00383667">
        <w:rPr>
          <w:b/>
          <w:bCs/>
        </w:rPr>
        <w:t>AdvRouter</w:t>
      </w:r>
      <w:r w:rsidRPr="00383667">
        <w:t xml:space="preserve"> field, the router that generates the LSA is R1, which matches the result that R1 is the DR on this network segment.</w:t>
      </w:r>
    </w:p>
    <w:p w14:paraId="6B673BA0" w14:textId="77777777" w:rsidR="00480CA1" w:rsidRPr="00383667" w:rsidRDefault="00480CA1" w:rsidP="00604E8C">
      <w:pPr>
        <w:pStyle w:val="30"/>
        <w:ind w:left="1032" w:hanging="278"/>
        <w:outlineLvl w:val="9"/>
        <w:rPr>
          <w:rFonts w:cs="Huawei Sans"/>
        </w:rPr>
      </w:pPr>
      <w:r w:rsidRPr="00383667">
        <w:rPr>
          <w:rFonts w:cs="Huawei Sans"/>
        </w:rPr>
        <w:t>Change the DR priorities of the device interfaces to affect DR election.</w:t>
      </w:r>
    </w:p>
    <w:p w14:paraId="72674822" w14:textId="77777777" w:rsidR="00480CA1" w:rsidRPr="00383667" w:rsidRDefault="00480CA1" w:rsidP="00480CA1">
      <w:pPr>
        <w:pStyle w:val="1e"/>
      </w:pPr>
      <w:r w:rsidRPr="00383667">
        <w:t># Change the DR priority of GE0/0/1 on R4 to 255 to ensure that R4 becomes the DR on the network segment 10.0.123.0/24.</w:t>
      </w:r>
    </w:p>
    <w:p w14:paraId="7F47267A" w14:textId="77777777" w:rsidR="00480CA1" w:rsidRPr="00383667" w:rsidRDefault="00480CA1" w:rsidP="00480CA1">
      <w:pPr>
        <w:pStyle w:val="2f3"/>
        <w:rPr>
          <w:rFonts w:cs="Huawei Sans"/>
        </w:rPr>
      </w:pPr>
      <w:r w:rsidRPr="00383667">
        <w:rPr>
          <w:rFonts w:cs="Huawei Sans"/>
        </w:rPr>
        <w:t>[R4]interface GigabitEthernet0/0/1</w:t>
      </w:r>
    </w:p>
    <w:p w14:paraId="679C0656" w14:textId="77777777" w:rsidR="00480CA1" w:rsidRPr="00383667" w:rsidRDefault="00480CA1" w:rsidP="00480CA1">
      <w:pPr>
        <w:pStyle w:val="2f3"/>
        <w:rPr>
          <w:rFonts w:cs="Huawei Sans"/>
        </w:rPr>
      </w:pPr>
      <w:r w:rsidRPr="00383667">
        <w:rPr>
          <w:rFonts w:cs="Huawei Sans"/>
        </w:rPr>
        <w:t xml:space="preserve">[R4-GigabitEthernet0/0/1] </w:t>
      </w:r>
      <w:r w:rsidRPr="00497E5B">
        <w:rPr>
          <w:rFonts w:cs="Huawei Sans"/>
        </w:rPr>
        <w:t>ospf</w:t>
      </w:r>
      <w:r w:rsidRPr="00383667">
        <w:rPr>
          <w:rFonts w:cs="Huawei Sans"/>
        </w:rPr>
        <w:t xml:space="preserve"> </w:t>
      </w:r>
      <w:r w:rsidRPr="00497E5B">
        <w:rPr>
          <w:rFonts w:cs="Huawei Sans"/>
        </w:rPr>
        <w:t>dr-priority</w:t>
      </w:r>
      <w:r w:rsidRPr="00383667">
        <w:rPr>
          <w:rFonts w:cs="Huawei Sans"/>
        </w:rPr>
        <w:t xml:space="preserve"> 255</w:t>
      </w:r>
    </w:p>
    <w:p w14:paraId="67AC005C" w14:textId="77777777" w:rsidR="00480CA1" w:rsidRPr="00383667" w:rsidRDefault="00480CA1" w:rsidP="00480CA1">
      <w:pPr>
        <w:pStyle w:val="2f3"/>
        <w:rPr>
          <w:rFonts w:cs="Huawei Sans"/>
        </w:rPr>
      </w:pPr>
      <w:r w:rsidRPr="00383667">
        <w:rPr>
          <w:rFonts w:cs="Huawei Sans"/>
        </w:rPr>
        <w:t>[R4-GigabitEthernet0/0/1] quit</w:t>
      </w:r>
    </w:p>
    <w:p w14:paraId="4C271A4F" w14:textId="77777777" w:rsidR="00480CA1" w:rsidRPr="00383667" w:rsidRDefault="00480CA1" w:rsidP="00480CA1">
      <w:pPr>
        <w:pStyle w:val="1e"/>
      </w:pPr>
      <w:r w:rsidRPr="00383667">
        <w:t># Change the DR priority of GE0/0/1 on R3 to 254 to ensure that R3 becomes the BDR on the network segment 10.0.123.0/24.</w:t>
      </w:r>
    </w:p>
    <w:p w14:paraId="13293499" w14:textId="77777777" w:rsidR="00480CA1" w:rsidRPr="00383667" w:rsidRDefault="00480CA1" w:rsidP="00480CA1">
      <w:pPr>
        <w:pStyle w:val="2f3"/>
        <w:rPr>
          <w:rFonts w:cs="Huawei Sans"/>
        </w:rPr>
      </w:pPr>
      <w:r w:rsidRPr="00383667">
        <w:rPr>
          <w:rFonts w:cs="Huawei Sans"/>
        </w:rPr>
        <w:lastRenderedPageBreak/>
        <w:t>[R3]interface GigabitEthernet0/0/1</w:t>
      </w:r>
    </w:p>
    <w:p w14:paraId="2ED39AA3" w14:textId="77777777" w:rsidR="00480CA1" w:rsidRPr="00383667" w:rsidRDefault="00480CA1" w:rsidP="00480CA1">
      <w:pPr>
        <w:pStyle w:val="2f3"/>
        <w:rPr>
          <w:rFonts w:cs="Huawei Sans"/>
        </w:rPr>
      </w:pPr>
      <w:r w:rsidRPr="00383667">
        <w:rPr>
          <w:rFonts w:cs="Huawei Sans"/>
        </w:rPr>
        <w:t xml:space="preserve">[R3-GigabitEthernet0/0/1] </w:t>
      </w:r>
      <w:r w:rsidRPr="00497E5B">
        <w:rPr>
          <w:rFonts w:cs="Huawei Sans"/>
        </w:rPr>
        <w:t>ospf</w:t>
      </w:r>
      <w:r w:rsidRPr="00383667">
        <w:rPr>
          <w:rFonts w:cs="Huawei Sans"/>
        </w:rPr>
        <w:t xml:space="preserve"> </w:t>
      </w:r>
      <w:r w:rsidRPr="00497E5B">
        <w:rPr>
          <w:rFonts w:cs="Huawei Sans"/>
        </w:rPr>
        <w:t>dr-priority</w:t>
      </w:r>
      <w:r w:rsidRPr="00383667">
        <w:rPr>
          <w:rFonts w:cs="Huawei Sans"/>
        </w:rPr>
        <w:t xml:space="preserve"> 254</w:t>
      </w:r>
    </w:p>
    <w:p w14:paraId="06E03CE1" w14:textId="77777777" w:rsidR="00480CA1" w:rsidRPr="00383667" w:rsidRDefault="00480CA1" w:rsidP="00480CA1">
      <w:pPr>
        <w:pStyle w:val="2f3"/>
        <w:rPr>
          <w:rFonts w:cs="Huawei Sans"/>
        </w:rPr>
      </w:pPr>
      <w:r w:rsidRPr="00383667">
        <w:rPr>
          <w:rFonts w:cs="Huawei Sans"/>
        </w:rPr>
        <w:t>[R3-GigabitEthernet0/0/1] quit</w:t>
      </w:r>
    </w:p>
    <w:p w14:paraId="638C3929" w14:textId="77777777" w:rsidR="00480CA1" w:rsidRPr="00383667" w:rsidRDefault="00480CA1" w:rsidP="00480CA1">
      <w:pPr>
        <w:pStyle w:val="1e"/>
      </w:pPr>
      <w:r w:rsidRPr="00383667">
        <w:t># Change the DR priority of GE0/0/1 on R2 to 0 to ensure that R2 does not participate in DR election.</w:t>
      </w:r>
    </w:p>
    <w:p w14:paraId="1579C74B" w14:textId="77777777" w:rsidR="00480CA1" w:rsidRPr="00383667" w:rsidRDefault="00480CA1" w:rsidP="00480CA1">
      <w:pPr>
        <w:pStyle w:val="2f3"/>
        <w:rPr>
          <w:rFonts w:cs="Huawei Sans"/>
        </w:rPr>
      </w:pPr>
      <w:r w:rsidRPr="00383667">
        <w:rPr>
          <w:rFonts w:cs="Huawei Sans"/>
        </w:rPr>
        <w:t>[R2]interface GigabitEthernet0/0/1</w:t>
      </w:r>
    </w:p>
    <w:p w14:paraId="7BDF4336" w14:textId="77777777" w:rsidR="00480CA1" w:rsidRPr="00383667" w:rsidRDefault="00480CA1" w:rsidP="00480CA1">
      <w:pPr>
        <w:pStyle w:val="2f3"/>
        <w:rPr>
          <w:rFonts w:cs="Huawei Sans"/>
        </w:rPr>
      </w:pPr>
      <w:r w:rsidRPr="00383667">
        <w:rPr>
          <w:rFonts w:cs="Huawei Sans"/>
        </w:rPr>
        <w:t xml:space="preserve">[R2-GigabitEthernet0/0/1] </w:t>
      </w:r>
      <w:r w:rsidRPr="00497E5B">
        <w:rPr>
          <w:rFonts w:cs="Huawei Sans"/>
        </w:rPr>
        <w:t>ospf</w:t>
      </w:r>
      <w:r w:rsidRPr="00383667">
        <w:rPr>
          <w:rFonts w:cs="Huawei Sans"/>
        </w:rPr>
        <w:t xml:space="preserve"> </w:t>
      </w:r>
      <w:r w:rsidRPr="00497E5B">
        <w:rPr>
          <w:rFonts w:cs="Huawei Sans"/>
        </w:rPr>
        <w:t>dr-priority</w:t>
      </w:r>
      <w:r w:rsidRPr="00383667">
        <w:rPr>
          <w:rFonts w:cs="Huawei Sans"/>
        </w:rPr>
        <w:t xml:space="preserve"> 0</w:t>
      </w:r>
    </w:p>
    <w:p w14:paraId="3F226CF2" w14:textId="77777777" w:rsidR="00480CA1" w:rsidRPr="00383667" w:rsidRDefault="00480CA1" w:rsidP="00480CA1">
      <w:pPr>
        <w:pStyle w:val="2f3"/>
        <w:rPr>
          <w:rFonts w:cs="Huawei Sans"/>
        </w:rPr>
      </w:pPr>
      <w:r w:rsidRPr="00383667">
        <w:rPr>
          <w:rFonts w:cs="Huawei Sans"/>
        </w:rPr>
        <w:t>[R2-GigabitEthernet0/0/1] quit</w:t>
      </w:r>
    </w:p>
    <w:p w14:paraId="5782023B" w14:textId="77777777" w:rsidR="00480CA1" w:rsidRPr="00383667" w:rsidRDefault="00480CA1" w:rsidP="00480CA1">
      <w:pPr>
        <w:pStyle w:val="1e"/>
      </w:pPr>
      <w:r w:rsidRPr="00383667">
        <w:t># Shut down and then re-enable GE0/0/1 of R1, R2, R3, and R4 to trigger DR and BDR re-election.</w:t>
      </w:r>
    </w:p>
    <w:p w14:paraId="319C746A" w14:textId="77777777" w:rsidR="00480CA1" w:rsidRPr="00383667" w:rsidRDefault="00480CA1" w:rsidP="00480CA1">
      <w:pPr>
        <w:pStyle w:val="2f3"/>
        <w:tabs>
          <w:tab w:val="left" w:pos="3218"/>
        </w:tabs>
        <w:rPr>
          <w:rFonts w:cs="Huawei Sans"/>
        </w:rPr>
      </w:pPr>
      <w:r w:rsidRPr="00383667">
        <w:rPr>
          <w:rFonts w:cs="Huawei Sans"/>
        </w:rPr>
        <w:t>[R1]interface GigabitEthernet 0/0/1</w:t>
      </w:r>
    </w:p>
    <w:p w14:paraId="5A2ADE53" w14:textId="77777777" w:rsidR="00480CA1" w:rsidRPr="00383667" w:rsidRDefault="00480CA1" w:rsidP="00480CA1">
      <w:pPr>
        <w:pStyle w:val="2f3"/>
        <w:tabs>
          <w:tab w:val="left" w:pos="3218"/>
        </w:tabs>
        <w:rPr>
          <w:rFonts w:cs="Huawei Sans"/>
        </w:rPr>
      </w:pPr>
      <w:r w:rsidRPr="00383667">
        <w:rPr>
          <w:rFonts w:cs="Huawei Sans"/>
        </w:rPr>
        <w:t>[R1-GigabitEthernet0/0/1] shutdown</w:t>
      </w:r>
    </w:p>
    <w:p w14:paraId="399FEB7F" w14:textId="77777777" w:rsidR="00480CA1" w:rsidRPr="00383667" w:rsidRDefault="00480CA1" w:rsidP="00480CA1">
      <w:pPr>
        <w:pStyle w:val="2f3"/>
        <w:tabs>
          <w:tab w:val="left" w:pos="3218"/>
        </w:tabs>
        <w:rPr>
          <w:rFonts w:cs="Huawei Sans"/>
        </w:rPr>
      </w:pPr>
    </w:p>
    <w:p w14:paraId="471A3CB4" w14:textId="77777777" w:rsidR="00480CA1" w:rsidRPr="00383667" w:rsidRDefault="00480CA1" w:rsidP="00480CA1">
      <w:pPr>
        <w:pStyle w:val="2f3"/>
        <w:tabs>
          <w:tab w:val="left" w:pos="3218"/>
        </w:tabs>
        <w:rPr>
          <w:rFonts w:cs="Huawei Sans"/>
        </w:rPr>
      </w:pPr>
      <w:r w:rsidRPr="00383667">
        <w:rPr>
          <w:rFonts w:cs="Huawei Sans"/>
        </w:rPr>
        <w:t>[R2]interface GigabitEthernet 0/0/1</w:t>
      </w:r>
    </w:p>
    <w:p w14:paraId="5497AFDD" w14:textId="77777777" w:rsidR="00480CA1" w:rsidRPr="00383667" w:rsidRDefault="00480CA1" w:rsidP="00480CA1">
      <w:pPr>
        <w:pStyle w:val="2f3"/>
        <w:tabs>
          <w:tab w:val="left" w:pos="3218"/>
        </w:tabs>
        <w:rPr>
          <w:rFonts w:cs="Huawei Sans"/>
        </w:rPr>
      </w:pPr>
      <w:r w:rsidRPr="00383667">
        <w:rPr>
          <w:rFonts w:cs="Huawei Sans"/>
        </w:rPr>
        <w:t>[R2-GigabitEthernet0/0/1] shutdown</w:t>
      </w:r>
    </w:p>
    <w:p w14:paraId="5A428F65" w14:textId="77777777" w:rsidR="00480CA1" w:rsidRPr="00383667" w:rsidRDefault="00480CA1" w:rsidP="00480CA1">
      <w:pPr>
        <w:pStyle w:val="2f3"/>
        <w:tabs>
          <w:tab w:val="left" w:pos="3218"/>
        </w:tabs>
        <w:rPr>
          <w:rFonts w:cs="Huawei Sans"/>
        </w:rPr>
      </w:pPr>
    </w:p>
    <w:p w14:paraId="4683F4ED" w14:textId="77777777" w:rsidR="00480CA1" w:rsidRPr="00383667" w:rsidRDefault="00480CA1" w:rsidP="00480CA1">
      <w:pPr>
        <w:pStyle w:val="2f3"/>
        <w:tabs>
          <w:tab w:val="left" w:pos="3218"/>
        </w:tabs>
        <w:rPr>
          <w:rFonts w:cs="Huawei Sans"/>
        </w:rPr>
      </w:pPr>
      <w:r w:rsidRPr="00383667">
        <w:rPr>
          <w:rFonts w:cs="Huawei Sans"/>
        </w:rPr>
        <w:t>[R3]interface GigabitEthernet 0/0/1</w:t>
      </w:r>
    </w:p>
    <w:p w14:paraId="4F57FCC4" w14:textId="77777777" w:rsidR="00480CA1" w:rsidRPr="00383667" w:rsidRDefault="00480CA1" w:rsidP="00480CA1">
      <w:pPr>
        <w:pStyle w:val="2f3"/>
        <w:tabs>
          <w:tab w:val="left" w:pos="3218"/>
        </w:tabs>
        <w:rPr>
          <w:rFonts w:cs="Huawei Sans"/>
        </w:rPr>
      </w:pPr>
      <w:r w:rsidRPr="00383667">
        <w:rPr>
          <w:rFonts w:cs="Huawei Sans"/>
        </w:rPr>
        <w:t>[R3-GigabitEthernet0/0/1] shutdown</w:t>
      </w:r>
    </w:p>
    <w:p w14:paraId="7D88CEC8" w14:textId="77777777" w:rsidR="00480CA1" w:rsidRPr="00383667" w:rsidRDefault="00480CA1" w:rsidP="00480CA1">
      <w:pPr>
        <w:pStyle w:val="2f3"/>
        <w:tabs>
          <w:tab w:val="left" w:pos="3218"/>
        </w:tabs>
        <w:rPr>
          <w:rFonts w:cs="Huawei Sans"/>
        </w:rPr>
      </w:pPr>
    </w:p>
    <w:p w14:paraId="0471B7DC" w14:textId="77777777" w:rsidR="00480CA1" w:rsidRPr="00383667" w:rsidRDefault="00480CA1" w:rsidP="00480CA1">
      <w:pPr>
        <w:pStyle w:val="2f3"/>
        <w:tabs>
          <w:tab w:val="left" w:pos="3218"/>
        </w:tabs>
        <w:rPr>
          <w:rFonts w:cs="Huawei Sans"/>
        </w:rPr>
      </w:pPr>
      <w:r w:rsidRPr="00383667">
        <w:rPr>
          <w:rFonts w:cs="Huawei Sans"/>
        </w:rPr>
        <w:t>[R4]interface GigabitEthernet 0/0/1</w:t>
      </w:r>
    </w:p>
    <w:p w14:paraId="19A7274D" w14:textId="77777777" w:rsidR="00480CA1" w:rsidRPr="00383667" w:rsidRDefault="00480CA1" w:rsidP="00480CA1">
      <w:pPr>
        <w:pStyle w:val="2f3"/>
        <w:tabs>
          <w:tab w:val="left" w:pos="3218"/>
        </w:tabs>
        <w:rPr>
          <w:rFonts w:cs="Huawei Sans"/>
        </w:rPr>
      </w:pPr>
      <w:r w:rsidRPr="00383667">
        <w:rPr>
          <w:rFonts w:cs="Huawei Sans"/>
        </w:rPr>
        <w:t>[R4-GigabitEthernet0/0/1] shutdown</w:t>
      </w:r>
    </w:p>
    <w:p w14:paraId="3C9B672D" w14:textId="77777777" w:rsidR="00480CA1" w:rsidRPr="00383667" w:rsidRDefault="00480CA1" w:rsidP="00480CA1">
      <w:pPr>
        <w:pStyle w:val="2f3"/>
        <w:tabs>
          <w:tab w:val="left" w:pos="3218"/>
        </w:tabs>
        <w:rPr>
          <w:rFonts w:cs="Huawei Sans"/>
        </w:rPr>
      </w:pPr>
    </w:p>
    <w:p w14:paraId="30D1F7A6" w14:textId="77777777" w:rsidR="00480CA1" w:rsidRPr="00383667" w:rsidRDefault="00480CA1" w:rsidP="00480CA1">
      <w:pPr>
        <w:pStyle w:val="2f3"/>
        <w:tabs>
          <w:tab w:val="left" w:pos="3218"/>
        </w:tabs>
        <w:rPr>
          <w:rFonts w:cs="Huawei Sans"/>
        </w:rPr>
      </w:pPr>
      <w:r w:rsidRPr="00383667">
        <w:rPr>
          <w:rFonts w:cs="Huawei Sans"/>
        </w:rPr>
        <w:t>[R1]interface GigabitEthernet 0/0/1</w:t>
      </w:r>
    </w:p>
    <w:p w14:paraId="02166E08" w14:textId="77777777" w:rsidR="00480CA1" w:rsidRPr="00383667" w:rsidRDefault="00480CA1" w:rsidP="00480CA1">
      <w:pPr>
        <w:pStyle w:val="2f3"/>
        <w:tabs>
          <w:tab w:val="left" w:pos="3218"/>
        </w:tabs>
        <w:rPr>
          <w:rFonts w:cs="Huawei Sans"/>
        </w:rPr>
      </w:pPr>
      <w:r w:rsidRPr="00383667">
        <w:rPr>
          <w:rFonts w:cs="Huawei Sans"/>
        </w:rPr>
        <w:t>[R1-GigabitEthernet0/0/1] undo shutdown</w:t>
      </w:r>
    </w:p>
    <w:p w14:paraId="3187CA67" w14:textId="77777777" w:rsidR="00480CA1" w:rsidRPr="00383667" w:rsidRDefault="00480CA1" w:rsidP="00480CA1">
      <w:pPr>
        <w:pStyle w:val="2f3"/>
        <w:tabs>
          <w:tab w:val="left" w:pos="3218"/>
        </w:tabs>
        <w:rPr>
          <w:rFonts w:cs="Huawei Sans"/>
        </w:rPr>
      </w:pPr>
      <w:r w:rsidRPr="00383667">
        <w:rPr>
          <w:rFonts w:cs="Huawei Sans"/>
        </w:rPr>
        <w:t>[R1-GigabitEthernet0/0/1] quit</w:t>
      </w:r>
    </w:p>
    <w:p w14:paraId="416C8C50" w14:textId="77777777" w:rsidR="00480CA1" w:rsidRPr="00383667" w:rsidRDefault="00480CA1" w:rsidP="00480CA1">
      <w:pPr>
        <w:pStyle w:val="2f3"/>
        <w:tabs>
          <w:tab w:val="left" w:pos="3218"/>
        </w:tabs>
        <w:rPr>
          <w:rFonts w:cs="Huawei Sans"/>
        </w:rPr>
      </w:pPr>
    </w:p>
    <w:p w14:paraId="7C4FC10F" w14:textId="77777777" w:rsidR="00480CA1" w:rsidRPr="00383667" w:rsidRDefault="00480CA1" w:rsidP="00480CA1">
      <w:pPr>
        <w:pStyle w:val="2f3"/>
        <w:tabs>
          <w:tab w:val="left" w:pos="3218"/>
        </w:tabs>
        <w:rPr>
          <w:rFonts w:cs="Huawei Sans"/>
        </w:rPr>
      </w:pPr>
      <w:r w:rsidRPr="00383667">
        <w:rPr>
          <w:rFonts w:cs="Huawei Sans"/>
        </w:rPr>
        <w:t>[R2]interface GigabitEthernet 0/0/1</w:t>
      </w:r>
    </w:p>
    <w:p w14:paraId="1AAE6126" w14:textId="77777777" w:rsidR="00480CA1" w:rsidRPr="00383667" w:rsidRDefault="00480CA1" w:rsidP="00480CA1">
      <w:pPr>
        <w:pStyle w:val="2f3"/>
        <w:tabs>
          <w:tab w:val="left" w:pos="3218"/>
        </w:tabs>
        <w:rPr>
          <w:rFonts w:cs="Huawei Sans"/>
        </w:rPr>
      </w:pPr>
      <w:r w:rsidRPr="00383667">
        <w:rPr>
          <w:rFonts w:cs="Huawei Sans"/>
        </w:rPr>
        <w:t>[R2-GigabitEthernet0/0/1] undo shutdown</w:t>
      </w:r>
    </w:p>
    <w:p w14:paraId="2ED1BCA8" w14:textId="77777777" w:rsidR="00480CA1" w:rsidRPr="00383667" w:rsidRDefault="00480CA1" w:rsidP="00480CA1">
      <w:pPr>
        <w:pStyle w:val="2f3"/>
        <w:tabs>
          <w:tab w:val="left" w:pos="3218"/>
        </w:tabs>
        <w:rPr>
          <w:rFonts w:cs="Huawei Sans"/>
        </w:rPr>
      </w:pPr>
      <w:r w:rsidRPr="00383667">
        <w:rPr>
          <w:rFonts w:cs="Huawei Sans"/>
        </w:rPr>
        <w:t>[R2-GigabitEthernet0/0/1] quit</w:t>
      </w:r>
    </w:p>
    <w:p w14:paraId="3F3F484E" w14:textId="77777777" w:rsidR="00480CA1" w:rsidRPr="00383667" w:rsidRDefault="00480CA1" w:rsidP="00480CA1">
      <w:pPr>
        <w:pStyle w:val="2f3"/>
        <w:tabs>
          <w:tab w:val="left" w:pos="3218"/>
        </w:tabs>
        <w:rPr>
          <w:rFonts w:cs="Huawei Sans"/>
        </w:rPr>
      </w:pPr>
    </w:p>
    <w:p w14:paraId="79C5B8EA" w14:textId="77777777" w:rsidR="00480CA1" w:rsidRPr="00383667" w:rsidRDefault="00480CA1" w:rsidP="00480CA1">
      <w:pPr>
        <w:pStyle w:val="2f3"/>
        <w:tabs>
          <w:tab w:val="left" w:pos="3218"/>
        </w:tabs>
        <w:rPr>
          <w:rFonts w:cs="Huawei Sans"/>
        </w:rPr>
      </w:pPr>
      <w:r w:rsidRPr="00383667">
        <w:rPr>
          <w:rFonts w:cs="Huawei Sans"/>
        </w:rPr>
        <w:t>[R3]interface GigabitEthernet 0/0/1</w:t>
      </w:r>
    </w:p>
    <w:p w14:paraId="3153EE62" w14:textId="77777777" w:rsidR="00480CA1" w:rsidRPr="00383667" w:rsidRDefault="00480CA1" w:rsidP="00480CA1">
      <w:pPr>
        <w:pStyle w:val="2f3"/>
        <w:tabs>
          <w:tab w:val="left" w:pos="3218"/>
        </w:tabs>
        <w:rPr>
          <w:rFonts w:cs="Huawei Sans"/>
        </w:rPr>
      </w:pPr>
      <w:r w:rsidRPr="00383667">
        <w:rPr>
          <w:rFonts w:cs="Huawei Sans"/>
        </w:rPr>
        <w:t>[R3-GigabitEthernet0/0/1] undo shutdown</w:t>
      </w:r>
    </w:p>
    <w:p w14:paraId="7BECE55D" w14:textId="77777777" w:rsidR="00480CA1" w:rsidRPr="00383667" w:rsidRDefault="00480CA1" w:rsidP="00480CA1">
      <w:pPr>
        <w:pStyle w:val="2f3"/>
        <w:tabs>
          <w:tab w:val="left" w:pos="3218"/>
        </w:tabs>
        <w:rPr>
          <w:rFonts w:cs="Huawei Sans"/>
        </w:rPr>
      </w:pPr>
      <w:r w:rsidRPr="00383667">
        <w:rPr>
          <w:rFonts w:cs="Huawei Sans"/>
        </w:rPr>
        <w:t>[R3-GigabitEthernet0/0/1] quit</w:t>
      </w:r>
    </w:p>
    <w:p w14:paraId="4A2810BA" w14:textId="77777777" w:rsidR="00480CA1" w:rsidRPr="00383667" w:rsidRDefault="00480CA1" w:rsidP="00480CA1">
      <w:pPr>
        <w:pStyle w:val="2f3"/>
        <w:tabs>
          <w:tab w:val="left" w:pos="3218"/>
        </w:tabs>
        <w:rPr>
          <w:rFonts w:cs="Huawei Sans"/>
        </w:rPr>
      </w:pPr>
    </w:p>
    <w:p w14:paraId="7E1697CB" w14:textId="77777777" w:rsidR="00480CA1" w:rsidRPr="00383667" w:rsidRDefault="00480CA1" w:rsidP="00480CA1">
      <w:pPr>
        <w:pStyle w:val="2f3"/>
        <w:tabs>
          <w:tab w:val="left" w:pos="3218"/>
        </w:tabs>
        <w:rPr>
          <w:rFonts w:cs="Huawei Sans"/>
        </w:rPr>
      </w:pPr>
      <w:r w:rsidRPr="00383667">
        <w:rPr>
          <w:rFonts w:cs="Huawei Sans"/>
        </w:rPr>
        <w:t>[R4]interface GigabitEthernet 0/0/1</w:t>
      </w:r>
    </w:p>
    <w:p w14:paraId="43CA39FC" w14:textId="77777777" w:rsidR="00480CA1" w:rsidRPr="00383667" w:rsidRDefault="00480CA1" w:rsidP="00480CA1">
      <w:pPr>
        <w:pStyle w:val="2f3"/>
        <w:tabs>
          <w:tab w:val="left" w:pos="3218"/>
        </w:tabs>
        <w:rPr>
          <w:rFonts w:cs="Huawei Sans"/>
        </w:rPr>
      </w:pPr>
      <w:r w:rsidRPr="00383667">
        <w:rPr>
          <w:rFonts w:cs="Huawei Sans"/>
        </w:rPr>
        <w:t>[R4-GigabitEthernet0/0/1] undo shutdown</w:t>
      </w:r>
    </w:p>
    <w:p w14:paraId="5B52624B" w14:textId="77777777" w:rsidR="00227531" w:rsidRDefault="00480CA1" w:rsidP="00480CA1">
      <w:pPr>
        <w:pStyle w:val="2f3"/>
        <w:tabs>
          <w:tab w:val="left" w:pos="3218"/>
        </w:tabs>
        <w:rPr>
          <w:rFonts w:cs="Huawei Sans"/>
        </w:rPr>
      </w:pPr>
      <w:r w:rsidRPr="00383667">
        <w:rPr>
          <w:rFonts w:cs="Huawei Sans"/>
        </w:rPr>
        <w:t>[R4-GigabitEthernet0/0/1] quit</w:t>
      </w:r>
    </w:p>
    <w:p w14:paraId="0EC4D954" w14:textId="53A77C24" w:rsidR="00480CA1" w:rsidRPr="00383667" w:rsidRDefault="00480CA1" w:rsidP="00480CA1">
      <w:pPr>
        <w:pStyle w:val="1e"/>
      </w:pPr>
      <w:r w:rsidRPr="00383667">
        <w:t xml:space="preserve">To ensure that the election result is determined based on the configured priorities, you are advised to enable the interfaces at the same time. Otherwise, the router whose interface is enabled </w:t>
      </w:r>
      <w:r w:rsidRPr="00497E5B">
        <w:t>first may</w:t>
      </w:r>
      <w:r w:rsidRPr="00383667">
        <w:t xml:space="preserve"> become the DR or BDR.</w:t>
      </w:r>
    </w:p>
    <w:p w14:paraId="06CB15A8" w14:textId="77777777" w:rsidR="00480CA1" w:rsidRPr="00383667" w:rsidRDefault="00480CA1" w:rsidP="00480CA1">
      <w:pPr>
        <w:pStyle w:val="1e"/>
      </w:pPr>
      <w:r w:rsidRPr="00383667">
        <w:t># Check the DR and BDR election results on R3.</w:t>
      </w:r>
    </w:p>
    <w:p w14:paraId="380A8FE5" w14:textId="77777777" w:rsidR="00480CA1" w:rsidRPr="00383667" w:rsidRDefault="00480CA1" w:rsidP="00480CA1">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peer </w:t>
      </w:r>
    </w:p>
    <w:p w14:paraId="083F1112" w14:textId="77777777" w:rsidR="00480CA1" w:rsidRPr="00383667" w:rsidRDefault="00480CA1" w:rsidP="00480CA1">
      <w:pPr>
        <w:pStyle w:val="2f3"/>
        <w:rPr>
          <w:rFonts w:cs="Huawei Sans"/>
        </w:rPr>
      </w:pPr>
    </w:p>
    <w:p w14:paraId="767EA0F3" w14:textId="77777777" w:rsidR="00480CA1" w:rsidRPr="00383667" w:rsidRDefault="00480CA1" w:rsidP="00480CA1">
      <w:pPr>
        <w:pStyle w:val="2f3"/>
        <w:rPr>
          <w:rFonts w:cs="Huawei Sans"/>
        </w:rPr>
      </w:pPr>
      <w:r w:rsidRPr="00383667">
        <w:rPr>
          <w:rFonts w:cs="Huawei Sans"/>
        </w:rPr>
        <w:tab/>
        <w:t xml:space="preserve"> OSPF Process 1 with Router ID 10.0.3.3</w:t>
      </w:r>
    </w:p>
    <w:p w14:paraId="72F17A11"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Neighbors </w:t>
      </w:r>
    </w:p>
    <w:p w14:paraId="34E4DEAE" w14:textId="77777777" w:rsidR="00480CA1" w:rsidRPr="00383667" w:rsidRDefault="00480CA1" w:rsidP="00480CA1">
      <w:pPr>
        <w:pStyle w:val="2f3"/>
        <w:rPr>
          <w:rFonts w:cs="Huawei Sans"/>
        </w:rPr>
      </w:pPr>
    </w:p>
    <w:p w14:paraId="4B3F8078" w14:textId="77777777" w:rsidR="00480CA1" w:rsidRPr="00383667" w:rsidRDefault="00480CA1" w:rsidP="00480CA1">
      <w:pPr>
        <w:pStyle w:val="2f3"/>
        <w:rPr>
          <w:rFonts w:cs="Huawei Sans"/>
        </w:rPr>
      </w:pPr>
      <w:r w:rsidRPr="00383667">
        <w:rPr>
          <w:rFonts w:cs="Huawei Sans"/>
        </w:rPr>
        <w:t xml:space="preserve"> Area 0.0.0.0 interface 10.0.123.3(GigabitEthernet0/0/1)'s neighbors</w:t>
      </w:r>
    </w:p>
    <w:p w14:paraId="5E304B77" w14:textId="77777777" w:rsidR="00480CA1" w:rsidRPr="00383667" w:rsidRDefault="00480CA1" w:rsidP="00480CA1">
      <w:pPr>
        <w:pStyle w:val="2f3"/>
        <w:rPr>
          <w:rFonts w:cs="Huawei Sans"/>
        </w:rPr>
      </w:pPr>
      <w:r w:rsidRPr="00383667">
        <w:rPr>
          <w:rFonts w:cs="Huawei Sans"/>
        </w:rPr>
        <w:t xml:space="preserve"> Router ID: 10.0.1.1         Address: 10.0.123.1      </w:t>
      </w:r>
    </w:p>
    <w:p w14:paraId="7DCC0631" w14:textId="77777777" w:rsidR="00480CA1" w:rsidRPr="00383667" w:rsidRDefault="00480CA1" w:rsidP="00480CA1">
      <w:pPr>
        <w:pStyle w:val="2f3"/>
        <w:rPr>
          <w:rFonts w:cs="Huawei Sans"/>
        </w:rPr>
      </w:pPr>
      <w:r w:rsidRPr="00383667">
        <w:rPr>
          <w:rFonts w:cs="Huawei Sans"/>
        </w:rPr>
        <w:lastRenderedPageBreak/>
        <w:t xml:space="preserve">   State: Full  Mode:Nbr is  Slave  Priority: 1</w:t>
      </w:r>
    </w:p>
    <w:p w14:paraId="17169092" w14:textId="77777777" w:rsidR="00480CA1" w:rsidRPr="00383667" w:rsidRDefault="00480CA1" w:rsidP="00480CA1">
      <w:pPr>
        <w:pStyle w:val="2f3"/>
        <w:rPr>
          <w:rFonts w:cs="Huawei Sans"/>
        </w:rPr>
      </w:pPr>
      <w:r w:rsidRPr="00383667">
        <w:rPr>
          <w:rFonts w:cs="Huawei Sans"/>
          <w:color w:val="EC7061"/>
        </w:rPr>
        <w:t xml:space="preserve">   DR: 10.0.123.4  BDR</w:t>
      </w:r>
      <w:r w:rsidRPr="00497E5B">
        <w:rPr>
          <w:rFonts w:cs="Huawei Sans"/>
          <w:color w:val="EC7061"/>
        </w:rPr>
        <w:t>:</w:t>
      </w:r>
      <w:r w:rsidRPr="00383667">
        <w:rPr>
          <w:rFonts w:cs="Huawei Sans"/>
          <w:color w:val="EC7061"/>
        </w:rPr>
        <w:t xml:space="preserve">  10.0.123.3 </w:t>
      </w:r>
      <w:r w:rsidRPr="00383667">
        <w:rPr>
          <w:rFonts w:cs="Huawei Sans"/>
        </w:rPr>
        <w:t xml:space="preserve"> MTU: 0    </w:t>
      </w:r>
    </w:p>
    <w:p w14:paraId="57B4F3CD" w14:textId="77777777" w:rsidR="00480CA1" w:rsidRPr="00383667" w:rsidRDefault="00480CA1" w:rsidP="00480CA1">
      <w:pPr>
        <w:pStyle w:val="2f3"/>
        <w:rPr>
          <w:rFonts w:cs="Huawei Sans"/>
        </w:rPr>
      </w:pPr>
      <w:r w:rsidRPr="00383667">
        <w:rPr>
          <w:rFonts w:cs="Huawei Sans"/>
        </w:rPr>
        <w:t xml:space="preserve">   Dead timer due in 40  sec </w:t>
      </w:r>
    </w:p>
    <w:p w14:paraId="53F9D33E" w14:textId="77777777" w:rsidR="00480CA1" w:rsidRPr="00383667" w:rsidRDefault="00480CA1" w:rsidP="00480CA1">
      <w:pPr>
        <w:pStyle w:val="2f3"/>
        <w:rPr>
          <w:rFonts w:cs="Huawei Sans"/>
        </w:rPr>
      </w:pPr>
      <w:r w:rsidRPr="00383667">
        <w:rPr>
          <w:rFonts w:cs="Huawei Sans"/>
        </w:rPr>
        <w:t xml:space="preserve">   Retrans timer interval: 5 </w:t>
      </w:r>
    </w:p>
    <w:p w14:paraId="3229CE36" w14:textId="77777777" w:rsidR="00480CA1" w:rsidRPr="00383667" w:rsidRDefault="00480CA1" w:rsidP="00480CA1">
      <w:pPr>
        <w:pStyle w:val="2f3"/>
        <w:rPr>
          <w:rFonts w:cs="Huawei Sans"/>
        </w:rPr>
      </w:pPr>
      <w:r w:rsidRPr="00383667">
        <w:rPr>
          <w:rFonts w:cs="Huawei Sans"/>
        </w:rPr>
        <w:t xml:space="preserve">   Neighbor is up for 00:59:26     </w:t>
      </w:r>
    </w:p>
    <w:p w14:paraId="08D8BB8C" w14:textId="77777777" w:rsidR="00480CA1" w:rsidRPr="00383667" w:rsidRDefault="00480CA1" w:rsidP="00480CA1">
      <w:pPr>
        <w:pStyle w:val="2f3"/>
        <w:rPr>
          <w:rFonts w:cs="Huawei Sans"/>
        </w:rPr>
      </w:pPr>
      <w:r w:rsidRPr="00383667">
        <w:rPr>
          <w:rFonts w:cs="Huawei Sans"/>
        </w:rPr>
        <w:t xml:space="preserve">   Authentication Sequence: [ 0 ] </w:t>
      </w:r>
    </w:p>
    <w:p w14:paraId="7D9F99BC" w14:textId="77777777" w:rsidR="00480CA1" w:rsidRPr="00383667" w:rsidRDefault="00480CA1" w:rsidP="00480CA1">
      <w:pPr>
        <w:pStyle w:val="2f3"/>
        <w:rPr>
          <w:rFonts w:cs="Huawei Sans"/>
        </w:rPr>
      </w:pPr>
    </w:p>
    <w:p w14:paraId="6ED9C41F" w14:textId="77777777" w:rsidR="00480CA1" w:rsidRPr="00383667" w:rsidRDefault="00480CA1" w:rsidP="00480CA1">
      <w:pPr>
        <w:pStyle w:val="2f3"/>
        <w:rPr>
          <w:rFonts w:cs="Huawei Sans"/>
        </w:rPr>
      </w:pPr>
      <w:r w:rsidRPr="00383667">
        <w:rPr>
          <w:rFonts w:cs="Huawei Sans"/>
        </w:rPr>
        <w:t xml:space="preserve"> Router ID: 10.0.2.2         Address: 10.0.123.2      </w:t>
      </w:r>
    </w:p>
    <w:p w14:paraId="3345B8CC" w14:textId="77777777" w:rsidR="00480CA1" w:rsidRPr="00383667" w:rsidRDefault="00480CA1" w:rsidP="00480CA1">
      <w:pPr>
        <w:pStyle w:val="2f3"/>
        <w:rPr>
          <w:rFonts w:cs="Huawei Sans"/>
        </w:rPr>
      </w:pPr>
      <w:r w:rsidRPr="00383667">
        <w:rPr>
          <w:rFonts w:cs="Huawei Sans"/>
        </w:rPr>
        <w:t xml:space="preserve">   State: Full  Mode:Nbr is  Slave  Priority: 0</w:t>
      </w:r>
    </w:p>
    <w:p w14:paraId="14CF345E" w14:textId="77777777" w:rsidR="00480CA1" w:rsidRPr="00383667" w:rsidRDefault="00480CA1" w:rsidP="00480CA1">
      <w:pPr>
        <w:pStyle w:val="2f3"/>
        <w:rPr>
          <w:rFonts w:cs="Huawei Sans"/>
        </w:rPr>
      </w:pPr>
      <w:r w:rsidRPr="00383667">
        <w:rPr>
          <w:rFonts w:cs="Huawei Sans"/>
          <w:color w:val="EC7061"/>
        </w:rPr>
        <w:t xml:space="preserve">   DR: 10.0.123.4  BDR</w:t>
      </w:r>
      <w:r w:rsidRPr="00497E5B">
        <w:rPr>
          <w:rFonts w:cs="Huawei Sans"/>
          <w:color w:val="EC7061"/>
        </w:rPr>
        <w:t>:</w:t>
      </w:r>
      <w:r w:rsidRPr="00383667">
        <w:rPr>
          <w:rFonts w:cs="Huawei Sans"/>
          <w:color w:val="EC7061"/>
        </w:rPr>
        <w:t xml:space="preserve">  10.0.123.3 </w:t>
      </w:r>
      <w:r w:rsidRPr="00383667">
        <w:rPr>
          <w:rFonts w:cs="Huawei Sans"/>
        </w:rPr>
        <w:t xml:space="preserve"> MTU: 0    </w:t>
      </w:r>
    </w:p>
    <w:p w14:paraId="6C18ADD9" w14:textId="77777777" w:rsidR="00480CA1" w:rsidRPr="00383667" w:rsidRDefault="00480CA1" w:rsidP="00480CA1">
      <w:pPr>
        <w:pStyle w:val="2f3"/>
        <w:rPr>
          <w:rFonts w:cs="Huawei Sans"/>
        </w:rPr>
      </w:pPr>
      <w:r w:rsidRPr="00383667">
        <w:rPr>
          <w:rFonts w:cs="Huawei Sans"/>
        </w:rPr>
        <w:t xml:space="preserve">   Dead timer due in 36  sec </w:t>
      </w:r>
    </w:p>
    <w:p w14:paraId="09D2446A" w14:textId="77777777" w:rsidR="00480CA1" w:rsidRPr="00383667" w:rsidRDefault="00480CA1" w:rsidP="00480CA1">
      <w:pPr>
        <w:pStyle w:val="2f3"/>
        <w:rPr>
          <w:rFonts w:cs="Huawei Sans"/>
        </w:rPr>
      </w:pPr>
      <w:r w:rsidRPr="00383667">
        <w:rPr>
          <w:rFonts w:cs="Huawei Sans"/>
        </w:rPr>
        <w:t xml:space="preserve">   Retrans timer interval: 4 </w:t>
      </w:r>
    </w:p>
    <w:p w14:paraId="62973D3E" w14:textId="77777777" w:rsidR="00480CA1" w:rsidRPr="00383667" w:rsidRDefault="00480CA1" w:rsidP="00480CA1">
      <w:pPr>
        <w:pStyle w:val="2f3"/>
        <w:rPr>
          <w:rFonts w:cs="Huawei Sans"/>
        </w:rPr>
      </w:pPr>
      <w:r w:rsidRPr="00383667">
        <w:rPr>
          <w:rFonts w:cs="Huawei Sans"/>
        </w:rPr>
        <w:t xml:space="preserve">   Neighbor is up for 00:59:36     </w:t>
      </w:r>
    </w:p>
    <w:p w14:paraId="5F157034" w14:textId="77777777" w:rsidR="00480CA1" w:rsidRPr="00383667" w:rsidRDefault="00480CA1" w:rsidP="00480CA1">
      <w:pPr>
        <w:pStyle w:val="2f3"/>
        <w:rPr>
          <w:rFonts w:cs="Huawei Sans"/>
        </w:rPr>
      </w:pPr>
      <w:r w:rsidRPr="00383667">
        <w:rPr>
          <w:rFonts w:cs="Huawei Sans"/>
        </w:rPr>
        <w:t xml:space="preserve">   Authentication Sequence: [ 0 ] </w:t>
      </w:r>
    </w:p>
    <w:p w14:paraId="547E5E52" w14:textId="77777777" w:rsidR="00480CA1" w:rsidRPr="00383667" w:rsidRDefault="00480CA1" w:rsidP="00480CA1">
      <w:pPr>
        <w:pStyle w:val="2f3"/>
        <w:rPr>
          <w:rFonts w:cs="Huawei Sans"/>
        </w:rPr>
      </w:pPr>
    </w:p>
    <w:p w14:paraId="0EF54B0E" w14:textId="77777777" w:rsidR="00480CA1" w:rsidRPr="00383667" w:rsidRDefault="00480CA1" w:rsidP="00480CA1">
      <w:pPr>
        <w:pStyle w:val="2f3"/>
        <w:rPr>
          <w:rFonts w:cs="Huawei Sans"/>
        </w:rPr>
      </w:pPr>
      <w:r w:rsidRPr="00383667">
        <w:rPr>
          <w:rFonts w:cs="Huawei Sans"/>
        </w:rPr>
        <w:t xml:space="preserve"> Router ID: 10.0.4.4         Address: 10.0.123.4      </w:t>
      </w:r>
    </w:p>
    <w:p w14:paraId="734D14B3" w14:textId="77777777" w:rsidR="00480CA1" w:rsidRPr="00383667" w:rsidRDefault="00480CA1" w:rsidP="00480CA1">
      <w:pPr>
        <w:pStyle w:val="2f3"/>
        <w:rPr>
          <w:rFonts w:cs="Huawei Sans"/>
        </w:rPr>
      </w:pPr>
      <w:r w:rsidRPr="00383667">
        <w:rPr>
          <w:rFonts w:cs="Huawei Sans"/>
        </w:rPr>
        <w:t xml:space="preserve">   State: Full  Mode:Nbr is  Master  Priority: 255</w:t>
      </w:r>
    </w:p>
    <w:p w14:paraId="6F201534" w14:textId="77777777" w:rsidR="00480CA1" w:rsidRPr="00383667" w:rsidRDefault="00480CA1" w:rsidP="00480CA1">
      <w:pPr>
        <w:pStyle w:val="2f3"/>
        <w:rPr>
          <w:rFonts w:cs="Huawei Sans"/>
        </w:rPr>
      </w:pPr>
      <w:r w:rsidRPr="00383667">
        <w:rPr>
          <w:rFonts w:cs="Huawei Sans"/>
          <w:color w:val="EC7061"/>
        </w:rPr>
        <w:t xml:space="preserve">   DR: 10.0.123.4  BDR</w:t>
      </w:r>
      <w:r w:rsidRPr="00497E5B">
        <w:rPr>
          <w:rFonts w:cs="Huawei Sans"/>
          <w:color w:val="EC7061"/>
        </w:rPr>
        <w:t>:</w:t>
      </w:r>
      <w:r w:rsidRPr="00383667">
        <w:rPr>
          <w:rFonts w:cs="Huawei Sans"/>
          <w:color w:val="EC7061"/>
        </w:rPr>
        <w:t xml:space="preserve">  10.0.123.3</w:t>
      </w:r>
      <w:r w:rsidRPr="00383667">
        <w:rPr>
          <w:rFonts w:cs="Huawei Sans"/>
        </w:rPr>
        <w:t xml:space="preserve">  MTU: 0    </w:t>
      </w:r>
    </w:p>
    <w:p w14:paraId="3CDA6799" w14:textId="77777777" w:rsidR="00480CA1" w:rsidRPr="00383667" w:rsidRDefault="00480CA1" w:rsidP="00480CA1">
      <w:pPr>
        <w:pStyle w:val="2f3"/>
        <w:rPr>
          <w:rFonts w:cs="Huawei Sans"/>
        </w:rPr>
      </w:pPr>
      <w:r w:rsidRPr="00383667">
        <w:rPr>
          <w:rFonts w:cs="Huawei Sans"/>
        </w:rPr>
        <w:t xml:space="preserve">   Dead timer due in 34  sec </w:t>
      </w:r>
    </w:p>
    <w:p w14:paraId="21C52E3A" w14:textId="77777777" w:rsidR="00480CA1" w:rsidRPr="00383667" w:rsidRDefault="00480CA1" w:rsidP="00480CA1">
      <w:pPr>
        <w:pStyle w:val="2f3"/>
        <w:rPr>
          <w:rFonts w:cs="Huawei Sans"/>
        </w:rPr>
      </w:pPr>
      <w:r w:rsidRPr="00383667">
        <w:rPr>
          <w:rFonts w:cs="Huawei Sans"/>
        </w:rPr>
        <w:t xml:space="preserve">   Retrans timer interval: 0 </w:t>
      </w:r>
    </w:p>
    <w:p w14:paraId="248B3227" w14:textId="77777777" w:rsidR="00480CA1" w:rsidRPr="00383667" w:rsidRDefault="00480CA1" w:rsidP="00480CA1">
      <w:pPr>
        <w:pStyle w:val="2f3"/>
        <w:rPr>
          <w:rFonts w:cs="Huawei Sans"/>
        </w:rPr>
      </w:pPr>
      <w:r w:rsidRPr="00383667">
        <w:rPr>
          <w:rFonts w:cs="Huawei Sans"/>
        </w:rPr>
        <w:t xml:space="preserve">   Neighbor is up for 00:59:53     </w:t>
      </w:r>
    </w:p>
    <w:p w14:paraId="0B0FB5CC" w14:textId="77777777" w:rsidR="00480CA1" w:rsidRPr="00383667" w:rsidRDefault="00480CA1" w:rsidP="00480CA1">
      <w:pPr>
        <w:pStyle w:val="2f3"/>
        <w:rPr>
          <w:rFonts w:cs="Huawei Sans"/>
        </w:rPr>
      </w:pPr>
      <w:r w:rsidRPr="00383667">
        <w:rPr>
          <w:rFonts w:cs="Huawei Sans"/>
        </w:rPr>
        <w:t xml:space="preserve">   Authentication Sequence: [ 0 ]</w:t>
      </w:r>
    </w:p>
    <w:p w14:paraId="74BE0C5A" w14:textId="77777777" w:rsidR="00480CA1" w:rsidRPr="00383667" w:rsidRDefault="00480CA1" w:rsidP="00480CA1">
      <w:pPr>
        <w:pStyle w:val="1e"/>
      </w:pPr>
      <w:r w:rsidRPr="00383667">
        <w:t>The command output shows that R4 is the DR and R3 is the BDR.</w:t>
      </w:r>
    </w:p>
    <w:p w14:paraId="4CFC504E" w14:textId="77777777" w:rsidR="00480CA1" w:rsidRPr="00383667" w:rsidRDefault="00480CA1" w:rsidP="00480CA1">
      <w:pPr>
        <w:pStyle w:val="1e"/>
      </w:pPr>
      <w:r w:rsidRPr="00383667">
        <w:t># Check the neighbor relationship between R1 and R2 on R1.</w:t>
      </w:r>
    </w:p>
    <w:p w14:paraId="06A18C04"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peer brief </w:t>
      </w:r>
    </w:p>
    <w:p w14:paraId="7E853A75" w14:textId="77777777" w:rsidR="00480CA1" w:rsidRPr="00383667" w:rsidRDefault="00480CA1" w:rsidP="00480CA1">
      <w:pPr>
        <w:pStyle w:val="2f3"/>
        <w:rPr>
          <w:rFonts w:cs="Huawei Sans"/>
        </w:rPr>
      </w:pPr>
    </w:p>
    <w:p w14:paraId="5820A5DF"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77883027"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Peer Statistic Information</w:t>
      </w:r>
    </w:p>
    <w:p w14:paraId="3EAC47B2" w14:textId="77777777" w:rsidR="00480CA1" w:rsidRPr="00383667" w:rsidRDefault="00480CA1" w:rsidP="00480CA1">
      <w:pPr>
        <w:pStyle w:val="2f3"/>
        <w:rPr>
          <w:rFonts w:cs="Huawei Sans"/>
        </w:rPr>
      </w:pPr>
      <w:r w:rsidRPr="00383667">
        <w:rPr>
          <w:rFonts w:cs="Huawei Sans"/>
        </w:rPr>
        <w:t xml:space="preserve"> ----------------------------------------------------------------------------</w:t>
      </w:r>
    </w:p>
    <w:p w14:paraId="7247577F" w14:textId="77777777" w:rsidR="00480CA1" w:rsidRPr="00383667" w:rsidRDefault="00480CA1" w:rsidP="00480CA1">
      <w:pPr>
        <w:pStyle w:val="2f3"/>
        <w:rPr>
          <w:rFonts w:cs="Huawei Sans"/>
        </w:rPr>
      </w:pPr>
      <w:r w:rsidRPr="00383667">
        <w:rPr>
          <w:rFonts w:cs="Huawei Sans"/>
        </w:rPr>
        <w:t xml:space="preserve"> Area Id          Interface                      Neighbor id      State    </w:t>
      </w:r>
    </w:p>
    <w:p w14:paraId="35F48931" w14:textId="77777777" w:rsidR="00480CA1" w:rsidRPr="00383667" w:rsidRDefault="00480CA1" w:rsidP="00480CA1">
      <w:pPr>
        <w:pStyle w:val="2f3"/>
        <w:rPr>
          <w:rFonts w:cs="Huawei Sans"/>
        </w:rPr>
      </w:pPr>
      <w:r w:rsidRPr="00383667">
        <w:rPr>
          <w:rFonts w:cs="Huawei Sans"/>
          <w:color w:val="EC7061"/>
        </w:rPr>
        <w:t xml:space="preserve"> 0.0.0.0          GigabitEthernet0/0/1             10.0.2.2         2-Way    </w:t>
      </w:r>
      <w:r w:rsidRPr="00383667">
        <w:rPr>
          <w:rFonts w:cs="Huawei Sans"/>
        </w:rPr>
        <w:t xml:space="preserve">   </w:t>
      </w:r>
    </w:p>
    <w:p w14:paraId="013FDF91" w14:textId="77777777" w:rsidR="00480CA1" w:rsidRPr="00383667" w:rsidRDefault="00480CA1" w:rsidP="00480CA1">
      <w:pPr>
        <w:pStyle w:val="2f3"/>
        <w:rPr>
          <w:rFonts w:cs="Huawei Sans"/>
        </w:rPr>
      </w:pPr>
      <w:r w:rsidRPr="00383667">
        <w:rPr>
          <w:rFonts w:cs="Huawei Sans"/>
        </w:rPr>
        <w:t xml:space="preserve"> 0.0.0.0          GigabitEthernet0/0/1             10.0.3.3         Full        </w:t>
      </w:r>
    </w:p>
    <w:p w14:paraId="0A706B16" w14:textId="77777777" w:rsidR="00480CA1" w:rsidRPr="00383667" w:rsidRDefault="00480CA1" w:rsidP="00480CA1">
      <w:pPr>
        <w:pStyle w:val="2f3"/>
        <w:rPr>
          <w:rFonts w:cs="Huawei Sans"/>
        </w:rPr>
      </w:pPr>
      <w:r w:rsidRPr="00383667">
        <w:rPr>
          <w:rFonts w:cs="Huawei Sans"/>
        </w:rPr>
        <w:t xml:space="preserve"> 0.0.0.0          GigabitEthernet0/0/1             10.0.4.4         Full        </w:t>
      </w:r>
    </w:p>
    <w:p w14:paraId="15C8E152" w14:textId="77777777" w:rsidR="00480CA1" w:rsidRPr="00383667" w:rsidRDefault="00480CA1" w:rsidP="00480CA1">
      <w:pPr>
        <w:pStyle w:val="2f3"/>
        <w:rPr>
          <w:rFonts w:cs="Huawei Sans"/>
        </w:rPr>
      </w:pPr>
      <w:r w:rsidRPr="00383667">
        <w:rPr>
          <w:rFonts w:cs="Huawei Sans"/>
        </w:rPr>
        <w:t xml:space="preserve"> ----------------------------------------------------------------------------</w:t>
      </w:r>
    </w:p>
    <w:p w14:paraId="5678B9DA" w14:textId="77777777" w:rsidR="00480CA1" w:rsidRPr="00383667" w:rsidRDefault="00480CA1" w:rsidP="00480CA1">
      <w:pPr>
        <w:pStyle w:val="1e"/>
      </w:pPr>
      <w:r w:rsidRPr="00383667">
        <w:t>R1 and R2 are both DR others, and their neighbor relationship remains in the 2-way state. This means that R1 and R2 has established only a neighbor relationship and no adjacency.</w:t>
      </w:r>
    </w:p>
    <w:p w14:paraId="4A5BB9E7" w14:textId="77777777" w:rsidR="00480CA1" w:rsidRPr="00383667" w:rsidRDefault="00480CA1" w:rsidP="00604E8C">
      <w:pPr>
        <w:pStyle w:val="30"/>
        <w:ind w:left="1032" w:hanging="278"/>
        <w:outlineLvl w:val="9"/>
        <w:rPr>
          <w:rFonts w:cs="Huawei Sans"/>
        </w:rPr>
      </w:pPr>
      <w:r w:rsidRPr="00383667">
        <w:rPr>
          <w:rFonts w:cs="Huawei Sans"/>
        </w:rPr>
        <w:t>Import direct routes to OSPF.</w:t>
      </w:r>
    </w:p>
    <w:p w14:paraId="3BF7B5C0" w14:textId="77777777" w:rsidR="00480CA1" w:rsidRPr="00383667" w:rsidRDefault="00480CA1" w:rsidP="00480CA1">
      <w:pPr>
        <w:pStyle w:val="1e"/>
      </w:pPr>
      <w:r w:rsidRPr="00383667">
        <w:t># Configure R5 to import the Loopback0 route to its OSPF routing table. As previously described, R5's Loopback0 does not belong to any OSPF area.</w:t>
      </w:r>
    </w:p>
    <w:p w14:paraId="290450A2" w14:textId="77777777" w:rsidR="00480CA1" w:rsidRPr="00383667" w:rsidRDefault="00480CA1" w:rsidP="00480CA1">
      <w:pPr>
        <w:pStyle w:val="2f3"/>
        <w:rPr>
          <w:rFonts w:cs="Huawei Sans"/>
        </w:rPr>
      </w:pPr>
      <w:r w:rsidRPr="00383667">
        <w:rPr>
          <w:rFonts w:cs="Huawei Sans"/>
        </w:rPr>
        <w:t>[R5]</w:t>
      </w:r>
      <w:r w:rsidRPr="00497E5B">
        <w:rPr>
          <w:rFonts w:cs="Huawei Sans"/>
        </w:rPr>
        <w:t>ospf</w:t>
      </w:r>
      <w:r w:rsidRPr="00383667">
        <w:rPr>
          <w:rFonts w:cs="Huawei Sans"/>
        </w:rPr>
        <w:t xml:space="preserve"> 1</w:t>
      </w:r>
    </w:p>
    <w:p w14:paraId="25960E13" w14:textId="77777777" w:rsidR="00480CA1" w:rsidRPr="00383667" w:rsidRDefault="00480CA1" w:rsidP="00480CA1">
      <w:pPr>
        <w:pStyle w:val="2f3"/>
        <w:rPr>
          <w:rFonts w:cs="Huawei Sans"/>
        </w:rPr>
      </w:pPr>
      <w:r w:rsidRPr="00383667">
        <w:rPr>
          <w:rFonts w:cs="Huawei Sans"/>
        </w:rPr>
        <w:t>[R5-ospf-1] import-route direct</w:t>
      </w:r>
    </w:p>
    <w:p w14:paraId="00AF5B5D" w14:textId="77777777" w:rsidR="00480CA1" w:rsidRPr="00383667" w:rsidRDefault="00480CA1" w:rsidP="00480CA1">
      <w:pPr>
        <w:pStyle w:val="1e"/>
      </w:pPr>
      <w:r w:rsidRPr="00383667">
        <w:t># Check the imported external route on R1.</w:t>
      </w:r>
    </w:p>
    <w:p w14:paraId="6250B961"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 </w:t>
      </w:r>
    </w:p>
    <w:p w14:paraId="4DE499BA" w14:textId="77777777" w:rsidR="00480CA1" w:rsidRPr="00383667" w:rsidRDefault="00480CA1" w:rsidP="00480CA1">
      <w:pPr>
        <w:pStyle w:val="2f3"/>
        <w:rPr>
          <w:rFonts w:cs="Huawei Sans"/>
        </w:rPr>
      </w:pPr>
    </w:p>
    <w:p w14:paraId="55EA518E"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19479E63" w14:textId="77777777" w:rsidR="00480CA1" w:rsidRPr="00383667" w:rsidRDefault="00480CA1" w:rsidP="00480CA1">
      <w:pPr>
        <w:pStyle w:val="2f3"/>
        <w:rPr>
          <w:rFonts w:cs="Huawei Sans"/>
        </w:rPr>
      </w:pPr>
      <w:r w:rsidRPr="00383667">
        <w:rPr>
          <w:rFonts w:cs="Huawei Sans"/>
        </w:rPr>
        <w:lastRenderedPageBreak/>
        <w:tab/>
      </w:r>
      <w:r w:rsidRPr="00383667">
        <w:rPr>
          <w:rFonts w:cs="Huawei Sans"/>
        </w:rPr>
        <w:tab/>
        <w:t xml:space="preserve">  Routing Tables </w:t>
      </w:r>
    </w:p>
    <w:p w14:paraId="6B9401B9" w14:textId="77777777" w:rsidR="00480CA1" w:rsidRPr="00383667" w:rsidRDefault="00480CA1" w:rsidP="00480CA1">
      <w:pPr>
        <w:pStyle w:val="2f3"/>
        <w:rPr>
          <w:rFonts w:cs="Huawei Sans"/>
        </w:rPr>
      </w:pPr>
    </w:p>
    <w:p w14:paraId="2812F42B" w14:textId="77777777" w:rsidR="00480CA1" w:rsidRPr="00383667" w:rsidRDefault="00480CA1" w:rsidP="00480CA1">
      <w:pPr>
        <w:pStyle w:val="2f3"/>
        <w:rPr>
          <w:rFonts w:cs="Huawei Sans"/>
        </w:rPr>
      </w:pPr>
      <w:r w:rsidRPr="00383667">
        <w:rPr>
          <w:rFonts w:cs="Huawei Sans"/>
        </w:rPr>
        <w:t xml:space="preserve"> Routing for Network </w:t>
      </w:r>
    </w:p>
    <w:p w14:paraId="7A2DE711" w14:textId="66C3188A" w:rsidR="00480CA1" w:rsidRPr="00383667" w:rsidRDefault="00AA4899"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4E066206" w14:textId="57B9108C" w:rsidR="00480CA1" w:rsidRPr="00383667" w:rsidRDefault="00AA4899"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7368C">
        <w:rPr>
          <w:rFonts w:cs="Huawei Sans"/>
        </w:rPr>
        <w:tab/>
      </w:r>
      <w:r w:rsidR="0057368C">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65EB5AEA" w14:textId="0EDA219C" w:rsidR="00480CA1" w:rsidRPr="00383667" w:rsidRDefault="00AA4899" w:rsidP="00480CA1">
      <w:pPr>
        <w:pStyle w:val="2f3"/>
        <w:rPr>
          <w:rFonts w:cs="Huawei Sans"/>
        </w:rPr>
      </w:pPr>
      <w:r>
        <w:rPr>
          <w:rFonts w:cs="Huawei Sans"/>
        </w:rPr>
        <w:tab/>
      </w:r>
      <w:r w:rsidR="00480CA1" w:rsidRPr="00383667">
        <w:rPr>
          <w:rFonts w:cs="Huawei Sans"/>
        </w:rPr>
        <w:t>10.0.123.0/24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10BC1F1" w14:textId="653445A2" w:rsidR="00480CA1" w:rsidRPr="00383667" w:rsidRDefault="00AA4899" w:rsidP="00480CA1">
      <w:pPr>
        <w:pStyle w:val="2f3"/>
        <w:rPr>
          <w:rFonts w:cs="Huawei Sans"/>
        </w:rPr>
      </w:pPr>
      <w:r>
        <w:rPr>
          <w:rFonts w:cs="Huawei Sans"/>
        </w:rPr>
        <w:tab/>
      </w:r>
      <w:r w:rsidR="00480CA1" w:rsidRPr="00383667">
        <w:rPr>
          <w:rFonts w:cs="Huawei Sans"/>
        </w:rPr>
        <w:t>10.0.2.0/24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0B1BE27E" w14:textId="6D4E6750" w:rsidR="00480CA1" w:rsidRPr="00383667" w:rsidRDefault="00AA4899"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47CCA821" w14:textId="74C6F17E" w:rsidR="00480CA1" w:rsidRPr="00383667" w:rsidRDefault="00AA4899"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10.0.123.4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15AE836" w14:textId="6733AF3D" w:rsidR="00480CA1" w:rsidRPr="00383667" w:rsidRDefault="00AA4899"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10.0.123.4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78B1A82" w14:textId="77777777" w:rsidR="00480CA1" w:rsidRPr="00383667" w:rsidRDefault="00480CA1" w:rsidP="00480CA1">
      <w:pPr>
        <w:pStyle w:val="2f3"/>
        <w:rPr>
          <w:rFonts w:cs="Huawei Sans"/>
        </w:rPr>
      </w:pPr>
    </w:p>
    <w:p w14:paraId="5E84E496" w14:textId="77777777" w:rsidR="00480CA1" w:rsidRPr="00383667" w:rsidRDefault="00480CA1" w:rsidP="00480CA1">
      <w:pPr>
        <w:pStyle w:val="2f3"/>
        <w:rPr>
          <w:rFonts w:cs="Huawei Sans"/>
        </w:rPr>
      </w:pPr>
      <w:r w:rsidRPr="00383667">
        <w:rPr>
          <w:rFonts w:cs="Huawei Sans"/>
        </w:rPr>
        <w:t xml:space="preserve"> Routing for ASEs</w:t>
      </w:r>
    </w:p>
    <w:p w14:paraId="2B4235E5" w14:textId="7062B207" w:rsidR="00480CA1" w:rsidRPr="00383667" w:rsidRDefault="0057368C" w:rsidP="00480CA1">
      <w:pPr>
        <w:pStyle w:val="2f3"/>
        <w:rPr>
          <w:rFonts w:cs="Huawei Sans"/>
        </w:rPr>
      </w:pPr>
      <w:r>
        <w:rPr>
          <w:rFonts w:cs="Huawei Sans"/>
        </w:rPr>
        <w:t xml:space="preserve"> Destination       </w:t>
      </w:r>
      <w:r w:rsidR="00480CA1" w:rsidRPr="00383667">
        <w:rPr>
          <w:rFonts w:cs="Huawei Sans"/>
        </w:rPr>
        <w:t>Cost      Type       Tag         NextHop       AdvRouter</w:t>
      </w:r>
    </w:p>
    <w:p w14:paraId="261A5F25" w14:textId="77777777" w:rsidR="00480CA1" w:rsidRPr="00383667" w:rsidRDefault="00480CA1" w:rsidP="00480CA1">
      <w:pPr>
        <w:pStyle w:val="2f3"/>
        <w:rPr>
          <w:rFonts w:cs="Huawei Sans"/>
          <w:color w:val="EC7061"/>
        </w:rPr>
      </w:pPr>
      <w:r w:rsidRPr="00383667">
        <w:rPr>
          <w:rFonts w:cs="Huawei Sans"/>
          <w:color w:val="EC7061"/>
        </w:rPr>
        <w:t xml:space="preserve"> 10.0.5.0/24        1         Type2      1           10.0.123.4      10.0.5.5</w:t>
      </w:r>
    </w:p>
    <w:p w14:paraId="5CC0D6D2" w14:textId="77777777" w:rsidR="00480CA1" w:rsidRPr="00383667" w:rsidRDefault="00480CA1" w:rsidP="00480CA1">
      <w:pPr>
        <w:pStyle w:val="2f3"/>
        <w:rPr>
          <w:rFonts w:cs="Huawei Sans"/>
        </w:rPr>
      </w:pPr>
    </w:p>
    <w:p w14:paraId="6CFE21F5" w14:textId="77777777" w:rsidR="00480CA1" w:rsidRPr="00383667" w:rsidRDefault="00480CA1" w:rsidP="00480CA1">
      <w:pPr>
        <w:pStyle w:val="2f3"/>
        <w:rPr>
          <w:rFonts w:cs="Huawei Sans"/>
        </w:rPr>
      </w:pPr>
      <w:r w:rsidRPr="00383667">
        <w:rPr>
          <w:rFonts w:cs="Huawei Sans"/>
        </w:rPr>
        <w:t xml:space="preserve"> Total Nets: 7  </w:t>
      </w:r>
    </w:p>
    <w:p w14:paraId="6C69B4E1" w14:textId="77777777" w:rsidR="00480CA1" w:rsidRPr="00383667" w:rsidRDefault="00480CA1" w:rsidP="00480CA1">
      <w:pPr>
        <w:pStyle w:val="2f3"/>
        <w:rPr>
          <w:rFonts w:cs="Huawei Sans"/>
        </w:rPr>
      </w:pPr>
      <w:r w:rsidRPr="00383667">
        <w:rPr>
          <w:rFonts w:cs="Huawei Sans"/>
        </w:rPr>
        <w:t xml:space="preserve"> Intra Area: 5  </w:t>
      </w:r>
      <w:r w:rsidRPr="00497E5B">
        <w:rPr>
          <w:rFonts w:cs="Huawei Sans"/>
        </w:rPr>
        <w:t>Inter</w:t>
      </w:r>
      <w:r w:rsidRPr="00383667">
        <w:rPr>
          <w:rFonts w:cs="Huawei Sans"/>
        </w:rPr>
        <w:t xml:space="preserve"> Area: 1  ASE: 1  NSSA: 0</w:t>
      </w:r>
    </w:p>
    <w:p w14:paraId="2E4D05C3" w14:textId="77777777" w:rsidR="00480CA1" w:rsidRPr="00383667" w:rsidRDefault="00480CA1" w:rsidP="00480CA1">
      <w:pPr>
        <w:pStyle w:val="1e"/>
      </w:pPr>
      <w:r w:rsidRPr="00383667">
        <w:t>The Loopback0 route has been successfully imported to the OSPF routing table as an external route.</w:t>
      </w:r>
    </w:p>
    <w:p w14:paraId="2A67DA55" w14:textId="77777777" w:rsidR="00480CA1" w:rsidRPr="00383667" w:rsidRDefault="00480CA1" w:rsidP="00480CA1">
      <w:pPr>
        <w:pStyle w:val="1e"/>
      </w:pPr>
      <w:r w:rsidRPr="00383667">
        <w:t># Check Type 5 LSAs on R1.</w:t>
      </w:r>
    </w:p>
    <w:p w14:paraId="6D2FBD2D"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lsdb </w:t>
      </w:r>
      <w:r w:rsidRPr="00497E5B">
        <w:rPr>
          <w:rFonts w:cs="Huawei Sans"/>
        </w:rPr>
        <w:t>ase</w:t>
      </w:r>
      <w:r w:rsidRPr="00383667">
        <w:rPr>
          <w:rFonts w:cs="Huawei Sans"/>
        </w:rPr>
        <w:t xml:space="preserve"> </w:t>
      </w:r>
    </w:p>
    <w:p w14:paraId="5B79606E" w14:textId="77777777" w:rsidR="00480CA1" w:rsidRPr="00383667" w:rsidRDefault="00480CA1" w:rsidP="00480CA1">
      <w:pPr>
        <w:pStyle w:val="2f3"/>
        <w:rPr>
          <w:rFonts w:cs="Huawei Sans"/>
        </w:rPr>
      </w:pPr>
    </w:p>
    <w:p w14:paraId="5A754A2E"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60ABA7F7"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Link State Database</w:t>
      </w:r>
    </w:p>
    <w:p w14:paraId="3457A618" w14:textId="77777777" w:rsidR="00480CA1" w:rsidRPr="00383667" w:rsidRDefault="00480CA1" w:rsidP="00480CA1">
      <w:pPr>
        <w:pStyle w:val="2f3"/>
        <w:rPr>
          <w:rFonts w:cs="Huawei Sans"/>
        </w:rPr>
      </w:pPr>
    </w:p>
    <w:p w14:paraId="218BA7C2" w14:textId="77777777" w:rsidR="00480CA1" w:rsidRPr="00383667" w:rsidRDefault="00480CA1" w:rsidP="00480CA1">
      <w:pPr>
        <w:pStyle w:val="2f3"/>
        <w:rPr>
          <w:rFonts w:cs="Huawei Sans"/>
        </w:rPr>
      </w:pPr>
    </w:p>
    <w:p w14:paraId="05AF8A6F" w14:textId="78398E90" w:rsidR="00480CA1" w:rsidRPr="00383667" w:rsidRDefault="00480CA1" w:rsidP="00480CA1">
      <w:pPr>
        <w:pStyle w:val="2f3"/>
        <w:rPr>
          <w:rFonts w:cs="Huawei Sans"/>
        </w:rPr>
      </w:pPr>
      <w:r w:rsidRPr="00383667">
        <w:rPr>
          <w:rFonts w:cs="Huawei Sans"/>
        </w:rPr>
        <w:t xml:space="preserve"> </w:t>
      </w:r>
      <w:r w:rsidR="00AA4899">
        <w:rPr>
          <w:rFonts w:cs="Huawei Sans"/>
        </w:rPr>
        <w:tab/>
      </w:r>
      <w:r w:rsidRPr="00383667">
        <w:rPr>
          <w:rFonts w:cs="Huawei Sans"/>
        </w:rPr>
        <w:t>Type</w:t>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00AA4899">
        <w:rPr>
          <w:rFonts w:cs="Huawei Sans"/>
        </w:rPr>
        <w:tab/>
      </w:r>
      <w:r w:rsidRPr="00383667">
        <w:rPr>
          <w:rFonts w:cs="Huawei Sans"/>
        </w:rPr>
        <w:t>:</w:t>
      </w:r>
      <w:r w:rsidR="00AA4899">
        <w:rPr>
          <w:rFonts w:cs="Huawei Sans"/>
        </w:rPr>
        <w:tab/>
      </w:r>
      <w:r w:rsidRPr="00383667">
        <w:rPr>
          <w:rFonts w:cs="Huawei Sans"/>
        </w:rPr>
        <w:t>External</w:t>
      </w:r>
    </w:p>
    <w:p w14:paraId="3A5E6658" w14:textId="004A2F0E" w:rsidR="00480CA1" w:rsidRPr="00383667" w:rsidRDefault="00AA4899"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Ls</w:t>
      </w:r>
      <w:r>
        <w:rPr>
          <w:rFonts w:cs="Huawei Sans"/>
          <w:color w:val="EC7061"/>
        </w:rPr>
        <w:tab/>
      </w:r>
      <w:r w:rsidR="00480CA1" w:rsidRPr="00383667">
        <w:rPr>
          <w:rFonts w:cs="Huawei Sans"/>
          <w:color w:val="EC7061"/>
        </w:rPr>
        <w:t>id</w:t>
      </w:r>
      <w:r>
        <w:rPr>
          <w:rFonts w:cs="Huawei Sans"/>
          <w:color w:val="EC7061"/>
        </w:rPr>
        <w:tab/>
      </w:r>
      <w:r>
        <w:rPr>
          <w:rFonts w:cs="Huawei Sans"/>
          <w:color w:val="EC7061"/>
        </w:rPr>
        <w:tab/>
      </w:r>
      <w:r>
        <w:rPr>
          <w:rFonts w:cs="Huawei Sans"/>
          <w:color w:val="EC7061"/>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10.0.5.0</w:t>
      </w:r>
    </w:p>
    <w:p w14:paraId="52890347" w14:textId="3F90CCFB" w:rsidR="00480CA1" w:rsidRPr="00383667" w:rsidRDefault="00AA4899"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Adv</w:t>
      </w:r>
      <w:r>
        <w:rPr>
          <w:rFonts w:cs="Huawei Sans"/>
          <w:color w:val="EC7061"/>
        </w:rPr>
        <w:tab/>
      </w:r>
      <w:r w:rsidR="00480CA1" w:rsidRPr="00383667">
        <w:rPr>
          <w:rFonts w:cs="Huawei Sans"/>
          <w:color w:val="EC7061"/>
        </w:rPr>
        <w:t>rtr</w:t>
      </w:r>
      <w:r>
        <w:rPr>
          <w:rFonts w:cs="Huawei Sans"/>
          <w:color w:val="EC7061"/>
        </w:rPr>
        <w:tab/>
      </w:r>
      <w:r>
        <w:rPr>
          <w:rFonts w:cs="Huawei Sans"/>
          <w:color w:val="EC7061"/>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10.0.5.5</w:t>
      </w:r>
    </w:p>
    <w:p w14:paraId="2CE6EC46" w14:textId="77777777" w:rsidR="00227531" w:rsidRDefault="00AA4899"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429</w:t>
      </w:r>
    </w:p>
    <w:p w14:paraId="398E97AF"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36</w:t>
      </w:r>
    </w:p>
    <w:p w14:paraId="638D75D1"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497E5B">
        <w:rPr>
          <w:rFonts w:cs="Huawei Sans"/>
        </w:rPr>
        <w:t>:</w:t>
      </w:r>
      <w:r>
        <w:rPr>
          <w:rFonts w:cs="Huawei Sans"/>
        </w:rPr>
        <w:tab/>
      </w:r>
      <w:r w:rsidR="00480CA1" w:rsidRPr="00383667">
        <w:rPr>
          <w:rFonts w:cs="Huawei Sans"/>
        </w:rPr>
        <w:t>E</w:t>
      </w:r>
    </w:p>
    <w:p w14:paraId="70CF816B" w14:textId="77777777" w:rsidR="00227531" w:rsidRDefault="00AA4899"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80000001</w:t>
      </w:r>
    </w:p>
    <w:p w14:paraId="2247D12B" w14:textId="44EDC5F1" w:rsidR="00480CA1" w:rsidRPr="00383667" w:rsidRDefault="00AA4899"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0xa904</w:t>
      </w:r>
    </w:p>
    <w:p w14:paraId="3C711228" w14:textId="68DFE15C" w:rsidR="00AA4899" w:rsidRPr="00383667" w:rsidRDefault="00AA4899" w:rsidP="00AA4899">
      <w:pPr>
        <w:pStyle w:val="2f3"/>
        <w:rPr>
          <w:rFonts w:cs="Huawei Sans"/>
        </w:rPr>
      </w:pPr>
      <w:r>
        <w:rPr>
          <w:rFonts w:cs="Huawei Sans"/>
        </w:rPr>
        <w:tab/>
      </w:r>
      <w:r>
        <w:rPr>
          <w:rFonts w:cs="Huawei Sans"/>
        </w:rPr>
        <w:tab/>
      </w:r>
      <w:r w:rsidRPr="00383667">
        <w:rPr>
          <w:rFonts w:cs="Huawei Sans"/>
        </w:rPr>
        <w:t>Net</w:t>
      </w:r>
      <w:r>
        <w:rPr>
          <w:rFonts w:cs="Huawei Sans"/>
        </w:rPr>
        <w:tab/>
      </w:r>
      <w:r w:rsidRPr="00383667">
        <w:rPr>
          <w:rFonts w:cs="Huawei Sans"/>
        </w:rPr>
        <w:t>mask</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Pr="00383667">
        <w:rPr>
          <w:rFonts w:cs="Huawei Sans"/>
        </w:rPr>
        <w:t>:</w:t>
      </w:r>
      <w:r>
        <w:rPr>
          <w:rFonts w:cs="Huawei Sans"/>
        </w:rPr>
        <w:tab/>
      </w:r>
      <w:r w:rsidRPr="00383667">
        <w:rPr>
          <w:rFonts w:cs="Huawei Sans"/>
        </w:rPr>
        <w:t>255.255.255.0</w:t>
      </w:r>
    </w:p>
    <w:p w14:paraId="477FFFA2" w14:textId="77777777" w:rsidR="00227531" w:rsidRDefault="00AA4899" w:rsidP="00AA4899">
      <w:pPr>
        <w:pStyle w:val="2f3"/>
        <w:rPr>
          <w:rFonts w:cs="Huawei Sans"/>
        </w:rPr>
      </w:pPr>
      <w:r>
        <w:rPr>
          <w:rFonts w:cs="Huawei Sans"/>
        </w:rPr>
        <w:tab/>
      </w:r>
      <w:r>
        <w:rPr>
          <w:rFonts w:cs="Huawei Sans"/>
        </w:rPr>
        <w:tab/>
      </w:r>
      <w:r w:rsidRPr="00383667">
        <w:rPr>
          <w:rFonts w:cs="Huawei Sans"/>
        </w:rPr>
        <w:t>TOS</w:t>
      </w:r>
      <w:r>
        <w:rPr>
          <w:rFonts w:cs="Huawei Sans"/>
        </w:rPr>
        <w:tab/>
      </w:r>
      <w:r w:rsidRPr="00383667">
        <w:rPr>
          <w:rFonts w:cs="Huawei Sans"/>
        </w:rPr>
        <w:t>0</w:t>
      </w:r>
      <w:r>
        <w:rPr>
          <w:rFonts w:cs="Huawei Sans"/>
        </w:rPr>
        <w:tab/>
      </w:r>
      <w:r>
        <w:rPr>
          <w:rFonts w:cs="Huawei Sans"/>
        </w:rPr>
        <w:tab/>
      </w:r>
      <w:r w:rsidRPr="00383667">
        <w:rPr>
          <w:rFonts w:cs="Huawei Sans"/>
        </w:rPr>
        <w:t>Metric</w:t>
      </w:r>
      <w:r>
        <w:rPr>
          <w:rFonts w:cs="Huawei Sans"/>
        </w:rPr>
        <w:tab/>
      </w:r>
      <w:r>
        <w:rPr>
          <w:rFonts w:cs="Huawei Sans"/>
        </w:rPr>
        <w:tab/>
      </w:r>
      <w:r>
        <w:rPr>
          <w:rFonts w:cs="Huawei Sans"/>
        </w:rPr>
        <w:tab/>
      </w:r>
      <w:r>
        <w:rPr>
          <w:rFonts w:cs="Huawei Sans"/>
        </w:rPr>
        <w:tab/>
      </w:r>
      <w:r>
        <w:rPr>
          <w:rFonts w:cs="Huawei Sans"/>
        </w:rPr>
        <w:tab/>
      </w:r>
      <w:r>
        <w:rPr>
          <w:rFonts w:cs="Huawei Sans"/>
        </w:rPr>
        <w:tab/>
      </w:r>
      <w:r w:rsidRPr="00383667">
        <w:rPr>
          <w:rFonts w:cs="Huawei Sans"/>
        </w:rPr>
        <w:t>:</w:t>
      </w:r>
      <w:r>
        <w:rPr>
          <w:rFonts w:cs="Huawei Sans"/>
        </w:rPr>
        <w:tab/>
      </w:r>
      <w:r w:rsidRPr="00383667">
        <w:rPr>
          <w:rFonts w:cs="Huawei Sans"/>
        </w:rPr>
        <w:t>1</w:t>
      </w:r>
    </w:p>
    <w:p w14:paraId="18263E6E" w14:textId="63A4E207" w:rsidR="00AA4899" w:rsidRPr="00383667" w:rsidRDefault="00AA4899" w:rsidP="00AA4899">
      <w:pPr>
        <w:pStyle w:val="2f3"/>
        <w:rPr>
          <w:rFonts w:cs="Huawei Sans"/>
        </w:rPr>
      </w:pPr>
      <w:r>
        <w:rPr>
          <w:rFonts w:cs="Huawei Sans"/>
        </w:rPr>
        <w:tab/>
      </w:r>
      <w:r>
        <w:rPr>
          <w:rFonts w:cs="Huawei Sans"/>
        </w:rPr>
        <w:tab/>
      </w:r>
      <w:r w:rsidRPr="00383667">
        <w:rPr>
          <w:rFonts w:cs="Huawei Sans"/>
        </w:rPr>
        <w:t>E</w:t>
      </w:r>
      <w:r>
        <w:rPr>
          <w:rFonts w:cs="Huawei Sans"/>
        </w:rPr>
        <w:tab/>
      </w:r>
      <w:r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Pr="00383667">
        <w:rPr>
          <w:rFonts w:cs="Huawei Sans"/>
        </w:rPr>
        <w:t>:</w:t>
      </w:r>
      <w:r>
        <w:rPr>
          <w:rFonts w:cs="Huawei Sans"/>
        </w:rPr>
        <w:tab/>
      </w:r>
      <w:r w:rsidRPr="00383667">
        <w:rPr>
          <w:rFonts w:cs="Huawei Sans"/>
        </w:rPr>
        <w:t>2</w:t>
      </w:r>
    </w:p>
    <w:p w14:paraId="732AC2A4" w14:textId="6FD56940"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Forwarding</w:t>
      </w:r>
      <w:r>
        <w:rPr>
          <w:rFonts w:cs="Huawei Sans"/>
        </w:rPr>
        <w:tab/>
      </w:r>
      <w:r w:rsidR="00480CA1" w:rsidRPr="00383667">
        <w:rPr>
          <w:rFonts w:cs="Huawei Sans"/>
        </w:rPr>
        <w:t>Address</w:t>
      </w:r>
      <w:r>
        <w:rPr>
          <w:rFonts w:cs="Huawei Sans"/>
        </w:rPr>
        <w:tab/>
      </w:r>
      <w:r w:rsidR="00480CA1" w:rsidRPr="00383667">
        <w:rPr>
          <w:rFonts w:cs="Huawei Sans"/>
        </w:rPr>
        <w:t>:</w:t>
      </w:r>
      <w:r>
        <w:rPr>
          <w:rFonts w:cs="Huawei Sans"/>
        </w:rPr>
        <w:tab/>
      </w:r>
      <w:r w:rsidR="00480CA1" w:rsidRPr="00383667">
        <w:rPr>
          <w:rFonts w:cs="Huawei Sans"/>
        </w:rPr>
        <w:t>0.0.0.0</w:t>
      </w:r>
    </w:p>
    <w:p w14:paraId="5DFB10E9"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43B80E23" w14:textId="147EC292"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07031D19" w14:textId="77777777" w:rsidR="00480CA1" w:rsidRPr="00383667" w:rsidRDefault="00480CA1" w:rsidP="00480CA1">
      <w:pPr>
        <w:pStyle w:val="2f3"/>
        <w:rPr>
          <w:rFonts w:cs="Huawei Sans"/>
        </w:rPr>
      </w:pPr>
    </w:p>
    <w:p w14:paraId="1D800D65" w14:textId="62217951"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External</w:t>
      </w:r>
    </w:p>
    <w:p w14:paraId="548E8FD7" w14:textId="50917C57" w:rsidR="00480CA1" w:rsidRPr="00383667" w:rsidRDefault="00AA4899"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Ls</w:t>
      </w:r>
      <w:r>
        <w:rPr>
          <w:rFonts w:cs="Huawei Sans"/>
          <w:color w:val="EC7061"/>
        </w:rPr>
        <w:tab/>
      </w:r>
      <w:r w:rsidR="00480CA1" w:rsidRPr="00383667">
        <w:rPr>
          <w:rFonts w:cs="Huawei Sans"/>
          <w:color w:val="EC7061"/>
        </w:rPr>
        <w:t>id</w:t>
      </w:r>
      <w:r>
        <w:rPr>
          <w:rFonts w:cs="Huawei Sans"/>
          <w:color w:val="EC7061"/>
        </w:rPr>
        <w:tab/>
      </w:r>
      <w:r>
        <w:rPr>
          <w:rFonts w:cs="Huawei Sans"/>
          <w:color w:val="EC7061"/>
        </w:rPr>
        <w:tab/>
      </w:r>
      <w:r>
        <w:rPr>
          <w:rFonts w:cs="Huawei Sans"/>
          <w:color w:val="EC7061"/>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10.0.45.0</w:t>
      </w:r>
    </w:p>
    <w:p w14:paraId="68F48025" w14:textId="77777777" w:rsidR="00227531" w:rsidRDefault="00AA4899"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Adv</w:t>
      </w:r>
      <w:r>
        <w:rPr>
          <w:rFonts w:cs="Huawei Sans"/>
          <w:color w:val="EC7061"/>
        </w:rPr>
        <w:tab/>
      </w:r>
      <w:r w:rsidR="00480CA1" w:rsidRPr="00383667">
        <w:rPr>
          <w:rFonts w:cs="Huawei Sans"/>
          <w:color w:val="EC7061"/>
        </w:rPr>
        <w:t>rtr</w:t>
      </w:r>
      <w:r>
        <w:rPr>
          <w:rFonts w:cs="Huawei Sans"/>
          <w:color w:val="EC7061"/>
        </w:rPr>
        <w:tab/>
      </w:r>
      <w:r>
        <w:rPr>
          <w:rFonts w:cs="Huawei Sans"/>
          <w:color w:val="EC7061"/>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10.0.5.5</w:t>
      </w:r>
    </w:p>
    <w:p w14:paraId="23BD3046" w14:textId="3F883F63" w:rsidR="00227531" w:rsidRDefault="00AA4899"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429</w:t>
      </w:r>
    </w:p>
    <w:p w14:paraId="724EB813"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36</w:t>
      </w:r>
    </w:p>
    <w:p w14:paraId="1972E7D8"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497E5B">
        <w:rPr>
          <w:rFonts w:cs="Huawei Sans"/>
        </w:rPr>
        <w:t>:</w:t>
      </w:r>
      <w:r>
        <w:rPr>
          <w:rFonts w:cs="Huawei Sans"/>
        </w:rPr>
        <w:tab/>
      </w:r>
      <w:r w:rsidR="00480CA1" w:rsidRPr="00383667">
        <w:rPr>
          <w:rFonts w:cs="Huawei Sans"/>
        </w:rPr>
        <w:t>E</w:t>
      </w:r>
    </w:p>
    <w:p w14:paraId="182EAB54" w14:textId="06E4FAB7" w:rsidR="00227531" w:rsidRDefault="00AA4899"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80000001</w:t>
      </w:r>
    </w:p>
    <w:p w14:paraId="4531AD68" w14:textId="04785A59" w:rsidR="00480CA1" w:rsidRPr="00383667" w:rsidRDefault="00AA4899"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0xef95</w:t>
      </w:r>
    </w:p>
    <w:p w14:paraId="391BD575"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Net</w:t>
      </w:r>
      <w:r>
        <w:rPr>
          <w:rFonts w:cs="Huawei Sans"/>
        </w:rPr>
        <w:tab/>
      </w:r>
      <w:r w:rsidR="00480CA1" w:rsidRPr="00383667">
        <w:rPr>
          <w:rFonts w:cs="Huawei Sans"/>
        </w:rPr>
        <w:t>mask</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255.255.255.0</w:t>
      </w:r>
    </w:p>
    <w:p w14:paraId="4332D684"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TOS</w:t>
      </w:r>
      <w:r>
        <w:rPr>
          <w:rFonts w:cs="Huawei Sans"/>
        </w:rPr>
        <w:tab/>
      </w:r>
      <w:r w:rsidR="00480CA1" w:rsidRPr="00383667">
        <w:rPr>
          <w:rFonts w:cs="Huawei Sans"/>
        </w:rPr>
        <w:t>0</w:t>
      </w:r>
      <w:r>
        <w:rPr>
          <w:rFonts w:cs="Huawei Sans"/>
        </w:rPr>
        <w:tab/>
      </w:r>
      <w:r>
        <w:rPr>
          <w:rFonts w:cs="Huawei Sans"/>
        </w:rPr>
        <w:tab/>
      </w:r>
      <w:r w:rsidR="00480CA1" w:rsidRPr="00383667">
        <w:rPr>
          <w:rFonts w:cs="Huawei Sans"/>
        </w:rPr>
        <w:t>Metric</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693B92E8" w14:textId="7BD8B208"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E</w:t>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w:t>
      </w:r>
    </w:p>
    <w:p w14:paraId="2D7FCE8F" w14:textId="783773D7"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Forwarding</w:t>
      </w:r>
      <w:r>
        <w:rPr>
          <w:rFonts w:cs="Huawei Sans"/>
        </w:rPr>
        <w:tab/>
      </w:r>
      <w:r w:rsidR="00480CA1" w:rsidRPr="00383667">
        <w:rPr>
          <w:rFonts w:cs="Huawei Sans"/>
        </w:rPr>
        <w:t>Address</w:t>
      </w:r>
      <w:r>
        <w:rPr>
          <w:rFonts w:cs="Huawei Sans"/>
        </w:rPr>
        <w:tab/>
      </w:r>
      <w:r w:rsidR="00480CA1" w:rsidRPr="00383667">
        <w:rPr>
          <w:rFonts w:cs="Huawei Sans"/>
        </w:rPr>
        <w:t>:</w:t>
      </w:r>
      <w:r>
        <w:rPr>
          <w:rFonts w:cs="Huawei Sans"/>
        </w:rPr>
        <w:tab/>
      </w:r>
      <w:r w:rsidR="00480CA1" w:rsidRPr="00383667">
        <w:rPr>
          <w:rFonts w:cs="Huawei Sans"/>
        </w:rPr>
        <w:t>0.0.0.0</w:t>
      </w:r>
    </w:p>
    <w:p w14:paraId="41B44D5A" w14:textId="77777777" w:rsidR="00227531" w:rsidRDefault="00AA4899" w:rsidP="00480CA1">
      <w:pPr>
        <w:pStyle w:val="2f3"/>
        <w:rPr>
          <w:rFonts w:cs="Huawei Sans"/>
        </w:rPr>
      </w:pPr>
      <w:r>
        <w:rPr>
          <w:rFonts w:cs="Huawei Sans"/>
        </w:rPr>
        <w:lastRenderedPageBreak/>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5369A21F" w14:textId="105C584D"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167D743A" w14:textId="77777777" w:rsidR="00480CA1" w:rsidRPr="00383667" w:rsidRDefault="00480CA1" w:rsidP="00480CA1">
      <w:pPr>
        <w:pStyle w:val="1e"/>
      </w:pPr>
      <w:r w:rsidRPr="00383667">
        <w:t>The command output shows two Type 5 LSAs, but there is only one external route 10.0.5.0/24 in the OSPF routing table of R1. This is because an inter-area route to the destination 10.0.45.0/24 exists in addition to the AS external route, and the preference of the inter-area route is higher than that of the AS external route.</w:t>
      </w:r>
    </w:p>
    <w:p w14:paraId="74FF70B4" w14:textId="77777777" w:rsidR="00480CA1" w:rsidRPr="00383667" w:rsidRDefault="00480CA1" w:rsidP="00480CA1">
      <w:pPr>
        <w:pStyle w:val="1e"/>
      </w:pPr>
      <w:r w:rsidRPr="00383667">
        <w:t># Check Type 3 LSAs on R1. (The following command output shows Type 3 LSAs only in area 0.)</w:t>
      </w:r>
    </w:p>
    <w:p w14:paraId="0693B283"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lsdb summary </w:t>
      </w:r>
    </w:p>
    <w:p w14:paraId="6B340EA6" w14:textId="77777777" w:rsidR="00480CA1" w:rsidRPr="00383667" w:rsidRDefault="00480CA1" w:rsidP="00480CA1">
      <w:pPr>
        <w:pStyle w:val="2f3"/>
        <w:rPr>
          <w:rFonts w:cs="Huawei Sans"/>
        </w:rPr>
      </w:pPr>
    </w:p>
    <w:p w14:paraId="4722E5F3"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20DC67A2"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Area: 0.0.0.0</w:t>
      </w:r>
    </w:p>
    <w:p w14:paraId="428068D9"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Link State Database </w:t>
      </w:r>
    </w:p>
    <w:p w14:paraId="5343331C" w14:textId="77777777" w:rsidR="00480CA1" w:rsidRPr="00383667" w:rsidRDefault="00480CA1" w:rsidP="00480CA1">
      <w:pPr>
        <w:pStyle w:val="2f3"/>
        <w:rPr>
          <w:rFonts w:cs="Huawei Sans"/>
        </w:rPr>
      </w:pPr>
    </w:p>
    <w:p w14:paraId="540C90B0" w14:textId="77777777" w:rsidR="00480CA1" w:rsidRPr="00383667" w:rsidRDefault="00480CA1" w:rsidP="00480CA1">
      <w:pPr>
        <w:pStyle w:val="2f3"/>
        <w:rPr>
          <w:rFonts w:cs="Huawei Sans"/>
        </w:rPr>
      </w:pPr>
    </w:p>
    <w:p w14:paraId="01178FC6" w14:textId="2D6E9094"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Sum-Net</w:t>
      </w:r>
    </w:p>
    <w:p w14:paraId="7FF35E9D" w14:textId="240F1D9A" w:rsidR="00480CA1" w:rsidRPr="00383667" w:rsidRDefault="00AA4899"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10.0.1.0</w:t>
      </w:r>
    </w:p>
    <w:p w14:paraId="3681BC60" w14:textId="10B8D4BE" w:rsidR="00480CA1" w:rsidRPr="00383667" w:rsidRDefault="00AA4899" w:rsidP="00480CA1">
      <w:pPr>
        <w:pStyle w:val="2f3"/>
        <w:rPr>
          <w:rFonts w:cs="Huawei Sans"/>
        </w:rPr>
      </w:pPr>
      <w:r>
        <w:rPr>
          <w:rFonts w:cs="Huawei Sans"/>
        </w:rPr>
        <w:tab/>
      </w:r>
      <w:r>
        <w:rPr>
          <w:rFonts w:cs="Huawei Sans"/>
        </w:rPr>
        <w:tab/>
      </w:r>
      <w:r w:rsidR="00480CA1" w:rsidRPr="00497E5B">
        <w:rPr>
          <w:rFonts w:cs="Huawei Sans"/>
        </w:rPr>
        <w:t>Adv</w:t>
      </w:r>
      <w:r>
        <w:rPr>
          <w:rFonts w:cs="Huawei Sans"/>
        </w:rPr>
        <w:tab/>
      </w:r>
      <w:r w:rsidR="00480CA1" w:rsidRPr="00383667">
        <w:rPr>
          <w:rFonts w:cs="Huawei Sans"/>
        </w:rPr>
        <w:t>rtr</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10.0.1.1</w:t>
      </w:r>
    </w:p>
    <w:p w14:paraId="01535E4B" w14:textId="77777777" w:rsidR="00227531" w:rsidRDefault="00AA4899"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1487</w:t>
      </w:r>
    </w:p>
    <w:p w14:paraId="3841954C"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28</w:t>
      </w:r>
    </w:p>
    <w:p w14:paraId="4B2ECDD5"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sidR="00480CA1" w:rsidRPr="00497E5B">
        <w:rPr>
          <w:rFonts w:cs="Huawei Sans"/>
        </w:rPr>
        <w:t>:</w:t>
      </w:r>
      <w:r w:rsidR="00C12054">
        <w:rPr>
          <w:rFonts w:cs="Huawei Sans"/>
        </w:rPr>
        <w:tab/>
      </w:r>
      <w:r w:rsidR="00480CA1" w:rsidRPr="00383667">
        <w:rPr>
          <w:rFonts w:cs="Huawei Sans"/>
        </w:rPr>
        <w:t>E</w:t>
      </w:r>
    </w:p>
    <w:p w14:paraId="271F027C" w14:textId="77777777" w:rsidR="00227531" w:rsidRDefault="00AA4899"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80000003</w:t>
      </w:r>
    </w:p>
    <w:p w14:paraId="6F2B53C5" w14:textId="5D9B3A78" w:rsidR="00480CA1" w:rsidRPr="00383667" w:rsidRDefault="00AA4899"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0x72d1</w:t>
      </w:r>
    </w:p>
    <w:p w14:paraId="6C39A4E6" w14:textId="3199AF71"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Net</w:t>
      </w:r>
      <w:r>
        <w:rPr>
          <w:rFonts w:cs="Huawei Sans"/>
        </w:rPr>
        <w:tab/>
      </w:r>
      <w:r w:rsidR="00480CA1" w:rsidRPr="00383667">
        <w:rPr>
          <w:rFonts w:cs="Huawei Sans"/>
        </w:rPr>
        <w:t>mask</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255.255.255.0</w:t>
      </w:r>
    </w:p>
    <w:p w14:paraId="7A7800F7" w14:textId="5F4C76ED" w:rsidR="00480CA1" w:rsidRPr="00383667" w:rsidRDefault="00AA4899" w:rsidP="00480CA1">
      <w:pPr>
        <w:pStyle w:val="2f3"/>
        <w:rPr>
          <w:rFonts w:cs="Huawei Sans"/>
        </w:rPr>
      </w:pPr>
      <w:r>
        <w:rPr>
          <w:rFonts w:cs="Huawei Sans"/>
        </w:rPr>
        <w:tab/>
      </w:r>
      <w:r>
        <w:rPr>
          <w:rFonts w:cs="Huawei Sans"/>
        </w:rPr>
        <w:tab/>
      </w:r>
      <w:r w:rsidR="00480CA1" w:rsidRPr="00497E5B">
        <w:rPr>
          <w:rFonts w:cs="Huawei Sans"/>
        </w:rPr>
        <w:t>Tos</w:t>
      </w:r>
      <w:r>
        <w:rPr>
          <w:rFonts w:cs="Huawei Sans"/>
        </w:rPr>
        <w:tab/>
      </w:r>
      <w:r w:rsidR="00480CA1" w:rsidRPr="00383667">
        <w:rPr>
          <w:rFonts w:cs="Huawei Sans"/>
        </w:rPr>
        <w:t>0</w:t>
      </w:r>
      <w:r>
        <w:rPr>
          <w:rFonts w:cs="Huawei Sans"/>
        </w:rPr>
        <w:tab/>
      </w:r>
      <w:r>
        <w:rPr>
          <w:rFonts w:cs="Huawei Sans"/>
        </w:rPr>
        <w:tab/>
      </w:r>
      <w:r w:rsidR="00480CA1" w:rsidRPr="00383667">
        <w:rPr>
          <w:rFonts w:cs="Huawei Sans"/>
        </w:rPr>
        <w:t>metric:</w:t>
      </w:r>
      <w:r>
        <w:rPr>
          <w:rFonts w:cs="Huawei Sans"/>
        </w:rPr>
        <w:tab/>
      </w:r>
      <w:r w:rsidR="00480CA1" w:rsidRPr="00383667">
        <w:rPr>
          <w:rFonts w:cs="Huawei Sans"/>
        </w:rPr>
        <w:t>0</w:t>
      </w:r>
    </w:p>
    <w:p w14:paraId="68C9F5D8" w14:textId="7824A9F9"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26E951E3" w14:textId="77777777" w:rsidR="00480CA1" w:rsidRPr="00383667" w:rsidRDefault="00480CA1" w:rsidP="00480CA1">
      <w:pPr>
        <w:pStyle w:val="2f3"/>
        <w:rPr>
          <w:rFonts w:cs="Huawei Sans"/>
        </w:rPr>
      </w:pPr>
    </w:p>
    <w:p w14:paraId="5FF732F3" w14:textId="748F5FB7"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Sum-Net</w:t>
      </w:r>
    </w:p>
    <w:p w14:paraId="296A8B0A" w14:textId="3B57DBD4" w:rsidR="00480CA1" w:rsidRPr="00383667" w:rsidRDefault="00AA4899"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Ls</w:t>
      </w:r>
      <w:r>
        <w:rPr>
          <w:rFonts w:cs="Huawei Sans"/>
          <w:color w:val="EC7061"/>
        </w:rPr>
        <w:tab/>
      </w:r>
      <w:r w:rsidR="00480CA1" w:rsidRPr="00383667">
        <w:rPr>
          <w:rFonts w:cs="Huawei Sans"/>
          <w:color w:val="EC7061"/>
        </w:rPr>
        <w:t>id</w:t>
      </w:r>
      <w:r>
        <w:rPr>
          <w:rFonts w:cs="Huawei Sans"/>
          <w:color w:val="EC7061"/>
        </w:rPr>
        <w:tab/>
      </w:r>
      <w:r>
        <w:rPr>
          <w:rFonts w:cs="Huawei Sans"/>
          <w:color w:val="EC7061"/>
        </w:rPr>
        <w:tab/>
      </w:r>
      <w:r>
        <w:rPr>
          <w:rFonts w:cs="Huawei Sans"/>
          <w:color w:val="EC7061"/>
        </w:rPr>
        <w:tab/>
      </w:r>
      <w:r>
        <w:rPr>
          <w:rFonts w:cs="Huawei Sans"/>
        </w:rPr>
        <w:tab/>
      </w:r>
      <w:r>
        <w:rPr>
          <w:rFonts w:cs="Huawei Sans"/>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10.0.45.0</w:t>
      </w:r>
    </w:p>
    <w:p w14:paraId="7764D4A6" w14:textId="0E02704F" w:rsidR="00480CA1" w:rsidRPr="00383667" w:rsidRDefault="00AA4899" w:rsidP="00480CA1">
      <w:pPr>
        <w:pStyle w:val="2f3"/>
        <w:rPr>
          <w:rFonts w:cs="Huawei Sans"/>
        </w:rPr>
      </w:pPr>
      <w:r>
        <w:rPr>
          <w:rFonts w:cs="Huawei Sans"/>
        </w:rPr>
        <w:tab/>
      </w:r>
      <w:r>
        <w:rPr>
          <w:rFonts w:cs="Huawei Sans"/>
        </w:rPr>
        <w:tab/>
      </w:r>
      <w:r w:rsidR="00480CA1" w:rsidRPr="00497E5B">
        <w:rPr>
          <w:rFonts w:cs="Huawei Sans"/>
        </w:rPr>
        <w:t>Adv</w:t>
      </w:r>
      <w:r>
        <w:rPr>
          <w:rFonts w:cs="Huawei Sans"/>
        </w:rPr>
        <w:tab/>
      </w:r>
      <w:r w:rsidR="00480CA1" w:rsidRPr="00383667">
        <w:rPr>
          <w:rFonts w:cs="Huawei Sans"/>
        </w:rPr>
        <w:t>rtr</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10.0.4.4</w:t>
      </w:r>
    </w:p>
    <w:p w14:paraId="3611888E" w14:textId="77777777" w:rsidR="00227531" w:rsidRDefault="00AA4899"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1506</w:t>
      </w:r>
    </w:p>
    <w:p w14:paraId="65E25D44"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28</w:t>
      </w:r>
    </w:p>
    <w:p w14:paraId="555F8FFF" w14:textId="77777777" w:rsidR="00227531" w:rsidRDefault="00AA4899"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sidR="00480CA1" w:rsidRPr="00497E5B">
        <w:rPr>
          <w:rFonts w:cs="Huawei Sans"/>
        </w:rPr>
        <w:t>:</w:t>
      </w:r>
      <w:r w:rsidR="00C12054">
        <w:rPr>
          <w:rFonts w:cs="Huawei Sans"/>
        </w:rPr>
        <w:tab/>
      </w:r>
      <w:r w:rsidR="00480CA1" w:rsidRPr="00383667">
        <w:rPr>
          <w:rFonts w:cs="Huawei Sans"/>
        </w:rPr>
        <w:t>E</w:t>
      </w:r>
    </w:p>
    <w:p w14:paraId="6E238C0F" w14:textId="68350722" w:rsidR="00227531" w:rsidRDefault="00AA4899"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80000003</w:t>
      </w:r>
    </w:p>
    <w:p w14:paraId="55257EC2" w14:textId="7DC0F27C" w:rsidR="00480CA1" w:rsidRPr="00383667" w:rsidRDefault="00AA4899"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0x6fa1</w:t>
      </w:r>
    </w:p>
    <w:p w14:paraId="1A7CC5CD" w14:textId="7D752455" w:rsidR="00480CA1" w:rsidRPr="00383667" w:rsidRDefault="00AA4899" w:rsidP="00480CA1">
      <w:pPr>
        <w:pStyle w:val="2f3"/>
        <w:rPr>
          <w:rFonts w:cs="Huawei Sans"/>
          <w:color w:val="FF0000"/>
        </w:rPr>
      </w:pPr>
      <w:r>
        <w:rPr>
          <w:rFonts w:cs="Huawei Sans"/>
          <w:color w:val="EC7061"/>
        </w:rPr>
        <w:tab/>
      </w:r>
      <w:r>
        <w:rPr>
          <w:rFonts w:cs="Huawei Sans"/>
          <w:color w:val="EC7061"/>
        </w:rPr>
        <w:tab/>
      </w:r>
      <w:r w:rsidR="00480CA1" w:rsidRPr="00383667">
        <w:rPr>
          <w:rFonts w:cs="Huawei Sans"/>
          <w:color w:val="EC7061"/>
        </w:rPr>
        <w:t>Net</w:t>
      </w:r>
      <w:r>
        <w:rPr>
          <w:rFonts w:cs="Huawei Sans"/>
          <w:color w:val="EC7061"/>
        </w:rPr>
        <w:tab/>
      </w:r>
      <w:r w:rsidR="00480CA1" w:rsidRPr="00383667">
        <w:rPr>
          <w:rFonts w:cs="Huawei Sans"/>
          <w:color w:val="EC7061"/>
        </w:rPr>
        <w:t>mask</w:t>
      </w:r>
      <w:r>
        <w:rPr>
          <w:rFonts w:cs="Huawei Sans"/>
          <w:color w:val="EC7061"/>
        </w:rPr>
        <w:tab/>
      </w:r>
      <w:r>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255.255.255.0</w:t>
      </w:r>
    </w:p>
    <w:p w14:paraId="3FBCFD79" w14:textId="251B72E2" w:rsidR="00480CA1" w:rsidRPr="00383667" w:rsidRDefault="00AA4899" w:rsidP="00480CA1">
      <w:pPr>
        <w:pStyle w:val="2f3"/>
        <w:rPr>
          <w:rFonts w:cs="Huawei Sans"/>
        </w:rPr>
      </w:pPr>
      <w:r>
        <w:rPr>
          <w:rFonts w:cs="Huawei Sans"/>
        </w:rPr>
        <w:tab/>
      </w:r>
      <w:r>
        <w:rPr>
          <w:rFonts w:cs="Huawei Sans"/>
        </w:rPr>
        <w:tab/>
      </w:r>
      <w:r w:rsidR="00480CA1" w:rsidRPr="00497E5B">
        <w:rPr>
          <w:rFonts w:cs="Huawei Sans"/>
        </w:rPr>
        <w:t>Tos</w:t>
      </w:r>
      <w:r>
        <w:rPr>
          <w:rFonts w:cs="Huawei Sans"/>
        </w:rPr>
        <w:tab/>
      </w:r>
      <w:r w:rsidR="00480CA1" w:rsidRPr="00383667">
        <w:rPr>
          <w:rFonts w:cs="Huawei Sans"/>
        </w:rPr>
        <w:t>0</w:t>
      </w:r>
      <w:r>
        <w:rPr>
          <w:rFonts w:cs="Huawei Sans"/>
        </w:rPr>
        <w:tab/>
      </w:r>
      <w:r>
        <w:rPr>
          <w:rFonts w:cs="Huawei Sans"/>
        </w:rPr>
        <w:tab/>
      </w:r>
      <w:r w:rsidR="00480CA1" w:rsidRPr="00383667">
        <w:rPr>
          <w:rFonts w:cs="Huawei Sans"/>
        </w:rPr>
        <w:t>metric:</w:t>
      </w:r>
      <w:r>
        <w:rPr>
          <w:rFonts w:cs="Huawei Sans"/>
        </w:rPr>
        <w:tab/>
      </w:r>
      <w:r w:rsidR="00480CA1" w:rsidRPr="00383667">
        <w:rPr>
          <w:rFonts w:cs="Huawei Sans"/>
        </w:rPr>
        <w:t>1</w:t>
      </w:r>
    </w:p>
    <w:p w14:paraId="5054E70B" w14:textId="6D5F560D" w:rsidR="00480CA1" w:rsidRPr="00383667" w:rsidRDefault="00AA4899" w:rsidP="00480CA1">
      <w:pPr>
        <w:pStyle w:val="2f3"/>
        <w:rPr>
          <w:rFonts w:cs="Huawei Sans"/>
        </w:rPr>
      </w:pPr>
      <w:r>
        <w:rPr>
          <w:rFonts w:cs="Huawei Sans"/>
        </w:rPr>
        <w:tab/>
      </w: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643073E6" w14:textId="77777777" w:rsidR="00480CA1" w:rsidRPr="00383667" w:rsidRDefault="00480CA1" w:rsidP="00480CA1">
      <w:pPr>
        <w:pStyle w:val="1e"/>
      </w:pPr>
      <w:r w:rsidRPr="00383667">
        <w:t>The command output shows that a Type 3 LSA also describes a route to the destination 10.0.45.0/24. If the route prefixes and masks described in a Type 3 LSA and a Type 5 LSA are the same, OSPF preferentially selects the route calculated using the Type 3 LSA and installs the route into its routing table.</w:t>
      </w:r>
    </w:p>
    <w:p w14:paraId="41AA79AB" w14:textId="77777777" w:rsidR="00480CA1" w:rsidRPr="00383667" w:rsidRDefault="00480CA1" w:rsidP="00604E8C">
      <w:pPr>
        <w:pStyle w:val="30"/>
        <w:ind w:left="1032" w:hanging="278"/>
        <w:outlineLvl w:val="9"/>
        <w:rPr>
          <w:rFonts w:cs="Huawei Sans"/>
        </w:rPr>
      </w:pPr>
      <w:r w:rsidRPr="00383667">
        <w:rPr>
          <w:rFonts w:cs="Huawei Sans"/>
        </w:rPr>
        <w:t>Observe the various types of LSAs.</w:t>
      </w:r>
    </w:p>
    <w:p w14:paraId="440A6A51" w14:textId="77777777" w:rsidR="00480CA1" w:rsidRPr="00383667" w:rsidRDefault="00480CA1" w:rsidP="00480CA1">
      <w:pPr>
        <w:pStyle w:val="1e"/>
      </w:pPr>
      <w:r w:rsidRPr="00383667">
        <w:t># Check Type 1 LSAs 10.0.1.1 on R1.</w:t>
      </w:r>
    </w:p>
    <w:p w14:paraId="5E9D6D0E"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lsdb router 10.0.1.1 </w:t>
      </w:r>
    </w:p>
    <w:p w14:paraId="586DA4CD" w14:textId="77777777" w:rsidR="00480CA1" w:rsidRPr="00383667" w:rsidRDefault="00480CA1" w:rsidP="00480CA1">
      <w:pPr>
        <w:pStyle w:val="2f3"/>
        <w:rPr>
          <w:rFonts w:cs="Huawei Sans"/>
        </w:rPr>
      </w:pPr>
    </w:p>
    <w:p w14:paraId="015829D6"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2E49B6A8"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Area: 0.0.0.0</w:t>
      </w:r>
    </w:p>
    <w:p w14:paraId="5CF1228C" w14:textId="77777777" w:rsidR="00480CA1" w:rsidRPr="00383667" w:rsidRDefault="00480CA1" w:rsidP="00480CA1">
      <w:pPr>
        <w:pStyle w:val="2f3"/>
        <w:rPr>
          <w:rFonts w:cs="Huawei Sans"/>
        </w:rPr>
      </w:pPr>
      <w:r w:rsidRPr="00383667">
        <w:rPr>
          <w:rFonts w:cs="Huawei Sans"/>
        </w:rPr>
        <w:lastRenderedPageBreak/>
        <w:tab/>
      </w:r>
      <w:r w:rsidRPr="00383667">
        <w:rPr>
          <w:rFonts w:cs="Huawei Sans"/>
        </w:rPr>
        <w:tab/>
        <w:t xml:space="preserve"> Link State Database </w:t>
      </w:r>
    </w:p>
    <w:p w14:paraId="29C74032" w14:textId="77777777" w:rsidR="00480CA1" w:rsidRPr="00383667" w:rsidRDefault="00480CA1" w:rsidP="00480CA1">
      <w:pPr>
        <w:pStyle w:val="2f3"/>
        <w:rPr>
          <w:rFonts w:cs="Huawei Sans"/>
        </w:rPr>
      </w:pPr>
    </w:p>
    <w:p w14:paraId="5BF68C8A" w14:textId="77777777" w:rsidR="00480CA1" w:rsidRPr="00383667" w:rsidRDefault="00480CA1" w:rsidP="00480CA1">
      <w:pPr>
        <w:pStyle w:val="2f3"/>
        <w:rPr>
          <w:rFonts w:cs="Huawei Sans"/>
        </w:rPr>
      </w:pPr>
    </w:p>
    <w:p w14:paraId="1C7A63D3" w14:textId="5FB3C1D8" w:rsidR="00480CA1" w:rsidRPr="00383667" w:rsidRDefault="00C12054"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Router</w:t>
      </w:r>
    </w:p>
    <w:p w14:paraId="1E545964" w14:textId="38DF4BB1" w:rsidR="00480CA1" w:rsidRPr="00383667" w:rsidRDefault="00C12054"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10.0.1.1</w:t>
      </w:r>
    </w:p>
    <w:p w14:paraId="24F60C99" w14:textId="6D2E3B7C" w:rsidR="00480CA1" w:rsidRPr="00383667" w:rsidRDefault="00C12054" w:rsidP="00480CA1">
      <w:pPr>
        <w:pStyle w:val="2f3"/>
        <w:rPr>
          <w:rFonts w:cs="Huawei Sans"/>
        </w:rPr>
      </w:pPr>
      <w:r>
        <w:rPr>
          <w:rFonts w:cs="Huawei Sans"/>
        </w:rPr>
        <w:tab/>
      </w:r>
      <w:r>
        <w:rPr>
          <w:rFonts w:cs="Huawei Sans"/>
        </w:rPr>
        <w:tab/>
      </w:r>
      <w:r w:rsidR="00480CA1" w:rsidRPr="00497E5B">
        <w:rPr>
          <w:rFonts w:cs="Huawei Sans"/>
        </w:rPr>
        <w:t>Adv</w:t>
      </w:r>
      <w:r>
        <w:rPr>
          <w:rFonts w:cs="Huawei Sans"/>
        </w:rPr>
        <w:tab/>
      </w:r>
      <w:r w:rsidR="00480CA1" w:rsidRPr="00383667">
        <w:rPr>
          <w:rFonts w:cs="Huawei Sans"/>
        </w:rPr>
        <w:t>rtr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10.0.1.1</w:t>
      </w:r>
    </w:p>
    <w:p w14:paraId="5E74313E" w14:textId="77777777" w:rsidR="00227531" w:rsidRDefault="00C12054"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202</w:t>
      </w:r>
    </w:p>
    <w:p w14:paraId="3DD0D858" w14:textId="77777777" w:rsidR="00227531" w:rsidRDefault="00C12054"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36</w:t>
      </w:r>
    </w:p>
    <w:p w14:paraId="2F382D17" w14:textId="77777777" w:rsidR="00227531" w:rsidRDefault="00C12054"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497E5B">
        <w:rPr>
          <w:rFonts w:cs="Huawei Sans"/>
        </w:rPr>
        <w:t>:</w:t>
      </w:r>
      <w:r w:rsidR="00B7353D">
        <w:rPr>
          <w:rFonts w:cs="Huawei Sans"/>
        </w:rPr>
        <w:tab/>
      </w:r>
      <w:r w:rsidR="00480CA1" w:rsidRPr="00383667">
        <w:rPr>
          <w:rFonts w:cs="Huawei Sans"/>
        </w:rPr>
        <w:t>ABR</w:t>
      </w:r>
      <w:r>
        <w:rPr>
          <w:rFonts w:cs="Huawei Sans"/>
        </w:rPr>
        <w:tab/>
      </w:r>
      <w:r>
        <w:rPr>
          <w:rFonts w:cs="Huawei Sans"/>
        </w:rPr>
        <w:tab/>
      </w:r>
      <w:r w:rsidR="00480CA1" w:rsidRPr="00383667">
        <w:rPr>
          <w:rFonts w:cs="Huawei Sans"/>
        </w:rPr>
        <w:t>E</w:t>
      </w:r>
    </w:p>
    <w:p w14:paraId="7A3D651A" w14:textId="77777777" w:rsidR="00227531" w:rsidRDefault="00C12054"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80000015</w:t>
      </w:r>
    </w:p>
    <w:p w14:paraId="3C34DDFC" w14:textId="1926A2B9" w:rsidR="00480CA1" w:rsidRPr="00383667" w:rsidRDefault="00C12054"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0x31e4</w:t>
      </w:r>
    </w:p>
    <w:p w14:paraId="5334F06D" w14:textId="23B67B42" w:rsidR="00480CA1" w:rsidRPr="00383667" w:rsidRDefault="00C12054" w:rsidP="00480CA1">
      <w:pPr>
        <w:pStyle w:val="2f3"/>
        <w:rPr>
          <w:rFonts w:cs="Huawei Sans"/>
        </w:rPr>
      </w:pP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count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30F8644F" w14:textId="3181C238" w:rsidR="00480CA1" w:rsidRPr="00383667" w:rsidRDefault="00C12054" w:rsidP="00480CA1">
      <w:pPr>
        <w:pStyle w:val="2f3"/>
        <w:rPr>
          <w:rFonts w:cs="Huawei Sans"/>
        </w:rPr>
      </w:pP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Link</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10.0.123.4</w:t>
      </w:r>
    </w:p>
    <w:p w14:paraId="442CF4F4" w14:textId="582EC0CC" w:rsidR="00480CA1" w:rsidRPr="00383667" w:rsidRDefault="00C12054"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Data</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10.0.123.1</w:t>
      </w:r>
    </w:p>
    <w:p w14:paraId="0BBE0EB5" w14:textId="388D03FF" w:rsidR="00480CA1" w:rsidRPr="00383667" w:rsidRDefault="00C12054"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Type</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TransNet</w:t>
      </w:r>
    </w:p>
    <w:p w14:paraId="1546F5F8" w14:textId="0BA07219" w:rsidR="00480CA1" w:rsidRPr="00383667" w:rsidRDefault="00C12054"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Metric</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5E56F81E" w14:textId="2545D73D" w:rsidR="00480CA1" w:rsidRPr="00383667" w:rsidRDefault="00480CA1" w:rsidP="00480CA1">
      <w:pPr>
        <w:pStyle w:val="2f3"/>
        <w:rPr>
          <w:rFonts w:cs="Huawei Sans"/>
        </w:rPr>
      </w:pPr>
      <w:r w:rsidRPr="00383667">
        <w:rPr>
          <w:rFonts w:cs="Huawei Sans"/>
        </w:rPr>
        <w:tab/>
      </w:r>
      <w:r w:rsidRPr="00383667">
        <w:rPr>
          <w:rFonts w:cs="Huawei Sans"/>
        </w:rPr>
        <w:tab/>
      </w:r>
      <w:r w:rsidR="00C12054">
        <w:rPr>
          <w:rFonts w:cs="Huawei Sans"/>
        </w:rPr>
        <w:tab/>
      </w:r>
      <w:r w:rsidR="00C12054">
        <w:rPr>
          <w:rFonts w:cs="Huawei Sans"/>
        </w:rPr>
        <w:tab/>
      </w:r>
      <w:r w:rsidR="00C12054">
        <w:rPr>
          <w:rFonts w:cs="Huawei Sans"/>
        </w:rPr>
        <w:tab/>
      </w:r>
      <w:r w:rsidR="00C12054">
        <w:rPr>
          <w:rFonts w:cs="Huawei Sans"/>
        </w:rPr>
        <w:tab/>
      </w:r>
      <w:r w:rsidR="00C12054">
        <w:rPr>
          <w:rFonts w:cs="Huawei Sans"/>
        </w:rPr>
        <w:tab/>
      </w:r>
      <w:r w:rsidR="00C12054">
        <w:rPr>
          <w:rFonts w:cs="Huawei Sans"/>
        </w:rPr>
        <w:tab/>
      </w:r>
      <w:r w:rsidR="00C12054">
        <w:rPr>
          <w:rFonts w:cs="Huawei Sans"/>
        </w:rPr>
        <w:tab/>
      </w:r>
      <w:r w:rsidR="00C12054">
        <w:rPr>
          <w:rFonts w:cs="Huawei Sans"/>
        </w:rPr>
        <w:tab/>
      </w:r>
      <w:r w:rsidR="00C12054">
        <w:rPr>
          <w:rFonts w:cs="Huawei Sans"/>
        </w:rPr>
        <w:tab/>
      </w:r>
      <w:r w:rsidRPr="00383667">
        <w:rPr>
          <w:rFonts w:cs="Huawei Sans"/>
        </w:rPr>
        <w:t>Area</w:t>
      </w:r>
      <w:r w:rsidR="00C12054">
        <w:rPr>
          <w:rFonts w:cs="Huawei Sans"/>
        </w:rPr>
        <w:tab/>
      </w:r>
      <w:r w:rsidRPr="00383667">
        <w:rPr>
          <w:rFonts w:cs="Huawei Sans"/>
        </w:rPr>
        <w:t>:</w:t>
      </w:r>
      <w:r w:rsidR="00C12054">
        <w:rPr>
          <w:rFonts w:cs="Huawei Sans"/>
        </w:rPr>
        <w:tab/>
      </w:r>
      <w:r w:rsidRPr="00383667">
        <w:rPr>
          <w:rFonts w:cs="Huawei Sans"/>
        </w:rPr>
        <w:t>0.0.0.2</w:t>
      </w:r>
    </w:p>
    <w:p w14:paraId="49798C9C"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Link State Database </w:t>
      </w:r>
    </w:p>
    <w:p w14:paraId="205C84BE" w14:textId="77777777" w:rsidR="00227531" w:rsidRDefault="00227531" w:rsidP="00480CA1">
      <w:pPr>
        <w:pStyle w:val="2f3"/>
        <w:rPr>
          <w:rFonts w:cs="Huawei Sans"/>
        </w:rPr>
      </w:pPr>
    </w:p>
    <w:p w14:paraId="3ABE7998" w14:textId="77777777" w:rsidR="00480CA1" w:rsidRPr="00383667" w:rsidRDefault="00480CA1" w:rsidP="00480CA1">
      <w:pPr>
        <w:pStyle w:val="2f3"/>
        <w:rPr>
          <w:rFonts w:cs="Huawei Sans"/>
        </w:rPr>
      </w:pPr>
    </w:p>
    <w:p w14:paraId="384BA2B9" w14:textId="08CC7ACA" w:rsidR="00480CA1" w:rsidRPr="00383667" w:rsidRDefault="00C12054"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Router</w:t>
      </w:r>
    </w:p>
    <w:p w14:paraId="48AE5944" w14:textId="71773E76" w:rsidR="00480CA1" w:rsidRPr="00383667" w:rsidRDefault="00C12054"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10.0.1.1</w:t>
      </w:r>
    </w:p>
    <w:p w14:paraId="63A3592C" w14:textId="6D0D9D4B" w:rsidR="00480CA1" w:rsidRPr="00383667" w:rsidRDefault="00C12054" w:rsidP="00480CA1">
      <w:pPr>
        <w:pStyle w:val="2f3"/>
        <w:rPr>
          <w:rFonts w:cs="Huawei Sans"/>
        </w:rPr>
      </w:pPr>
      <w:r>
        <w:rPr>
          <w:rFonts w:cs="Huawei Sans"/>
        </w:rPr>
        <w:tab/>
      </w:r>
      <w:r>
        <w:rPr>
          <w:rFonts w:cs="Huawei Sans"/>
        </w:rPr>
        <w:tab/>
      </w:r>
      <w:r w:rsidR="00480CA1" w:rsidRPr="00497E5B">
        <w:rPr>
          <w:rFonts w:cs="Huawei Sans"/>
        </w:rPr>
        <w:t>Adv</w:t>
      </w:r>
      <w:r>
        <w:rPr>
          <w:rFonts w:cs="Huawei Sans"/>
        </w:rPr>
        <w:tab/>
      </w:r>
      <w:r w:rsidR="00480CA1" w:rsidRPr="00383667">
        <w:rPr>
          <w:rFonts w:cs="Huawei Sans"/>
        </w:rPr>
        <w:t>rtr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10.0.1.1</w:t>
      </w:r>
    </w:p>
    <w:p w14:paraId="49DC8757" w14:textId="77777777" w:rsidR="00227531" w:rsidRDefault="00C12054"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180</w:t>
      </w:r>
    </w:p>
    <w:p w14:paraId="541F0508" w14:textId="77777777" w:rsidR="00227531" w:rsidRDefault="00C12054"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36</w:t>
      </w:r>
    </w:p>
    <w:p w14:paraId="3323398B" w14:textId="77777777" w:rsidR="00227531" w:rsidRDefault="00C12054"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Pr>
          <w:rFonts w:cs="Huawei Sans"/>
        </w:rPr>
        <w:tab/>
      </w:r>
      <w:r w:rsidR="00480CA1" w:rsidRPr="00497E5B">
        <w:rPr>
          <w:rFonts w:cs="Huawei Sans"/>
        </w:rPr>
        <w:t>:</w:t>
      </w:r>
      <w:r>
        <w:rPr>
          <w:rFonts w:cs="Huawei Sans"/>
        </w:rPr>
        <w:tab/>
      </w:r>
      <w:r>
        <w:rPr>
          <w:rFonts w:cs="Huawei Sans"/>
        </w:rPr>
        <w:tab/>
      </w:r>
      <w:r w:rsidR="00480CA1" w:rsidRPr="00383667">
        <w:rPr>
          <w:rFonts w:cs="Huawei Sans"/>
        </w:rPr>
        <w:t>ABR</w:t>
      </w:r>
      <w:r>
        <w:rPr>
          <w:rFonts w:cs="Huawei Sans"/>
        </w:rPr>
        <w:tab/>
      </w:r>
      <w:r>
        <w:rPr>
          <w:rFonts w:cs="Huawei Sans"/>
        </w:rPr>
        <w:tab/>
      </w:r>
      <w:r w:rsidR="00480CA1" w:rsidRPr="00383667">
        <w:rPr>
          <w:rFonts w:cs="Huawei Sans"/>
        </w:rPr>
        <w:t>E</w:t>
      </w:r>
    </w:p>
    <w:p w14:paraId="225D0925" w14:textId="77777777" w:rsidR="00227531" w:rsidRDefault="00C12054"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80000005</w:t>
      </w:r>
    </w:p>
    <w:p w14:paraId="474B45A4" w14:textId="69635266" w:rsidR="00480CA1" w:rsidRPr="00383667" w:rsidRDefault="00C12054"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0x1615</w:t>
      </w:r>
    </w:p>
    <w:p w14:paraId="2DBB7FB1" w14:textId="333158E4" w:rsidR="00480CA1" w:rsidRPr="00383667" w:rsidRDefault="00C12054" w:rsidP="00480CA1">
      <w:pPr>
        <w:pStyle w:val="2f3"/>
        <w:rPr>
          <w:rFonts w:cs="Huawei Sans"/>
        </w:rPr>
      </w:pP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count</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0D1E7E59" w14:textId="072BF840" w:rsidR="00480CA1" w:rsidRPr="00383667" w:rsidRDefault="00C12054" w:rsidP="00480CA1">
      <w:pPr>
        <w:pStyle w:val="2f3"/>
        <w:rPr>
          <w:rFonts w:cs="Huawei Sans"/>
        </w:rPr>
      </w:pP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Link</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10.0.1.0</w:t>
      </w:r>
    </w:p>
    <w:p w14:paraId="65E1D606" w14:textId="59093FF1" w:rsidR="00480CA1" w:rsidRPr="00383667" w:rsidRDefault="00C12054"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Data</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255.255.255.0</w:t>
      </w:r>
    </w:p>
    <w:p w14:paraId="23DC9F24" w14:textId="48DEE78D" w:rsidR="00480CA1" w:rsidRPr="00383667" w:rsidRDefault="00C12054"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Link</w:t>
      </w:r>
      <w:r>
        <w:rPr>
          <w:rFonts w:cs="Huawei Sans"/>
        </w:rPr>
        <w:tab/>
      </w:r>
      <w:r w:rsidR="00480CA1" w:rsidRPr="00383667">
        <w:rPr>
          <w:rFonts w:cs="Huawei Sans"/>
        </w:rPr>
        <w:t>Type</w:t>
      </w:r>
      <w:r>
        <w:rPr>
          <w:rFonts w:cs="Huawei Sans"/>
        </w:rPr>
        <w:tab/>
      </w:r>
      <w:r w:rsidR="00480CA1" w:rsidRPr="00383667">
        <w:rPr>
          <w:rFonts w:cs="Huawei Sans"/>
        </w:rPr>
        <w:t>:</w:t>
      </w:r>
      <w:r>
        <w:rPr>
          <w:rFonts w:cs="Huawei Sans"/>
        </w:rPr>
        <w:tab/>
      </w:r>
      <w:r w:rsidR="00480CA1" w:rsidRPr="00383667">
        <w:rPr>
          <w:rFonts w:cs="Huawei Sans"/>
        </w:rPr>
        <w:t>StubNet</w:t>
      </w:r>
    </w:p>
    <w:p w14:paraId="093C8E75" w14:textId="77777777" w:rsidR="00227531" w:rsidRDefault="00C12054"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Metric</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w:t>
      </w:r>
    </w:p>
    <w:p w14:paraId="5B7F02C4" w14:textId="77777777" w:rsidR="00227531" w:rsidRDefault="00C12054" w:rsidP="00480CA1">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Priority</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17D11353" w14:textId="7331E083" w:rsidR="00480CA1" w:rsidRPr="00383667" w:rsidRDefault="00480CA1" w:rsidP="00480CA1">
      <w:pPr>
        <w:pStyle w:val="1e"/>
      </w:pPr>
      <w:r w:rsidRPr="00383667">
        <w:t xml:space="preserve">In a Type 1 LSA, the </w:t>
      </w:r>
      <w:r w:rsidRPr="00497E5B">
        <w:rPr>
          <w:b/>
          <w:bCs/>
        </w:rPr>
        <w:t>Ls</w:t>
      </w:r>
      <w:r w:rsidRPr="00383667">
        <w:rPr>
          <w:b/>
          <w:bCs/>
        </w:rPr>
        <w:t xml:space="preserve"> id</w:t>
      </w:r>
      <w:r w:rsidRPr="00383667">
        <w:t xml:space="preserve"> field indicates the router ID of the router that generates the LSA.</w:t>
      </w:r>
    </w:p>
    <w:p w14:paraId="4ADF0CE0" w14:textId="77777777" w:rsidR="00480CA1" w:rsidRPr="00383667" w:rsidRDefault="00480CA1" w:rsidP="00480CA1">
      <w:pPr>
        <w:pStyle w:val="1e"/>
      </w:pPr>
      <w:r w:rsidRPr="00383667">
        <w:t>The command output shows that R1 has generated two Type 1 LSAs: one flooded in area 0, and the other flooded in area 2.</w:t>
      </w:r>
    </w:p>
    <w:p w14:paraId="69FDD047" w14:textId="77777777" w:rsidR="00480CA1" w:rsidRPr="00383667" w:rsidRDefault="00480CA1" w:rsidP="00480CA1">
      <w:pPr>
        <w:pStyle w:val="1e"/>
      </w:pPr>
      <w:r w:rsidRPr="00383667">
        <w:t xml:space="preserve">In area 0, R1 is connected to a network segment of the transit type. The value of the </w:t>
      </w:r>
      <w:r w:rsidRPr="00383667">
        <w:rPr>
          <w:b/>
          <w:bCs/>
        </w:rPr>
        <w:t>Link ID</w:t>
      </w:r>
      <w:r w:rsidRPr="00383667">
        <w:t xml:space="preserve"> field in the LSA is the interface IP address of the DR on the network segment, and the value of the </w:t>
      </w:r>
      <w:r w:rsidRPr="00383667">
        <w:rPr>
          <w:b/>
          <w:bCs/>
        </w:rPr>
        <w:t>Data</w:t>
      </w:r>
      <w:r w:rsidRPr="00383667">
        <w:t xml:space="preserve"> field is the IP address of the local interface connected to the DR.</w:t>
      </w:r>
    </w:p>
    <w:p w14:paraId="492C2B01" w14:textId="77777777" w:rsidR="00480CA1" w:rsidRPr="00383667" w:rsidRDefault="00480CA1" w:rsidP="00480CA1">
      <w:pPr>
        <w:pStyle w:val="1e"/>
      </w:pPr>
      <w:r w:rsidRPr="00383667">
        <w:t xml:space="preserve">In area 2, R1's Loopback0 belongs to this area. </w:t>
      </w:r>
      <w:r w:rsidRPr="00497E5B">
        <w:t>The</w:t>
      </w:r>
      <w:r w:rsidRPr="00383667">
        <w:t xml:space="preserve"> value of the </w:t>
      </w:r>
      <w:r w:rsidRPr="00383667">
        <w:rPr>
          <w:b/>
          <w:bCs/>
        </w:rPr>
        <w:t>Link Type</w:t>
      </w:r>
      <w:r w:rsidRPr="00383667">
        <w:t xml:space="preserve"> field in the LSA is </w:t>
      </w:r>
      <w:r w:rsidRPr="00383667">
        <w:rPr>
          <w:b/>
          <w:bCs/>
        </w:rPr>
        <w:t>StubNet</w:t>
      </w:r>
      <w:r w:rsidRPr="00383667">
        <w:t xml:space="preserve">, the value of the </w:t>
      </w:r>
      <w:r w:rsidRPr="00383667">
        <w:rPr>
          <w:b/>
          <w:bCs/>
        </w:rPr>
        <w:t>Link ID</w:t>
      </w:r>
      <w:r w:rsidRPr="00383667">
        <w:t xml:space="preserve"> field is the IP address of the stub network segment, and the value of the </w:t>
      </w:r>
      <w:r w:rsidRPr="00383667">
        <w:rPr>
          <w:b/>
          <w:bCs/>
        </w:rPr>
        <w:t>Data</w:t>
      </w:r>
      <w:r w:rsidRPr="00383667">
        <w:t xml:space="preserve"> field is the network mask of the stub network </w:t>
      </w:r>
      <w:r w:rsidRPr="00497E5B">
        <w:t>segment</w:t>
      </w:r>
      <w:r w:rsidRPr="00383667">
        <w:t>.</w:t>
      </w:r>
    </w:p>
    <w:p w14:paraId="012C0037" w14:textId="77777777" w:rsidR="00480CA1" w:rsidRPr="00383667" w:rsidRDefault="00480CA1" w:rsidP="00480CA1">
      <w:pPr>
        <w:pStyle w:val="1e"/>
      </w:pPr>
      <w:r w:rsidRPr="00383667">
        <w:t># Check the Type 2 LSA on R2.</w:t>
      </w:r>
    </w:p>
    <w:p w14:paraId="1010DF40" w14:textId="77777777" w:rsidR="00480CA1" w:rsidRPr="00383667" w:rsidRDefault="00480CA1" w:rsidP="00480CA1">
      <w:pPr>
        <w:pStyle w:val="2f3"/>
        <w:rPr>
          <w:rFonts w:cs="Huawei Sans"/>
        </w:rPr>
      </w:pPr>
      <w:r w:rsidRPr="00383667">
        <w:rPr>
          <w:rFonts w:cs="Huawei Sans"/>
        </w:rPr>
        <w:t xml:space="preserve">&lt;R2&gt;display </w:t>
      </w:r>
      <w:r w:rsidRPr="00497E5B">
        <w:rPr>
          <w:rFonts w:cs="Huawei Sans"/>
        </w:rPr>
        <w:t>ospf</w:t>
      </w:r>
      <w:r w:rsidRPr="00383667">
        <w:rPr>
          <w:rFonts w:cs="Huawei Sans"/>
        </w:rPr>
        <w:t xml:space="preserve"> lsdb network </w:t>
      </w:r>
    </w:p>
    <w:p w14:paraId="7251669A" w14:textId="77777777" w:rsidR="00480CA1" w:rsidRPr="00383667" w:rsidRDefault="00480CA1" w:rsidP="00480CA1">
      <w:pPr>
        <w:pStyle w:val="2f3"/>
        <w:rPr>
          <w:rFonts w:cs="Huawei Sans"/>
        </w:rPr>
      </w:pPr>
    </w:p>
    <w:p w14:paraId="37DA0ACF" w14:textId="77777777" w:rsidR="00480CA1" w:rsidRPr="00383667" w:rsidRDefault="00480CA1" w:rsidP="00480CA1">
      <w:pPr>
        <w:pStyle w:val="2f3"/>
        <w:rPr>
          <w:rFonts w:cs="Huawei Sans"/>
        </w:rPr>
      </w:pPr>
      <w:r w:rsidRPr="00383667">
        <w:rPr>
          <w:rFonts w:cs="Huawei Sans"/>
        </w:rPr>
        <w:tab/>
        <w:t xml:space="preserve"> OSPF Process 1 with Router ID 10.0.2.2</w:t>
      </w:r>
    </w:p>
    <w:p w14:paraId="42DD75CD" w14:textId="336E6965" w:rsidR="00480CA1" w:rsidRPr="00383667" w:rsidRDefault="00480CA1" w:rsidP="00480CA1">
      <w:pPr>
        <w:pStyle w:val="2f3"/>
        <w:rPr>
          <w:rFonts w:cs="Huawei Sans"/>
        </w:rPr>
      </w:pPr>
      <w:r w:rsidRPr="00383667">
        <w:rPr>
          <w:rFonts w:cs="Huawei Sans"/>
        </w:rPr>
        <w:tab/>
      </w:r>
      <w:r w:rsidRPr="00383667">
        <w:rPr>
          <w:rFonts w:cs="Huawei Sans"/>
        </w:rPr>
        <w:tab/>
        <w:t xml:space="preserve">      Area</w:t>
      </w:r>
      <w:r w:rsidR="00B7353D">
        <w:rPr>
          <w:rFonts w:cs="Huawei Sans"/>
        </w:rPr>
        <w:tab/>
      </w:r>
      <w:r w:rsidRPr="00383667">
        <w:rPr>
          <w:rFonts w:cs="Huawei Sans"/>
        </w:rPr>
        <w:t>: 0.0.0.0</w:t>
      </w:r>
    </w:p>
    <w:p w14:paraId="44FD01B4" w14:textId="77777777" w:rsidR="00480CA1" w:rsidRPr="00383667" w:rsidRDefault="00480CA1" w:rsidP="00480CA1">
      <w:pPr>
        <w:pStyle w:val="2f3"/>
        <w:rPr>
          <w:rFonts w:cs="Huawei Sans"/>
        </w:rPr>
      </w:pPr>
      <w:r w:rsidRPr="00383667">
        <w:rPr>
          <w:rFonts w:cs="Huawei Sans"/>
        </w:rPr>
        <w:lastRenderedPageBreak/>
        <w:tab/>
      </w:r>
      <w:r w:rsidRPr="00383667">
        <w:rPr>
          <w:rFonts w:cs="Huawei Sans"/>
        </w:rPr>
        <w:tab/>
        <w:t xml:space="preserve"> Link State Database </w:t>
      </w:r>
    </w:p>
    <w:p w14:paraId="39373420" w14:textId="77777777" w:rsidR="00480CA1" w:rsidRPr="00383667" w:rsidRDefault="00480CA1" w:rsidP="00480CA1">
      <w:pPr>
        <w:pStyle w:val="2f3"/>
        <w:rPr>
          <w:rFonts w:cs="Huawei Sans"/>
        </w:rPr>
      </w:pPr>
    </w:p>
    <w:p w14:paraId="15D79262" w14:textId="77777777" w:rsidR="00480CA1" w:rsidRPr="00383667" w:rsidRDefault="00480CA1" w:rsidP="00480CA1">
      <w:pPr>
        <w:pStyle w:val="2f3"/>
        <w:rPr>
          <w:rFonts w:cs="Huawei Sans"/>
        </w:rPr>
      </w:pPr>
    </w:p>
    <w:p w14:paraId="0A177C84" w14:textId="73D0E39B" w:rsidR="00480CA1" w:rsidRPr="00383667" w:rsidRDefault="00C12054"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Network</w:t>
      </w:r>
    </w:p>
    <w:p w14:paraId="42108F4C" w14:textId="5862BB24" w:rsidR="00480CA1" w:rsidRPr="00383667" w:rsidRDefault="00C12054"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10.0.123.4</w:t>
      </w:r>
    </w:p>
    <w:p w14:paraId="10562B0F" w14:textId="3F7CB293" w:rsidR="00480CA1" w:rsidRPr="00383667" w:rsidRDefault="00C12054" w:rsidP="00480CA1">
      <w:pPr>
        <w:pStyle w:val="2f3"/>
        <w:rPr>
          <w:rFonts w:cs="Huawei Sans"/>
          <w:color w:val="FF0000"/>
        </w:rPr>
      </w:pPr>
      <w:r>
        <w:rPr>
          <w:rFonts w:cs="Huawei Sans"/>
          <w:color w:val="EC7061"/>
        </w:rPr>
        <w:tab/>
      </w:r>
      <w:r>
        <w:rPr>
          <w:rFonts w:cs="Huawei Sans"/>
          <w:color w:val="EC7061"/>
        </w:rPr>
        <w:tab/>
      </w:r>
      <w:r w:rsidR="00480CA1" w:rsidRPr="00497E5B">
        <w:rPr>
          <w:rFonts w:cs="Huawei Sans"/>
          <w:color w:val="EC7061"/>
        </w:rPr>
        <w:t>Adv</w:t>
      </w:r>
      <w:r>
        <w:rPr>
          <w:rFonts w:cs="Huawei Sans"/>
          <w:color w:val="EC7061"/>
        </w:rPr>
        <w:tab/>
      </w:r>
      <w:r w:rsidR="00480CA1" w:rsidRPr="00383667">
        <w:rPr>
          <w:rFonts w:cs="Huawei Sans"/>
          <w:color w:val="EC7061"/>
        </w:rPr>
        <w:t>rtr</w:t>
      </w:r>
      <w:r>
        <w:rPr>
          <w:rFonts w:cs="Huawei Sans"/>
          <w:color w:val="EC7061"/>
        </w:rPr>
        <w:tab/>
      </w:r>
      <w:r>
        <w:rPr>
          <w:rFonts w:cs="Huawei Sans"/>
          <w:color w:val="EC7061"/>
        </w:rPr>
        <w:tab/>
      </w:r>
      <w:r>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10.0.4.4</w:t>
      </w:r>
    </w:p>
    <w:p w14:paraId="57E834D7" w14:textId="77777777" w:rsidR="00227531" w:rsidRDefault="00C12054"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817</w:t>
      </w:r>
    </w:p>
    <w:p w14:paraId="69C86239" w14:textId="77777777" w:rsidR="00227531" w:rsidRDefault="00C12054"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40</w:t>
      </w:r>
    </w:p>
    <w:p w14:paraId="3F33FE15" w14:textId="77777777" w:rsidR="00227531" w:rsidRDefault="00C12054"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sidR="00480CA1" w:rsidRPr="00497E5B">
        <w:rPr>
          <w:rFonts w:cs="Huawei Sans"/>
        </w:rPr>
        <w:t>:</w:t>
      </w:r>
      <w:r>
        <w:rPr>
          <w:rFonts w:cs="Huawei Sans"/>
        </w:rPr>
        <w:tab/>
      </w:r>
      <w:r w:rsidR="00480CA1" w:rsidRPr="00383667">
        <w:rPr>
          <w:rFonts w:cs="Huawei Sans"/>
        </w:rPr>
        <w:t>E</w:t>
      </w:r>
    </w:p>
    <w:p w14:paraId="5229D4E6" w14:textId="77777777" w:rsidR="00227531" w:rsidRDefault="00C12054"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80000007</w:t>
      </w:r>
    </w:p>
    <w:p w14:paraId="0D227236" w14:textId="48A7385B" w:rsidR="00480CA1" w:rsidRPr="00383667" w:rsidRDefault="00C12054"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0x373d</w:t>
      </w:r>
    </w:p>
    <w:p w14:paraId="7D84285A" w14:textId="0DCAB299" w:rsidR="00480CA1" w:rsidRPr="00383667" w:rsidRDefault="00C12054" w:rsidP="00480CA1">
      <w:pPr>
        <w:pStyle w:val="2f3"/>
        <w:rPr>
          <w:rFonts w:cs="Huawei Sans"/>
        </w:rPr>
      </w:pPr>
      <w:r>
        <w:rPr>
          <w:rFonts w:cs="Huawei Sans"/>
        </w:rPr>
        <w:tab/>
      </w:r>
      <w:r>
        <w:rPr>
          <w:rFonts w:cs="Huawei Sans"/>
        </w:rPr>
        <w:tab/>
      </w:r>
      <w:r w:rsidR="00480CA1" w:rsidRPr="00383667">
        <w:rPr>
          <w:rFonts w:cs="Huawei Sans"/>
        </w:rPr>
        <w:t>Net</w:t>
      </w:r>
      <w:r>
        <w:rPr>
          <w:rFonts w:cs="Huawei Sans"/>
        </w:rPr>
        <w:tab/>
      </w:r>
      <w:r w:rsidR="00480CA1" w:rsidRPr="00383667">
        <w:rPr>
          <w:rFonts w:cs="Huawei Sans"/>
        </w:rPr>
        <w:t>mask</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255.255.255.0</w:t>
      </w:r>
    </w:p>
    <w:p w14:paraId="520D0160" w14:textId="683E487F" w:rsidR="00480CA1" w:rsidRPr="00383667" w:rsidRDefault="00C12054" w:rsidP="00480CA1">
      <w:pPr>
        <w:pStyle w:val="2f3"/>
        <w:rPr>
          <w:rFonts w:cs="Huawei Sans"/>
        </w:rPr>
      </w:pPr>
      <w:r>
        <w:rPr>
          <w:rFonts w:cs="Huawei Sans"/>
        </w:rPr>
        <w:tab/>
      </w: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57FAA34E" w14:textId="77777777" w:rsidR="00480CA1" w:rsidRPr="00383667" w:rsidRDefault="00480CA1" w:rsidP="00480CA1">
      <w:pPr>
        <w:pStyle w:val="2f3"/>
        <w:rPr>
          <w:rFonts w:cs="Huawei Sans"/>
        </w:rPr>
      </w:pPr>
      <w:r w:rsidRPr="00383667">
        <w:rPr>
          <w:rFonts w:cs="Huawei Sans"/>
        </w:rPr>
        <w:t xml:space="preserve">     Attached Router    10.0.4.4</w:t>
      </w:r>
    </w:p>
    <w:p w14:paraId="4557C299" w14:textId="77777777" w:rsidR="00480CA1" w:rsidRPr="00383667" w:rsidRDefault="00480CA1" w:rsidP="00480CA1">
      <w:pPr>
        <w:pStyle w:val="2f3"/>
        <w:rPr>
          <w:rFonts w:cs="Huawei Sans"/>
        </w:rPr>
      </w:pPr>
      <w:r w:rsidRPr="00383667">
        <w:rPr>
          <w:rFonts w:cs="Huawei Sans"/>
        </w:rPr>
        <w:t xml:space="preserve">     Attached Router    10.0.1.1</w:t>
      </w:r>
    </w:p>
    <w:p w14:paraId="52D14A90" w14:textId="77777777" w:rsidR="00480CA1" w:rsidRPr="00383667" w:rsidRDefault="00480CA1" w:rsidP="00480CA1">
      <w:pPr>
        <w:pStyle w:val="2f3"/>
        <w:rPr>
          <w:rFonts w:cs="Huawei Sans"/>
        </w:rPr>
      </w:pPr>
      <w:r w:rsidRPr="00383667">
        <w:rPr>
          <w:rFonts w:cs="Huawei Sans"/>
        </w:rPr>
        <w:t xml:space="preserve">     Attached Router    10.0.2.2</w:t>
      </w:r>
    </w:p>
    <w:p w14:paraId="42264E21" w14:textId="77777777" w:rsidR="00480CA1" w:rsidRPr="00383667" w:rsidRDefault="00480CA1" w:rsidP="00480CA1">
      <w:pPr>
        <w:pStyle w:val="2f3"/>
        <w:rPr>
          <w:rFonts w:cs="Huawei Sans"/>
        </w:rPr>
      </w:pPr>
      <w:r w:rsidRPr="00383667">
        <w:rPr>
          <w:rFonts w:cs="Huawei Sans"/>
        </w:rPr>
        <w:t xml:space="preserve">     Attached Router    10.0.3.3</w:t>
      </w:r>
    </w:p>
    <w:p w14:paraId="52901D55" w14:textId="77777777" w:rsidR="00480CA1" w:rsidRPr="00383667" w:rsidRDefault="00480CA1" w:rsidP="00480CA1">
      <w:pPr>
        <w:pStyle w:val="1e"/>
      </w:pPr>
      <w:r w:rsidRPr="00383667">
        <w:t xml:space="preserve">The Type 2 LSA is generated by the DR. This can be proved by the </w:t>
      </w:r>
      <w:r w:rsidRPr="00497E5B">
        <w:rPr>
          <w:b/>
          <w:bCs/>
        </w:rPr>
        <w:t>Adv</w:t>
      </w:r>
      <w:r w:rsidRPr="00383667">
        <w:rPr>
          <w:b/>
          <w:bCs/>
        </w:rPr>
        <w:t xml:space="preserve"> rtr</w:t>
      </w:r>
      <w:r w:rsidRPr="00383667">
        <w:t xml:space="preserve"> field, whose value is 10.0.4.4 (that is, the DR). </w:t>
      </w:r>
      <w:r w:rsidRPr="00497E5B">
        <w:t>For</w:t>
      </w:r>
      <w:r w:rsidRPr="00383667">
        <w:t xml:space="preserve"> a Type 2 LSA, the value of the </w:t>
      </w:r>
      <w:r w:rsidRPr="00497E5B">
        <w:rPr>
          <w:b/>
          <w:bCs/>
        </w:rPr>
        <w:t>Ls</w:t>
      </w:r>
      <w:r w:rsidRPr="00383667">
        <w:rPr>
          <w:b/>
          <w:bCs/>
        </w:rPr>
        <w:t xml:space="preserve"> id</w:t>
      </w:r>
      <w:r w:rsidRPr="00383667">
        <w:t xml:space="preserve"> field is the interface IP address of the DR on the network segment, and the values of the </w:t>
      </w:r>
      <w:r w:rsidRPr="00383667">
        <w:rPr>
          <w:b/>
          <w:bCs/>
        </w:rPr>
        <w:t>Attached Router</w:t>
      </w:r>
      <w:r w:rsidRPr="00383667">
        <w:t xml:space="preserve"> fields are the router IDs of all routers on the network </w:t>
      </w:r>
      <w:r w:rsidRPr="00497E5B">
        <w:t>segment</w:t>
      </w:r>
      <w:r w:rsidRPr="00383667">
        <w:t>.</w:t>
      </w:r>
    </w:p>
    <w:p w14:paraId="1AA3CEE4" w14:textId="77777777" w:rsidR="00480CA1" w:rsidRPr="00383667" w:rsidRDefault="00480CA1" w:rsidP="00480CA1">
      <w:pPr>
        <w:pStyle w:val="1e"/>
      </w:pPr>
      <w:r w:rsidRPr="00383667">
        <w:t># Check Type 3 LSAs 10.0.45.0 on R1.</w:t>
      </w:r>
    </w:p>
    <w:p w14:paraId="1944B8A7"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lsdb summary 10.0.45.0</w:t>
      </w:r>
    </w:p>
    <w:p w14:paraId="7C6C9E81" w14:textId="77777777" w:rsidR="00480CA1" w:rsidRPr="00383667" w:rsidRDefault="00480CA1" w:rsidP="00480CA1">
      <w:pPr>
        <w:pStyle w:val="2f3"/>
        <w:rPr>
          <w:rFonts w:cs="Huawei Sans"/>
        </w:rPr>
      </w:pPr>
    </w:p>
    <w:p w14:paraId="6E09B1C6"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04F5DCF7"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Area: 0.0.0.0</w:t>
      </w:r>
    </w:p>
    <w:p w14:paraId="672A8FB9"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Link State Database </w:t>
      </w:r>
    </w:p>
    <w:p w14:paraId="66D89B8C" w14:textId="77777777" w:rsidR="00480CA1" w:rsidRPr="00383667" w:rsidRDefault="00480CA1" w:rsidP="00480CA1">
      <w:pPr>
        <w:pStyle w:val="2f3"/>
        <w:rPr>
          <w:rFonts w:cs="Huawei Sans"/>
        </w:rPr>
      </w:pPr>
    </w:p>
    <w:p w14:paraId="1ED446EB" w14:textId="77777777" w:rsidR="00480CA1" w:rsidRPr="00383667" w:rsidRDefault="00480CA1" w:rsidP="00480CA1">
      <w:pPr>
        <w:pStyle w:val="2f3"/>
        <w:rPr>
          <w:rFonts w:cs="Huawei Sans"/>
        </w:rPr>
      </w:pPr>
    </w:p>
    <w:p w14:paraId="50B15EEA" w14:textId="2C15949A" w:rsidR="00480CA1" w:rsidRPr="00383667" w:rsidRDefault="00CC61A8"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Sum-Net</w:t>
      </w:r>
    </w:p>
    <w:p w14:paraId="3F932407" w14:textId="64D4649C" w:rsidR="00480CA1" w:rsidRPr="00383667" w:rsidRDefault="00CC61A8"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10.0.45.0</w:t>
      </w:r>
    </w:p>
    <w:p w14:paraId="0ADA0566" w14:textId="581117DB" w:rsidR="00480CA1" w:rsidRPr="00383667" w:rsidRDefault="00CC61A8"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Adv</w:t>
      </w:r>
      <w:r>
        <w:rPr>
          <w:rFonts w:cs="Huawei Sans"/>
          <w:color w:val="EC7061"/>
        </w:rPr>
        <w:tab/>
      </w:r>
      <w:r w:rsidR="00480CA1" w:rsidRPr="00383667">
        <w:rPr>
          <w:rFonts w:cs="Huawei Sans"/>
          <w:color w:val="EC7061"/>
        </w:rPr>
        <w:t>rtr</w:t>
      </w:r>
      <w:r>
        <w:rPr>
          <w:rFonts w:cs="Huawei Sans"/>
          <w:color w:val="EC7061"/>
        </w:rPr>
        <w:tab/>
      </w:r>
      <w:r>
        <w:rPr>
          <w:rFonts w:cs="Huawei Sans"/>
          <w:color w:val="EC7061"/>
        </w:rPr>
        <w:tab/>
      </w:r>
      <w:r>
        <w:rPr>
          <w:rFonts w:cs="Huawei Sans"/>
        </w:rPr>
        <w:tab/>
      </w:r>
      <w:r>
        <w:rPr>
          <w:rFonts w:cs="Huawei Sans"/>
          <w:color w:val="EC7061"/>
        </w:rPr>
        <w:tab/>
      </w:r>
      <w:r>
        <w:rPr>
          <w:rFonts w:cs="Huawei Sans"/>
        </w:rPr>
        <w:tab/>
      </w:r>
      <w:r w:rsidR="00480CA1" w:rsidRPr="00383667">
        <w:rPr>
          <w:rFonts w:cs="Huawei Sans"/>
          <w:color w:val="EC7061"/>
        </w:rPr>
        <w:t>:</w:t>
      </w:r>
      <w:r>
        <w:rPr>
          <w:rFonts w:cs="Huawei Sans"/>
          <w:color w:val="EC7061"/>
        </w:rPr>
        <w:tab/>
      </w:r>
      <w:r w:rsidR="00480CA1" w:rsidRPr="00383667">
        <w:rPr>
          <w:rFonts w:cs="Huawei Sans"/>
          <w:color w:val="EC7061"/>
        </w:rPr>
        <w:t>10.0.4.4</w:t>
      </w:r>
    </w:p>
    <w:p w14:paraId="10748377" w14:textId="77777777" w:rsidR="00227531" w:rsidRDefault="00CC61A8"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1290</w:t>
      </w:r>
    </w:p>
    <w:p w14:paraId="28E3A879" w14:textId="77777777" w:rsidR="00227531" w:rsidRDefault="00CC61A8"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28</w:t>
      </w:r>
    </w:p>
    <w:p w14:paraId="58D3D7E7" w14:textId="77777777" w:rsidR="00227531" w:rsidRDefault="00CC61A8"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sidR="00480CA1" w:rsidRPr="00497E5B">
        <w:rPr>
          <w:rFonts w:cs="Huawei Sans"/>
        </w:rPr>
        <w:t>:</w:t>
      </w:r>
      <w:r>
        <w:rPr>
          <w:rFonts w:cs="Huawei Sans"/>
        </w:rPr>
        <w:tab/>
      </w:r>
      <w:r w:rsidR="00480CA1" w:rsidRPr="00383667">
        <w:rPr>
          <w:rFonts w:cs="Huawei Sans"/>
        </w:rPr>
        <w:t>E</w:t>
      </w:r>
    </w:p>
    <w:p w14:paraId="43F1B913" w14:textId="4E241203" w:rsidR="00227531" w:rsidRDefault="00CC61A8"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80000004</w:t>
      </w:r>
    </w:p>
    <w:p w14:paraId="205D24FB" w14:textId="49119E46" w:rsidR="00480CA1" w:rsidRPr="00383667" w:rsidRDefault="00CC61A8"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0x6da2</w:t>
      </w:r>
    </w:p>
    <w:p w14:paraId="30607286" w14:textId="32227A73" w:rsidR="00480CA1" w:rsidRPr="00383667" w:rsidRDefault="00CC61A8" w:rsidP="00480CA1">
      <w:pPr>
        <w:pStyle w:val="2f3"/>
        <w:rPr>
          <w:rFonts w:cs="Huawei Sans"/>
        </w:rPr>
      </w:pPr>
      <w:r>
        <w:rPr>
          <w:rFonts w:cs="Huawei Sans"/>
        </w:rPr>
        <w:tab/>
      </w:r>
      <w:r>
        <w:rPr>
          <w:rFonts w:cs="Huawei Sans"/>
        </w:rPr>
        <w:tab/>
      </w:r>
      <w:r w:rsidR="00480CA1" w:rsidRPr="00383667">
        <w:rPr>
          <w:rFonts w:cs="Huawei Sans"/>
        </w:rPr>
        <w:t>Net</w:t>
      </w:r>
      <w:r>
        <w:rPr>
          <w:rFonts w:cs="Huawei Sans"/>
        </w:rPr>
        <w:tab/>
      </w:r>
      <w:r w:rsidR="00480CA1" w:rsidRPr="00383667">
        <w:rPr>
          <w:rFonts w:cs="Huawei Sans"/>
        </w:rPr>
        <w:t>mask</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255.255.255.0</w:t>
      </w:r>
    </w:p>
    <w:p w14:paraId="7F164123" w14:textId="730CCF09" w:rsidR="00480CA1" w:rsidRPr="00383667" w:rsidRDefault="00CC61A8" w:rsidP="00480CA1">
      <w:pPr>
        <w:pStyle w:val="2f3"/>
        <w:rPr>
          <w:rFonts w:cs="Huawei Sans"/>
        </w:rPr>
      </w:pPr>
      <w:r>
        <w:rPr>
          <w:rFonts w:cs="Huawei Sans"/>
        </w:rPr>
        <w:tab/>
      </w:r>
      <w:r>
        <w:rPr>
          <w:rFonts w:cs="Huawei Sans"/>
        </w:rPr>
        <w:tab/>
      </w:r>
      <w:r w:rsidR="00480CA1" w:rsidRPr="00497E5B">
        <w:rPr>
          <w:rFonts w:cs="Huawei Sans"/>
        </w:rPr>
        <w:t>Tos</w:t>
      </w:r>
      <w:r>
        <w:rPr>
          <w:rFonts w:cs="Huawei Sans"/>
        </w:rPr>
        <w:tab/>
      </w:r>
      <w:r w:rsidR="00480CA1" w:rsidRPr="00383667">
        <w:rPr>
          <w:rFonts w:cs="Huawei Sans"/>
        </w:rPr>
        <w:t>0</w:t>
      </w:r>
      <w:r>
        <w:rPr>
          <w:rFonts w:cs="Huawei Sans"/>
        </w:rPr>
        <w:tab/>
      </w:r>
      <w:r>
        <w:rPr>
          <w:rFonts w:cs="Huawei Sans"/>
        </w:rPr>
        <w:tab/>
      </w:r>
      <w:r w:rsidR="00480CA1" w:rsidRPr="00383667">
        <w:rPr>
          <w:rFonts w:cs="Huawei Sans"/>
        </w:rPr>
        <w:t>metric:</w:t>
      </w:r>
      <w:r>
        <w:rPr>
          <w:rFonts w:cs="Huawei Sans"/>
        </w:rPr>
        <w:tab/>
      </w:r>
      <w:r w:rsidR="00480CA1" w:rsidRPr="00383667">
        <w:rPr>
          <w:rFonts w:cs="Huawei Sans"/>
        </w:rPr>
        <w:t>1</w:t>
      </w:r>
    </w:p>
    <w:p w14:paraId="13CDE057" w14:textId="51E75130" w:rsidR="00480CA1" w:rsidRPr="00383667" w:rsidRDefault="00CC61A8" w:rsidP="00480CA1">
      <w:pPr>
        <w:pStyle w:val="2f3"/>
        <w:rPr>
          <w:rFonts w:cs="Huawei Sans"/>
        </w:rPr>
      </w:pPr>
      <w:r>
        <w:rPr>
          <w:rFonts w:cs="Huawei Sans"/>
        </w:rPr>
        <w:tab/>
      </w: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5C243090" w14:textId="34627F4E" w:rsidR="00480CA1" w:rsidRPr="00383667" w:rsidRDefault="00480CA1" w:rsidP="00480CA1">
      <w:pPr>
        <w:pStyle w:val="2f3"/>
        <w:rPr>
          <w:rFonts w:cs="Huawei Sans"/>
        </w:rPr>
      </w:pPr>
      <w:r w:rsidRPr="00383667">
        <w:rPr>
          <w:rFonts w:cs="Huawei Sans"/>
        </w:rPr>
        <w:tab/>
      </w:r>
      <w:r w:rsidRPr="00383667">
        <w:rPr>
          <w:rFonts w:cs="Huawei Sans"/>
        </w:rPr>
        <w:tab/>
      </w:r>
      <w:r w:rsidR="00CC61A8">
        <w:rPr>
          <w:rFonts w:cs="Huawei Sans"/>
        </w:rPr>
        <w:tab/>
      </w:r>
      <w:r w:rsidR="00CC61A8">
        <w:rPr>
          <w:rFonts w:cs="Huawei Sans"/>
        </w:rPr>
        <w:tab/>
      </w:r>
      <w:r w:rsidR="00CC61A8">
        <w:rPr>
          <w:rFonts w:cs="Huawei Sans"/>
        </w:rPr>
        <w:tab/>
      </w:r>
      <w:r w:rsidR="00CC61A8">
        <w:rPr>
          <w:rFonts w:cs="Huawei Sans"/>
        </w:rPr>
        <w:tab/>
      </w:r>
      <w:r w:rsidR="00CC61A8">
        <w:rPr>
          <w:rFonts w:cs="Huawei Sans"/>
        </w:rPr>
        <w:tab/>
      </w:r>
      <w:r w:rsidR="00CC61A8">
        <w:rPr>
          <w:rFonts w:cs="Huawei Sans"/>
        </w:rPr>
        <w:tab/>
      </w:r>
      <w:r w:rsidRPr="00383667">
        <w:rPr>
          <w:rFonts w:cs="Huawei Sans"/>
        </w:rPr>
        <w:t>Area</w:t>
      </w:r>
      <w:r w:rsidR="00CC61A8">
        <w:rPr>
          <w:rFonts w:cs="Huawei Sans"/>
        </w:rPr>
        <w:tab/>
      </w:r>
      <w:r w:rsidRPr="00383667">
        <w:rPr>
          <w:rFonts w:cs="Huawei Sans"/>
        </w:rPr>
        <w:t>:</w:t>
      </w:r>
      <w:r w:rsidR="00CC61A8">
        <w:rPr>
          <w:rFonts w:cs="Huawei Sans"/>
        </w:rPr>
        <w:tab/>
      </w:r>
      <w:r w:rsidRPr="00383667">
        <w:rPr>
          <w:rFonts w:cs="Huawei Sans"/>
        </w:rPr>
        <w:t>0.0.0.2</w:t>
      </w:r>
    </w:p>
    <w:p w14:paraId="7367DEAC"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Link State Database </w:t>
      </w:r>
    </w:p>
    <w:p w14:paraId="72D66EEF" w14:textId="77777777" w:rsidR="00480CA1" w:rsidRPr="00383667" w:rsidRDefault="00480CA1" w:rsidP="00480CA1">
      <w:pPr>
        <w:pStyle w:val="2f3"/>
        <w:rPr>
          <w:rFonts w:cs="Huawei Sans"/>
        </w:rPr>
      </w:pPr>
    </w:p>
    <w:p w14:paraId="276AA9CE" w14:textId="77777777" w:rsidR="00480CA1" w:rsidRPr="00383667" w:rsidRDefault="00480CA1" w:rsidP="00480CA1">
      <w:pPr>
        <w:pStyle w:val="2f3"/>
        <w:rPr>
          <w:rFonts w:cs="Huawei Sans"/>
        </w:rPr>
      </w:pPr>
    </w:p>
    <w:p w14:paraId="42011BBA" w14:textId="33420510" w:rsidR="00480CA1" w:rsidRPr="00383667" w:rsidRDefault="00480CA1" w:rsidP="00480CA1">
      <w:pPr>
        <w:pStyle w:val="2f3"/>
        <w:rPr>
          <w:rFonts w:cs="Huawei Sans"/>
        </w:rPr>
      </w:pPr>
      <w:r w:rsidRPr="00383667">
        <w:rPr>
          <w:rFonts w:cs="Huawei Sans"/>
        </w:rPr>
        <w:t xml:space="preserve"> </w:t>
      </w:r>
      <w:r w:rsidR="00B7353D">
        <w:rPr>
          <w:rFonts w:cs="Huawei Sans"/>
        </w:rPr>
        <w:tab/>
      </w:r>
      <w:r w:rsidRPr="00383667">
        <w:rPr>
          <w:rFonts w:cs="Huawei Sans"/>
        </w:rPr>
        <w:t>Type</w:t>
      </w:r>
      <w:r w:rsidR="00B7353D">
        <w:rPr>
          <w:rFonts w:cs="Huawei Sans"/>
        </w:rPr>
        <w:tab/>
      </w:r>
      <w:r w:rsidR="00B7353D">
        <w:rPr>
          <w:rFonts w:cs="Huawei Sans"/>
        </w:rPr>
        <w:tab/>
      </w:r>
      <w:r w:rsidR="00B7353D">
        <w:rPr>
          <w:rFonts w:cs="Huawei Sans"/>
        </w:rPr>
        <w:tab/>
      </w:r>
      <w:r w:rsidR="00B7353D">
        <w:rPr>
          <w:rFonts w:cs="Huawei Sans"/>
        </w:rPr>
        <w:tab/>
      </w:r>
      <w:r w:rsidR="00B7353D">
        <w:rPr>
          <w:rFonts w:cs="Huawei Sans"/>
        </w:rPr>
        <w:tab/>
      </w:r>
      <w:r w:rsidR="00B7353D">
        <w:rPr>
          <w:rFonts w:cs="Huawei Sans"/>
        </w:rPr>
        <w:tab/>
      </w:r>
      <w:r w:rsidR="00B7353D">
        <w:rPr>
          <w:rFonts w:cs="Huawei Sans"/>
        </w:rPr>
        <w:tab/>
      </w:r>
      <w:r w:rsidRPr="00383667">
        <w:rPr>
          <w:rFonts w:cs="Huawei Sans"/>
        </w:rPr>
        <w:t>:</w:t>
      </w:r>
      <w:r w:rsidR="00B7353D">
        <w:rPr>
          <w:rFonts w:cs="Huawei Sans"/>
        </w:rPr>
        <w:tab/>
      </w:r>
      <w:r w:rsidRPr="00383667">
        <w:rPr>
          <w:rFonts w:cs="Huawei Sans"/>
        </w:rPr>
        <w:t>Sum-Net</w:t>
      </w:r>
    </w:p>
    <w:p w14:paraId="3F918AE2" w14:textId="4B486470" w:rsidR="00480CA1" w:rsidRPr="00383667" w:rsidRDefault="00B7353D"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10.0.45.0</w:t>
      </w:r>
    </w:p>
    <w:p w14:paraId="4D89D18C" w14:textId="6AB606A8" w:rsidR="00480CA1" w:rsidRPr="00383667" w:rsidRDefault="00B7353D" w:rsidP="00480CA1">
      <w:pPr>
        <w:pStyle w:val="2f3"/>
        <w:rPr>
          <w:rFonts w:cs="Huawei Sans"/>
        </w:rPr>
      </w:pPr>
      <w:r>
        <w:rPr>
          <w:rFonts w:cs="Huawei Sans"/>
          <w:color w:val="EC7061"/>
        </w:rPr>
        <w:tab/>
      </w:r>
      <w:r>
        <w:rPr>
          <w:rFonts w:cs="Huawei Sans"/>
          <w:color w:val="EC7061"/>
        </w:rPr>
        <w:tab/>
      </w:r>
      <w:r w:rsidR="00480CA1" w:rsidRPr="00497E5B">
        <w:rPr>
          <w:rFonts w:cs="Huawei Sans"/>
          <w:color w:val="EC7061"/>
        </w:rPr>
        <w:t>Adv</w:t>
      </w:r>
      <w:r>
        <w:rPr>
          <w:rFonts w:cs="Huawei Sans"/>
          <w:color w:val="EC7061"/>
        </w:rPr>
        <w:tab/>
      </w:r>
      <w:r w:rsidR="00480CA1" w:rsidRPr="00383667">
        <w:rPr>
          <w:rFonts w:cs="Huawei Sans"/>
          <w:color w:val="EC7061"/>
        </w:rPr>
        <w:t>rtr</w:t>
      </w:r>
      <w:r>
        <w:rPr>
          <w:rFonts w:cs="Huawei Sans"/>
          <w:color w:val="EC7061"/>
        </w:rPr>
        <w:tab/>
      </w:r>
      <w:r>
        <w:rPr>
          <w:rFonts w:cs="Huawei Sans"/>
        </w:rPr>
        <w:tab/>
      </w:r>
      <w:r>
        <w:rPr>
          <w:rFonts w:cs="Huawei Sans"/>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10.0.1.1</w:t>
      </w:r>
    </w:p>
    <w:p w14:paraId="1771EF2D" w14:textId="77777777" w:rsidR="00227531" w:rsidRDefault="00B7353D"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1250</w:t>
      </w:r>
    </w:p>
    <w:p w14:paraId="2BC77A5E" w14:textId="77777777" w:rsidR="00227531" w:rsidRDefault="00B7353D"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28</w:t>
      </w:r>
    </w:p>
    <w:p w14:paraId="14FB6453" w14:textId="77777777" w:rsidR="00227531" w:rsidRDefault="00B7353D"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sidR="00480CA1" w:rsidRPr="00497E5B">
        <w:rPr>
          <w:rFonts w:cs="Huawei Sans"/>
        </w:rPr>
        <w:t>:</w:t>
      </w:r>
      <w:r>
        <w:rPr>
          <w:rFonts w:cs="Huawei Sans"/>
        </w:rPr>
        <w:tab/>
      </w:r>
      <w:r w:rsidR="00480CA1" w:rsidRPr="00383667">
        <w:rPr>
          <w:rFonts w:cs="Huawei Sans"/>
        </w:rPr>
        <w:t>E</w:t>
      </w:r>
    </w:p>
    <w:p w14:paraId="746FC023" w14:textId="520E9873" w:rsidR="00227531" w:rsidRDefault="00B7353D"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80000004</w:t>
      </w:r>
    </w:p>
    <w:p w14:paraId="08186F9A" w14:textId="4A3F2B5F" w:rsidR="00480CA1" w:rsidRPr="00383667" w:rsidRDefault="00B7353D"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0x9e76</w:t>
      </w:r>
    </w:p>
    <w:p w14:paraId="2C7E0F7C" w14:textId="2A037124" w:rsidR="00480CA1" w:rsidRPr="00383667" w:rsidRDefault="00B7353D" w:rsidP="00480CA1">
      <w:pPr>
        <w:pStyle w:val="2f3"/>
        <w:rPr>
          <w:rFonts w:cs="Huawei Sans"/>
        </w:rPr>
      </w:pPr>
      <w:r>
        <w:rPr>
          <w:rFonts w:cs="Huawei Sans"/>
        </w:rPr>
        <w:lastRenderedPageBreak/>
        <w:tab/>
      </w:r>
      <w:r>
        <w:rPr>
          <w:rFonts w:cs="Huawei Sans"/>
        </w:rPr>
        <w:tab/>
      </w:r>
      <w:r w:rsidR="00480CA1" w:rsidRPr="00383667">
        <w:rPr>
          <w:rFonts w:cs="Huawei Sans"/>
        </w:rPr>
        <w:t>Net</w:t>
      </w:r>
      <w:r>
        <w:rPr>
          <w:rFonts w:cs="Huawei Sans"/>
        </w:rPr>
        <w:tab/>
      </w:r>
      <w:r w:rsidR="00480CA1" w:rsidRPr="00383667">
        <w:rPr>
          <w:rFonts w:cs="Huawei Sans"/>
        </w:rPr>
        <w:t>mask</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255.255.255.0</w:t>
      </w:r>
    </w:p>
    <w:p w14:paraId="7B24C5C9" w14:textId="3D6D10F2" w:rsidR="00480CA1" w:rsidRPr="00383667" w:rsidRDefault="00B7353D" w:rsidP="00480CA1">
      <w:pPr>
        <w:pStyle w:val="2f3"/>
        <w:rPr>
          <w:rFonts w:cs="Huawei Sans"/>
        </w:rPr>
      </w:pPr>
      <w:r>
        <w:rPr>
          <w:rFonts w:cs="Huawei Sans"/>
        </w:rPr>
        <w:tab/>
      </w:r>
      <w:r>
        <w:rPr>
          <w:rFonts w:cs="Huawei Sans"/>
        </w:rPr>
        <w:tab/>
      </w:r>
      <w:r w:rsidR="00480CA1" w:rsidRPr="00497E5B">
        <w:rPr>
          <w:rFonts w:cs="Huawei Sans"/>
        </w:rPr>
        <w:t>Tos</w:t>
      </w:r>
      <w:r>
        <w:rPr>
          <w:rFonts w:cs="Huawei Sans"/>
        </w:rPr>
        <w:tab/>
      </w:r>
      <w:r w:rsidR="00480CA1" w:rsidRPr="00383667">
        <w:rPr>
          <w:rFonts w:cs="Huawei Sans"/>
        </w:rPr>
        <w:t>0</w:t>
      </w:r>
      <w:r>
        <w:rPr>
          <w:rFonts w:cs="Huawei Sans"/>
        </w:rPr>
        <w:tab/>
      </w:r>
      <w:r>
        <w:rPr>
          <w:rFonts w:cs="Huawei Sans"/>
        </w:rPr>
        <w:tab/>
      </w:r>
      <w:r w:rsidR="00480CA1" w:rsidRPr="00383667">
        <w:rPr>
          <w:rFonts w:cs="Huawei Sans"/>
        </w:rPr>
        <w:t>metric:</w:t>
      </w:r>
      <w:r>
        <w:rPr>
          <w:rFonts w:cs="Huawei Sans"/>
        </w:rPr>
        <w:tab/>
      </w:r>
      <w:r w:rsidR="00480CA1" w:rsidRPr="00383667">
        <w:rPr>
          <w:rFonts w:cs="Huawei Sans"/>
        </w:rPr>
        <w:t>2</w:t>
      </w:r>
    </w:p>
    <w:p w14:paraId="4CC4A3A2" w14:textId="66461794" w:rsidR="00480CA1" w:rsidRPr="00383667" w:rsidRDefault="00B7353D" w:rsidP="00480CA1">
      <w:pPr>
        <w:pStyle w:val="2f3"/>
        <w:rPr>
          <w:rFonts w:cs="Huawei Sans"/>
        </w:rPr>
      </w:pPr>
      <w:r>
        <w:rPr>
          <w:rFonts w:cs="Huawei Sans"/>
        </w:rPr>
        <w:tab/>
      </w: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2EC6622F" w14:textId="77777777" w:rsidR="00480CA1" w:rsidRPr="00383667" w:rsidRDefault="00480CA1" w:rsidP="00480CA1">
      <w:pPr>
        <w:pStyle w:val="1e"/>
      </w:pPr>
      <w:r w:rsidRPr="00383667">
        <w:t xml:space="preserve">The </w:t>
      </w:r>
      <w:r w:rsidRPr="00497E5B">
        <w:rPr>
          <w:b/>
          <w:bCs/>
        </w:rPr>
        <w:t>Ls</w:t>
      </w:r>
      <w:r w:rsidRPr="00383667">
        <w:rPr>
          <w:b/>
          <w:bCs/>
        </w:rPr>
        <w:t xml:space="preserve"> id</w:t>
      </w:r>
      <w:r w:rsidRPr="00383667">
        <w:t xml:space="preserve"> field in a Type 3 LSA indicates a network prefix, and the </w:t>
      </w:r>
      <w:r w:rsidRPr="00383667">
        <w:rPr>
          <w:b/>
          <w:bCs/>
        </w:rPr>
        <w:t>Net mask</w:t>
      </w:r>
      <w:r w:rsidRPr="00383667">
        <w:t xml:space="preserve"> field carries the network mask. Two Type 3 LSAs are displayed on R1. One is in the LSDB of area 0. Based on the </w:t>
      </w:r>
      <w:r w:rsidRPr="00497E5B">
        <w:rPr>
          <w:b/>
          <w:bCs/>
        </w:rPr>
        <w:t>Adv</w:t>
      </w:r>
      <w:r w:rsidRPr="00383667">
        <w:rPr>
          <w:b/>
          <w:bCs/>
        </w:rPr>
        <w:t xml:space="preserve"> rtr</w:t>
      </w:r>
      <w:r w:rsidRPr="00383667">
        <w:t xml:space="preserve"> field, this LSA is generated by R4, which advertises it from area 1 to area 0. The other is in the LSDB of area 2. Based on the </w:t>
      </w:r>
      <w:r w:rsidRPr="00497E5B">
        <w:rPr>
          <w:b/>
          <w:bCs/>
        </w:rPr>
        <w:t>Adv</w:t>
      </w:r>
      <w:r w:rsidRPr="00383667">
        <w:rPr>
          <w:b/>
          <w:bCs/>
        </w:rPr>
        <w:t xml:space="preserve"> rtr</w:t>
      </w:r>
      <w:r w:rsidRPr="00383667">
        <w:t xml:space="preserve"> field, this LSA is generated by R1 itself. R1 functions as the ABR connecting area 0 and area 2, and generates the Type 3 LSA to advertise it to area 2.</w:t>
      </w:r>
    </w:p>
    <w:p w14:paraId="2EDDFC8A" w14:textId="77777777" w:rsidR="00480CA1" w:rsidRPr="00383667" w:rsidRDefault="00480CA1" w:rsidP="00480CA1">
      <w:pPr>
        <w:pStyle w:val="1e"/>
      </w:pPr>
      <w:r w:rsidRPr="00383667">
        <w:t xml:space="preserve"># Check the Type 4 LSAs on R1. </w:t>
      </w:r>
    </w:p>
    <w:p w14:paraId="152E1673"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lsdb </w:t>
      </w:r>
      <w:r w:rsidRPr="00497E5B">
        <w:rPr>
          <w:rFonts w:cs="Huawei Sans"/>
        </w:rPr>
        <w:t>asbr</w:t>
      </w:r>
      <w:r w:rsidRPr="00383667">
        <w:rPr>
          <w:rFonts w:cs="Huawei Sans"/>
        </w:rPr>
        <w:t xml:space="preserve"> 10.0.5.5</w:t>
      </w:r>
    </w:p>
    <w:p w14:paraId="241FE4DD" w14:textId="77777777" w:rsidR="00480CA1" w:rsidRPr="00383667" w:rsidRDefault="00480CA1" w:rsidP="00480CA1">
      <w:pPr>
        <w:pStyle w:val="2f3"/>
        <w:rPr>
          <w:rFonts w:cs="Huawei Sans"/>
        </w:rPr>
      </w:pPr>
    </w:p>
    <w:p w14:paraId="769BB6C4"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4EBF7E27"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Area: 0.0.0.0</w:t>
      </w:r>
    </w:p>
    <w:p w14:paraId="23578F3D"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Link State Database </w:t>
      </w:r>
    </w:p>
    <w:p w14:paraId="711ECE4E" w14:textId="77777777" w:rsidR="00480CA1" w:rsidRPr="00383667" w:rsidRDefault="00480CA1" w:rsidP="00480CA1">
      <w:pPr>
        <w:pStyle w:val="2f3"/>
        <w:rPr>
          <w:rFonts w:cs="Huawei Sans"/>
        </w:rPr>
      </w:pPr>
    </w:p>
    <w:p w14:paraId="45DD7A8D" w14:textId="77777777" w:rsidR="00480CA1" w:rsidRPr="00383667" w:rsidRDefault="00480CA1" w:rsidP="00480CA1">
      <w:pPr>
        <w:pStyle w:val="2f3"/>
        <w:rPr>
          <w:rFonts w:cs="Huawei Sans"/>
        </w:rPr>
      </w:pPr>
    </w:p>
    <w:p w14:paraId="5CB34292" w14:textId="6B2EA177" w:rsidR="00480CA1" w:rsidRPr="00383667" w:rsidRDefault="00B7353D"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497E5B">
        <w:rPr>
          <w:rFonts w:cs="Huawei Sans"/>
        </w:rPr>
        <w:t>Sum-Asbr</w:t>
      </w:r>
    </w:p>
    <w:p w14:paraId="640DC297" w14:textId="546CC0D6" w:rsidR="00480CA1" w:rsidRPr="00383667" w:rsidRDefault="00B7353D"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10.0.5.5</w:t>
      </w:r>
    </w:p>
    <w:p w14:paraId="7EEEF5BD" w14:textId="2DC57013" w:rsidR="00480CA1" w:rsidRPr="00383667" w:rsidRDefault="00B7353D"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Adv</w:t>
      </w:r>
      <w:r>
        <w:rPr>
          <w:rFonts w:cs="Huawei Sans"/>
          <w:color w:val="EC7061"/>
        </w:rPr>
        <w:tab/>
      </w:r>
      <w:r w:rsidR="00480CA1" w:rsidRPr="00383667">
        <w:rPr>
          <w:rFonts w:cs="Huawei Sans"/>
          <w:color w:val="EC7061"/>
        </w:rPr>
        <w:t>rtr</w:t>
      </w:r>
      <w:r>
        <w:rPr>
          <w:rFonts w:cs="Huawei Sans"/>
          <w:color w:val="EC7061"/>
        </w:rPr>
        <w:tab/>
      </w:r>
      <w:r>
        <w:rPr>
          <w:rFonts w:cs="Huawei Sans"/>
          <w:color w:val="EC7061"/>
        </w:rPr>
        <w:tab/>
      </w:r>
      <w:r>
        <w:rPr>
          <w:rFonts w:cs="Huawei Sans"/>
        </w:rPr>
        <w:tab/>
      </w:r>
      <w:r>
        <w:rPr>
          <w:rFonts w:cs="Huawei Sans"/>
        </w:rPr>
        <w:tab/>
      </w:r>
      <w:r>
        <w:rPr>
          <w:rFonts w:cs="Huawei Sans"/>
        </w:rPr>
        <w:tab/>
      </w:r>
      <w:r>
        <w:rPr>
          <w:rFonts w:cs="Huawei Sans"/>
        </w:rPr>
        <w:tab/>
      </w:r>
      <w:r>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10.0.4.4</w:t>
      </w:r>
    </w:p>
    <w:p w14:paraId="522EF2F1" w14:textId="77777777" w:rsidR="00227531" w:rsidRDefault="00B7353D"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1257</w:t>
      </w:r>
    </w:p>
    <w:p w14:paraId="00C76BF7" w14:textId="77777777" w:rsidR="00227531" w:rsidRDefault="00B7353D"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28</w:t>
      </w:r>
    </w:p>
    <w:p w14:paraId="0A16B2F7" w14:textId="77777777" w:rsidR="00227531" w:rsidRDefault="00B7353D"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497E5B">
        <w:rPr>
          <w:rFonts w:cs="Huawei Sans"/>
        </w:rPr>
        <w:t>:</w:t>
      </w:r>
      <w:r>
        <w:rPr>
          <w:rFonts w:cs="Huawei Sans"/>
        </w:rPr>
        <w:tab/>
      </w:r>
      <w:r w:rsidR="00480CA1" w:rsidRPr="00383667">
        <w:rPr>
          <w:rFonts w:cs="Huawei Sans"/>
        </w:rPr>
        <w:t>E</w:t>
      </w:r>
    </w:p>
    <w:p w14:paraId="56BE149E" w14:textId="77777777" w:rsidR="00227531" w:rsidRDefault="00B7353D"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80000002</w:t>
      </w:r>
    </w:p>
    <w:p w14:paraId="54E09E39" w14:textId="23DC5538" w:rsidR="00480CA1" w:rsidRPr="00383667" w:rsidRDefault="00B7353D"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0xea49</w:t>
      </w:r>
    </w:p>
    <w:p w14:paraId="4822E392" w14:textId="41750169" w:rsidR="00480CA1" w:rsidRPr="00383667" w:rsidRDefault="00B7353D" w:rsidP="00480CA1">
      <w:pPr>
        <w:pStyle w:val="2f3"/>
        <w:rPr>
          <w:rFonts w:cs="Huawei Sans"/>
        </w:rPr>
      </w:pPr>
      <w:r>
        <w:rPr>
          <w:rFonts w:cs="Huawei Sans"/>
        </w:rPr>
        <w:tab/>
      </w:r>
      <w:r>
        <w:rPr>
          <w:rFonts w:cs="Huawei Sans"/>
        </w:rPr>
        <w:tab/>
      </w:r>
      <w:r w:rsidR="00480CA1" w:rsidRPr="00497E5B">
        <w:rPr>
          <w:rFonts w:cs="Huawei Sans"/>
        </w:rPr>
        <w:t>Tos</w:t>
      </w:r>
      <w:r>
        <w:rPr>
          <w:rFonts w:cs="Huawei Sans"/>
        </w:rPr>
        <w:tab/>
      </w:r>
      <w:r w:rsidR="00480CA1" w:rsidRPr="00383667">
        <w:rPr>
          <w:rFonts w:cs="Huawei Sans"/>
        </w:rPr>
        <w:t>0</w:t>
      </w:r>
      <w:r>
        <w:rPr>
          <w:rFonts w:cs="Huawei Sans"/>
        </w:rPr>
        <w:tab/>
      </w:r>
      <w:r>
        <w:rPr>
          <w:rFonts w:cs="Huawei Sans"/>
        </w:rPr>
        <w:tab/>
      </w:r>
      <w:r w:rsidR="00480CA1" w:rsidRPr="00383667">
        <w:rPr>
          <w:rFonts w:cs="Huawei Sans"/>
        </w:rPr>
        <w:t>metric</w:t>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7D814355" w14:textId="2A907FC0" w:rsidR="00480CA1" w:rsidRPr="00383667" w:rsidRDefault="00480CA1" w:rsidP="00480CA1">
      <w:pPr>
        <w:pStyle w:val="2f3"/>
        <w:rPr>
          <w:rFonts w:cs="Huawei Sans"/>
        </w:rPr>
      </w:pPr>
      <w:r w:rsidRPr="00383667">
        <w:rPr>
          <w:rFonts w:cs="Huawei Sans"/>
        </w:rPr>
        <w:tab/>
      </w:r>
      <w:r w:rsidRPr="00383667">
        <w:rPr>
          <w:rFonts w:cs="Huawei Sans"/>
        </w:rPr>
        <w:tab/>
      </w:r>
      <w:r w:rsidR="00B7353D">
        <w:rPr>
          <w:rFonts w:cs="Huawei Sans"/>
        </w:rPr>
        <w:tab/>
      </w:r>
      <w:r w:rsidR="00B7353D">
        <w:rPr>
          <w:rFonts w:cs="Huawei Sans"/>
        </w:rPr>
        <w:tab/>
      </w:r>
      <w:r w:rsidR="00B7353D">
        <w:rPr>
          <w:rFonts w:cs="Huawei Sans"/>
        </w:rPr>
        <w:tab/>
      </w:r>
      <w:r w:rsidR="00B7353D">
        <w:rPr>
          <w:rFonts w:cs="Huawei Sans"/>
        </w:rPr>
        <w:tab/>
      </w:r>
      <w:r w:rsidR="00B7353D">
        <w:rPr>
          <w:rFonts w:cs="Huawei Sans"/>
        </w:rPr>
        <w:tab/>
      </w:r>
      <w:r w:rsidR="00B7353D">
        <w:rPr>
          <w:rFonts w:cs="Huawei Sans"/>
        </w:rPr>
        <w:tab/>
      </w:r>
      <w:r w:rsidR="00B7353D">
        <w:rPr>
          <w:rFonts w:cs="Huawei Sans"/>
        </w:rPr>
        <w:tab/>
      </w:r>
      <w:r w:rsidR="00B7353D">
        <w:rPr>
          <w:rFonts w:cs="Huawei Sans"/>
        </w:rPr>
        <w:tab/>
      </w:r>
      <w:r w:rsidR="00B7353D">
        <w:rPr>
          <w:rFonts w:cs="Huawei Sans"/>
        </w:rPr>
        <w:tab/>
      </w:r>
      <w:r w:rsidRPr="00383667">
        <w:rPr>
          <w:rFonts w:cs="Huawei Sans"/>
        </w:rPr>
        <w:t>Area:</w:t>
      </w:r>
      <w:r w:rsidR="00B7353D">
        <w:rPr>
          <w:rFonts w:cs="Huawei Sans"/>
        </w:rPr>
        <w:tab/>
      </w:r>
      <w:r w:rsidRPr="00383667">
        <w:rPr>
          <w:rFonts w:cs="Huawei Sans"/>
        </w:rPr>
        <w:t>0.0.0.2</w:t>
      </w:r>
    </w:p>
    <w:p w14:paraId="63011846"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Link State Database </w:t>
      </w:r>
    </w:p>
    <w:p w14:paraId="3C0D3422" w14:textId="77777777" w:rsidR="00480CA1" w:rsidRPr="00383667" w:rsidRDefault="00480CA1" w:rsidP="00480CA1">
      <w:pPr>
        <w:pStyle w:val="2f3"/>
        <w:rPr>
          <w:rFonts w:cs="Huawei Sans"/>
        </w:rPr>
      </w:pPr>
    </w:p>
    <w:p w14:paraId="6195DC1C" w14:textId="77777777" w:rsidR="00480CA1" w:rsidRPr="00383667" w:rsidRDefault="00480CA1" w:rsidP="00480CA1">
      <w:pPr>
        <w:pStyle w:val="2f3"/>
        <w:rPr>
          <w:rFonts w:cs="Huawei Sans"/>
        </w:rPr>
      </w:pPr>
    </w:p>
    <w:p w14:paraId="4D29FD41" w14:textId="26EAED28" w:rsidR="00480CA1" w:rsidRPr="00383667" w:rsidRDefault="00B7353D"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497E5B">
        <w:rPr>
          <w:rFonts w:cs="Huawei Sans"/>
        </w:rPr>
        <w:t>Sum-Asbr</w:t>
      </w:r>
    </w:p>
    <w:p w14:paraId="5EE593B5" w14:textId="37656788" w:rsidR="00480CA1" w:rsidRPr="00383667" w:rsidRDefault="00B7353D"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10.0.5.5</w:t>
      </w:r>
    </w:p>
    <w:p w14:paraId="28607294" w14:textId="5FCC8C20" w:rsidR="00480CA1" w:rsidRPr="00383667" w:rsidRDefault="00B7353D"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Adv</w:t>
      </w:r>
      <w:r>
        <w:rPr>
          <w:rFonts w:cs="Huawei Sans"/>
          <w:color w:val="EC7061"/>
        </w:rPr>
        <w:tab/>
      </w:r>
      <w:r w:rsidR="00480CA1" w:rsidRPr="00383667">
        <w:rPr>
          <w:rFonts w:cs="Huawei Sans"/>
          <w:color w:val="EC7061"/>
        </w:rPr>
        <w:t>rtr</w:t>
      </w:r>
      <w:r>
        <w:rPr>
          <w:rFonts w:cs="Huawei Sans"/>
          <w:color w:val="EC7061"/>
        </w:rPr>
        <w:tab/>
      </w:r>
      <w:r>
        <w:rPr>
          <w:rFonts w:cs="Huawei Sans"/>
          <w:color w:val="EC7061"/>
        </w:rPr>
        <w:tab/>
      </w:r>
      <w:r>
        <w:rPr>
          <w:rFonts w:cs="Huawei Sans"/>
        </w:rPr>
        <w:tab/>
      </w:r>
      <w:r>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10.0.1.1</w:t>
      </w:r>
    </w:p>
    <w:p w14:paraId="40696931" w14:textId="77777777" w:rsidR="00227531" w:rsidRDefault="00B7353D"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1256</w:t>
      </w:r>
    </w:p>
    <w:p w14:paraId="2EE10E0B" w14:textId="77777777" w:rsidR="00227531" w:rsidRDefault="00B7353D"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28</w:t>
      </w:r>
    </w:p>
    <w:p w14:paraId="5BAB78CC" w14:textId="77777777" w:rsidR="00227531" w:rsidRDefault="00B7353D" w:rsidP="00480CA1">
      <w:pPr>
        <w:pStyle w:val="2f3"/>
        <w:rPr>
          <w:rFonts w:cs="Huawei Sans"/>
        </w:rPr>
      </w:pPr>
      <w:r>
        <w:rPr>
          <w:rFonts w:cs="Huawei Sans"/>
        </w:rPr>
        <w:tab/>
      </w:r>
      <w:r>
        <w:rPr>
          <w:rFonts w:cs="Huawei Sans"/>
        </w:rPr>
        <w:tab/>
      </w:r>
      <w:r w:rsidR="00480CA1" w:rsidRPr="00383667">
        <w:rPr>
          <w:rFonts w:cs="Huawei Sans"/>
        </w:rPr>
        <w:t>Options</w:t>
      </w:r>
      <w:r>
        <w:rPr>
          <w:rFonts w:cs="Huawei Sans"/>
        </w:rPr>
        <w:tab/>
      </w:r>
      <w:r>
        <w:rPr>
          <w:rFonts w:cs="Huawei Sans"/>
        </w:rPr>
        <w:tab/>
      </w:r>
      <w:r>
        <w:rPr>
          <w:rFonts w:cs="Huawei Sans"/>
        </w:rPr>
        <w:tab/>
      </w:r>
      <w:r>
        <w:rPr>
          <w:rFonts w:cs="Huawei Sans"/>
        </w:rPr>
        <w:tab/>
      </w:r>
      <w:r w:rsidR="00480CA1" w:rsidRPr="00497E5B">
        <w:rPr>
          <w:rFonts w:cs="Huawei Sans"/>
        </w:rPr>
        <w:t>:</w:t>
      </w:r>
      <w:r>
        <w:rPr>
          <w:rFonts w:cs="Huawei Sans"/>
        </w:rPr>
        <w:tab/>
      </w:r>
      <w:r w:rsidR="00480CA1" w:rsidRPr="00383667">
        <w:rPr>
          <w:rFonts w:cs="Huawei Sans"/>
        </w:rPr>
        <w:t>E</w:t>
      </w:r>
    </w:p>
    <w:p w14:paraId="03187791" w14:textId="0B4470E3" w:rsidR="00227531" w:rsidRDefault="00B7353D"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80000002</w:t>
      </w:r>
    </w:p>
    <w:p w14:paraId="24B3BB45" w14:textId="6A05FF1A" w:rsidR="00480CA1" w:rsidRPr="00383667" w:rsidRDefault="00B7353D"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0x1c1d</w:t>
      </w:r>
    </w:p>
    <w:p w14:paraId="1E241C29" w14:textId="71BD5DBF" w:rsidR="00480CA1" w:rsidRPr="00383667" w:rsidRDefault="00B7353D" w:rsidP="00480CA1">
      <w:pPr>
        <w:pStyle w:val="2f3"/>
        <w:rPr>
          <w:rFonts w:cs="Huawei Sans"/>
        </w:rPr>
      </w:pPr>
      <w:r>
        <w:rPr>
          <w:rFonts w:cs="Huawei Sans"/>
        </w:rPr>
        <w:tab/>
      </w:r>
      <w:r>
        <w:rPr>
          <w:rFonts w:cs="Huawei Sans"/>
        </w:rPr>
        <w:tab/>
      </w:r>
      <w:r w:rsidR="00480CA1" w:rsidRPr="00497E5B">
        <w:rPr>
          <w:rFonts w:cs="Huawei Sans"/>
        </w:rPr>
        <w:t>Tos</w:t>
      </w:r>
      <w:r>
        <w:rPr>
          <w:rFonts w:cs="Huawei Sans"/>
        </w:rPr>
        <w:tab/>
      </w:r>
      <w:r w:rsidR="00480CA1" w:rsidRPr="00383667">
        <w:rPr>
          <w:rFonts w:cs="Huawei Sans"/>
        </w:rPr>
        <w:t>0</w:t>
      </w:r>
      <w:r>
        <w:rPr>
          <w:rFonts w:cs="Huawei Sans"/>
        </w:rPr>
        <w:tab/>
      </w:r>
      <w:r>
        <w:rPr>
          <w:rFonts w:cs="Huawei Sans"/>
        </w:rPr>
        <w:tab/>
      </w:r>
      <w:r w:rsidR="00480CA1" w:rsidRPr="00383667">
        <w:rPr>
          <w:rFonts w:cs="Huawei Sans"/>
        </w:rPr>
        <w:t>metric:</w:t>
      </w:r>
      <w:r>
        <w:rPr>
          <w:rFonts w:cs="Huawei Sans"/>
        </w:rPr>
        <w:tab/>
      </w:r>
      <w:r w:rsidR="00480CA1" w:rsidRPr="00383667">
        <w:rPr>
          <w:rFonts w:cs="Huawei Sans"/>
        </w:rPr>
        <w:t>2</w:t>
      </w:r>
    </w:p>
    <w:p w14:paraId="6A591F6B" w14:textId="77777777" w:rsidR="00480CA1" w:rsidRPr="00383667" w:rsidRDefault="00480CA1" w:rsidP="00480CA1">
      <w:pPr>
        <w:pStyle w:val="1e"/>
      </w:pPr>
      <w:r w:rsidRPr="00383667">
        <w:t xml:space="preserve">Type 4 LSAs are used to describe routes to ASBRs. The command output shows that R1 has two Type 4 LSAs. One is in the LSDB of area 0, and is generated by R4 based on the </w:t>
      </w:r>
      <w:r w:rsidRPr="00497E5B">
        <w:rPr>
          <w:b/>
          <w:bCs/>
        </w:rPr>
        <w:t>Adv</w:t>
      </w:r>
      <w:r w:rsidRPr="00383667">
        <w:rPr>
          <w:b/>
          <w:bCs/>
        </w:rPr>
        <w:t xml:space="preserve"> rtr</w:t>
      </w:r>
      <w:r w:rsidRPr="00383667">
        <w:t xml:space="preserve"> field. The other is generated by R1 itself as the value of the </w:t>
      </w:r>
      <w:r w:rsidRPr="00497E5B">
        <w:rPr>
          <w:b/>
          <w:bCs/>
        </w:rPr>
        <w:t>Adv</w:t>
      </w:r>
      <w:r w:rsidRPr="00383667">
        <w:rPr>
          <w:b/>
          <w:bCs/>
        </w:rPr>
        <w:t xml:space="preserve"> rtr</w:t>
      </w:r>
      <w:r w:rsidRPr="00383667">
        <w:t xml:space="preserve"> field is R1's own router ID. R1 functions as the ABR connecting area 0 and area 2.</w:t>
      </w:r>
    </w:p>
    <w:p w14:paraId="2D1F70FF" w14:textId="77777777" w:rsidR="00480CA1" w:rsidRPr="00383667" w:rsidRDefault="00480CA1" w:rsidP="00604E8C">
      <w:pPr>
        <w:pStyle w:val="30"/>
        <w:ind w:left="1032" w:hanging="278"/>
        <w:outlineLvl w:val="9"/>
        <w:rPr>
          <w:rFonts w:cs="Huawei Sans"/>
        </w:rPr>
      </w:pPr>
      <w:r w:rsidRPr="00383667">
        <w:rPr>
          <w:rFonts w:cs="Huawei Sans"/>
        </w:rPr>
        <w:t>Observe the LSR, LSU, and LSAck packets.</w:t>
      </w:r>
    </w:p>
    <w:p w14:paraId="2A3EA2CE" w14:textId="77777777" w:rsidR="00480CA1" w:rsidRPr="00383667" w:rsidRDefault="00480CA1" w:rsidP="00480CA1">
      <w:pPr>
        <w:pStyle w:val="1e"/>
      </w:pPr>
      <w:r w:rsidRPr="00383667">
        <w:t>By default, an OSPF router sends LSU packets at the interval of 30 minutes when the network runs stably. To trigger OSPF to send LSR and LSU packets, cancel the OSPF activation on Loopback0 of R4. Then, observe the OSPF packets on R1.</w:t>
      </w:r>
    </w:p>
    <w:p w14:paraId="3D4DF1F6" w14:textId="77777777" w:rsidR="00480CA1" w:rsidRPr="00383667" w:rsidRDefault="00480CA1" w:rsidP="00480CA1">
      <w:pPr>
        <w:pStyle w:val="1e"/>
        <w:rPr>
          <w:b/>
        </w:rPr>
      </w:pPr>
      <w:r w:rsidRPr="00383667">
        <w:lastRenderedPageBreak/>
        <w:t xml:space="preserve"># Run the </w:t>
      </w:r>
      <w:r w:rsidRPr="00383667">
        <w:rPr>
          <w:b/>
        </w:rPr>
        <w:t xml:space="preserve">debugging ospf packet update </w:t>
      </w:r>
      <w:r w:rsidRPr="00383667">
        <w:rPr>
          <w:b/>
          <w:bCs/>
        </w:rPr>
        <w:t>and</w:t>
      </w:r>
      <w:r w:rsidRPr="00383667">
        <w:rPr>
          <w:b/>
        </w:rPr>
        <w:t xml:space="preserve"> debugging </w:t>
      </w:r>
      <w:r w:rsidRPr="00497E5B">
        <w:rPr>
          <w:b/>
        </w:rPr>
        <w:t>ospf</w:t>
      </w:r>
      <w:r w:rsidRPr="00383667">
        <w:rPr>
          <w:b/>
        </w:rPr>
        <w:t xml:space="preserve"> packet </w:t>
      </w:r>
      <w:r w:rsidRPr="00497E5B">
        <w:rPr>
          <w:b/>
        </w:rPr>
        <w:t>ack</w:t>
      </w:r>
      <w:r w:rsidRPr="00383667">
        <w:t xml:space="preserve"> commands on R1.</w:t>
      </w:r>
    </w:p>
    <w:p w14:paraId="72483DAF" w14:textId="77777777" w:rsidR="00480CA1" w:rsidRPr="00383667" w:rsidRDefault="00480CA1" w:rsidP="00480CA1">
      <w:pPr>
        <w:pStyle w:val="2f3"/>
        <w:rPr>
          <w:rFonts w:cs="Huawei Sans"/>
        </w:rPr>
      </w:pPr>
      <w:r w:rsidRPr="00383667">
        <w:rPr>
          <w:rFonts w:cs="Huawei Sans"/>
        </w:rPr>
        <w:t xml:space="preserve">&lt;R1&gt;terminal debugging </w:t>
      </w:r>
    </w:p>
    <w:p w14:paraId="5873622D" w14:textId="77777777" w:rsidR="00480CA1" w:rsidRPr="00383667" w:rsidRDefault="00480CA1" w:rsidP="00480CA1">
      <w:pPr>
        <w:pStyle w:val="2f3"/>
        <w:rPr>
          <w:rFonts w:cs="Huawei Sans"/>
        </w:rPr>
      </w:pPr>
      <w:r w:rsidRPr="00383667">
        <w:rPr>
          <w:rFonts w:cs="Huawei Sans"/>
        </w:rPr>
        <w:t>Info: Current terminal debugging is on.</w:t>
      </w:r>
    </w:p>
    <w:p w14:paraId="5D8A3F13" w14:textId="77777777" w:rsidR="00480CA1" w:rsidRPr="00383667" w:rsidRDefault="00480CA1" w:rsidP="00480CA1">
      <w:pPr>
        <w:pStyle w:val="2f3"/>
        <w:rPr>
          <w:rFonts w:cs="Huawei Sans"/>
        </w:rPr>
      </w:pPr>
      <w:r w:rsidRPr="00383667">
        <w:rPr>
          <w:rFonts w:cs="Huawei Sans"/>
        </w:rPr>
        <w:t xml:space="preserve">&lt;R1&gt;terminal monitor </w:t>
      </w:r>
    </w:p>
    <w:p w14:paraId="1BA296DE" w14:textId="77777777" w:rsidR="00480CA1" w:rsidRPr="00383667" w:rsidRDefault="00480CA1" w:rsidP="00480CA1">
      <w:pPr>
        <w:pStyle w:val="2f3"/>
        <w:rPr>
          <w:rFonts w:cs="Huawei Sans"/>
        </w:rPr>
      </w:pPr>
      <w:r w:rsidRPr="00383667">
        <w:rPr>
          <w:rFonts w:cs="Huawei Sans"/>
        </w:rPr>
        <w:t>Info: Current terminal monitor is on.</w:t>
      </w:r>
    </w:p>
    <w:p w14:paraId="478289C1" w14:textId="77777777" w:rsidR="00480CA1" w:rsidRPr="00383667" w:rsidRDefault="00480CA1" w:rsidP="00480CA1">
      <w:pPr>
        <w:pStyle w:val="2f3"/>
        <w:rPr>
          <w:rFonts w:cs="Huawei Sans"/>
        </w:rPr>
      </w:pPr>
      <w:r w:rsidRPr="00383667">
        <w:rPr>
          <w:rFonts w:cs="Huawei Sans"/>
        </w:rPr>
        <w:t xml:space="preserve">&lt;R1&gt;debugging </w:t>
      </w:r>
      <w:r w:rsidRPr="00497E5B">
        <w:rPr>
          <w:rFonts w:cs="Huawei Sans"/>
        </w:rPr>
        <w:t>ospf</w:t>
      </w:r>
      <w:r w:rsidRPr="00383667">
        <w:rPr>
          <w:rFonts w:cs="Huawei Sans"/>
        </w:rPr>
        <w:t xml:space="preserve"> packet update </w:t>
      </w:r>
    </w:p>
    <w:p w14:paraId="75EB9969" w14:textId="77777777" w:rsidR="00480CA1" w:rsidRPr="00383667" w:rsidRDefault="00480CA1" w:rsidP="00480CA1">
      <w:pPr>
        <w:pStyle w:val="2f3"/>
        <w:rPr>
          <w:rFonts w:cs="Huawei Sans"/>
        </w:rPr>
      </w:pPr>
      <w:r w:rsidRPr="00383667">
        <w:rPr>
          <w:rFonts w:cs="Huawei Sans"/>
        </w:rPr>
        <w:t xml:space="preserve">&lt;R1&gt;debugging </w:t>
      </w:r>
      <w:r w:rsidRPr="00497E5B">
        <w:rPr>
          <w:rFonts w:cs="Huawei Sans"/>
        </w:rPr>
        <w:t>ospf</w:t>
      </w:r>
      <w:r w:rsidRPr="00383667">
        <w:rPr>
          <w:rFonts w:cs="Huawei Sans"/>
        </w:rPr>
        <w:t xml:space="preserve"> packet </w:t>
      </w:r>
      <w:r w:rsidRPr="00497E5B">
        <w:rPr>
          <w:rFonts w:cs="Huawei Sans"/>
        </w:rPr>
        <w:t>ack</w:t>
      </w:r>
      <w:r w:rsidRPr="00383667">
        <w:rPr>
          <w:rFonts w:cs="Huawei Sans"/>
        </w:rPr>
        <w:t xml:space="preserve">   </w:t>
      </w:r>
    </w:p>
    <w:p w14:paraId="647C9F6C" w14:textId="77777777" w:rsidR="00480CA1" w:rsidRPr="00383667" w:rsidRDefault="00480CA1" w:rsidP="00480CA1">
      <w:pPr>
        <w:pStyle w:val="1e"/>
      </w:pPr>
      <w:r w:rsidRPr="00383667">
        <w:t># Cancel the OSPF activation on Loopback0 of R4.</w:t>
      </w:r>
    </w:p>
    <w:p w14:paraId="1BFCE95F" w14:textId="77777777" w:rsidR="00480CA1" w:rsidRPr="00383667" w:rsidRDefault="00480CA1" w:rsidP="00480CA1">
      <w:pPr>
        <w:pStyle w:val="2f3"/>
        <w:rPr>
          <w:rFonts w:cs="Huawei Sans"/>
        </w:rPr>
      </w:pPr>
      <w:r w:rsidRPr="00383667">
        <w:rPr>
          <w:rFonts w:cs="Huawei Sans"/>
        </w:rPr>
        <w:t>[R4]</w:t>
      </w:r>
      <w:r w:rsidRPr="00497E5B">
        <w:rPr>
          <w:rFonts w:cs="Huawei Sans"/>
        </w:rPr>
        <w:t>ospf</w:t>
      </w:r>
      <w:r w:rsidRPr="00383667">
        <w:rPr>
          <w:rFonts w:cs="Huawei Sans"/>
        </w:rPr>
        <w:t xml:space="preserve"> 1</w:t>
      </w:r>
    </w:p>
    <w:p w14:paraId="5091B402" w14:textId="77777777" w:rsidR="00480CA1" w:rsidRPr="00383667" w:rsidRDefault="00480CA1" w:rsidP="00480CA1">
      <w:pPr>
        <w:pStyle w:val="2f3"/>
        <w:rPr>
          <w:rFonts w:cs="Huawei Sans"/>
        </w:rPr>
      </w:pPr>
      <w:r w:rsidRPr="00383667">
        <w:rPr>
          <w:rFonts w:cs="Huawei Sans"/>
        </w:rPr>
        <w:t>[R4-ospf-1]area 0</w:t>
      </w:r>
    </w:p>
    <w:p w14:paraId="00B38A0C" w14:textId="77777777" w:rsidR="00480CA1" w:rsidRPr="00383667" w:rsidRDefault="00480CA1" w:rsidP="00480CA1">
      <w:pPr>
        <w:pStyle w:val="2f3"/>
        <w:rPr>
          <w:rFonts w:cs="Huawei Sans"/>
        </w:rPr>
      </w:pPr>
      <w:r w:rsidRPr="00383667">
        <w:rPr>
          <w:rFonts w:cs="Huawei Sans"/>
        </w:rPr>
        <w:t>[R4-ospf-1-area-0.0.0.0] undo network 10.0.4.4 0.0.0.0</w:t>
      </w:r>
    </w:p>
    <w:p w14:paraId="235B807D" w14:textId="77777777" w:rsidR="00480CA1" w:rsidRPr="00383667" w:rsidRDefault="00480CA1" w:rsidP="00480CA1">
      <w:pPr>
        <w:pStyle w:val="1e"/>
      </w:pPr>
      <w:r w:rsidRPr="00383667">
        <w:t># Observe the debugging information on R1.</w:t>
      </w:r>
    </w:p>
    <w:p w14:paraId="085D1284" w14:textId="77777777" w:rsidR="00480CA1" w:rsidRPr="00383667" w:rsidRDefault="00480CA1" w:rsidP="00480CA1">
      <w:pPr>
        <w:pStyle w:val="2f3"/>
        <w:rPr>
          <w:rFonts w:cs="Huawei Sans"/>
        </w:rPr>
      </w:pPr>
      <w:r w:rsidRPr="00383667">
        <w:rPr>
          <w:rFonts w:cs="Huawei Sans"/>
        </w:rPr>
        <w:t>May 25 2020 20:27:47.210.1-08:00 R1 RM/6/RMDEBUG:</w:t>
      </w:r>
    </w:p>
    <w:p w14:paraId="759C07A3" w14:textId="77777777" w:rsidR="00480CA1" w:rsidRPr="00383667" w:rsidRDefault="00480CA1" w:rsidP="00480CA1">
      <w:pPr>
        <w:pStyle w:val="2f3"/>
        <w:rPr>
          <w:rFonts w:cs="Huawei Sans"/>
        </w:rPr>
      </w:pPr>
      <w:r w:rsidRPr="00383667">
        <w:rPr>
          <w:rFonts w:cs="Huawei Sans"/>
        </w:rPr>
        <w:t xml:space="preserve"> FileID: 0x70178024 Line: 2218 Level: 0x20</w:t>
      </w:r>
    </w:p>
    <w:p w14:paraId="7DDDEAD0" w14:textId="77777777" w:rsidR="00480CA1" w:rsidRPr="00383667" w:rsidRDefault="00480CA1" w:rsidP="00480CA1">
      <w:pPr>
        <w:pStyle w:val="2f3"/>
        <w:rPr>
          <w:rFonts w:cs="Huawei Sans"/>
        </w:rPr>
      </w:pPr>
      <w:r w:rsidRPr="00383667">
        <w:rPr>
          <w:rFonts w:cs="Huawei Sans"/>
        </w:rPr>
        <w:t xml:space="preserve"> OSPF 1: RECV Packet. Interface: GigabitEthernet0/0/1</w:t>
      </w:r>
    </w:p>
    <w:p w14:paraId="45863A0E" w14:textId="77777777" w:rsidR="00480CA1" w:rsidRPr="00383667" w:rsidRDefault="00480CA1" w:rsidP="00480CA1">
      <w:pPr>
        <w:pStyle w:val="2f3"/>
        <w:rPr>
          <w:rFonts w:cs="Huawei Sans"/>
        </w:rPr>
      </w:pPr>
      <w:r w:rsidRPr="00383667">
        <w:rPr>
          <w:rFonts w:cs="Huawei Sans"/>
        </w:rPr>
        <w:t>May 25 2020 20:27:47.210.2-08:00 R1 RM/6/RMDEBUG</w:t>
      </w:r>
      <w:r w:rsidRPr="00497E5B">
        <w:rPr>
          <w:rFonts w:cs="Huawei Sans"/>
        </w:rPr>
        <w:t>:</w:t>
      </w:r>
      <w:r w:rsidRPr="00383667">
        <w:rPr>
          <w:rFonts w:cs="Huawei Sans"/>
        </w:rPr>
        <w:t xml:space="preserve"> </w:t>
      </w:r>
      <w:r w:rsidRPr="00383667">
        <w:rPr>
          <w:rFonts w:cs="Huawei Sans"/>
          <w:color w:val="FF0000"/>
        </w:rPr>
        <w:t xml:space="preserve"> </w:t>
      </w:r>
      <w:r w:rsidRPr="00383667">
        <w:rPr>
          <w:rFonts w:cs="Huawei Sans"/>
          <w:color w:val="EC7061"/>
        </w:rPr>
        <w:t>Source Address: 10.0.123.4</w:t>
      </w:r>
    </w:p>
    <w:p w14:paraId="496DF4BD" w14:textId="77777777" w:rsidR="00480CA1" w:rsidRPr="00383667" w:rsidRDefault="00480CA1" w:rsidP="00480CA1">
      <w:pPr>
        <w:pStyle w:val="2f3"/>
        <w:rPr>
          <w:rFonts w:cs="Huawei Sans"/>
        </w:rPr>
      </w:pPr>
      <w:r w:rsidRPr="00383667">
        <w:rPr>
          <w:rFonts w:cs="Huawei Sans"/>
        </w:rPr>
        <w:t>May 25 2020 20:27:47.210.3-08:00 R1 RM/6/RMDEBUG</w:t>
      </w:r>
      <w:r w:rsidRPr="00497E5B">
        <w:rPr>
          <w:rFonts w:cs="Huawei Sans"/>
        </w:rPr>
        <w:t>:</w:t>
      </w:r>
      <w:r w:rsidRPr="00383667">
        <w:rPr>
          <w:rFonts w:cs="Huawei Sans"/>
          <w:color w:val="EC7061"/>
        </w:rPr>
        <w:t xml:space="preserve">  Destination Address: 224.0.0.5</w:t>
      </w:r>
    </w:p>
    <w:p w14:paraId="1A52E5B5" w14:textId="77777777" w:rsidR="00480CA1" w:rsidRPr="00383667" w:rsidRDefault="00480CA1" w:rsidP="00480CA1">
      <w:pPr>
        <w:pStyle w:val="2f3"/>
        <w:rPr>
          <w:rFonts w:cs="Huawei Sans"/>
        </w:rPr>
      </w:pPr>
      <w:r w:rsidRPr="00383667">
        <w:rPr>
          <w:rFonts w:cs="Huawei Sans"/>
        </w:rPr>
        <w:t>May 25 2020 20:27:47.210.4-08:00 R1 RM/6/RMDEBUG</w:t>
      </w:r>
      <w:r w:rsidRPr="00497E5B">
        <w:rPr>
          <w:rFonts w:cs="Huawei Sans"/>
        </w:rPr>
        <w:t>:</w:t>
      </w:r>
      <w:r w:rsidRPr="00383667">
        <w:rPr>
          <w:rFonts w:cs="Huawei Sans"/>
        </w:rPr>
        <w:t xml:space="preserve">  Ver# 2,</w:t>
      </w:r>
      <w:r w:rsidRPr="00383667">
        <w:rPr>
          <w:rFonts w:cs="Huawei Sans"/>
          <w:color w:val="EC7061"/>
        </w:rPr>
        <w:t xml:space="preserve"> Type: 4 (Link-State Update)</w:t>
      </w:r>
    </w:p>
    <w:p w14:paraId="79430B92" w14:textId="77777777" w:rsidR="00480CA1" w:rsidRPr="00383667" w:rsidRDefault="00480CA1" w:rsidP="00480CA1">
      <w:pPr>
        <w:pStyle w:val="2f3"/>
        <w:rPr>
          <w:rFonts w:cs="Huawei Sans"/>
        </w:rPr>
      </w:pPr>
      <w:r w:rsidRPr="00383667">
        <w:rPr>
          <w:rFonts w:cs="Huawei Sans"/>
        </w:rPr>
        <w:t>May 25 2020 20:27:47.210.5-08:00 R1 RM/6/RMDEBUG</w:t>
      </w:r>
      <w:r w:rsidRPr="00497E5B">
        <w:rPr>
          <w:rFonts w:cs="Huawei Sans"/>
        </w:rPr>
        <w:t>:</w:t>
      </w:r>
      <w:r w:rsidRPr="00383667">
        <w:rPr>
          <w:rFonts w:cs="Huawei Sans"/>
        </w:rPr>
        <w:t xml:space="preserve">  Length: 64, Router: 10.0.4.4</w:t>
      </w:r>
    </w:p>
    <w:p w14:paraId="1C1FD06F" w14:textId="77777777" w:rsidR="00480CA1" w:rsidRPr="00383667" w:rsidRDefault="00480CA1" w:rsidP="00480CA1">
      <w:pPr>
        <w:pStyle w:val="2f3"/>
        <w:rPr>
          <w:rFonts w:cs="Huawei Sans"/>
        </w:rPr>
      </w:pPr>
      <w:r w:rsidRPr="00383667">
        <w:rPr>
          <w:rFonts w:cs="Huawei Sans"/>
        </w:rPr>
        <w:t>May 25 2020 20:27:47.210.6-08:00 R1 RM/6/RMDEBUG</w:t>
      </w:r>
      <w:r w:rsidRPr="00497E5B">
        <w:rPr>
          <w:rFonts w:cs="Huawei Sans"/>
        </w:rPr>
        <w:t>:</w:t>
      </w:r>
      <w:r w:rsidRPr="00383667">
        <w:rPr>
          <w:rFonts w:cs="Huawei Sans"/>
        </w:rPr>
        <w:t xml:space="preserve">  Area: 0.0.0.0, </w:t>
      </w:r>
      <w:r w:rsidRPr="00497E5B">
        <w:rPr>
          <w:rFonts w:cs="Huawei Sans"/>
        </w:rPr>
        <w:t>Chksum</w:t>
      </w:r>
      <w:r w:rsidRPr="00383667">
        <w:rPr>
          <w:rFonts w:cs="Huawei Sans"/>
        </w:rPr>
        <w:t>: 5451</w:t>
      </w:r>
    </w:p>
    <w:p w14:paraId="0B8BF77D" w14:textId="77777777" w:rsidR="00480CA1" w:rsidRPr="00383667" w:rsidRDefault="00480CA1" w:rsidP="00480CA1">
      <w:pPr>
        <w:pStyle w:val="2f3"/>
        <w:rPr>
          <w:rFonts w:cs="Huawei Sans"/>
        </w:rPr>
      </w:pPr>
      <w:r w:rsidRPr="00383667">
        <w:rPr>
          <w:rFonts w:cs="Huawei Sans"/>
        </w:rPr>
        <w:t>May 25 2020 20:27:47.210.7-08:00 R1 RM/6/RMDEBUG</w:t>
      </w:r>
      <w:r w:rsidRPr="00497E5B">
        <w:rPr>
          <w:rFonts w:cs="Huawei Sans"/>
        </w:rPr>
        <w:t>:</w:t>
      </w:r>
      <w:r w:rsidRPr="00383667">
        <w:rPr>
          <w:rFonts w:cs="Huawei Sans"/>
        </w:rPr>
        <w:t xml:space="preserve">  AuType: 00</w:t>
      </w:r>
    </w:p>
    <w:p w14:paraId="13A21CA0" w14:textId="77777777" w:rsidR="00480CA1" w:rsidRPr="00383667" w:rsidRDefault="00480CA1" w:rsidP="00480CA1">
      <w:pPr>
        <w:pStyle w:val="2f3"/>
        <w:rPr>
          <w:rFonts w:cs="Huawei Sans"/>
        </w:rPr>
      </w:pPr>
      <w:r w:rsidRPr="00383667">
        <w:rPr>
          <w:rFonts w:cs="Huawei Sans"/>
        </w:rPr>
        <w:t>May 25 2020 20:27:47.210.8-08:00 R1 RM/6/RMDEBUG</w:t>
      </w:r>
      <w:r w:rsidRPr="00497E5B">
        <w:rPr>
          <w:rFonts w:cs="Huawei Sans"/>
        </w:rPr>
        <w:t>:</w:t>
      </w:r>
      <w:r w:rsidRPr="00383667">
        <w:rPr>
          <w:rFonts w:cs="Huawei Sans"/>
        </w:rPr>
        <w:t xml:space="preserve">  Key(ascii): 0 0 0 0 0 0 0 0</w:t>
      </w:r>
    </w:p>
    <w:p w14:paraId="4D30F207" w14:textId="77777777" w:rsidR="00480CA1" w:rsidRPr="00383667" w:rsidRDefault="00480CA1" w:rsidP="00480CA1">
      <w:pPr>
        <w:pStyle w:val="2f3"/>
        <w:rPr>
          <w:rFonts w:cs="Huawei Sans"/>
        </w:rPr>
      </w:pPr>
      <w:r w:rsidRPr="00383667">
        <w:rPr>
          <w:rFonts w:cs="Huawei Sans"/>
        </w:rPr>
        <w:t>May 25 2020 20:27:47.210.9-08:00 R1 RM/6/RMDEBUG</w:t>
      </w:r>
      <w:r w:rsidRPr="00497E5B">
        <w:rPr>
          <w:rFonts w:cs="Huawei Sans"/>
        </w:rPr>
        <w:t>:</w:t>
      </w:r>
      <w:r w:rsidRPr="00383667">
        <w:rPr>
          <w:rFonts w:cs="Huawei Sans"/>
        </w:rPr>
        <w:t xml:space="preserve">  # LSAS: 1</w:t>
      </w:r>
    </w:p>
    <w:p w14:paraId="69C1D074" w14:textId="77777777" w:rsidR="00480CA1" w:rsidRPr="00383667" w:rsidRDefault="00480CA1" w:rsidP="00480CA1">
      <w:pPr>
        <w:pStyle w:val="2f3"/>
        <w:rPr>
          <w:rFonts w:cs="Huawei Sans"/>
        </w:rPr>
      </w:pPr>
      <w:r w:rsidRPr="00383667">
        <w:rPr>
          <w:rFonts w:cs="Huawei Sans"/>
        </w:rPr>
        <w:t>May 25 2020 20:27:47.210.10-08:00 R1 RM/6/RMDEBUG</w:t>
      </w:r>
      <w:r w:rsidRPr="00497E5B">
        <w:rPr>
          <w:rFonts w:cs="Huawei Sans"/>
        </w:rPr>
        <w:t>:</w:t>
      </w:r>
      <w:r w:rsidRPr="00383667">
        <w:rPr>
          <w:rFonts w:cs="Huawei Sans"/>
        </w:rPr>
        <w:t xml:space="preserve">  </w:t>
      </w:r>
      <w:r w:rsidRPr="00383667">
        <w:rPr>
          <w:rFonts w:cs="Huawei Sans"/>
          <w:color w:val="EC7061"/>
        </w:rPr>
        <w:t>LSA Type 1</w:t>
      </w:r>
    </w:p>
    <w:p w14:paraId="4B66F125" w14:textId="77777777" w:rsidR="00480CA1" w:rsidRPr="00383667" w:rsidRDefault="00480CA1" w:rsidP="00480CA1">
      <w:pPr>
        <w:pStyle w:val="2f3"/>
        <w:rPr>
          <w:rFonts w:cs="Huawei Sans"/>
        </w:rPr>
      </w:pPr>
      <w:r w:rsidRPr="00383667">
        <w:rPr>
          <w:rFonts w:cs="Huawei Sans"/>
        </w:rPr>
        <w:t>May 25 2020 20:27:47.210.11-08:00 R1 RM/6/RMDEBUG:    LS ID: 10.0.4.4</w:t>
      </w:r>
    </w:p>
    <w:p w14:paraId="473DEDB6" w14:textId="77777777" w:rsidR="00480CA1" w:rsidRPr="00383667" w:rsidRDefault="00480CA1" w:rsidP="00480CA1">
      <w:pPr>
        <w:pStyle w:val="2f3"/>
        <w:rPr>
          <w:rFonts w:cs="Huawei Sans"/>
        </w:rPr>
      </w:pPr>
      <w:r w:rsidRPr="00383667">
        <w:rPr>
          <w:rFonts w:cs="Huawei Sans"/>
        </w:rPr>
        <w:t xml:space="preserve">May 25 2020 20:27:47.210.12-08:00 R1 RM/6/RMDEBUG:    </w:t>
      </w:r>
      <w:r w:rsidRPr="00497E5B">
        <w:rPr>
          <w:rFonts w:cs="Huawei Sans"/>
        </w:rPr>
        <w:t>Adv</w:t>
      </w:r>
      <w:r w:rsidRPr="00383667">
        <w:rPr>
          <w:rFonts w:cs="Huawei Sans"/>
        </w:rPr>
        <w:t xml:space="preserve"> Rtr: 10.0.4.4</w:t>
      </w:r>
    </w:p>
    <w:p w14:paraId="2DD52DB8" w14:textId="77777777" w:rsidR="00480CA1" w:rsidRPr="00383667" w:rsidRDefault="00480CA1" w:rsidP="00480CA1">
      <w:pPr>
        <w:pStyle w:val="2f3"/>
        <w:rPr>
          <w:rFonts w:cs="Huawei Sans"/>
        </w:rPr>
      </w:pPr>
      <w:r w:rsidRPr="00383667">
        <w:rPr>
          <w:rFonts w:cs="Huawei Sans"/>
        </w:rPr>
        <w:t>May 25 2020 20:27:47.210.13-08:00 R1 RM/6/RMDEBUG:    LSA Age: 1</w:t>
      </w:r>
    </w:p>
    <w:p w14:paraId="6647B413" w14:textId="77777777" w:rsidR="00480CA1" w:rsidRPr="00383667" w:rsidRDefault="00480CA1" w:rsidP="00480CA1">
      <w:pPr>
        <w:pStyle w:val="2f3"/>
        <w:rPr>
          <w:rFonts w:cs="Huawei Sans"/>
        </w:rPr>
      </w:pPr>
      <w:r w:rsidRPr="00383667">
        <w:rPr>
          <w:rFonts w:cs="Huawei Sans"/>
        </w:rPr>
        <w:t>May 25 2020 20:27:47.210.14-08:00 R1 RM/6/RMDEBUG:    Options: ExRouting:ON</w:t>
      </w:r>
    </w:p>
    <w:p w14:paraId="67D41AA3" w14:textId="77777777" w:rsidR="00480CA1" w:rsidRPr="00383667" w:rsidRDefault="00480CA1" w:rsidP="00480CA1">
      <w:pPr>
        <w:pStyle w:val="2f3"/>
        <w:rPr>
          <w:rFonts w:cs="Huawei Sans"/>
        </w:rPr>
      </w:pPr>
      <w:r w:rsidRPr="00383667">
        <w:rPr>
          <w:rFonts w:cs="Huawei Sans"/>
        </w:rPr>
        <w:t>May 25 2020 20:27:47.210.15-08:00 R1 RM/6/RMDEBUG</w:t>
      </w:r>
      <w:r w:rsidRPr="00383667">
        <w:rPr>
          <w:rFonts w:cs="Huawei Sans"/>
          <w:color w:val="EC7061"/>
        </w:rPr>
        <w:t>:    Length: 36, Seq# 80000017</w:t>
      </w:r>
    </w:p>
    <w:p w14:paraId="4F0EC1F8" w14:textId="77777777" w:rsidR="00480CA1" w:rsidRPr="00383667" w:rsidRDefault="00480CA1" w:rsidP="00480CA1">
      <w:pPr>
        <w:pStyle w:val="2f3"/>
        <w:rPr>
          <w:rFonts w:cs="Huawei Sans"/>
        </w:rPr>
      </w:pPr>
      <w:r w:rsidRPr="00383667">
        <w:rPr>
          <w:rFonts w:cs="Huawei Sans"/>
        </w:rPr>
        <w:t>May 25 2020 20:27:47.210.16-08:00 R1 RM/6/RMDEBUG:    CheckSum: f014</w:t>
      </w:r>
    </w:p>
    <w:p w14:paraId="0434305F" w14:textId="77777777" w:rsidR="00480CA1" w:rsidRPr="00383667" w:rsidRDefault="00480CA1" w:rsidP="00480CA1">
      <w:pPr>
        <w:pStyle w:val="2f3"/>
        <w:rPr>
          <w:rFonts w:cs="Huawei Sans"/>
        </w:rPr>
      </w:pPr>
      <w:r w:rsidRPr="00383667">
        <w:rPr>
          <w:rFonts w:cs="Huawei Sans"/>
        </w:rPr>
        <w:t>May 25 2020 20:27:47.210.17-08:00 R1 RM/6/RMDEBUG:    NtBit: 0  VBit: 0 EBit: 0 BBit: 1</w:t>
      </w:r>
    </w:p>
    <w:p w14:paraId="613067DA" w14:textId="77777777" w:rsidR="00480CA1" w:rsidRPr="00383667" w:rsidRDefault="00480CA1" w:rsidP="00480CA1">
      <w:pPr>
        <w:pStyle w:val="2f3"/>
        <w:rPr>
          <w:rFonts w:cs="Huawei Sans"/>
        </w:rPr>
      </w:pPr>
      <w:r w:rsidRPr="00383667">
        <w:rPr>
          <w:rFonts w:cs="Huawei Sans"/>
        </w:rPr>
        <w:t xml:space="preserve">May 25 2020 20:27:47.210.18-08:00 R1 RM/6/RMDEBUG: </w:t>
      </w:r>
      <w:r w:rsidRPr="00383667">
        <w:rPr>
          <w:rFonts w:cs="Huawei Sans"/>
          <w:color w:val="EC7061"/>
        </w:rPr>
        <w:t xml:space="preserve">   # Links: 1</w:t>
      </w:r>
    </w:p>
    <w:p w14:paraId="190D1101" w14:textId="77777777" w:rsidR="00480CA1" w:rsidRPr="00383667" w:rsidRDefault="00480CA1" w:rsidP="00480CA1">
      <w:pPr>
        <w:pStyle w:val="2f3"/>
        <w:rPr>
          <w:rFonts w:cs="Huawei Sans"/>
        </w:rPr>
      </w:pPr>
      <w:r w:rsidRPr="00383667">
        <w:rPr>
          <w:rFonts w:cs="Huawei Sans"/>
        </w:rPr>
        <w:t>May 25 2020 20:27:47.210.19-08:00 R1 RM/6/RMDEBUG:    LinkID: 10.0.123.4</w:t>
      </w:r>
    </w:p>
    <w:p w14:paraId="2552220A" w14:textId="77777777" w:rsidR="00480CA1" w:rsidRPr="00383667" w:rsidRDefault="00480CA1" w:rsidP="00480CA1">
      <w:pPr>
        <w:pStyle w:val="2f3"/>
        <w:rPr>
          <w:rFonts w:cs="Huawei Sans"/>
        </w:rPr>
      </w:pPr>
      <w:r w:rsidRPr="00383667">
        <w:rPr>
          <w:rFonts w:cs="Huawei Sans"/>
        </w:rPr>
        <w:t>May 25 2020 20:27:47.210.20-08:00 R1 RM/6/RMDEBUG:      LinkData: 10.0.123.4</w:t>
      </w:r>
    </w:p>
    <w:p w14:paraId="5AF0A8D5" w14:textId="77777777" w:rsidR="00480CA1" w:rsidRPr="00383667" w:rsidRDefault="00480CA1" w:rsidP="00480CA1">
      <w:pPr>
        <w:pStyle w:val="2f3"/>
        <w:rPr>
          <w:rFonts w:cs="Huawei Sans"/>
        </w:rPr>
      </w:pPr>
      <w:r w:rsidRPr="00383667">
        <w:rPr>
          <w:rFonts w:cs="Huawei Sans"/>
        </w:rPr>
        <w:t>May 25 2020 20:27:47.210.21-08:00 R1 RM/6/RMDEBUG:      LinkType: 2</w:t>
      </w:r>
    </w:p>
    <w:p w14:paraId="5D89CCFE" w14:textId="77777777" w:rsidR="00480CA1" w:rsidRPr="00383667" w:rsidRDefault="00480CA1" w:rsidP="00480CA1">
      <w:pPr>
        <w:pStyle w:val="2f3"/>
        <w:rPr>
          <w:rFonts w:cs="Huawei Sans"/>
        </w:rPr>
      </w:pPr>
      <w:r w:rsidRPr="00383667">
        <w:rPr>
          <w:rFonts w:cs="Huawei Sans"/>
        </w:rPr>
        <w:t>May 25 2020 20:27:47.210.22-08:00 R1 RM/6/RMDEBUG:      TOS# 0 Metric 1</w:t>
      </w:r>
    </w:p>
    <w:p w14:paraId="0A8A0F68" w14:textId="77777777" w:rsidR="00480CA1" w:rsidRPr="00383667" w:rsidRDefault="00480CA1" w:rsidP="00480CA1">
      <w:pPr>
        <w:pStyle w:val="2f3"/>
        <w:rPr>
          <w:rFonts w:cs="Huawei Sans"/>
        </w:rPr>
      </w:pPr>
      <w:r w:rsidRPr="00383667">
        <w:rPr>
          <w:rFonts w:cs="Huawei Sans"/>
        </w:rPr>
        <w:t xml:space="preserve">May 25 2020 20:27:47.210.23-08:00 R1 RM/6/RMDEBUG:  </w:t>
      </w:r>
    </w:p>
    <w:p w14:paraId="6D7DC82B" w14:textId="77777777" w:rsidR="00480CA1" w:rsidRPr="00383667" w:rsidRDefault="00480CA1" w:rsidP="00480CA1">
      <w:pPr>
        <w:pStyle w:val="2f3"/>
        <w:rPr>
          <w:rFonts w:cs="Huawei Sans"/>
        </w:rPr>
      </w:pPr>
      <w:r w:rsidRPr="00383667">
        <w:rPr>
          <w:rFonts w:cs="Huawei Sans"/>
        </w:rPr>
        <w:t>May 25 2020 20:27:47.570.1-08:00 R1 RM/6/RMDEBUG:</w:t>
      </w:r>
    </w:p>
    <w:p w14:paraId="0D750D17" w14:textId="77777777" w:rsidR="00480CA1" w:rsidRPr="00383667" w:rsidRDefault="00480CA1" w:rsidP="00480CA1">
      <w:pPr>
        <w:pStyle w:val="2f3"/>
        <w:rPr>
          <w:rFonts w:cs="Huawei Sans"/>
        </w:rPr>
      </w:pPr>
      <w:r w:rsidRPr="00383667">
        <w:rPr>
          <w:rFonts w:cs="Huawei Sans"/>
        </w:rPr>
        <w:t xml:space="preserve"> FileID: 0x70178024 Line: 2218 Level: 0x20</w:t>
      </w:r>
    </w:p>
    <w:p w14:paraId="5E83DB62" w14:textId="77777777" w:rsidR="00480CA1" w:rsidRPr="00383667" w:rsidRDefault="00480CA1" w:rsidP="00480CA1">
      <w:pPr>
        <w:pStyle w:val="2f3"/>
        <w:rPr>
          <w:rFonts w:cs="Huawei Sans"/>
        </w:rPr>
      </w:pPr>
      <w:r w:rsidRPr="00383667">
        <w:rPr>
          <w:rFonts w:cs="Huawei Sans"/>
        </w:rPr>
        <w:t xml:space="preserve"> OSPF 1: RECV Packet. Interface: GigabitEthernet0/0/1</w:t>
      </w:r>
    </w:p>
    <w:p w14:paraId="03842901" w14:textId="77777777" w:rsidR="00480CA1" w:rsidRPr="00383667" w:rsidRDefault="00480CA1" w:rsidP="00480CA1">
      <w:pPr>
        <w:pStyle w:val="2f3"/>
        <w:rPr>
          <w:rFonts w:cs="Huawei Sans"/>
        </w:rPr>
      </w:pPr>
      <w:r w:rsidRPr="00383667">
        <w:rPr>
          <w:rFonts w:cs="Huawei Sans"/>
        </w:rPr>
        <w:t>May 25 2020 20:27:47.570.2-08:00 R1 RM/6/RMDEBUG</w:t>
      </w:r>
      <w:r w:rsidRPr="00497E5B">
        <w:rPr>
          <w:rFonts w:cs="Huawei Sans"/>
        </w:rPr>
        <w:t>:</w:t>
      </w:r>
      <w:r w:rsidRPr="00383667">
        <w:rPr>
          <w:rFonts w:cs="Huawei Sans"/>
        </w:rPr>
        <w:t xml:space="preserve"> </w:t>
      </w:r>
      <w:r w:rsidRPr="00383667">
        <w:rPr>
          <w:rFonts w:cs="Huawei Sans"/>
          <w:color w:val="FF0000"/>
        </w:rPr>
        <w:t xml:space="preserve"> </w:t>
      </w:r>
      <w:r w:rsidRPr="00383667">
        <w:rPr>
          <w:rFonts w:cs="Huawei Sans"/>
          <w:color w:val="EC7061"/>
        </w:rPr>
        <w:t>Source Address: 10.0.123.3</w:t>
      </w:r>
    </w:p>
    <w:p w14:paraId="0025BC25" w14:textId="77777777" w:rsidR="00480CA1" w:rsidRPr="00383667" w:rsidRDefault="00480CA1" w:rsidP="00480CA1">
      <w:pPr>
        <w:pStyle w:val="2f3"/>
        <w:rPr>
          <w:rFonts w:cs="Huawei Sans"/>
        </w:rPr>
      </w:pPr>
      <w:r w:rsidRPr="00383667">
        <w:rPr>
          <w:rFonts w:cs="Huawei Sans"/>
        </w:rPr>
        <w:t>May 25 2020 20:27:47.570.3-08:00 R1 RM/6/RMDEBUG</w:t>
      </w:r>
      <w:r w:rsidRPr="00497E5B">
        <w:rPr>
          <w:rFonts w:cs="Huawei Sans"/>
        </w:rPr>
        <w:t>:</w:t>
      </w:r>
      <w:r w:rsidRPr="00383667">
        <w:rPr>
          <w:rFonts w:cs="Huawei Sans"/>
        </w:rPr>
        <w:t xml:space="preserve"> </w:t>
      </w:r>
      <w:r w:rsidRPr="00383667">
        <w:rPr>
          <w:rFonts w:cs="Huawei Sans"/>
          <w:color w:val="EC7061"/>
        </w:rPr>
        <w:t xml:space="preserve"> Destination Address: 224.0.0.5</w:t>
      </w:r>
    </w:p>
    <w:p w14:paraId="42AF946F" w14:textId="77777777" w:rsidR="00480CA1" w:rsidRPr="00383667" w:rsidRDefault="00480CA1" w:rsidP="00480CA1">
      <w:pPr>
        <w:pStyle w:val="2f3"/>
        <w:rPr>
          <w:rFonts w:cs="Huawei Sans"/>
        </w:rPr>
      </w:pPr>
      <w:r w:rsidRPr="00383667">
        <w:rPr>
          <w:rFonts w:cs="Huawei Sans"/>
        </w:rPr>
        <w:t>May 25 2020 20:27:47.570.4-08:00 R1 RM/6/RMDEBUG</w:t>
      </w:r>
      <w:r w:rsidRPr="00497E5B">
        <w:rPr>
          <w:rFonts w:cs="Huawei Sans"/>
        </w:rPr>
        <w:t>:</w:t>
      </w:r>
      <w:r w:rsidRPr="00383667">
        <w:rPr>
          <w:rFonts w:cs="Huawei Sans"/>
        </w:rPr>
        <w:t xml:space="preserve">  </w:t>
      </w:r>
      <w:r w:rsidRPr="00383667">
        <w:rPr>
          <w:rFonts w:cs="Huawei Sans"/>
          <w:color w:val="EC7061"/>
        </w:rPr>
        <w:t xml:space="preserve">Ver# 2, Type: 5 (Link-State </w:t>
      </w:r>
      <w:r w:rsidRPr="00497E5B">
        <w:rPr>
          <w:rFonts w:cs="Huawei Sans"/>
          <w:color w:val="EC7061"/>
        </w:rPr>
        <w:t>Ack</w:t>
      </w:r>
      <w:r w:rsidRPr="00383667">
        <w:rPr>
          <w:rFonts w:cs="Huawei Sans"/>
          <w:color w:val="EC7061"/>
        </w:rPr>
        <w:t>)</w:t>
      </w:r>
    </w:p>
    <w:p w14:paraId="64DE3A9E" w14:textId="77777777" w:rsidR="00480CA1" w:rsidRPr="00383667" w:rsidRDefault="00480CA1" w:rsidP="00480CA1">
      <w:pPr>
        <w:pStyle w:val="2f3"/>
        <w:rPr>
          <w:rFonts w:cs="Huawei Sans"/>
        </w:rPr>
      </w:pPr>
      <w:r w:rsidRPr="00383667">
        <w:rPr>
          <w:rFonts w:cs="Huawei Sans"/>
        </w:rPr>
        <w:t>May 25 2020 20:27:47.570.5-08:00 R1 RM/6/RMDEBUG</w:t>
      </w:r>
      <w:r w:rsidRPr="00497E5B">
        <w:rPr>
          <w:rFonts w:cs="Huawei Sans"/>
        </w:rPr>
        <w:t>:</w:t>
      </w:r>
      <w:r w:rsidRPr="00383667">
        <w:rPr>
          <w:rFonts w:cs="Huawei Sans"/>
        </w:rPr>
        <w:t xml:space="preserve">  Length: 44, Router: 10.0.3.3</w:t>
      </w:r>
    </w:p>
    <w:p w14:paraId="3C7BB4E3" w14:textId="77777777" w:rsidR="00480CA1" w:rsidRPr="00383667" w:rsidRDefault="00480CA1" w:rsidP="00480CA1">
      <w:pPr>
        <w:pStyle w:val="2f3"/>
        <w:rPr>
          <w:rFonts w:cs="Huawei Sans"/>
        </w:rPr>
      </w:pPr>
      <w:r w:rsidRPr="00383667">
        <w:rPr>
          <w:rFonts w:cs="Huawei Sans"/>
        </w:rPr>
        <w:t>May 25 2020 20:27:47.570.6-08:00 R1 RM/6/RMDEBUG</w:t>
      </w:r>
      <w:r w:rsidRPr="00497E5B">
        <w:rPr>
          <w:rFonts w:cs="Huawei Sans"/>
        </w:rPr>
        <w:t>:</w:t>
      </w:r>
      <w:r w:rsidRPr="00383667">
        <w:rPr>
          <w:rFonts w:cs="Huawei Sans"/>
        </w:rPr>
        <w:t xml:space="preserve">  Area: 0.0.0.0, </w:t>
      </w:r>
      <w:r w:rsidRPr="00497E5B">
        <w:rPr>
          <w:rFonts w:cs="Huawei Sans"/>
        </w:rPr>
        <w:t>Chksum</w:t>
      </w:r>
      <w:r w:rsidRPr="00383667">
        <w:rPr>
          <w:rFonts w:cs="Huawei Sans"/>
        </w:rPr>
        <w:t>: 6271</w:t>
      </w:r>
    </w:p>
    <w:p w14:paraId="70D73B1C" w14:textId="77777777" w:rsidR="00480CA1" w:rsidRPr="00383667" w:rsidRDefault="00480CA1" w:rsidP="00480CA1">
      <w:pPr>
        <w:pStyle w:val="2f3"/>
        <w:rPr>
          <w:rFonts w:cs="Huawei Sans"/>
        </w:rPr>
      </w:pPr>
      <w:r w:rsidRPr="00383667">
        <w:rPr>
          <w:rFonts w:cs="Huawei Sans"/>
        </w:rPr>
        <w:t>May 25 2020 20:27:47.570.7-08:00 R1 RM/6/RMDEBUG</w:t>
      </w:r>
      <w:r w:rsidRPr="00497E5B">
        <w:rPr>
          <w:rFonts w:cs="Huawei Sans"/>
        </w:rPr>
        <w:t>:</w:t>
      </w:r>
      <w:r w:rsidRPr="00383667">
        <w:rPr>
          <w:rFonts w:cs="Huawei Sans"/>
        </w:rPr>
        <w:t xml:space="preserve">  AuType: 00</w:t>
      </w:r>
    </w:p>
    <w:p w14:paraId="0C03886D" w14:textId="77777777" w:rsidR="00480CA1" w:rsidRPr="00383667" w:rsidRDefault="00480CA1" w:rsidP="00480CA1">
      <w:pPr>
        <w:pStyle w:val="2f3"/>
        <w:rPr>
          <w:rFonts w:cs="Huawei Sans"/>
        </w:rPr>
      </w:pPr>
      <w:r w:rsidRPr="00383667">
        <w:rPr>
          <w:rFonts w:cs="Huawei Sans"/>
        </w:rPr>
        <w:t>May 25 2020 20:27:47.570.8-08:00 R1 RM/6/RMDEBUG</w:t>
      </w:r>
      <w:r w:rsidRPr="00497E5B">
        <w:rPr>
          <w:rFonts w:cs="Huawei Sans"/>
        </w:rPr>
        <w:t>:</w:t>
      </w:r>
      <w:r w:rsidRPr="00383667">
        <w:rPr>
          <w:rFonts w:cs="Huawei Sans"/>
        </w:rPr>
        <w:t xml:space="preserve">  Key(ascii): 0 0 0 0 0 0 0 0</w:t>
      </w:r>
    </w:p>
    <w:p w14:paraId="7E957CC2" w14:textId="77777777" w:rsidR="00480CA1" w:rsidRPr="00383667" w:rsidRDefault="00480CA1" w:rsidP="00480CA1">
      <w:pPr>
        <w:pStyle w:val="2f3"/>
        <w:rPr>
          <w:rFonts w:cs="Huawei Sans"/>
        </w:rPr>
      </w:pPr>
      <w:r w:rsidRPr="00383667">
        <w:rPr>
          <w:rFonts w:cs="Huawei Sans"/>
        </w:rPr>
        <w:t>May 25 2020 20:27:47.570.9-08:00 R1 RM/6/RMDEBUG</w:t>
      </w:r>
      <w:r w:rsidRPr="00497E5B">
        <w:rPr>
          <w:rFonts w:cs="Huawei Sans"/>
        </w:rPr>
        <w:t>:</w:t>
      </w:r>
      <w:r w:rsidRPr="00383667">
        <w:rPr>
          <w:rFonts w:cs="Huawei Sans"/>
        </w:rPr>
        <w:t xml:space="preserve">  # LSA Headers: 1</w:t>
      </w:r>
    </w:p>
    <w:p w14:paraId="47E02366" w14:textId="77777777" w:rsidR="00480CA1" w:rsidRPr="00383667" w:rsidRDefault="00480CA1" w:rsidP="00480CA1">
      <w:pPr>
        <w:pStyle w:val="2f3"/>
        <w:rPr>
          <w:rFonts w:cs="Huawei Sans"/>
        </w:rPr>
      </w:pPr>
      <w:r w:rsidRPr="00383667">
        <w:rPr>
          <w:rFonts w:cs="Huawei Sans"/>
        </w:rPr>
        <w:t>May 25 2020 20:27:47.570.10-08:00 R1 RM/6/RMDEBUG</w:t>
      </w:r>
      <w:r w:rsidRPr="00497E5B">
        <w:rPr>
          <w:rFonts w:cs="Huawei Sans"/>
        </w:rPr>
        <w:t>:</w:t>
      </w:r>
      <w:r w:rsidRPr="00383667">
        <w:rPr>
          <w:rFonts w:cs="Huawei Sans"/>
        </w:rPr>
        <w:t xml:space="preserve">  LSA Type 1</w:t>
      </w:r>
    </w:p>
    <w:p w14:paraId="7CBAE2E2" w14:textId="77777777" w:rsidR="00480CA1" w:rsidRPr="00383667" w:rsidRDefault="00480CA1" w:rsidP="00480CA1">
      <w:pPr>
        <w:pStyle w:val="2f3"/>
        <w:rPr>
          <w:rFonts w:cs="Huawei Sans"/>
        </w:rPr>
      </w:pPr>
      <w:r w:rsidRPr="00383667">
        <w:rPr>
          <w:rFonts w:cs="Huawei Sans"/>
        </w:rPr>
        <w:lastRenderedPageBreak/>
        <w:t>May 25 2020 20:27:47.570.11-08:00 R1 RM/6/RMDEBUG:    LS ID: 10.0.4.4</w:t>
      </w:r>
    </w:p>
    <w:p w14:paraId="289EE859" w14:textId="77777777" w:rsidR="00480CA1" w:rsidRPr="00383667" w:rsidRDefault="00480CA1" w:rsidP="00480CA1">
      <w:pPr>
        <w:pStyle w:val="2f3"/>
        <w:rPr>
          <w:rFonts w:cs="Huawei Sans"/>
        </w:rPr>
      </w:pPr>
      <w:r w:rsidRPr="00383667">
        <w:rPr>
          <w:rFonts w:cs="Huawei Sans"/>
        </w:rPr>
        <w:t xml:space="preserve">May 25 2020 20:27:47.570.12-08:00 R1 RM/6/RMDEBUG:    </w:t>
      </w:r>
      <w:r w:rsidRPr="00497E5B">
        <w:rPr>
          <w:rFonts w:cs="Huawei Sans"/>
        </w:rPr>
        <w:t>Adv</w:t>
      </w:r>
      <w:r w:rsidRPr="00383667">
        <w:rPr>
          <w:rFonts w:cs="Huawei Sans"/>
        </w:rPr>
        <w:t xml:space="preserve"> Rtr: 10.0.4.4</w:t>
      </w:r>
    </w:p>
    <w:p w14:paraId="734455B4" w14:textId="77777777" w:rsidR="00480CA1" w:rsidRPr="00383667" w:rsidRDefault="00480CA1" w:rsidP="00480CA1">
      <w:pPr>
        <w:pStyle w:val="2f3"/>
        <w:rPr>
          <w:rFonts w:cs="Huawei Sans"/>
        </w:rPr>
      </w:pPr>
      <w:r w:rsidRPr="00383667">
        <w:rPr>
          <w:rFonts w:cs="Huawei Sans"/>
        </w:rPr>
        <w:t>May 25 2020 20:27:47.570.13-08:00 R1 RM/6/RMDEBUG:    LSA Age: 1</w:t>
      </w:r>
    </w:p>
    <w:p w14:paraId="1F98BD26" w14:textId="77777777" w:rsidR="00480CA1" w:rsidRPr="00383667" w:rsidRDefault="00480CA1" w:rsidP="00480CA1">
      <w:pPr>
        <w:pStyle w:val="2f3"/>
        <w:rPr>
          <w:rFonts w:cs="Huawei Sans"/>
        </w:rPr>
      </w:pPr>
      <w:r w:rsidRPr="00383667">
        <w:rPr>
          <w:rFonts w:cs="Huawei Sans"/>
        </w:rPr>
        <w:t>May 25 2020 20:27:47.570.14-08:00 R1 RM/6/RMDEBUG:    Options: ExRouting:ON</w:t>
      </w:r>
    </w:p>
    <w:p w14:paraId="419D1DDE" w14:textId="77777777" w:rsidR="00480CA1" w:rsidRPr="00383667" w:rsidRDefault="00480CA1" w:rsidP="00480CA1">
      <w:pPr>
        <w:pStyle w:val="2f3"/>
        <w:rPr>
          <w:rFonts w:cs="Huawei Sans"/>
        </w:rPr>
      </w:pPr>
      <w:r w:rsidRPr="00383667">
        <w:rPr>
          <w:rFonts w:cs="Huawei Sans"/>
        </w:rPr>
        <w:t xml:space="preserve">May 25 2020 20:27:47.570.15-08:00 R1 RM/6/RMDEBUG:    </w:t>
      </w:r>
      <w:r w:rsidRPr="00383667">
        <w:rPr>
          <w:rFonts w:cs="Huawei Sans"/>
          <w:color w:val="EC7061"/>
        </w:rPr>
        <w:t>Length: 36, Seq# 80000017</w:t>
      </w:r>
    </w:p>
    <w:p w14:paraId="438F96EE" w14:textId="77777777" w:rsidR="00480CA1" w:rsidRPr="00383667" w:rsidRDefault="00480CA1" w:rsidP="00480CA1">
      <w:pPr>
        <w:pStyle w:val="2f3"/>
        <w:rPr>
          <w:rFonts w:cs="Huawei Sans"/>
        </w:rPr>
      </w:pPr>
      <w:r w:rsidRPr="00383667">
        <w:rPr>
          <w:rFonts w:cs="Huawei Sans"/>
        </w:rPr>
        <w:t>May 25 2020 20:27:47.570.16-08:00 R1 RM/6/RMDEBUG:    CheckSum: f014</w:t>
      </w:r>
    </w:p>
    <w:p w14:paraId="769DF4A9" w14:textId="77777777" w:rsidR="00480CA1" w:rsidRPr="00383667" w:rsidRDefault="00480CA1" w:rsidP="00480CA1">
      <w:pPr>
        <w:pStyle w:val="2f3"/>
        <w:rPr>
          <w:rFonts w:cs="Huawei Sans"/>
        </w:rPr>
      </w:pPr>
      <w:r w:rsidRPr="00383667">
        <w:rPr>
          <w:rFonts w:cs="Huawei Sans"/>
        </w:rPr>
        <w:t xml:space="preserve">May 25 2020 20:27:47.570.17-08:00 R1 RM/6/RMDEBUG:  </w:t>
      </w:r>
    </w:p>
    <w:p w14:paraId="24BFED2F" w14:textId="77777777" w:rsidR="00480CA1" w:rsidRPr="00383667" w:rsidRDefault="00480CA1" w:rsidP="00480CA1">
      <w:pPr>
        <w:pStyle w:val="2f3"/>
        <w:rPr>
          <w:rFonts w:cs="Huawei Sans"/>
        </w:rPr>
      </w:pPr>
      <w:r w:rsidRPr="00383667">
        <w:rPr>
          <w:rFonts w:cs="Huawei Sans"/>
        </w:rPr>
        <w:t>May 25 2020 20:27:47.990.1-08:00 R1 RM/6/RMDEBUG:</w:t>
      </w:r>
    </w:p>
    <w:p w14:paraId="71FAEC3A" w14:textId="77777777" w:rsidR="00480CA1" w:rsidRPr="00383667" w:rsidRDefault="00480CA1" w:rsidP="00480CA1">
      <w:pPr>
        <w:pStyle w:val="2f3"/>
        <w:rPr>
          <w:rFonts w:cs="Huawei Sans"/>
        </w:rPr>
      </w:pPr>
      <w:r w:rsidRPr="00383667">
        <w:rPr>
          <w:rFonts w:cs="Huawei Sans"/>
        </w:rPr>
        <w:t xml:space="preserve"> FileID: 0x70178025 Line: 4427 Level: 0x20</w:t>
      </w:r>
    </w:p>
    <w:p w14:paraId="42456A33" w14:textId="77777777" w:rsidR="00480CA1" w:rsidRPr="00383667" w:rsidRDefault="00480CA1" w:rsidP="00480CA1">
      <w:pPr>
        <w:pStyle w:val="2f3"/>
        <w:rPr>
          <w:rFonts w:cs="Huawei Sans"/>
        </w:rPr>
      </w:pPr>
      <w:r w:rsidRPr="00383667">
        <w:rPr>
          <w:rFonts w:cs="Huawei Sans"/>
        </w:rPr>
        <w:t xml:space="preserve"> OSPF 1: SEND Packet. Interface: GigabitEthernet0/0/1</w:t>
      </w:r>
    </w:p>
    <w:p w14:paraId="7C080D8D" w14:textId="77777777" w:rsidR="00480CA1" w:rsidRPr="00383667" w:rsidRDefault="00480CA1" w:rsidP="00480CA1">
      <w:pPr>
        <w:pStyle w:val="2f3"/>
        <w:rPr>
          <w:rFonts w:cs="Huawei Sans"/>
        </w:rPr>
      </w:pPr>
      <w:r w:rsidRPr="00383667">
        <w:rPr>
          <w:rFonts w:cs="Huawei Sans"/>
        </w:rPr>
        <w:t>May 25 2020 20:27:47.990.2-08:00 R1 RM/6/RMDEBUG</w:t>
      </w:r>
      <w:r w:rsidRPr="00497E5B">
        <w:rPr>
          <w:rFonts w:cs="Huawei Sans"/>
        </w:rPr>
        <w:t>:</w:t>
      </w:r>
      <w:r w:rsidRPr="00383667">
        <w:rPr>
          <w:rFonts w:cs="Huawei Sans"/>
        </w:rPr>
        <w:t xml:space="preserve">  </w:t>
      </w:r>
      <w:r w:rsidRPr="00383667">
        <w:rPr>
          <w:rFonts w:cs="Huawei Sans"/>
          <w:color w:val="EC7061"/>
        </w:rPr>
        <w:t>Source Address: 10.0.123.1</w:t>
      </w:r>
    </w:p>
    <w:p w14:paraId="5BFCD10F" w14:textId="77777777" w:rsidR="00480CA1" w:rsidRPr="00383667" w:rsidRDefault="00480CA1" w:rsidP="00480CA1">
      <w:pPr>
        <w:pStyle w:val="2f3"/>
        <w:rPr>
          <w:rFonts w:cs="Huawei Sans"/>
          <w:color w:val="FF0000"/>
        </w:rPr>
      </w:pPr>
      <w:r w:rsidRPr="00383667">
        <w:rPr>
          <w:rFonts w:cs="Huawei Sans"/>
        </w:rPr>
        <w:t>May 25 2020 20:27:47.990.3-08:00 R1 RM/6/RMDEBUG</w:t>
      </w:r>
      <w:r w:rsidRPr="00497E5B">
        <w:rPr>
          <w:rFonts w:cs="Huawei Sans"/>
        </w:rPr>
        <w:t>:</w:t>
      </w:r>
      <w:r w:rsidRPr="00383667">
        <w:rPr>
          <w:rFonts w:cs="Huawei Sans"/>
        </w:rPr>
        <w:t xml:space="preserve"> </w:t>
      </w:r>
      <w:r w:rsidRPr="00383667">
        <w:rPr>
          <w:rFonts w:cs="Huawei Sans"/>
          <w:color w:val="EC7061"/>
        </w:rPr>
        <w:t xml:space="preserve"> Destination Address: 224.0.0.6</w:t>
      </w:r>
    </w:p>
    <w:p w14:paraId="0CED0997" w14:textId="77777777" w:rsidR="00480CA1" w:rsidRPr="00383667" w:rsidRDefault="00480CA1" w:rsidP="00480CA1">
      <w:pPr>
        <w:pStyle w:val="2f3"/>
        <w:rPr>
          <w:rFonts w:cs="Huawei Sans"/>
        </w:rPr>
      </w:pPr>
      <w:r w:rsidRPr="00383667">
        <w:rPr>
          <w:rFonts w:cs="Huawei Sans"/>
        </w:rPr>
        <w:t>May 25 2020 20:27:47.990.4-08:00 R1 RM/6/RMDEBUG</w:t>
      </w:r>
      <w:r w:rsidRPr="00497E5B">
        <w:rPr>
          <w:rFonts w:cs="Huawei Sans"/>
        </w:rPr>
        <w:t>:</w:t>
      </w:r>
      <w:r w:rsidRPr="00383667">
        <w:rPr>
          <w:rFonts w:cs="Huawei Sans"/>
        </w:rPr>
        <w:t xml:space="preserve">  </w:t>
      </w:r>
      <w:r w:rsidRPr="00383667">
        <w:rPr>
          <w:rFonts w:cs="Huawei Sans"/>
          <w:color w:val="EC7061"/>
        </w:rPr>
        <w:t xml:space="preserve">Ver# 2, Type: 5 (Link-State </w:t>
      </w:r>
      <w:r w:rsidRPr="00497E5B">
        <w:rPr>
          <w:rFonts w:cs="Huawei Sans"/>
          <w:color w:val="EC7061"/>
        </w:rPr>
        <w:t>Ack</w:t>
      </w:r>
      <w:r w:rsidRPr="00383667">
        <w:rPr>
          <w:rFonts w:cs="Huawei Sans"/>
          <w:color w:val="EC7061"/>
        </w:rPr>
        <w:t>)</w:t>
      </w:r>
    </w:p>
    <w:p w14:paraId="7C9590DC" w14:textId="77777777" w:rsidR="00480CA1" w:rsidRPr="00383667" w:rsidRDefault="00480CA1" w:rsidP="00480CA1">
      <w:pPr>
        <w:pStyle w:val="2f3"/>
        <w:rPr>
          <w:rFonts w:cs="Huawei Sans"/>
        </w:rPr>
      </w:pPr>
      <w:r w:rsidRPr="00383667">
        <w:rPr>
          <w:rFonts w:cs="Huawei Sans"/>
        </w:rPr>
        <w:t>May 25 2020 20:27:47.990.5-08:00 R1 RM/6/RMDEBUG</w:t>
      </w:r>
      <w:r w:rsidRPr="00497E5B">
        <w:rPr>
          <w:rFonts w:cs="Huawei Sans"/>
        </w:rPr>
        <w:t>:</w:t>
      </w:r>
      <w:r w:rsidRPr="00383667">
        <w:rPr>
          <w:rFonts w:cs="Huawei Sans"/>
        </w:rPr>
        <w:t xml:space="preserve">  Length: 44, Router: 10.0.1.1</w:t>
      </w:r>
    </w:p>
    <w:p w14:paraId="10E3522B" w14:textId="77777777" w:rsidR="00480CA1" w:rsidRPr="00383667" w:rsidRDefault="00480CA1" w:rsidP="00480CA1">
      <w:pPr>
        <w:pStyle w:val="2f3"/>
        <w:rPr>
          <w:rFonts w:cs="Huawei Sans"/>
        </w:rPr>
      </w:pPr>
      <w:r w:rsidRPr="00383667">
        <w:rPr>
          <w:rFonts w:cs="Huawei Sans"/>
        </w:rPr>
        <w:t>May 25 2020 20:27:47.990.6-08:00 R1 RM/6/RMDEBUG</w:t>
      </w:r>
      <w:r w:rsidRPr="00497E5B">
        <w:rPr>
          <w:rFonts w:cs="Huawei Sans"/>
        </w:rPr>
        <w:t>:</w:t>
      </w:r>
      <w:r w:rsidRPr="00383667">
        <w:rPr>
          <w:rFonts w:cs="Huawei Sans"/>
        </w:rPr>
        <w:t xml:space="preserve">  Area: 0.0.0.0, </w:t>
      </w:r>
      <w:r w:rsidRPr="00497E5B">
        <w:rPr>
          <w:rFonts w:cs="Huawei Sans"/>
        </w:rPr>
        <w:t>Chksum</w:t>
      </w:r>
      <w:r w:rsidRPr="00383667">
        <w:rPr>
          <w:rFonts w:cs="Huawei Sans"/>
        </w:rPr>
        <w:t>: 6472</w:t>
      </w:r>
    </w:p>
    <w:p w14:paraId="7BD3F40A" w14:textId="77777777" w:rsidR="00480CA1" w:rsidRPr="00383667" w:rsidRDefault="00480CA1" w:rsidP="00480CA1">
      <w:pPr>
        <w:pStyle w:val="2f3"/>
        <w:rPr>
          <w:rFonts w:cs="Huawei Sans"/>
        </w:rPr>
      </w:pPr>
      <w:r w:rsidRPr="00383667">
        <w:rPr>
          <w:rFonts w:cs="Huawei Sans"/>
        </w:rPr>
        <w:t>May 25 2020 20:27:47.990.7-08:00 R1 RM/6/RMDEBUG</w:t>
      </w:r>
      <w:r w:rsidRPr="00497E5B">
        <w:rPr>
          <w:rFonts w:cs="Huawei Sans"/>
        </w:rPr>
        <w:t>:</w:t>
      </w:r>
      <w:r w:rsidRPr="00383667">
        <w:rPr>
          <w:rFonts w:cs="Huawei Sans"/>
        </w:rPr>
        <w:t xml:space="preserve">  AuType: 00</w:t>
      </w:r>
    </w:p>
    <w:p w14:paraId="0D461B39" w14:textId="77777777" w:rsidR="00480CA1" w:rsidRPr="00383667" w:rsidRDefault="00480CA1" w:rsidP="00480CA1">
      <w:pPr>
        <w:pStyle w:val="2f3"/>
        <w:rPr>
          <w:rFonts w:cs="Huawei Sans"/>
        </w:rPr>
      </w:pPr>
      <w:r w:rsidRPr="00383667">
        <w:rPr>
          <w:rFonts w:cs="Huawei Sans"/>
        </w:rPr>
        <w:t>May 25 2020 20:27:47.990.8-08:00 R1 RM/6/RMDEBUG</w:t>
      </w:r>
      <w:r w:rsidRPr="00497E5B">
        <w:rPr>
          <w:rFonts w:cs="Huawei Sans"/>
        </w:rPr>
        <w:t>:</w:t>
      </w:r>
      <w:r w:rsidRPr="00383667">
        <w:rPr>
          <w:rFonts w:cs="Huawei Sans"/>
        </w:rPr>
        <w:t xml:space="preserve">  Key(ascii): 0 0 0 0 0 0 0 0</w:t>
      </w:r>
    </w:p>
    <w:p w14:paraId="558F0949" w14:textId="77777777" w:rsidR="00480CA1" w:rsidRPr="00383667" w:rsidRDefault="00480CA1" w:rsidP="00480CA1">
      <w:pPr>
        <w:pStyle w:val="2f3"/>
        <w:rPr>
          <w:rFonts w:cs="Huawei Sans"/>
        </w:rPr>
      </w:pPr>
      <w:r w:rsidRPr="00383667">
        <w:rPr>
          <w:rFonts w:cs="Huawei Sans"/>
        </w:rPr>
        <w:t>May 25 2020 20:27:47.990.9-08:00 R1 RM/6/RMDEBUG</w:t>
      </w:r>
      <w:r w:rsidRPr="00497E5B">
        <w:rPr>
          <w:rFonts w:cs="Huawei Sans"/>
        </w:rPr>
        <w:t>:</w:t>
      </w:r>
      <w:r w:rsidRPr="00383667">
        <w:rPr>
          <w:rFonts w:cs="Huawei Sans"/>
        </w:rPr>
        <w:t xml:space="preserve">  # LSA Headers: 1</w:t>
      </w:r>
    </w:p>
    <w:p w14:paraId="6B641C78" w14:textId="77777777" w:rsidR="00480CA1" w:rsidRPr="00383667" w:rsidRDefault="00480CA1" w:rsidP="00480CA1">
      <w:pPr>
        <w:pStyle w:val="2f3"/>
        <w:rPr>
          <w:rFonts w:cs="Huawei Sans"/>
        </w:rPr>
      </w:pPr>
      <w:r w:rsidRPr="00383667">
        <w:rPr>
          <w:rFonts w:cs="Huawei Sans"/>
        </w:rPr>
        <w:t>May 25 2020 20:27:47.990.10-08:00 R1 RM/6/RMDEBUG</w:t>
      </w:r>
      <w:r w:rsidRPr="00497E5B">
        <w:rPr>
          <w:rFonts w:cs="Huawei Sans"/>
        </w:rPr>
        <w:t>:</w:t>
      </w:r>
      <w:r w:rsidRPr="00383667">
        <w:rPr>
          <w:rFonts w:cs="Huawei Sans"/>
        </w:rPr>
        <w:t xml:space="preserve">  LSA Type 1</w:t>
      </w:r>
    </w:p>
    <w:p w14:paraId="7AA51775" w14:textId="77777777" w:rsidR="00480CA1" w:rsidRPr="00383667" w:rsidRDefault="00480CA1" w:rsidP="00480CA1">
      <w:pPr>
        <w:pStyle w:val="2f3"/>
        <w:rPr>
          <w:rFonts w:cs="Huawei Sans"/>
        </w:rPr>
      </w:pPr>
      <w:r w:rsidRPr="00383667">
        <w:rPr>
          <w:rFonts w:cs="Huawei Sans"/>
        </w:rPr>
        <w:t>May 25 2020 20:27:47.990.11-08:00 R1 RM/6/RMDEBUG:    LS ID: 10.0.4.4</w:t>
      </w:r>
    </w:p>
    <w:p w14:paraId="2A81EB0D" w14:textId="77777777" w:rsidR="00480CA1" w:rsidRPr="00383667" w:rsidRDefault="00480CA1" w:rsidP="00480CA1">
      <w:pPr>
        <w:pStyle w:val="2f3"/>
        <w:rPr>
          <w:rFonts w:cs="Huawei Sans"/>
        </w:rPr>
      </w:pPr>
      <w:r w:rsidRPr="00383667">
        <w:rPr>
          <w:rFonts w:cs="Huawei Sans"/>
        </w:rPr>
        <w:t xml:space="preserve">May 25 2020 20:27:47.990.12-08:00 R1 RM/6/RMDEBUG:    </w:t>
      </w:r>
      <w:r w:rsidRPr="00497E5B">
        <w:rPr>
          <w:rFonts w:cs="Huawei Sans"/>
        </w:rPr>
        <w:t>Adv</w:t>
      </w:r>
      <w:r w:rsidRPr="00383667">
        <w:rPr>
          <w:rFonts w:cs="Huawei Sans"/>
        </w:rPr>
        <w:t xml:space="preserve"> Rtr: 10.0.4.4</w:t>
      </w:r>
    </w:p>
    <w:p w14:paraId="55231BD3" w14:textId="77777777" w:rsidR="00480CA1" w:rsidRPr="00383667" w:rsidRDefault="00480CA1" w:rsidP="00480CA1">
      <w:pPr>
        <w:pStyle w:val="2f3"/>
        <w:rPr>
          <w:rFonts w:cs="Huawei Sans"/>
        </w:rPr>
      </w:pPr>
      <w:r w:rsidRPr="00383667">
        <w:rPr>
          <w:rFonts w:cs="Huawei Sans"/>
        </w:rPr>
        <w:t>May 25 2020 20:27:47.990.13-08:00 R1 RM/6/RMDEBUG:    LSA Age: 2</w:t>
      </w:r>
    </w:p>
    <w:p w14:paraId="3EEF6025" w14:textId="77777777" w:rsidR="00480CA1" w:rsidRPr="00383667" w:rsidRDefault="00480CA1" w:rsidP="00480CA1">
      <w:pPr>
        <w:pStyle w:val="2f3"/>
        <w:rPr>
          <w:rFonts w:cs="Huawei Sans"/>
        </w:rPr>
      </w:pPr>
      <w:r w:rsidRPr="00383667">
        <w:rPr>
          <w:rFonts w:cs="Huawei Sans"/>
        </w:rPr>
        <w:t>May 25 2020 20:27:47.990.14-08:00 R1 RM/6/RMDEBUG:    Options: ExRouting:ON</w:t>
      </w:r>
    </w:p>
    <w:p w14:paraId="004833E7" w14:textId="77777777" w:rsidR="00480CA1" w:rsidRPr="00383667" w:rsidRDefault="00480CA1" w:rsidP="00480CA1">
      <w:pPr>
        <w:pStyle w:val="2f3"/>
        <w:rPr>
          <w:rFonts w:cs="Huawei Sans"/>
        </w:rPr>
      </w:pPr>
      <w:r w:rsidRPr="00383667">
        <w:rPr>
          <w:rFonts w:cs="Huawei Sans"/>
        </w:rPr>
        <w:t xml:space="preserve">May 25 2020 20:27:47.990.15-08:00 R1 RM/6/RMDEBUG:   </w:t>
      </w:r>
      <w:r w:rsidRPr="00383667">
        <w:rPr>
          <w:rFonts w:cs="Huawei Sans"/>
          <w:color w:val="EC7061"/>
        </w:rPr>
        <w:t xml:space="preserve"> Length: 36, Seq# 80000017</w:t>
      </w:r>
    </w:p>
    <w:p w14:paraId="6CFBCAD4" w14:textId="77777777" w:rsidR="00480CA1" w:rsidRPr="00383667" w:rsidRDefault="00480CA1" w:rsidP="00480CA1">
      <w:pPr>
        <w:pStyle w:val="2f3"/>
        <w:rPr>
          <w:rFonts w:cs="Huawei Sans"/>
        </w:rPr>
      </w:pPr>
      <w:r w:rsidRPr="00383667">
        <w:rPr>
          <w:rFonts w:cs="Huawei Sans"/>
        </w:rPr>
        <w:t>May 25 2020 20:27:47.990.16-08:00 R1 RM/6/RMDEBUG:    CheckSum: f014</w:t>
      </w:r>
    </w:p>
    <w:p w14:paraId="12A123C7" w14:textId="77777777" w:rsidR="00480CA1" w:rsidRPr="00383667" w:rsidRDefault="00480CA1" w:rsidP="00480CA1">
      <w:pPr>
        <w:pStyle w:val="1e"/>
      </w:pPr>
      <w:r w:rsidRPr="00383667">
        <w:t xml:space="preserve">The debugging information shows three packets. The first is an LSU packet, which is sent by R4 (the DR). The destination address of the packet is 224.0.0.5, and the packet contains only one network segment. Therefore, the value of the </w:t>
      </w:r>
      <w:r w:rsidRPr="00383667">
        <w:rPr>
          <w:b/>
          <w:bCs/>
        </w:rPr>
        <w:t>Links</w:t>
      </w:r>
      <w:r w:rsidRPr="00383667">
        <w:t xml:space="preserve"> field is 1.</w:t>
      </w:r>
    </w:p>
    <w:p w14:paraId="4AE6356D" w14:textId="77777777" w:rsidR="00480CA1" w:rsidRPr="00383667" w:rsidRDefault="00480CA1" w:rsidP="00480CA1">
      <w:pPr>
        <w:pStyle w:val="1e"/>
      </w:pPr>
      <w:r w:rsidRPr="00383667">
        <w:t>The second is an LSAck packet, which is sent by R3 (the BDR). The destination address of the packet is 224.0.0.5. The third is also an LSAck packet, which is sent by R1 to the DR and BDR. The destination address of the packet is 224.0.0.6.</w:t>
      </w:r>
    </w:p>
    <w:p w14:paraId="187E2B44" w14:textId="77777777" w:rsidR="00480CA1" w:rsidRPr="00383667" w:rsidRDefault="00480CA1" w:rsidP="00480CA1">
      <w:pPr>
        <w:pStyle w:val="1e"/>
      </w:pPr>
      <w:r w:rsidRPr="00383667">
        <w:t># Re-activate OSPF on the Loopback0 interface.</w:t>
      </w:r>
    </w:p>
    <w:p w14:paraId="3B4E9FA7" w14:textId="77777777" w:rsidR="00480CA1" w:rsidRPr="00383667" w:rsidRDefault="00480CA1" w:rsidP="00480CA1">
      <w:pPr>
        <w:pStyle w:val="2f3"/>
        <w:rPr>
          <w:rFonts w:cs="Huawei Sans"/>
        </w:rPr>
      </w:pPr>
      <w:r w:rsidRPr="00383667">
        <w:rPr>
          <w:rFonts w:cs="Huawei Sans"/>
        </w:rPr>
        <w:t>[R4]</w:t>
      </w:r>
      <w:r w:rsidRPr="00497E5B">
        <w:rPr>
          <w:rFonts w:cs="Huawei Sans"/>
        </w:rPr>
        <w:t>ospf</w:t>
      </w:r>
      <w:r w:rsidRPr="00383667">
        <w:rPr>
          <w:rFonts w:cs="Huawei Sans"/>
        </w:rPr>
        <w:t xml:space="preserve"> 1</w:t>
      </w:r>
    </w:p>
    <w:p w14:paraId="524F9C3D" w14:textId="77777777" w:rsidR="00480CA1" w:rsidRPr="00383667" w:rsidRDefault="00480CA1" w:rsidP="00480CA1">
      <w:pPr>
        <w:pStyle w:val="2f3"/>
        <w:rPr>
          <w:rFonts w:cs="Huawei Sans"/>
        </w:rPr>
      </w:pPr>
      <w:r w:rsidRPr="00383667">
        <w:rPr>
          <w:rFonts w:cs="Huawei Sans"/>
        </w:rPr>
        <w:t>[R4-ospf-1]area 0</w:t>
      </w:r>
    </w:p>
    <w:p w14:paraId="5329B071" w14:textId="77777777" w:rsidR="00480CA1" w:rsidRPr="00383667" w:rsidRDefault="00480CA1" w:rsidP="00480CA1">
      <w:pPr>
        <w:pStyle w:val="2f3"/>
        <w:rPr>
          <w:rFonts w:cs="Huawei Sans"/>
        </w:rPr>
      </w:pPr>
      <w:r w:rsidRPr="00383667">
        <w:rPr>
          <w:rFonts w:cs="Huawei Sans"/>
        </w:rPr>
        <w:t>[R4-ospf-1-area-0.0.0.0] network 10.0.4.4 0.0.0.0</w:t>
      </w:r>
    </w:p>
    <w:p w14:paraId="45B49979" w14:textId="77777777" w:rsidR="00480CA1" w:rsidRPr="00383667" w:rsidRDefault="00480CA1" w:rsidP="00480CA1">
      <w:pPr>
        <w:pStyle w:val="1e"/>
      </w:pPr>
      <w:r w:rsidRPr="00383667">
        <w:t># Observe the debugging information on R1.</w:t>
      </w:r>
    </w:p>
    <w:p w14:paraId="3C707F0A" w14:textId="77777777" w:rsidR="00480CA1" w:rsidRPr="00383667" w:rsidRDefault="00480CA1" w:rsidP="00480CA1">
      <w:pPr>
        <w:pStyle w:val="2f3"/>
        <w:rPr>
          <w:rFonts w:cs="Huawei Sans"/>
        </w:rPr>
      </w:pPr>
      <w:r w:rsidRPr="00383667">
        <w:rPr>
          <w:rFonts w:cs="Huawei Sans"/>
        </w:rPr>
        <w:t>May 25 2020 20:39:26.150.1-08:00 R1 RM/6/RMDEBUG:</w:t>
      </w:r>
    </w:p>
    <w:p w14:paraId="42C67DE5" w14:textId="77777777" w:rsidR="00480CA1" w:rsidRPr="00383667" w:rsidRDefault="00480CA1" w:rsidP="00480CA1">
      <w:pPr>
        <w:pStyle w:val="2f3"/>
        <w:rPr>
          <w:rFonts w:cs="Huawei Sans"/>
        </w:rPr>
      </w:pPr>
      <w:r w:rsidRPr="00383667">
        <w:rPr>
          <w:rFonts w:cs="Huawei Sans"/>
        </w:rPr>
        <w:t xml:space="preserve"> FileID: 0x70178024 Line: 2218 Level: 0x20</w:t>
      </w:r>
    </w:p>
    <w:p w14:paraId="53D89D2C" w14:textId="77777777" w:rsidR="00480CA1" w:rsidRPr="00383667" w:rsidRDefault="00480CA1" w:rsidP="00480CA1">
      <w:pPr>
        <w:pStyle w:val="2f3"/>
        <w:rPr>
          <w:rFonts w:cs="Huawei Sans"/>
        </w:rPr>
      </w:pPr>
      <w:r w:rsidRPr="00383667">
        <w:rPr>
          <w:rFonts w:cs="Huawei Sans"/>
        </w:rPr>
        <w:t xml:space="preserve"> OSPF 1: RECV Packet. Interface: GigabitEthernet0/0/1</w:t>
      </w:r>
    </w:p>
    <w:p w14:paraId="381278CD" w14:textId="77777777" w:rsidR="00480CA1" w:rsidRPr="00383667" w:rsidRDefault="00480CA1" w:rsidP="00480CA1">
      <w:pPr>
        <w:pStyle w:val="2f3"/>
        <w:rPr>
          <w:rFonts w:cs="Huawei Sans"/>
        </w:rPr>
      </w:pPr>
      <w:r w:rsidRPr="00383667">
        <w:rPr>
          <w:rFonts w:cs="Huawei Sans"/>
        </w:rPr>
        <w:t>May 25 2020 20:39:26.150.2-08:00 R1 RM/6/RMDEBUG</w:t>
      </w:r>
      <w:r w:rsidRPr="00497E5B">
        <w:rPr>
          <w:rFonts w:cs="Huawei Sans"/>
        </w:rPr>
        <w:t>:</w:t>
      </w:r>
      <w:r w:rsidRPr="00383667">
        <w:rPr>
          <w:rFonts w:cs="Huawei Sans"/>
        </w:rPr>
        <w:t xml:space="preserve">  </w:t>
      </w:r>
      <w:r w:rsidRPr="00383667">
        <w:rPr>
          <w:rFonts w:cs="Huawei Sans"/>
          <w:color w:val="EC7061"/>
        </w:rPr>
        <w:t>Source Address: 10.0.123.4</w:t>
      </w:r>
    </w:p>
    <w:p w14:paraId="37B125D1" w14:textId="77777777" w:rsidR="00480CA1" w:rsidRPr="00383667" w:rsidRDefault="00480CA1" w:rsidP="00480CA1">
      <w:pPr>
        <w:pStyle w:val="2f3"/>
        <w:rPr>
          <w:rFonts w:cs="Huawei Sans"/>
        </w:rPr>
      </w:pPr>
      <w:r w:rsidRPr="00383667">
        <w:rPr>
          <w:rFonts w:cs="Huawei Sans"/>
        </w:rPr>
        <w:t>May 25 2020 20:39:26.150.3-08:00 R1 RM/6/RMDEBUG</w:t>
      </w:r>
      <w:r w:rsidRPr="00497E5B">
        <w:rPr>
          <w:rFonts w:cs="Huawei Sans"/>
        </w:rPr>
        <w:t>:</w:t>
      </w:r>
      <w:r w:rsidRPr="00383667">
        <w:rPr>
          <w:rFonts w:cs="Huawei Sans"/>
          <w:color w:val="EC7061"/>
        </w:rPr>
        <w:t xml:space="preserve">  Destination Address: 224.0.0.5</w:t>
      </w:r>
    </w:p>
    <w:p w14:paraId="2204987F" w14:textId="77777777" w:rsidR="00480CA1" w:rsidRPr="00383667" w:rsidRDefault="00480CA1" w:rsidP="00480CA1">
      <w:pPr>
        <w:pStyle w:val="2f3"/>
        <w:rPr>
          <w:rFonts w:cs="Huawei Sans"/>
        </w:rPr>
      </w:pPr>
      <w:r w:rsidRPr="00383667">
        <w:rPr>
          <w:rFonts w:cs="Huawei Sans"/>
        </w:rPr>
        <w:t>May 25 2020 20:39:26.150.4-08:00 R1 RM/6/RMDEBUG</w:t>
      </w:r>
      <w:r w:rsidRPr="00497E5B">
        <w:rPr>
          <w:rFonts w:cs="Huawei Sans"/>
        </w:rPr>
        <w:t>:</w:t>
      </w:r>
      <w:r w:rsidRPr="00383667">
        <w:rPr>
          <w:rFonts w:cs="Huawei Sans"/>
        </w:rPr>
        <w:t xml:space="preserve"> </w:t>
      </w:r>
      <w:r w:rsidRPr="00383667">
        <w:rPr>
          <w:rFonts w:cs="Huawei Sans"/>
          <w:color w:val="EC7061"/>
        </w:rPr>
        <w:t xml:space="preserve"> Ver# 2, Type: 4 (Link-State Update)</w:t>
      </w:r>
    </w:p>
    <w:p w14:paraId="255B0440" w14:textId="77777777" w:rsidR="00480CA1" w:rsidRPr="00383667" w:rsidRDefault="00480CA1" w:rsidP="00480CA1">
      <w:pPr>
        <w:pStyle w:val="2f3"/>
        <w:rPr>
          <w:rFonts w:cs="Huawei Sans"/>
        </w:rPr>
      </w:pPr>
      <w:r w:rsidRPr="00383667">
        <w:rPr>
          <w:rFonts w:cs="Huawei Sans"/>
        </w:rPr>
        <w:t>May 25 2020 20:39:26.150.5-08:00 R1 RM/6/RMDEBUG</w:t>
      </w:r>
      <w:r w:rsidRPr="00497E5B">
        <w:rPr>
          <w:rFonts w:cs="Huawei Sans"/>
        </w:rPr>
        <w:t>:</w:t>
      </w:r>
      <w:r w:rsidRPr="00383667">
        <w:rPr>
          <w:rFonts w:cs="Huawei Sans"/>
        </w:rPr>
        <w:t xml:space="preserve">  Length: 76, Router: 10.0.4.4</w:t>
      </w:r>
    </w:p>
    <w:p w14:paraId="2FBEC2FF" w14:textId="77777777" w:rsidR="00480CA1" w:rsidRPr="00383667" w:rsidRDefault="00480CA1" w:rsidP="00480CA1">
      <w:pPr>
        <w:pStyle w:val="2f3"/>
        <w:rPr>
          <w:rFonts w:cs="Huawei Sans"/>
        </w:rPr>
      </w:pPr>
      <w:r w:rsidRPr="00383667">
        <w:rPr>
          <w:rFonts w:cs="Huawei Sans"/>
        </w:rPr>
        <w:t>May 25 2020 20:39:26.150.6-08:00 R1 RM/6/RMDEBUG</w:t>
      </w:r>
      <w:r w:rsidRPr="00497E5B">
        <w:rPr>
          <w:rFonts w:cs="Huawei Sans"/>
        </w:rPr>
        <w:t>:</w:t>
      </w:r>
      <w:r w:rsidRPr="00383667">
        <w:rPr>
          <w:rFonts w:cs="Huawei Sans"/>
        </w:rPr>
        <w:t xml:space="preserve">  Area: 0.0.0.0, </w:t>
      </w:r>
      <w:r w:rsidRPr="00497E5B">
        <w:rPr>
          <w:rFonts w:cs="Huawei Sans"/>
        </w:rPr>
        <w:t>Chksum</w:t>
      </w:r>
      <w:r w:rsidRPr="00383667">
        <w:rPr>
          <w:rFonts w:cs="Huawei Sans"/>
        </w:rPr>
        <w:t>: c8cf</w:t>
      </w:r>
    </w:p>
    <w:p w14:paraId="444B8FDF" w14:textId="77777777" w:rsidR="00480CA1" w:rsidRPr="00383667" w:rsidRDefault="00480CA1" w:rsidP="00480CA1">
      <w:pPr>
        <w:pStyle w:val="2f3"/>
        <w:rPr>
          <w:rFonts w:cs="Huawei Sans"/>
        </w:rPr>
      </w:pPr>
      <w:r w:rsidRPr="00383667">
        <w:rPr>
          <w:rFonts w:cs="Huawei Sans"/>
        </w:rPr>
        <w:t>May 25 2020 20:39:26.150.7-08:00 R1 RM/6/RMDEBUG</w:t>
      </w:r>
      <w:r w:rsidRPr="00497E5B">
        <w:rPr>
          <w:rFonts w:cs="Huawei Sans"/>
        </w:rPr>
        <w:t>:</w:t>
      </w:r>
      <w:r w:rsidRPr="00383667">
        <w:rPr>
          <w:rFonts w:cs="Huawei Sans"/>
        </w:rPr>
        <w:t xml:space="preserve">  AuType: 00</w:t>
      </w:r>
    </w:p>
    <w:p w14:paraId="21DB32AF" w14:textId="77777777" w:rsidR="00480CA1" w:rsidRPr="00383667" w:rsidRDefault="00480CA1" w:rsidP="00480CA1">
      <w:pPr>
        <w:pStyle w:val="2f3"/>
        <w:rPr>
          <w:rFonts w:cs="Huawei Sans"/>
        </w:rPr>
      </w:pPr>
      <w:r w:rsidRPr="00383667">
        <w:rPr>
          <w:rFonts w:cs="Huawei Sans"/>
        </w:rPr>
        <w:t>May 25 2020 20:39:26.150.8-08:00 R1 RM/6/RMDEBUG</w:t>
      </w:r>
      <w:r w:rsidRPr="00497E5B">
        <w:rPr>
          <w:rFonts w:cs="Huawei Sans"/>
        </w:rPr>
        <w:t>:</w:t>
      </w:r>
      <w:r w:rsidRPr="00383667">
        <w:rPr>
          <w:rFonts w:cs="Huawei Sans"/>
        </w:rPr>
        <w:t xml:space="preserve">  Key(ascii): 0 0 0 0 0 0 0 0</w:t>
      </w:r>
    </w:p>
    <w:p w14:paraId="713420CA" w14:textId="77777777" w:rsidR="00480CA1" w:rsidRPr="00383667" w:rsidRDefault="00480CA1" w:rsidP="00480CA1">
      <w:pPr>
        <w:pStyle w:val="2f3"/>
        <w:rPr>
          <w:rFonts w:cs="Huawei Sans"/>
        </w:rPr>
      </w:pPr>
      <w:r w:rsidRPr="00383667">
        <w:rPr>
          <w:rFonts w:cs="Huawei Sans"/>
        </w:rPr>
        <w:t>May 25 2020 20:39:26.150.9-08:00 R1 RM/6/RMDEBUG</w:t>
      </w:r>
      <w:r w:rsidRPr="00497E5B">
        <w:rPr>
          <w:rFonts w:cs="Huawei Sans"/>
        </w:rPr>
        <w:t>:</w:t>
      </w:r>
      <w:r w:rsidRPr="00383667">
        <w:rPr>
          <w:rFonts w:cs="Huawei Sans"/>
        </w:rPr>
        <w:t xml:space="preserve">  # LSAS: 1</w:t>
      </w:r>
    </w:p>
    <w:p w14:paraId="77DACE94" w14:textId="77777777" w:rsidR="00480CA1" w:rsidRPr="00383667" w:rsidRDefault="00480CA1" w:rsidP="00480CA1">
      <w:pPr>
        <w:pStyle w:val="2f3"/>
        <w:rPr>
          <w:rFonts w:cs="Huawei Sans"/>
        </w:rPr>
      </w:pPr>
      <w:r w:rsidRPr="00383667">
        <w:rPr>
          <w:rFonts w:cs="Huawei Sans"/>
        </w:rPr>
        <w:t>May 25 2020 20:39:26.150.10-08:00 R1 RM/6/RMDEBUG</w:t>
      </w:r>
      <w:r w:rsidRPr="00497E5B">
        <w:rPr>
          <w:rFonts w:cs="Huawei Sans"/>
        </w:rPr>
        <w:t>:</w:t>
      </w:r>
      <w:r w:rsidRPr="00383667">
        <w:rPr>
          <w:rFonts w:cs="Huawei Sans"/>
        </w:rPr>
        <w:t xml:space="preserve">  LSA Type 1</w:t>
      </w:r>
    </w:p>
    <w:p w14:paraId="203404DF" w14:textId="77777777" w:rsidR="00480CA1" w:rsidRPr="00383667" w:rsidRDefault="00480CA1" w:rsidP="00480CA1">
      <w:pPr>
        <w:pStyle w:val="2f3"/>
        <w:rPr>
          <w:rFonts w:cs="Huawei Sans"/>
        </w:rPr>
      </w:pPr>
      <w:r w:rsidRPr="00383667">
        <w:rPr>
          <w:rFonts w:cs="Huawei Sans"/>
        </w:rPr>
        <w:t>May 25 2020 20:39:26.150.11-08:00 R1 RM/6/RMDEBUG:    LS ID: 10.0.4.4</w:t>
      </w:r>
    </w:p>
    <w:p w14:paraId="06AB914B" w14:textId="77777777" w:rsidR="00480CA1" w:rsidRPr="00383667" w:rsidRDefault="00480CA1" w:rsidP="00480CA1">
      <w:pPr>
        <w:pStyle w:val="2f3"/>
        <w:rPr>
          <w:rFonts w:cs="Huawei Sans"/>
        </w:rPr>
      </w:pPr>
      <w:r w:rsidRPr="00383667">
        <w:rPr>
          <w:rFonts w:cs="Huawei Sans"/>
        </w:rPr>
        <w:t xml:space="preserve">May 25 2020 20:39:26.150.12-08:00 R1 RM/6/RMDEBUG:    </w:t>
      </w:r>
      <w:r w:rsidRPr="00497E5B">
        <w:rPr>
          <w:rFonts w:cs="Huawei Sans"/>
        </w:rPr>
        <w:t>Adv</w:t>
      </w:r>
      <w:r w:rsidRPr="00383667">
        <w:rPr>
          <w:rFonts w:cs="Huawei Sans"/>
        </w:rPr>
        <w:t xml:space="preserve"> Rtr: 10.0.4.4</w:t>
      </w:r>
    </w:p>
    <w:p w14:paraId="7EF19926" w14:textId="77777777" w:rsidR="00480CA1" w:rsidRPr="00383667" w:rsidRDefault="00480CA1" w:rsidP="00480CA1">
      <w:pPr>
        <w:pStyle w:val="2f3"/>
        <w:rPr>
          <w:rFonts w:cs="Huawei Sans"/>
        </w:rPr>
      </w:pPr>
      <w:r w:rsidRPr="00383667">
        <w:rPr>
          <w:rFonts w:cs="Huawei Sans"/>
        </w:rPr>
        <w:lastRenderedPageBreak/>
        <w:t>May 25 2020 20:39:26.150.13-08:00 R1 RM/6/RMDEBUG:    LSA Age: 2</w:t>
      </w:r>
    </w:p>
    <w:p w14:paraId="158D3BC5" w14:textId="77777777" w:rsidR="00480CA1" w:rsidRPr="00383667" w:rsidRDefault="00480CA1" w:rsidP="00480CA1">
      <w:pPr>
        <w:pStyle w:val="2f3"/>
        <w:rPr>
          <w:rFonts w:cs="Huawei Sans"/>
        </w:rPr>
      </w:pPr>
      <w:r w:rsidRPr="00383667">
        <w:rPr>
          <w:rFonts w:cs="Huawei Sans"/>
        </w:rPr>
        <w:t>May 25 2020 20:39:26.150.14-08:00 R1 RM/6/RMDEBUG:    Options: ExRouting:ON</w:t>
      </w:r>
    </w:p>
    <w:p w14:paraId="663ABCDF" w14:textId="77777777" w:rsidR="00480CA1" w:rsidRPr="00383667" w:rsidRDefault="00480CA1" w:rsidP="00480CA1">
      <w:pPr>
        <w:pStyle w:val="2f3"/>
        <w:rPr>
          <w:rFonts w:cs="Huawei Sans"/>
        </w:rPr>
      </w:pPr>
      <w:r w:rsidRPr="00383667">
        <w:rPr>
          <w:rFonts w:cs="Huawei Sans"/>
        </w:rPr>
        <w:t>May 25 2020 20:39:26.150.15-08:00 R1 RM/6/RMDEBUG:    Length: 48, Seq# 8000001b</w:t>
      </w:r>
    </w:p>
    <w:p w14:paraId="766C9BB6" w14:textId="77777777" w:rsidR="00480CA1" w:rsidRPr="00383667" w:rsidRDefault="00480CA1" w:rsidP="00480CA1">
      <w:pPr>
        <w:pStyle w:val="2f3"/>
        <w:rPr>
          <w:rFonts w:cs="Huawei Sans"/>
        </w:rPr>
      </w:pPr>
      <w:r w:rsidRPr="00383667">
        <w:rPr>
          <w:rFonts w:cs="Huawei Sans"/>
        </w:rPr>
        <w:t>May 25 2020 20:39:26.150.16-08:00 R1 RM/6/RMDEBUG:    CheckSum: 6b77</w:t>
      </w:r>
    </w:p>
    <w:p w14:paraId="3F9E9A1E" w14:textId="77777777" w:rsidR="00480CA1" w:rsidRPr="00383667" w:rsidRDefault="00480CA1" w:rsidP="00480CA1">
      <w:pPr>
        <w:pStyle w:val="2f3"/>
        <w:rPr>
          <w:rFonts w:cs="Huawei Sans"/>
        </w:rPr>
      </w:pPr>
      <w:r w:rsidRPr="00383667">
        <w:rPr>
          <w:rFonts w:cs="Huawei Sans"/>
        </w:rPr>
        <w:t>May 25 2020 20:39:26.150.17-08:00 R1 RM/6/RMDEBUG:    NtBit: 0  VBit: 0 EBit: 0 BBit: 1</w:t>
      </w:r>
    </w:p>
    <w:p w14:paraId="428B3442" w14:textId="77777777" w:rsidR="00480CA1" w:rsidRPr="00383667" w:rsidRDefault="00480CA1" w:rsidP="00480CA1">
      <w:pPr>
        <w:pStyle w:val="2f3"/>
        <w:rPr>
          <w:rFonts w:cs="Huawei Sans"/>
        </w:rPr>
      </w:pPr>
      <w:r w:rsidRPr="00383667">
        <w:rPr>
          <w:rFonts w:cs="Huawei Sans"/>
        </w:rPr>
        <w:t xml:space="preserve">May 25 2020 20:39:26.150.18-08:00 R1 RM/6/RMDEBUG: </w:t>
      </w:r>
      <w:r w:rsidRPr="00383667">
        <w:rPr>
          <w:rFonts w:cs="Huawei Sans"/>
          <w:color w:val="EC7061"/>
        </w:rPr>
        <w:t xml:space="preserve">   # Links: 2</w:t>
      </w:r>
    </w:p>
    <w:p w14:paraId="7160AD21" w14:textId="77777777" w:rsidR="00480CA1" w:rsidRPr="00383667" w:rsidRDefault="00480CA1" w:rsidP="00480CA1">
      <w:pPr>
        <w:pStyle w:val="2f3"/>
        <w:rPr>
          <w:rFonts w:cs="Huawei Sans"/>
        </w:rPr>
      </w:pPr>
      <w:r w:rsidRPr="00383667">
        <w:rPr>
          <w:rFonts w:cs="Huawei Sans"/>
        </w:rPr>
        <w:t>May 25 2020 20:39:26.150.19-08:00 R1 RM/6/RMDEBUG:    LinkID: 10.0.123.4</w:t>
      </w:r>
    </w:p>
    <w:p w14:paraId="24DEAD12" w14:textId="77777777" w:rsidR="00480CA1" w:rsidRPr="00383667" w:rsidRDefault="00480CA1" w:rsidP="00480CA1">
      <w:pPr>
        <w:pStyle w:val="2f3"/>
        <w:rPr>
          <w:rFonts w:cs="Huawei Sans"/>
        </w:rPr>
      </w:pPr>
      <w:r w:rsidRPr="00383667">
        <w:rPr>
          <w:rFonts w:cs="Huawei Sans"/>
        </w:rPr>
        <w:t>May 25 2020 20:39:26.150.20-08:00 R1 RM/6/RMDEBUG:      LinkData: 10.0.123.4</w:t>
      </w:r>
    </w:p>
    <w:p w14:paraId="0DA25C8A" w14:textId="77777777" w:rsidR="00480CA1" w:rsidRPr="00383667" w:rsidRDefault="00480CA1" w:rsidP="00480CA1">
      <w:pPr>
        <w:pStyle w:val="2f3"/>
        <w:rPr>
          <w:rFonts w:cs="Huawei Sans"/>
        </w:rPr>
      </w:pPr>
      <w:r w:rsidRPr="00383667">
        <w:rPr>
          <w:rFonts w:cs="Huawei Sans"/>
        </w:rPr>
        <w:t>May 25 2020 20:39:26.150.21-08:00 R1 RM/6/RMDEBUG:      LinkType: 2</w:t>
      </w:r>
    </w:p>
    <w:p w14:paraId="28C4DB2C" w14:textId="77777777" w:rsidR="00480CA1" w:rsidRPr="00383667" w:rsidRDefault="00480CA1" w:rsidP="00480CA1">
      <w:pPr>
        <w:pStyle w:val="2f3"/>
        <w:rPr>
          <w:rFonts w:cs="Huawei Sans"/>
        </w:rPr>
      </w:pPr>
      <w:r w:rsidRPr="00383667">
        <w:rPr>
          <w:rFonts w:cs="Huawei Sans"/>
        </w:rPr>
        <w:t>May 25 2020 20:39:26.150.22-08:00 R1 RM/6/RMDEBUG:      TOS# 0 Metric 1</w:t>
      </w:r>
    </w:p>
    <w:p w14:paraId="2318F3F0" w14:textId="77777777" w:rsidR="00480CA1" w:rsidRPr="00383667" w:rsidRDefault="00480CA1" w:rsidP="00480CA1">
      <w:pPr>
        <w:pStyle w:val="2f3"/>
        <w:rPr>
          <w:rFonts w:cs="Huawei Sans"/>
        </w:rPr>
      </w:pPr>
      <w:r w:rsidRPr="00383667">
        <w:rPr>
          <w:rFonts w:cs="Huawei Sans"/>
        </w:rPr>
        <w:t>May 25 2020 20:39:26.150.23-08:00 R1 RM/6/RMDEBUG:    LinkID: 10.0.4.0</w:t>
      </w:r>
    </w:p>
    <w:p w14:paraId="0F530692" w14:textId="77777777" w:rsidR="00480CA1" w:rsidRPr="00383667" w:rsidRDefault="00480CA1" w:rsidP="00480CA1">
      <w:pPr>
        <w:pStyle w:val="2f3"/>
        <w:rPr>
          <w:rFonts w:cs="Huawei Sans"/>
        </w:rPr>
      </w:pPr>
      <w:r w:rsidRPr="00383667">
        <w:rPr>
          <w:rFonts w:cs="Huawei Sans"/>
        </w:rPr>
        <w:t>May 25 2020 20:39:26.150.24-08:00 R1 RM/6/RMDEBUG:      LinkData: 255.255.255.0</w:t>
      </w:r>
    </w:p>
    <w:p w14:paraId="7F2FD458" w14:textId="77777777" w:rsidR="00480CA1" w:rsidRPr="00383667" w:rsidRDefault="00480CA1" w:rsidP="00480CA1">
      <w:pPr>
        <w:pStyle w:val="2f3"/>
        <w:rPr>
          <w:rFonts w:cs="Huawei Sans"/>
        </w:rPr>
      </w:pPr>
      <w:r w:rsidRPr="00383667">
        <w:rPr>
          <w:rFonts w:cs="Huawei Sans"/>
        </w:rPr>
        <w:t>May 25 2020 20:39:26.150.25-08:00 R1 RM/6/RMDEBUG:      LinkType: 3</w:t>
      </w:r>
    </w:p>
    <w:p w14:paraId="68F234D8" w14:textId="77777777" w:rsidR="00480CA1" w:rsidRPr="00383667" w:rsidRDefault="00480CA1" w:rsidP="00480CA1">
      <w:pPr>
        <w:pStyle w:val="2f3"/>
        <w:rPr>
          <w:rFonts w:cs="Huawei Sans"/>
        </w:rPr>
      </w:pPr>
      <w:r w:rsidRPr="00383667">
        <w:rPr>
          <w:rFonts w:cs="Huawei Sans"/>
        </w:rPr>
        <w:t>May 25 2020 20:39:26.150.26-08:00 R1 RM/6/RMDEBUG:      TOS# 0 Metric 0</w:t>
      </w:r>
    </w:p>
    <w:p w14:paraId="2EE22C7E" w14:textId="77777777" w:rsidR="00480CA1" w:rsidRPr="00383667" w:rsidRDefault="00480CA1" w:rsidP="00480CA1">
      <w:pPr>
        <w:pStyle w:val="2f3"/>
        <w:rPr>
          <w:rFonts w:cs="Huawei Sans"/>
        </w:rPr>
      </w:pPr>
      <w:r w:rsidRPr="00383667">
        <w:rPr>
          <w:rFonts w:cs="Huawei Sans"/>
        </w:rPr>
        <w:t xml:space="preserve">May 25 2020 20:39:26.150.27-08:00 R1 RM/6/RMDEBUG:  </w:t>
      </w:r>
    </w:p>
    <w:p w14:paraId="35D1B870" w14:textId="77777777" w:rsidR="00480CA1" w:rsidRPr="00383667" w:rsidRDefault="00480CA1" w:rsidP="00480CA1">
      <w:pPr>
        <w:pStyle w:val="2f3"/>
        <w:rPr>
          <w:rFonts w:cs="Huawei Sans"/>
        </w:rPr>
      </w:pPr>
      <w:r w:rsidRPr="00383667">
        <w:rPr>
          <w:rFonts w:cs="Huawei Sans"/>
        </w:rPr>
        <w:t>May 25 2020 20:39:26.580.1-08:00 R1 RM/6/RMDEBUG:</w:t>
      </w:r>
    </w:p>
    <w:p w14:paraId="499D7249" w14:textId="77777777" w:rsidR="00480CA1" w:rsidRPr="00383667" w:rsidRDefault="00480CA1" w:rsidP="00480CA1">
      <w:pPr>
        <w:pStyle w:val="2f3"/>
        <w:rPr>
          <w:rFonts w:cs="Huawei Sans"/>
        </w:rPr>
      </w:pPr>
      <w:r w:rsidRPr="00383667">
        <w:rPr>
          <w:rFonts w:cs="Huawei Sans"/>
        </w:rPr>
        <w:t xml:space="preserve"> FileID: 0x70178024 Line: 2218 Level: 0x20</w:t>
      </w:r>
    </w:p>
    <w:p w14:paraId="38362CF1" w14:textId="77777777" w:rsidR="00480CA1" w:rsidRPr="00383667" w:rsidRDefault="00480CA1" w:rsidP="00480CA1">
      <w:pPr>
        <w:pStyle w:val="2f3"/>
        <w:rPr>
          <w:rFonts w:cs="Huawei Sans"/>
        </w:rPr>
      </w:pPr>
      <w:r w:rsidRPr="00383667">
        <w:rPr>
          <w:rFonts w:cs="Huawei Sans"/>
        </w:rPr>
        <w:t xml:space="preserve"> OSPF 1: RECV Packet. Interface: GigabitEthernet0/0/1</w:t>
      </w:r>
    </w:p>
    <w:p w14:paraId="1166EBE6" w14:textId="77777777" w:rsidR="00480CA1" w:rsidRPr="00383667" w:rsidRDefault="00480CA1" w:rsidP="00480CA1">
      <w:pPr>
        <w:pStyle w:val="2f3"/>
        <w:rPr>
          <w:rFonts w:cs="Huawei Sans"/>
        </w:rPr>
      </w:pPr>
      <w:r w:rsidRPr="00383667">
        <w:rPr>
          <w:rFonts w:cs="Huawei Sans"/>
        </w:rPr>
        <w:t>May 25 2020 20:39:26.580.2-08:00 R1 RM/6/RMDEBUG</w:t>
      </w:r>
      <w:r w:rsidRPr="00497E5B">
        <w:rPr>
          <w:rFonts w:cs="Huawei Sans"/>
        </w:rPr>
        <w:t>:</w:t>
      </w:r>
      <w:r w:rsidRPr="00383667">
        <w:rPr>
          <w:rFonts w:cs="Huawei Sans"/>
        </w:rPr>
        <w:t xml:space="preserve">  </w:t>
      </w:r>
      <w:r w:rsidRPr="00383667">
        <w:rPr>
          <w:rFonts w:cs="Huawei Sans"/>
          <w:color w:val="EC7061"/>
        </w:rPr>
        <w:t>Source Address: 10.0.123.3</w:t>
      </w:r>
    </w:p>
    <w:p w14:paraId="3474A1EF" w14:textId="77777777" w:rsidR="00480CA1" w:rsidRPr="00383667" w:rsidRDefault="00480CA1" w:rsidP="00480CA1">
      <w:pPr>
        <w:pStyle w:val="2f3"/>
        <w:rPr>
          <w:rFonts w:cs="Huawei Sans"/>
        </w:rPr>
      </w:pPr>
      <w:r w:rsidRPr="00383667">
        <w:rPr>
          <w:rFonts w:cs="Huawei Sans"/>
        </w:rPr>
        <w:t>May 25 2020 20:39:26.580.3-08:00 R1 RM/6/RMDEBUG</w:t>
      </w:r>
      <w:r w:rsidRPr="00497E5B">
        <w:rPr>
          <w:rFonts w:cs="Huawei Sans"/>
        </w:rPr>
        <w:t>:</w:t>
      </w:r>
      <w:r w:rsidRPr="00383667">
        <w:rPr>
          <w:rFonts w:cs="Huawei Sans"/>
        </w:rPr>
        <w:t xml:space="preserve">  </w:t>
      </w:r>
      <w:r w:rsidRPr="00383667">
        <w:rPr>
          <w:rFonts w:cs="Huawei Sans"/>
          <w:color w:val="EC7061"/>
        </w:rPr>
        <w:t>Destination Address: 224.0.0.5</w:t>
      </w:r>
    </w:p>
    <w:p w14:paraId="79751D52" w14:textId="77777777" w:rsidR="00480CA1" w:rsidRPr="00383667" w:rsidRDefault="00480CA1" w:rsidP="00480CA1">
      <w:pPr>
        <w:pStyle w:val="2f3"/>
        <w:rPr>
          <w:rFonts w:cs="Huawei Sans"/>
        </w:rPr>
      </w:pPr>
      <w:r w:rsidRPr="00383667">
        <w:rPr>
          <w:rFonts w:cs="Huawei Sans"/>
        </w:rPr>
        <w:t>May 25 2020 20:39:26.580.4-08:00 R1 RM/6/RMDEBUG</w:t>
      </w:r>
      <w:r w:rsidRPr="00497E5B">
        <w:rPr>
          <w:rFonts w:cs="Huawei Sans"/>
        </w:rPr>
        <w:t>:</w:t>
      </w:r>
      <w:r w:rsidRPr="00383667">
        <w:rPr>
          <w:rFonts w:cs="Huawei Sans"/>
        </w:rPr>
        <w:t xml:space="preserve">  Ver# 2, Type: 5 (Link-State </w:t>
      </w:r>
      <w:r w:rsidRPr="00497E5B">
        <w:rPr>
          <w:rFonts w:cs="Huawei Sans"/>
        </w:rPr>
        <w:t>Ack</w:t>
      </w:r>
      <w:r w:rsidRPr="00383667">
        <w:rPr>
          <w:rFonts w:cs="Huawei Sans"/>
        </w:rPr>
        <w:t>)</w:t>
      </w:r>
    </w:p>
    <w:p w14:paraId="1CF2C847" w14:textId="77777777" w:rsidR="00480CA1" w:rsidRPr="00383667" w:rsidRDefault="00480CA1" w:rsidP="00480CA1">
      <w:pPr>
        <w:pStyle w:val="2f3"/>
        <w:rPr>
          <w:rFonts w:cs="Huawei Sans"/>
        </w:rPr>
      </w:pPr>
      <w:r w:rsidRPr="00383667">
        <w:rPr>
          <w:rFonts w:cs="Huawei Sans"/>
        </w:rPr>
        <w:t>May 25 2020 20:39:26.580.5-08:00 R1 RM/6/RMDEBUG</w:t>
      </w:r>
      <w:r w:rsidRPr="00497E5B">
        <w:rPr>
          <w:rFonts w:cs="Huawei Sans"/>
        </w:rPr>
        <w:t>:</w:t>
      </w:r>
      <w:r w:rsidRPr="00383667">
        <w:rPr>
          <w:rFonts w:cs="Huawei Sans"/>
        </w:rPr>
        <w:t xml:space="preserve">  Length: 44, Router: 10.0.3.3</w:t>
      </w:r>
    </w:p>
    <w:p w14:paraId="28FA1E71" w14:textId="77777777" w:rsidR="00480CA1" w:rsidRPr="00383667" w:rsidRDefault="00480CA1" w:rsidP="00480CA1">
      <w:pPr>
        <w:pStyle w:val="2f3"/>
        <w:rPr>
          <w:rFonts w:cs="Huawei Sans"/>
        </w:rPr>
      </w:pPr>
      <w:r w:rsidRPr="00383667">
        <w:rPr>
          <w:rFonts w:cs="Huawei Sans"/>
        </w:rPr>
        <w:t>May 25 2020 20:39:26.580.6-08:00 R1 RM/6/RMDEBUG</w:t>
      </w:r>
      <w:r w:rsidRPr="00497E5B">
        <w:rPr>
          <w:rFonts w:cs="Huawei Sans"/>
        </w:rPr>
        <w:t>:</w:t>
      </w:r>
      <w:r w:rsidRPr="00383667">
        <w:rPr>
          <w:rFonts w:cs="Huawei Sans"/>
        </w:rPr>
        <w:t xml:space="preserve">  Area: 0.0.0.0, </w:t>
      </w:r>
      <w:r w:rsidRPr="00497E5B">
        <w:rPr>
          <w:rFonts w:cs="Huawei Sans"/>
        </w:rPr>
        <w:t>Chksum</w:t>
      </w:r>
      <w:r w:rsidRPr="00383667">
        <w:rPr>
          <w:rFonts w:cs="Huawei Sans"/>
        </w:rPr>
        <w:t>: e6fd</w:t>
      </w:r>
    </w:p>
    <w:p w14:paraId="1E6E95F1" w14:textId="77777777" w:rsidR="00480CA1" w:rsidRPr="00383667" w:rsidRDefault="00480CA1" w:rsidP="00480CA1">
      <w:pPr>
        <w:pStyle w:val="2f3"/>
        <w:rPr>
          <w:rFonts w:cs="Huawei Sans"/>
        </w:rPr>
      </w:pPr>
      <w:r w:rsidRPr="00383667">
        <w:rPr>
          <w:rFonts w:cs="Huawei Sans"/>
        </w:rPr>
        <w:t>May 25 2020 20:39:26.580.7-08:00 R1 RM/6/RMDEBUG</w:t>
      </w:r>
      <w:r w:rsidRPr="00497E5B">
        <w:rPr>
          <w:rFonts w:cs="Huawei Sans"/>
        </w:rPr>
        <w:t>:</w:t>
      </w:r>
      <w:r w:rsidRPr="00383667">
        <w:rPr>
          <w:rFonts w:cs="Huawei Sans"/>
        </w:rPr>
        <w:t xml:space="preserve">  AuType: 00</w:t>
      </w:r>
    </w:p>
    <w:p w14:paraId="137AFD92" w14:textId="77777777" w:rsidR="00480CA1" w:rsidRPr="00383667" w:rsidRDefault="00480CA1" w:rsidP="00480CA1">
      <w:pPr>
        <w:pStyle w:val="2f3"/>
        <w:rPr>
          <w:rFonts w:cs="Huawei Sans"/>
        </w:rPr>
      </w:pPr>
      <w:r w:rsidRPr="00383667">
        <w:rPr>
          <w:rFonts w:cs="Huawei Sans"/>
        </w:rPr>
        <w:t>May 25 2020 20:39:26.580.8-08:00 R1 RM/6/RMDEBUG</w:t>
      </w:r>
      <w:r w:rsidRPr="00497E5B">
        <w:rPr>
          <w:rFonts w:cs="Huawei Sans"/>
        </w:rPr>
        <w:t>:</w:t>
      </w:r>
      <w:r w:rsidRPr="00383667">
        <w:rPr>
          <w:rFonts w:cs="Huawei Sans"/>
        </w:rPr>
        <w:t xml:space="preserve">  Key(ascii): 0 0 0 0 0 0 0 0</w:t>
      </w:r>
    </w:p>
    <w:p w14:paraId="705E744C" w14:textId="77777777" w:rsidR="00480CA1" w:rsidRPr="00383667" w:rsidRDefault="00480CA1" w:rsidP="00480CA1">
      <w:pPr>
        <w:pStyle w:val="2f3"/>
        <w:rPr>
          <w:rFonts w:cs="Huawei Sans"/>
        </w:rPr>
      </w:pPr>
      <w:r w:rsidRPr="00383667">
        <w:rPr>
          <w:rFonts w:cs="Huawei Sans"/>
        </w:rPr>
        <w:t>May 25 2020 20:39:26.580.9-08:00 R1 RM/6/RMDEBUG</w:t>
      </w:r>
      <w:r w:rsidRPr="00497E5B">
        <w:rPr>
          <w:rFonts w:cs="Huawei Sans"/>
        </w:rPr>
        <w:t>:</w:t>
      </w:r>
      <w:r w:rsidRPr="00383667">
        <w:rPr>
          <w:rFonts w:cs="Huawei Sans"/>
        </w:rPr>
        <w:t xml:space="preserve">  # LSA Headers: 1</w:t>
      </w:r>
    </w:p>
    <w:p w14:paraId="72A07287" w14:textId="77777777" w:rsidR="00480CA1" w:rsidRPr="00383667" w:rsidRDefault="00480CA1" w:rsidP="00480CA1">
      <w:pPr>
        <w:pStyle w:val="2f3"/>
        <w:rPr>
          <w:rFonts w:cs="Huawei Sans"/>
        </w:rPr>
      </w:pPr>
      <w:r w:rsidRPr="00383667">
        <w:rPr>
          <w:rFonts w:cs="Huawei Sans"/>
        </w:rPr>
        <w:t>May 25 2020 20:39:26.580.10-08:00 R1 RM/6/RMDEBUG</w:t>
      </w:r>
      <w:r w:rsidRPr="00497E5B">
        <w:rPr>
          <w:rFonts w:cs="Huawei Sans"/>
        </w:rPr>
        <w:t>:</w:t>
      </w:r>
      <w:r w:rsidRPr="00383667">
        <w:rPr>
          <w:rFonts w:cs="Huawei Sans"/>
        </w:rPr>
        <w:t xml:space="preserve">  LSA Type 1</w:t>
      </w:r>
    </w:p>
    <w:p w14:paraId="1056AD0B" w14:textId="77777777" w:rsidR="00480CA1" w:rsidRPr="00383667" w:rsidRDefault="00480CA1" w:rsidP="00480CA1">
      <w:pPr>
        <w:pStyle w:val="2f3"/>
        <w:rPr>
          <w:rFonts w:cs="Huawei Sans"/>
        </w:rPr>
      </w:pPr>
      <w:r w:rsidRPr="00383667">
        <w:rPr>
          <w:rFonts w:cs="Huawei Sans"/>
        </w:rPr>
        <w:t>May 25 2020 20:39:26.580.11-08:00 R1 RM/6/RMDEBUG:    LS ID: 10.0.4.4</w:t>
      </w:r>
    </w:p>
    <w:p w14:paraId="6839262E" w14:textId="77777777" w:rsidR="00480CA1" w:rsidRPr="00383667" w:rsidRDefault="00480CA1" w:rsidP="00480CA1">
      <w:pPr>
        <w:pStyle w:val="2f3"/>
        <w:rPr>
          <w:rFonts w:cs="Huawei Sans"/>
        </w:rPr>
      </w:pPr>
      <w:r w:rsidRPr="00383667">
        <w:rPr>
          <w:rFonts w:cs="Huawei Sans"/>
        </w:rPr>
        <w:t xml:space="preserve">May 25 2020 20:39:26.580.12-08:00 R1 RM/6/RMDEBUG:    </w:t>
      </w:r>
      <w:r w:rsidRPr="00497E5B">
        <w:rPr>
          <w:rFonts w:cs="Huawei Sans"/>
        </w:rPr>
        <w:t>Adv</w:t>
      </w:r>
      <w:r w:rsidRPr="00383667">
        <w:rPr>
          <w:rFonts w:cs="Huawei Sans"/>
        </w:rPr>
        <w:t xml:space="preserve"> Rtr: 10.0.4.4</w:t>
      </w:r>
    </w:p>
    <w:p w14:paraId="737AB2D6" w14:textId="77777777" w:rsidR="00480CA1" w:rsidRPr="00383667" w:rsidRDefault="00480CA1" w:rsidP="00480CA1">
      <w:pPr>
        <w:pStyle w:val="2f3"/>
        <w:rPr>
          <w:rFonts w:cs="Huawei Sans"/>
        </w:rPr>
      </w:pPr>
      <w:r w:rsidRPr="00383667">
        <w:rPr>
          <w:rFonts w:cs="Huawei Sans"/>
        </w:rPr>
        <w:t>May 25 2020 20:39:26.580.13-08:00 R1 RM/6/RMDEBUG:    LSA Age: 2</w:t>
      </w:r>
    </w:p>
    <w:p w14:paraId="452BACCF" w14:textId="77777777" w:rsidR="00480CA1" w:rsidRPr="00383667" w:rsidRDefault="00480CA1" w:rsidP="00480CA1">
      <w:pPr>
        <w:pStyle w:val="2f3"/>
        <w:rPr>
          <w:rFonts w:cs="Huawei Sans"/>
        </w:rPr>
      </w:pPr>
      <w:r w:rsidRPr="00383667">
        <w:rPr>
          <w:rFonts w:cs="Huawei Sans"/>
        </w:rPr>
        <w:t>May 25 2020 20:39:26.580.14-08:00 R1 RM/6/RMDEBUG:    Options: ExRouting:ON</w:t>
      </w:r>
    </w:p>
    <w:p w14:paraId="37915EC9" w14:textId="77777777" w:rsidR="00480CA1" w:rsidRPr="00383667" w:rsidRDefault="00480CA1" w:rsidP="00480CA1">
      <w:pPr>
        <w:pStyle w:val="2f3"/>
        <w:rPr>
          <w:rFonts w:cs="Huawei Sans"/>
        </w:rPr>
      </w:pPr>
      <w:r w:rsidRPr="00383667">
        <w:rPr>
          <w:rFonts w:cs="Huawei Sans"/>
        </w:rPr>
        <w:t>May 25 2020 20:39:26.580.15-08:00 R1 RM/6/RMDEBUG:    Length: 48, Seq# 8000001b</w:t>
      </w:r>
    </w:p>
    <w:p w14:paraId="5EEE19D6" w14:textId="77777777" w:rsidR="00480CA1" w:rsidRPr="00383667" w:rsidRDefault="00480CA1" w:rsidP="00480CA1">
      <w:pPr>
        <w:pStyle w:val="2f3"/>
        <w:rPr>
          <w:rFonts w:cs="Huawei Sans"/>
        </w:rPr>
      </w:pPr>
      <w:r w:rsidRPr="00383667">
        <w:rPr>
          <w:rFonts w:cs="Huawei Sans"/>
        </w:rPr>
        <w:t>May 25 2020 20:39:26.580.16-08:00 R1 RM/6/RMDEBUG:    CheckSum: 6b77</w:t>
      </w:r>
    </w:p>
    <w:p w14:paraId="6F621842" w14:textId="77777777" w:rsidR="00480CA1" w:rsidRPr="00383667" w:rsidRDefault="00480CA1" w:rsidP="00480CA1">
      <w:pPr>
        <w:pStyle w:val="2f3"/>
        <w:rPr>
          <w:rFonts w:cs="Huawei Sans"/>
        </w:rPr>
      </w:pPr>
      <w:r w:rsidRPr="00383667">
        <w:rPr>
          <w:rFonts w:cs="Huawei Sans"/>
        </w:rPr>
        <w:t xml:space="preserve">May 25 2020 20:39:26.580.17-08:00 R1 RM/6/RMDEBUG:  </w:t>
      </w:r>
    </w:p>
    <w:p w14:paraId="21497CF0" w14:textId="77777777" w:rsidR="00480CA1" w:rsidRPr="00383667" w:rsidRDefault="00480CA1" w:rsidP="00480CA1">
      <w:pPr>
        <w:pStyle w:val="2f3"/>
        <w:rPr>
          <w:rFonts w:cs="Huawei Sans"/>
        </w:rPr>
      </w:pPr>
      <w:r w:rsidRPr="00383667">
        <w:rPr>
          <w:rFonts w:cs="Huawei Sans"/>
        </w:rPr>
        <w:t>May 25 2020 20:39:26.910.1-08:00 R1 RM/6/RMDEBUG:</w:t>
      </w:r>
    </w:p>
    <w:p w14:paraId="1B4AB877" w14:textId="77777777" w:rsidR="00480CA1" w:rsidRPr="00383667" w:rsidRDefault="00480CA1" w:rsidP="00480CA1">
      <w:pPr>
        <w:pStyle w:val="2f3"/>
        <w:rPr>
          <w:rFonts w:cs="Huawei Sans"/>
        </w:rPr>
      </w:pPr>
      <w:r w:rsidRPr="00383667">
        <w:rPr>
          <w:rFonts w:cs="Huawei Sans"/>
        </w:rPr>
        <w:t xml:space="preserve"> FileID: 0x70178025 Line: 4427 Level: 0x20</w:t>
      </w:r>
    </w:p>
    <w:p w14:paraId="1C936654" w14:textId="77777777" w:rsidR="00480CA1" w:rsidRPr="00383667" w:rsidRDefault="00480CA1" w:rsidP="00480CA1">
      <w:pPr>
        <w:pStyle w:val="2f3"/>
        <w:rPr>
          <w:rFonts w:cs="Huawei Sans"/>
        </w:rPr>
      </w:pPr>
      <w:r w:rsidRPr="00383667">
        <w:rPr>
          <w:rFonts w:cs="Huawei Sans"/>
        </w:rPr>
        <w:t xml:space="preserve"> OSPF 1: SEND Packet. Interface: GigabitEthernet0/0/1</w:t>
      </w:r>
    </w:p>
    <w:p w14:paraId="5DC967BA" w14:textId="77777777" w:rsidR="00480CA1" w:rsidRPr="00383667" w:rsidRDefault="00480CA1" w:rsidP="00480CA1">
      <w:pPr>
        <w:pStyle w:val="2f3"/>
        <w:rPr>
          <w:rFonts w:cs="Huawei Sans"/>
          <w:color w:val="FF0000"/>
        </w:rPr>
      </w:pPr>
      <w:r w:rsidRPr="00383667">
        <w:rPr>
          <w:rFonts w:cs="Huawei Sans"/>
        </w:rPr>
        <w:t>May 25 2020 20:39:26.910.2-08:00 R1 RM/6/RMDEBUG</w:t>
      </w:r>
      <w:r w:rsidRPr="00497E5B">
        <w:rPr>
          <w:rFonts w:cs="Huawei Sans"/>
        </w:rPr>
        <w:t>:</w:t>
      </w:r>
      <w:r w:rsidRPr="00383667">
        <w:rPr>
          <w:rFonts w:cs="Huawei Sans"/>
        </w:rPr>
        <w:t xml:space="preserve"> </w:t>
      </w:r>
      <w:r w:rsidRPr="00383667">
        <w:rPr>
          <w:rFonts w:cs="Huawei Sans"/>
          <w:color w:val="EC7061"/>
        </w:rPr>
        <w:t xml:space="preserve"> Source Address: 10.0.123.1</w:t>
      </w:r>
    </w:p>
    <w:p w14:paraId="129D21CA" w14:textId="77777777" w:rsidR="00480CA1" w:rsidRPr="00383667" w:rsidRDefault="00480CA1" w:rsidP="00480CA1">
      <w:pPr>
        <w:pStyle w:val="2f3"/>
        <w:rPr>
          <w:rFonts w:cs="Huawei Sans"/>
        </w:rPr>
      </w:pPr>
      <w:r w:rsidRPr="00383667">
        <w:rPr>
          <w:rFonts w:cs="Huawei Sans"/>
        </w:rPr>
        <w:t>May 25 2020 20:39:26.910.3-08:00 R1 RM/6/RMDEBUG</w:t>
      </w:r>
      <w:r w:rsidRPr="00497E5B">
        <w:rPr>
          <w:rFonts w:cs="Huawei Sans"/>
        </w:rPr>
        <w:t>:</w:t>
      </w:r>
      <w:r w:rsidRPr="00383667">
        <w:rPr>
          <w:rFonts w:cs="Huawei Sans"/>
        </w:rPr>
        <w:t xml:space="preserve"> </w:t>
      </w:r>
      <w:r w:rsidRPr="00383667">
        <w:rPr>
          <w:rFonts w:cs="Huawei Sans"/>
          <w:color w:val="EC7061"/>
        </w:rPr>
        <w:t xml:space="preserve"> Destination Address: 224.0.0.6</w:t>
      </w:r>
    </w:p>
    <w:p w14:paraId="31260658" w14:textId="77777777" w:rsidR="00480CA1" w:rsidRPr="00383667" w:rsidRDefault="00480CA1" w:rsidP="00480CA1">
      <w:pPr>
        <w:pStyle w:val="2f3"/>
        <w:rPr>
          <w:rFonts w:cs="Huawei Sans"/>
        </w:rPr>
      </w:pPr>
      <w:r w:rsidRPr="00383667">
        <w:rPr>
          <w:rFonts w:cs="Huawei Sans"/>
        </w:rPr>
        <w:t>May 25 2020 20:39:26.910.4-08:00 R1 RM/6/RMDEBUG</w:t>
      </w:r>
      <w:r w:rsidRPr="00497E5B">
        <w:rPr>
          <w:rFonts w:cs="Huawei Sans"/>
        </w:rPr>
        <w:t>:</w:t>
      </w:r>
      <w:r w:rsidRPr="00383667">
        <w:rPr>
          <w:rFonts w:cs="Huawei Sans"/>
        </w:rPr>
        <w:t xml:space="preserve">  Ver# 2, Type: 5 (Link-State </w:t>
      </w:r>
      <w:r w:rsidRPr="00497E5B">
        <w:rPr>
          <w:rFonts w:cs="Huawei Sans"/>
        </w:rPr>
        <w:t>Ack</w:t>
      </w:r>
      <w:r w:rsidRPr="00383667">
        <w:rPr>
          <w:rFonts w:cs="Huawei Sans"/>
        </w:rPr>
        <w:t>)</w:t>
      </w:r>
    </w:p>
    <w:p w14:paraId="1ACE2E25" w14:textId="77777777" w:rsidR="00480CA1" w:rsidRPr="00383667" w:rsidRDefault="00480CA1" w:rsidP="00480CA1">
      <w:pPr>
        <w:pStyle w:val="2f3"/>
        <w:rPr>
          <w:rFonts w:cs="Huawei Sans"/>
        </w:rPr>
      </w:pPr>
      <w:r w:rsidRPr="00383667">
        <w:rPr>
          <w:rFonts w:cs="Huawei Sans"/>
        </w:rPr>
        <w:t>May 25 2020 20:39:26.910.5-08:00 R1 RM/6/RMDEBUG</w:t>
      </w:r>
      <w:r w:rsidRPr="00497E5B">
        <w:rPr>
          <w:rFonts w:cs="Huawei Sans"/>
        </w:rPr>
        <w:t>:</w:t>
      </w:r>
      <w:r w:rsidRPr="00383667">
        <w:rPr>
          <w:rFonts w:cs="Huawei Sans"/>
        </w:rPr>
        <w:t xml:space="preserve">  Length: 44, Router: 10.0.1.1</w:t>
      </w:r>
    </w:p>
    <w:p w14:paraId="72CD028D" w14:textId="77777777" w:rsidR="00480CA1" w:rsidRPr="00383667" w:rsidRDefault="00480CA1" w:rsidP="00480CA1">
      <w:pPr>
        <w:pStyle w:val="2f3"/>
        <w:rPr>
          <w:rFonts w:cs="Huawei Sans"/>
        </w:rPr>
      </w:pPr>
      <w:r w:rsidRPr="00383667">
        <w:rPr>
          <w:rFonts w:cs="Huawei Sans"/>
        </w:rPr>
        <w:t>May 25 2020 20:39:26.910.6-08:00 R1 RM/6/RMDEBUG</w:t>
      </w:r>
      <w:r w:rsidRPr="00497E5B">
        <w:rPr>
          <w:rFonts w:cs="Huawei Sans"/>
        </w:rPr>
        <w:t>:</w:t>
      </w:r>
      <w:r w:rsidRPr="00383667">
        <w:rPr>
          <w:rFonts w:cs="Huawei Sans"/>
        </w:rPr>
        <w:t xml:space="preserve">  Area: 0.0.0.0, </w:t>
      </w:r>
      <w:r w:rsidRPr="00497E5B">
        <w:rPr>
          <w:rFonts w:cs="Huawei Sans"/>
        </w:rPr>
        <w:t>Chksum</w:t>
      </w:r>
      <w:r w:rsidRPr="00383667">
        <w:rPr>
          <w:rFonts w:cs="Huawei Sans"/>
        </w:rPr>
        <w:t>: e8fe</w:t>
      </w:r>
    </w:p>
    <w:p w14:paraId="3DE7D582" w14:textId="77777777" w:rsidR="00480CA1" w:rsidRPr="00383667" w:rsidRDefault="00480CA1" w:rsidP="00480CA1">
      <w:pPr>
        <w:pStyle w:val="2f3"/>
        <w:rPr>
          <w:rFonts w:cs="Huawei Sans"/>
        </w:rPr>
      </w:pPr>
      <w:r w:rsidRPr="00383667">
        <w:rPr>
          <w:rFonts w:cs="Huawei Sans"/>
        </w:rPr>
        <w:t>May 25 2020 20:39:26.910.7-08:00 R1 RM/6/RMDEBUG</w:t>
      </w:r>
      <w:r w:rsidRPr="00497E5B">
        <w:rPr>
          <w:rFonts w:cs="Huawei Sans"/>
        </w:rPr>
        <w:t>:</w:t>
      </w:r>
      <w:r w:rsidRPr="00383667">
        <w:rPr>
          <w:rFonts w:cs="Huawei Sans"/>
        </w:rPr>
        <w:t xml:space="preserve">  AuType: 00</w:t>
      </w:r>
    </w:p>
    <w:p w14:paraId="01F6A07E" w14:textId="77777777" w:rsidR="00480CA1" w:rsidRPr="00383667" w:rsidRDefault="00480CA1" w:rsidP="00480CA1">
      <w:pPr>
        <w:pStyle w:val="2f3"/>
        <w:rPr>
          <w:rFonts w:cs="Huawei Sans"/>
        </w:rPr>
      </w:pPr>
      <w:r w:rsidRPr="00383667">
        <w:rPr>
          <w:rFonts w:cs="Huawei Sans"/>
        </w:rPr>
        <w:t>May 25 2020 20:39:26.910.8-08:00 R1 RM/6/RMDEBUG</w:t>
      </w:r>
      <w:r w:rsidRPr="00497E5B">
        <w:rPr>
          <w:rFonts w:cs="Huawei Sans"/>
        </w:rPr>
        <w:t>:</w:t>
      </w:r>
      <w:r w:rsidRPr="00383667">
        <w:rPr>
          <w:rFonts w:cs="Huawei Sans"/>
        </w:rPr>
        <w:t xml:space="preserve">  Key(ascii): 0 0 0 0 0 0 0 0</w:t>
      </w:r>
    </w:p>
    <w:p w14:paraId="6D77A117" w14:textId="77777777" w:rsidR="00480CA1" w:rsidRPr="00383667" w:rsidRDefault="00480CA1" w:rsidP="00480CA1">
      <w:pPr>
        <w:pStyle w:val="2f3"/>
        <w:rPr>
          <w:rFonts w:cs="Huawei Sans"/>
        </w:rPr>
      </w:pPr>
      <w:r w:rsidRPr="00383667">
        <w:rPr>
          <w:rFonts w:cs="Huawei Sans"/>
        </w:rPr>
        <w:t>May 25 2020 20:39:26.910.9-08:00 R1 RM/6/RMDEBUG</w:t>
      </w:r>
      <w:r w:rsidRPr="00497E5B">
        <w:rPr>
          <w:rFonts w:cs="Huawei Sans"/>
        </w:rPr>
        <w:t>:</w:t>
      </w:r>
      <w:r w:rsidRPr="00383667">
        <w:rPr>
          <w:rFonts w:cs="Huawei Sans"/>
        </w:rPr>
        <w:t xml:space="preserve">  # LSA Headers: 1</w:t>
      </w:r>
    </w:p>
    <w:p w14:paraId="216BECB7" w14:textId="77777777" w:rsidR="00480CA1" w:rsidRPr="00383667" w:rsidRDefault="00480CA1" w:rsidP="00480CA1">
      <w:pPr>
        <w:pStyle w:val="2f3"/>
        <w:rPr>
          <w:rFonts w:cs="Huawei Sans"/>
        </w:rPr>
      </w:pPr>
      <w:r w:rsidRPr="00383667">
        <w:rPr>
          <w:rFonts w:cs="Huawei Sans"/>
        </w:rPr>
        <w:t>May 25 2020 20:39:26.910.10-08:00 R1 RM/6/RMDEBUG</w:t>
      </w:r>
      <w:r w:rsidRPr="00497E5B">
        <w:rPr>
          <w:rFonts w:cs="Huawei Sans"/>
        </w:rPr>
        <w:t>:</w:t>
      </w:r>
      <w:r w:rsidRPr="00383667">
        <w:rPr>
          <w:rFonts w:cs="Huawei Sans"/>
        </w:rPr>
        <w:t xml:space="preserve">  LSA Type 1</w:t>
      </w:r>
    </w:p>
    <w:p w14:paraId="4464EE8A" w14:textId="77777777" w:rsidR="00480CA1" w:rsidRPr="00383667" w:rsidRDefault="00480CA1" w:rsidP="00480CA1">
      <w:pPr>
        <w:pStyle w:val="2f3"/>
        <w:rPr>
          <w:rFonts w:cs="Huawei Sans"/>
        </w:rPr>
      </w:pPr>
      <w:r w:rsidRPr="00383667">
        <w:rPr>
          <w:rFonts w:cs="Huawei Sans"/>
        </w:rPr>
        <w:t>May 25 2020 20:39:26.910.11-08:00 R1 RM/6/RMDEBUG:    LS ID: 10.0.4.4</w:t>
      </w:r>
    </w:p>
    <w:p w14:paraId="6F1FF79A" w14:textId="77777777" w:rsidR="00480CA1" w:rsidRPr="00383667" w:rsidRDefault="00480CA1" w:rsidP="00480CA1">
      <w:pPr>
        <w:pStyle w:val="2f3"/>
        <w:rPr>
          <w:rFonts w:cs="Huawei Sans"/>
        </w:rPr>
      </w:pPr>
      <w:r w:rsidRPr="00383667">
        <w:rPr>
          <w:rFonts w:cs="Huawei Sans"/>
        </w:rPr>
        <w:t xml:space="preserve">May 25 2020 20:39:26.910.12-08:00 R1 RM/6/RMDEBUG:    </w:t>
      </w:r>
      <w:r w:rsidRPr="00497E5B">
        <w:rPr>
          <w:rFonts w:cs="Huawei Sans"/>
        </w:rPr>
        <w:t>Adv</w:t>
      </w:r>
      <w:r w:rsidRPr="00383667">
        <w:rPr>
          <w:rFonts w:cs="Huawei Sans"/>
        </w:rPr>
        <w:t xml:space="preserve"> Rtr: 10.0.4.4</w:t>
      </w:r>
    </w:p>
    <w:p w14:paraId="386AB61F" w14:textId="77777777" w:rsidR="00480CA1" w:rsidRPr="00383667" w:rsidRDefault="00480CA1" w:rsidP="00480CA1">
      <w:pPr>
        <w:pStyle w:val="2f3"/>
        <w:rPr>
          <w:rFonts w:cs="Huawei Sans"/>
        </w:rPr>
      </w:pPr>
      <w:r w:rsidRPr="00383667">
        <w:rPr>
          <w:rFonts w:cs="Huawei Sans"/>
        </w:rPr>
        <w:t>May 25 2020 20:39:26.910.13-08:00 R1 RM/6/RMDEBUG:    LSA Age: 3</w:t>
      </w:r>
    </w:p>
    <w:p w14:paraId="70D9A1BE" w14:textId="77777777" w:rsidR="00480CA1" w:rsidRPr="00383667" w:rsidRDefault="00480CA1" w:rsidP="00480CA1">
      <w:pPr>
        <w:pStyle w:val="2f3"/>
        <w:rPr>
          <w:rFonts w:cs="Huawei Sans"/>
        </w:rPr>
      </w:pPr>
      <w:r w:rsidRPr="00383667">
        <w:rPr>
          <w:rFonts w:cs="Huawei Sans"/>
        </w:rPr>
        <w:t>May 25 2020 20:39:26.910.14-08:00 R1 RM/6/RMDEBUG:    Options: ExRouting:ON</w:t>
      </w:r>
    </w:p>
    <w:p w14:paraId="681EF819" w14:textId="77777777" w:rsidR="00480CA1" w:rsidRPr="00383667" w:rsidRDefault="00480CA1" w:rsidP="00480CA1">
      <w:pPr>
        <w:pStyle w:val="2f3"/>
        <w:rPr>
          <w:rFonts w:cs="Huawei Sans"/>
        </w:rPr>
      </w:pPr>
      <w:r w:rsidRPr="00383667">
        <w:rPr>
          <w:rFonts w:cs="Huawei Sans"/>
        </w:rPr>
        <w:t>May 25 2020 20:39:26.910.15-08:00 R1 RM/6/RMDEBUG:    Length: 48, Seq# 8000001b</w:t>
      </w:r>
    </w:p>
    <w:p w14:paraId="0720BD83" w14:textId="77777777" w:rsidR="00480CA1" w:rsidRPr="00383667" w:rsidRDefault="00480CA1" w:rsidP="00480CA1">
      <w:pPr>
        <w:pStyle w:val="2f3"/>
        <w:rPr>
          <w:rFonts w:cs="Huawei Sans"/>
        </w:rPr>
      </w:pPr>
      <w:r w:rsidRPr="00383667">
        <w:rPr>
          <w:rFonts w:cs="Huawei Sans"/>
        </w:rPr>
        <w:t>May 25 2020 20:39:26.910.16-08:00 R1 RM/6/RMDEBUG:    CheckSum: 6b77</w:t>
      </w:r>
    </w:p>
    <w:p w14:paraId="0E1309AF" w14:textId="77777777" w:rsidR="00480CA1" w:rsidRPr="00383667" w:rsidRDefault="00480CA1" w:rsidP="00480CA1">
      <w:pPr>
        <w:pStyle w:val="2f3"/>
        <w:rPr>
          <w:rFonts w:cs="Huawei Sans"/>
        </w:rPr>
      </w:pPr>
      <w:r w:rsidRPr="00383667">
        <w:rPr>
          <w:rFonts w:cs="Huawei Sans"/>
        </w:rPr>
        <w:t xml:space="preserve">May 25 2020 20:39:26.910.17-08:00 R1 RM/6/RMDEBUG:  </w:t>
      </w:r>
    </w:p>
    <w:p w14:paraId="0B672FCE" w14:textId="77777777" w:rsidR="00480CA1" w:rsidRPr="00383667" w:rsidRDefault="00480CA1" w:rsidP="00480CA1">
      <w:pPr>
        <w:pStyle w:val="1e"/>
      </w:pPr>
      <w:r w:rsidRPr="00383667">
        <w:lastRenderedPageBreak/>
        <w:t xml:space="preserve">The first remains an LSU packet, which is generated by R4 (the DR). The value of the </w:t>
      </w:r>
      <w:r w:rsidRPr="00383667">
        <w:rPr>
          <w:b/>
          <w:bCs/>
        </w:rPr>
        <w:t>Links</w:t>
      </w:r>
      <w:r w:rsidRPr="00383667">
        <w:t xml:space="preserve"> field is 2, indicating that a Loopback0 route is added. The second and third packets remain the same as before: the LSAck packet replied by the BDR and that replied by R1 itself.</w:t>
      </w:r>
    </w:p>
    <w:p w14:paraId="2641095D" w14:textId="48DB84C7" w:rsidR="00480CA1" w:rsidRPr="00383667" w:rsidRDefault="00480CA1" w:rsidP="00480CA1">
      <w:pPr>
        <w:pStyle w:val="1e"/>
      </w:pPr>
      <w:r w:rsidRPr="00383667">
        <w:t xml:space="preserve"># Run the </w:t>
      </w:r>
      <w:r w:rsidRPr="00383667">
        <w:rPr>
          <w:b/>
        </w:rPr>
        <w:t>debugging ospf packet request</w:t>
      </w:r>
      <w:r w:rsidR="00FA5AC8">
        <w:t xml:space="preserve"> command on R1, and then</w:t>
      </w:r>
      <w:r w:rsidRPr="00383667">
        <w:t xml:space="preserve"> reset the OSPF process.</w:t>
      </w:r>
    </w:p>
    <w:p w14:paraId="2810F7C6" w14:textId="77777777" w:rsidR="00480CA1" w:rsidRPr="00383667" w:rsidRDefault="00480CA1" w:rsidP="00480CA1">
      <w:pPr>
        <w:pStyle w:val="2f3"/>
        <w:rPr>
          <w:rFonts w:cs="Huawei Sans"/>
        </w:rPr>
      </w:pPr>
      <w:r w:rsidRPr="00383667">
        <w:rPr>
          <w:rFonts w:cs="Huawei Sans"/>
        </w:rPr>
        <w:t xml:space="preserve">&lt;R1&gt;debugging </w:t>
      </w:r>
      <w:r w:rsidRPr="00497E5B">
        <w:rPr>
          <w:rFonts w:cs="Huawei Sans"/>
        </w:rPr>
        <w:t>ospf</w:t>
      </w:r>
      <w:r w:rsidRPr="00383667">
        <w:rPr>
          <w:rFonts w:cs="Huawei Sans"/>
        </w:rPr>
        <w:t xml:space="preserve"> packet request</w:t>
      </w:r>
    </w:p>
    <w:p w14:paraId="2DFE293E" w14:textId="77777777" w:rsidR="00480CA1" w:rsidRPr="00383667" w:rsidRDefault="00480CA1" w:rsidP="00480CA1">
      <w:pPr>
        <w:pStyle w:val="2f3"/>
        <w:rPr>
          <w:rFonts w:cs="Huawei Sans"/>
        </w:rPr>
      </w:pPr>
      <w:r w:rsidRPr="00383667">
        <w:rPr>
          <w:rFonts w:cs="Huawei Sans"/>
        </w:rPr>
        <w:t xml:space="preserve">&lt;R1&gt;reset </w:t>
      </w:r>
      <w:r w:rsidRPr="00497E5B">
        <w:rPr>
          <w:rFonts w:cs="Huawei Sans"/>
        </w:rPr>
        <w:t>ospf</w:t>
      </w:r>
      <w:r w:rsidRPr="00383667">
        <w:rPr>
          <w:rFonts w:cs="Huawei Sans"/>
        </w:rPr>
        <w:t xml:space="preserve"> process 1</w:t>
      </w:r>
    </w:p>
    <w:p w14:paraId="11E3F6E2" w14:textId="77777777" w:rsidR="00480CA1" w:rsidRPr="00383667" w:rsidRDefault="00480CA1" w:rsidP="00480CA1">
      <w:pPr>
        <w:pStyle w:val="1e"/>
      </w:pPr>
      <w:r w:rsidRPr="00383667">
        <w:t># Observe the debugging information on R1.</w:t>
      </w:r>
    </w:p>
    <w:p w14:paraId="718307C7" w14:textId="77777777" w:rsidR="00480CA1" w:rsidRPr="00383667" w:rsidRDefault="00480CA1" w:rsidP="00480CA1">
      <w:pPr>
        <w:pStyle w:val="2f3"/>
        <w:rPr>
          <w:rFonts w:cs="Huawei Sans"/>
        </w:rPr>
      </w:pPr>
      <w:r w:rsidRPr="00383667">
        <w:rPr>
          <w:rFonts w:cs="Huawei Sans"/>
        </w:rPr>
        <w:t>FileID: 0x70178025 Line: 2886 Level: 0x20</w:t>
      </w:r>
    </w:p>
    <w:p w14:paraId="4ACE48AA" w14:textId="77777777" w:rsidR="00480CA1" w:rsidRPr="00383667" w:rsidRDefault="00480CA1" w:rsidP="00480CA1">
      <w:pPr>
        <w:pStyle w:val="2f3"/>
        <w:rPr>
          <w:rFonts w:cs="Huawei Sans"/>
        </w:rPr>
      </w:pPr>
      <w:r w:rsidRPr="00383667">
        <w:rPr>
          <w:rFonts w:cs="Huawei Sans"/>
        </w:rPr>
        <w:t xml:space="preserve"> OSPF 1: SEND Packet. Interface: GigabitEthernet0/0/1</w:t>
      </w:r>
    </w:p>
    <w:p w14:paraId="66C686D6" w14:textId="77777777" w:rsidR="00480CA1" w:rsidRPr="00383667" w:rsidRDefault="00480CA1" w:rsidP="00480CA1">
      <w:pPr>
        <w:pStyle w:val="2f3"/>
        <w:rPr>
          <w:rFonts w:cs="Huawei Sans"/>
        </w:rPr>
      </w:pPr>
      <w:r w:rsidRPr="00383667">
        <w:rPr>
          <w:rFonts w:cs="Huawei Sans"/>
        </w:rPr>
        <w:t>May 25 2020 21:18:01.400.2-08:00 R1 RM/6/RMDEBUG</w:t>
      </w:r>
      <w:r w:rsidRPr="00497E5B">
        <w:rPr>
          <w:rFonts w:cs="Huawei Sans"/>
        </w:rPr>
        <w:t>:</w:t>
      </w:r>
      <w:r w:rsidRPr="00383667">
        <w:rPr>
          <w:rFonts w:cs="Huawei Sans"/>
        </w:rPr>
        <w:t xml:space="preserve">  Source Address: 10.0.123.1</w:t>
      </w:r>
    </w:p>
    <w:p w14:paraId="692F9ADA" w14:textId="77777777" w:rsidR="00480CA1" w:rsidRPr="00383667" w:rsidRDefault="00480CA1" w:rsidP="00480CA1">
      <w:pPr>
        <w:pStyle w:val="2f3"/>
        <w:rPr>
          <w:rFonts w:cs="Huawei Sans"/>
        </w:rPr>
      </w:pPr>
      <w:r w:rsidRPr="00383667">
        <w:rPr>
          <w:rFonts w:cs="Huawei Sans"/>
        </w:rPr>
        <w:t>May 25 2020 21:18:01.400.3-08:00 R1 RM/6/RMDEBUG</w:t>
      </w:r>
      <w:r w:rsidRPr="00497E5B">
        <w:rPr>
          <w:rFonts w:cs="Huawei Sans"/>
        </w:rPr>
        <w:t>:</w:t>
      </w:r>
      <w:r w:rsidRPr="00383667">
        <w:rPr>
          <w:rFonts w:cs="Huawei Sans"/>
        </w:rPr>
        <w:t xml:space="preserve">  Destination Address: 10.0.123</w:t>
      </w:r>
    </w:p>
    <w:p w14:paraId="6254989A" w14:textId="77777777" w:rsidR="00480CA1" w:rsidRPr="00383667" w:rsidRDefault="00480CA1" w:rsidP="00480CA1">
      <w:pPr>
        <w:pStyle w:val="2f3"/>
        <w:rPr>
          <w:rFonts w:cs="Huawei Sans"/>
        </w:rPr>
      </w:pPr>
      <w:r w:rsidRPr="00383667">
        <w:rPr>
          <w:rFonts w:cs="Huawei Sans"/>
        </w:rPr>
        <w:t>.3</w:t>
      </w:r>
    </w:p>
    <w:p w14:paraId="626F2C00" w14:textId="77777777" w:rsidR="00480CA1" w:rsidRPr="00383667" w:rsidRDefault="00480CA1" w:rsidP="00480CA1">
      <w:pPr>
        <w:pStyle w:val="2f3"/>
        <w:rPr>
          <w:rFonts w:cs="Huawei Sans"/>
          <w:color w:val="FF0000"/>
        </w:rPr>
      </w:pPr>
      <w:r w:rsidRPr="00383667">
        <w:rPr>
          <w:rFonts w:cs="Huawei Sans"/>
        </w:rPr>
        <w:t>May 25 2020 21:18:01.400.4-08:00 R1 RM/6/RMDEBUG</w:t>
      </w:r>
      <w:r w:rsidRPr="00497E5B">
        <w:rPr>
          <w:rFonts w:cs="Huawei Sans"/>
        </w:rPr>
        <w:t>:</w:t>
      </w:r>
      <w:r w:rsidRPr="00383667">
        <w:rPr>
          <w:rFonts w:cs="Huawei Sans"/>
        </w:rPr>
        <w:t xml:space="preserve"> </w:t>
      </w:r>
      <w:r w:rsidRPr="00383667">
        <w:rPr>
          <w:rFonts w:cs="Huawei Sans"/>
          <w:color w:val="EC7061"/>
        </w:rPr>
        <w:t xml:space="preserve"> Ver# 2, Type: 3 (Link-State </w:t>
      </w:r>
      <w:r w:rsidRPr="00497E5B">
        <w:rPr>
          <w:rFonts w:cs="Huawei Sans"/>
          <w:color w:val="EC7061"/>
        </w:rPr>
        <w:t>Req</w:t>
      </w:r>
      <w:r w:rsidRPr="00383667">
        <w:rPr>
          <w:rFonts w:cs="Huawei Sans"/>
          <w:color w:val="EC7061"/>
        </w:rPr>
        <w:t>)</w:t>
      </w:r>
    </w:p>
    <w:p w14:paraId="5DF7F6F5" w14:textId="77777777" w:rsidR="00480CA1" w:rsidRPr="00383667" w:rsidRDefault="00480CA1" w:rsidP="00480CA1">
      <w:pPr>
        <w:pStyle w:val="2f3"/>
        <w:rPr>
          <w:rFonts w:cs="Huawei Sans"/>
        </w:rPr>
      </w:pPr>
      <w:r w:rsidRPr="00383667">
        <w:rPr>
          <w:rFonts w:cs="Huawei Sans"/>
        </w:rPr>
        <w:t>May 25 2020 21:18:01.400.5-08:00 R1 RM/6/RMDEBUG</w:t>
      </w:r>
      <w:r w:rsidRPr="00497E5B">
        <w:rPr>
          <w:rFonts w:cs="Huawei Sans"/>
        </w:rPr>
        <w:t>:</w:t>
      </w:r>
      <w:r w:rsidRPr="00383667">
        <w:rPr>
          <w:rFonts w:cs="Huawei Sans"/>
        </w:rPr>
        <w:t xml:space="preserve">  Length: 108, Router: 10.0.1.1</w:t>
      </w:r>
    </w:p>
    <w:p w14:paraId="0CC9F19E" w14:textId="77777777" w:rsidR="00480CA1" w:rsidRPr="00383667" w:rsidRDefault="00480CA1" w:rsidP="00480CA1">
      <w:pPr>
        <w:pStyle w:val="2f3"/>
        <w:rPr>
          <w:rFonts w:cs="Huawei Sans"/>
        </w:rPr>
      </w:pPr>
      <w:r w:rsidRPr="00383667">
        <w:rPr>
          <w:rFonts w:cs="Huawei Sans"/>
        </w:rPr>
        <w:t>May 25 2020 21:18:01.400.6-08:00 R1 RM/6/RMDEBUG</w:t>
      </w:r>
      <w:r w:rsidRPr="00497E5B">
        <w:rPr>
          <w:rFonts w:cs="Huawei Sans"/>
        </w:rPr>
        <w:t>:</w:t>
      </w:r>
      <w:r w:rsidRPr="00383667">
        <w:rPr>
          <w:rFonts w:cs="Huawei Sans"/>
        </w:rPr>
        <w:t xml:space="preserve">  Area: 0.0.0.0, </w:t>
      </w:r>
      <w:r w:rsidRPr="00497E5B">
        <w:rPr>
          <w:rFonts w:cs="Huawei Sans"/>
        </w:rPr>
        <w:t>Chksum</w:t>
      </w:r>
      <w:r w:rsidRPr="00383667">
        <w:rPr>
          <w:rFonts w:cs="Huawei Sans"/>
        </w:rPr>
        <w:t>: e85a</w:t>
      </w:r>
    </w:p>
    <w:p w14:paraId="3A47015B" w14:textId="77777777" w:rsidR="00480CA1" w:rsidRPr="00383667" w:rsidRDefault="00480CA1" w:rsidP="00480CA1">
      <w:pPr>
        <w:pStyle w:val="2f3"/>
        <w:rPr>
          <w:rFonts w:cs="Huawei Sans"/>
        </w:rPr>
      </w:pPr>
      <w:r w:rsidRPr="00383667">
        <w:rPr>
          <w:rFonts w:cs="Huawei Sans"/>
        </w:rPr>
        <w:t>May 25 2020 21:18:01.400.7-08:00 R1 RM/6/RMDEBUG</w:t>
      </w:r>
      <w:r w:rsidRPr="00497E5B">
        <w:rPr>
          <w:rFonts w:cs="Huawei Sans"/>
        </w:rPr>
        <w:t>:</w:t>
      </w:r>
      <w:r w:rsidRPr="00383667">
        <w:rPr>
          <w:rFonts w:cs="Huawei Sans"/>
        </w:rPr>
        <w:t xml:space="preserve">  AuType: 00</w:t>
      </w:r>
    </w:p>
    <w:p w14:paraId="510BDA6C" w14:textId="77777777" w:rsidR="00480CA1" w:rsidRPr="00383667" w:rsidRDefault="00480CA1" w:rsidP="00480CA1">
      <w:pPr>
        <w:pStyle w:val="2f3"/>
        <w:rPr>
          <w:rFonts w:cs="Huawei Sans"/>
        </w:rPr>
      </w:pPr>
      <w:r w:rsidRPr="00383667">
        <w:rPr>
          <w:rFonts w:cs="Huawei Sans"/>
        </w:rPr>
        <w:t>May 25 2020 21:18:01.400.8-08:00 R1 RM/6/RMDEBUG</w:t>
      </w:r>
      <w:r w:rsidRPr="00497E5B">
        <w:rPr>
          <w:rFonts w:cs="Huawei Sans"/>
        </w:rPr>
        <w:t>:</w:t>
      </w:r>
      <w:r w:rsidRPr="00383667">
        <w:rPr>
          <w:rFonts w:cs="Huawei Sans"/>
        </w:rPr>
        <w:t xml:space="preserve">  Key(ascii): 0 0 0 0 0 0 0 0</w:t>
      </w:r>
    </w:p>
    <w:p w14:paraId="4EC73D52" w14:textId="77777777" w:rsidR="00480CA1" w:rsidRPr="00383667" w:rsidRDefault="00480CA1" w:rsidP="00480CA1">
      <w:pPr>
        <w:pStyle w:val="2f3"/>
        <w:rPr>
          <w:rFonts w:cs="Huawei Sans"/>
        </w:rPr>
      </w:pPr>
      <w:r w:rsidRPr="00383667">
        <w:rPr>
          <w:rFonts w:cs="Huawei Sans"/>
        </w:rPr>
        <w:t>May 25 2020 21:18:01.400.9-08:00 R1 RM/6/RMDEBUG</w:t>
      </w:r>
      <w:r w:rsidRPr="00497E5B">
        <w:rPr>
          <w:rFonts w:cs="Huawei Sans"/>
        </w:rPr>
        <w:t>:</w:t>
      </w:r>
      <w:r w:rsidRPr="00383667">
        <w:rPr>
          <w:rFonts w:cs="Huawei Sans"/>
        </w:rPr>
        <w:t xml:space="preserve">  # Requesting LSAs: 7</w:t>
      </w:r>
    </w:p>
    <w:p w14:paraId="4C8855B2" w14:textId="77777777" w:rsidR="00480CA1" w:rsidRPr="00383667" w:rsidRDefault="00480CA1" w:rsidP="00480CA1">
      <w:pPr>
        <w:pStyle w:val="2f3"/>
        <w:rPr>
          <w:rFonts w:cs="Huawei Sans"/>
        </w:rPr>
      </w:pPr>
      <w:r w:rsidRPr="00383667">
        <w:rPr>
          <w:rFonts w:cs="Huawei Sans"/>
        </w:rPr>
        <w:t>May 25 2020 21:18:01.400.10-08:00 R1 RM/6/RMDEBUG</w:t>
      </w:r>
      <w:r w:rsidRPr="00497E5B">
        <w:rPr>
          <w:rFonts w:cs="Huawei Sans"/>
        </w:rPr>
        <w:t>:</w:t>
      </w:r>
      <w:r w:rsidRPr="00383667">
        <w:rPr>
          <w:rFonts w:cs="Huawei Sans"/>
        </w:rPr>
        <w:t xml:space="preserve">  LSA Type 1</w:t>
      </w:r>
    </w:p>
    <w:p w14:paraId="254C5E83" w14:textId="77777777" w:rsidR="00480CA1" w:rsidRPr="00383667" w:rsidRDefault="00480CA1" w:rsidP="00480CA1">
      <w:pPr>
        <w:pStyle w:val="2f3"/>
        <w:rPr>
          <w:rFonts w:cs="Huawei Sans"/>
        </w:rPr>
      </w:pPr>
      <w:r w:rsidRPr="00383667">
        <w:rPr>
          <w:rFonts w:cs="Huawei Sans"/>
        </w:rPr>
        <w:t>May 25 2020 21:18:01.400.11-08:00 R1 RM/6/RMDEBUG:    LS ID: 10.0.1.1</w:t>
      </w:r>
    </w:p>
    <w:p w14:paraId="7DD2A10D" w14:textId="77777777" w:rsidR="00480CA1" w:rsidRPr="00383667" w:rsidRDefault="00480CA1" w:rsidP="00480CA1">
      <w:pPr>
        <w:pStyle w:val="2f3"/>
        <w:rPr>
          <w:rFonts w:cs="Huawei Sans"/>
        </w:rPr>
      </w:pPr>
      <w:r w:rsidRPr="00383667">
        <w:rPr>
          <w:rFonts w:cs="Huawei Sans"/>
        </w:rPr>
        <w:t xml:space="preserve">May 25 2020 21:18:01.400.12-08:00 R1 RM/6/RMDEBUG:    </w:t>
      </w:r>
      <w:r w:rsidRPr="00497E5B">
        <w:rPr>
          <w:rFonts w:cs="Huawei Sans"/>
        </w:rPr>
        <w:t>Adv</w:t>
      </w:r>
      <w:r w:rsidRPr="00383667">
        <w:rPr>
          <w:rFonts w:cs="Huawei Sans"/>
        </w:rPr>
        <w:t xml:space="preserve"> Rtr: 10.0.1.1</w:t>
      </w:r>
    </w:p>
    <w:p w14:paraId="14796B48" w14:textId="77777777" w:rsidR="00480CA1" w:rsidRPr="00383667" w:rsidRDefault="00480CA1" w:rsidP="00480CA1">
      <w:pPr>
        <w:pStyle w:val="2f3"/>
        <w:rPr>
          <w:rFonts w:cs="Huawei Sans"/>
        </w:rPr>
      </w:pPr>
      <w:r w:rsidRPr="00383667">
        <w:rPr>
          <w:rFonts w:cs="Huawei Sans"/>
        </w:rPr>
        <w:t>May 25 2020 21:18:01.400.13-08:00 R1 RM/6/RMDEBUG</w:t>
      </w:r>
      <w:r w:rsidRPr="00497E5B">
        <w:rPr>
          <w:rFonts w:cs="Huawei Sans"/>
        </w:rPr>
        <w:t>:</w:t>
      </w:r>
      <w:r w:rsidRPr="00383667">
        <w:rPr>
          <w:rFonts w:cs="Huawei Sans"/>
        </w:rPr>
        <w:t xml:space="preserve">  LSA Type 1</w:t>
      </w:r>
    </w:p>
    <w:p w14:paraId="111570DE" w14:textId="77777777" w:rsidR="00480CA1" w:rsidRPr="00383667" w:rsidRDefault="00480CA1" w:rsidP="00480CA1">
      <w:pPr>
        <w:pStyle w:val="2f3"/>
        <w:rPr>
          <w:rFonts w:cs="Huawei Sans"/>
        </w:rPr>
      </w:pPr>
      <w:r w:rsidRPr="00383667">
        <w:rPr>
          <w:rFonts w:cs="Huawei Sans"/>
        </w:rPr>
        <w:t>May 25 2020 21:18:01.400.14-08:00 R1 RM/6/RMDEBUG:    LS ID: 10.0.2.2</w:t>
      </w:r>
    </w:p>
    <w:p w14:paraId="7E97A19A" w14:textId="77777777" w:rsidR="00480CA1" w:rsidRPr="00383667" w:rsidRDefault="00480CA1" w:rsidP="00480CA1">
      <w:pPr>
        <w:pStyle w:val="2f3"/>
        <w:rPr>
          <w:rFonts w:cs="Huawei Sans"/>
        </w:rPr>
      </w:pPr>
      <w:r w:rsidRPr="00383667">
        <w:rPr>
          <w:rFonts w:cs="Huawei Sans"/>
        </w:rPr>
        <w:t xml:space="preserve">May 25 2020 21:18:01.400.15-08:00 R1 RM/6/RMDEBUG:    </w:t>
      </w:r>
      <w:r w:rsidRPr="00497E5B">
        <w:rPr>
          <w:rFonts w:cs="Huawei Sans"/>
        </w:rPr>
        <w:t>Adv</w:t>
      </w:r>
      <w:r w:rsidRPr="00383667">
        <w:rPr>
          <w:rFonts w:cs="Huawei Sans"/>
        </w:rPr>
        <w:t xml:space="preserve"> Rtr: 10.0.2.2</w:t>
      </w:r>
    </w:p>
    <w:p w14:paraId="1A1F908D" w14:textId="77777777" w:rsidR="00480CA1" w:rsidRPr="00383667" w:rsidRDefault="00480CA1" w:rsidP="00480CA1">
      <w:pPr>
        <w:pStyle w:val="2f3"/>
        <w:rPr>
          <w:rFonts w:cs="Huawei Sans"/>
        </w:rPr>
      </w:pPr>
      <w:r w:rsidRPr="00383667">
        <w:rPr>
          <w:rFonts w:cs="Huawei Sans"/>
        </w:rPr>
        <w:t>May 25 2020 21:18:01.400.16-08:00 R1 RM/6/RMDEBUG</w:t>
      </w:r>
      <w:r w:rsidRPr="00497E5B">
        <w:rPr>
          <w:rFonts w:cs="Huawei Sans"/>
        </w:rPr>
        <w:t>:</w:t>
      </w:r>
      <w:r w:rsidRPr="00383667">
        <w:rPr>
          <w:rFonts w:cs="Huawei Sans"/>
        </w:rPr>
        <w:t xml:space="preserve">  LSA Type 3</w:t>
      </w:r>
    </w:p>
    <w:p w14:paraId="47F93196" w14:textId="77777777" w:rsidR="00480CA1" w:rsidRPr="00383667" w:rsidRDefault="00480CA1" w:rsidP="00480CA1">
      <w:pPr>
        <w:pStyle w:val="2f3"/>
        <w:rPr>
          <w:rFonts w:cs="Huawei Sans"/>
        </w:rPr>
      </w:pPr>
      <w:r w:rsidRPr="00383667">
        <w:rPr>
          <w:rFonts w:cs="Huawei Sans"/>
        </w:rPr>
        <w:t>May 25 2020 21:18:01.400.17-08:00 R1 RM/6/RMDEBUG:    LS ID: 10.0.45.0</w:t>
      </w:r>
    </w:p>
    <w:p w14:paraId="3DF02275" w14:textId="77777777" w:rsidR="00480CA1" w:rsidRPr="00383667" w:rsidRDefault="00480CA1" w:rsidP="00480CA1">
      <w:pPr>
        <w:pStyle w:val="2f3"/>
        <w:rPr>
          <w:rFonts w:cs="Huawei Sans"/>
        </w:rPr>
      </w:pPr>
      <w:r w:rsidRPr="00383667">
        <w:rPr>
          <w:rFonts w:cs="Huawei Sans"/>
        </w:rPr>
        <w:t xml:space="preserve">May 25 2020 21:18:01.400.18-08:00 R1 RM/6/RMDEBUG:    </w:t>
      </w:r>
      <w:r w:rsidRPr="00497E5B">
        <w:rPr>
          <w:rFonts w:cs="Huawei Sans"/>
        </w:rPr>
        <w:t>Adv</w:t>
      </w:r>
      <w:r w:rsidRPr="00383667">
        <w:rPr>
          <w:rFonts w:cs="Huawei Sans"/>
        </w:rPr>
        <w:t xml:space="preserve"> Rtr: 10.0.4.4</w:t>
      </w:r>
    </w:p>
    <w:p w14:paraId="4066A99C" w14:textId="77777777" w:rsidR="00480CA1" w:rsidRPr="00383667" w:rsidRDefault="00480CA1" w:rsidP="00480CA1">
      <w:pPr>
        <w:pStyle w:val="2f3"/>
        <w:rPr>
          <w:rFonts w:cs="Huawei Sans"/>
        </w:rPr>
      </w:pPr>
      <w:r w:rsidRPr="00383667">
        <w:rPr>
          <w:rFonts w:cs="Huawei Sans"/>
        </w:rPr>
        <w:t>May 25 2020 21:18:01.400.19-08:00 R1 RM/6/RMDEBUG</w:t>
      </w:r>
      <w:r w:rsidRPr="00497E5B">
        <w:rPr>
          <w:rFonts w:cs="Huawei Sans"/>
        </w:rPr>
        <w:t>:</w:t>
      </w:r>
      <w:r w:rsidRPr="00383667">
        <w:rPr>
          <w:rFonts w:cs="Huawei Sans"/>
        </w:rPr>
        <w:t xml:space="preserve">  LSA Type 3</w:t>
      </w:r>
    </w:p>
    <w:p w14:paraId="3D85ADF9" w14:textId="77777777" w:rsidR="00480CA1" w:rsidRPr="00383667" w:rsidRDefault="00480CA1" w:rsidP="00480CA1">
      <w:pPr>
        <w:pStyle w:val="2f3"/>
        <w:rPr>
          <w:rFonts w:cs="Huawei Sans"/>
        </w:rPr>
      </w:pPr>
      <w:r w:rsidRPr="00383667">
        <w:rPr>
          <w:rFonts w:cs="Huawei Sans"/>
        </w:rPr>
        <w:t>May 25 2020 21:18:01.400.20-08:00 R1 RM/6/RMDEBUG:    LS ID: 10.0.1.0</w:t>
      </w:r>
    </w:p>
    <w:p w14:paraId="4C6FFD4D" w14:textId="77777777" w:rsidR="00480CA1" w:rsidRPr="00383667" w:rsidRDefault="00480CA1" w:rsidP="00480CA1">
      <w:pPr>
        <w:pStyle w:val="2f3"/>
        <w:rPr>
          <w:rFonts w:cs="Huawei Sans"/>
        </w:rPr>
      </w:pPr>
      <w:r w:rsidRPr="00383667">
        <w:rPr>
          <w:rFonts w:cs="Huawei Sans"/>
        </w:rPr>
        <w:t xml:space="preserve">May 25 2020 21:18:01.400.21-08:00 R1 RM/6/RMDEBUG:    </w:t>
      </w:r>
      <w:r w:rsidRPr="00497E5B">
        <w:rPr>
          <w:rFonts w:cs="Huawei Sans"/>
        </w:rPr>
        <w:t>Adv</w:t>
      </w:r>
      <w:r w:rsidRPr="00383667">
        <w:rPr>
          <w:rFonts w:cs="Huawei Sans"/>
        </w:rPr>
        <w:t xml:space="preserve"> Rtr: 10.0.1.1</w:t>
      </w:r>
    </w:p>
    <w:p w14:paraId="7F5556A0" w14:textId="77777777" w:rsidR="00480CA1" w:rsidRPr="00383667" w:rsidRDefault="00480CA1" w:rsidP="00480CA1">
      <w:pPr>
        <w:pStyle w:val="2f3"/>
        <w:rPr>
          <w:rFonts w:cs="Huawei Sans"/>
        </w:rPr>
      </w:pPr>
      <w:r w:rsidRPr="00383667">
        <w:rPr>
          <w:rFonts w:cs="Huawei Sans"/>
        </w:rPr>
        <w:t>May 25 2020 21:18:01.400.22-08:00 R1 RM/6/RMDEBUG</w:t>
      </w:r>
      <w:r w:rsidRPr="00497E5B">
        <w:rPr>
          <w:rFonts w:cs="Huawei Sans"/>
        </w:rPr>
        <w:t>:</w:t>
      </w:r>
      <w:r w:rsidRPr="00383667">
        <w:rPr>
          <w:rFonts w:cs="Huawei Sans"/>
        </w:rPr>
        <w:t xml:space="preserve">  LSA Type 4</w:t>
      </w:r>
    </w:p>
    <w:p w14:paraId="07E9284C" w14:textId="77777777" w:rsidR="00480CA1" w:rsidRPr="00383667" w:rsidRDefault="00480CA1" w:rsidP="00480CA1">
      <w:pPr>
        <w:pStyle w:val="2f3"/>
        <w:rPr>
          <w:rFonts w:cs="Huawei Sans"/>
        </w:rPr>
      </w:pPr>
      <w:r w:rsidRPr="00383667">
        <w:rPr>
          <w:rFonts w:cs="Huawei Sans"/>
        </w:rPr>
        <w:t>May 25 2020 21:18:01.400.23-08:00 R1 RM/6/RMDEBUG:    LS ID: 10.0.5.5</w:t>
      </w:r>
    </w:p>
    <w:p w14:paraId="16BB9BF1" w14:textId="77777777" w:rsidR="00480CA1" w:rsidRPr="00383667" w:rsidRDefault="00480CA1" w:rsidP="00480CA1">
      <w:pPr>
        <w:pStyle w:val="2f3"/>
        <w:rPr>
          <w:rFonts w:cs="Huawei Sans"/>
        </w:rPr>
      </w:pPr>
      <w:r w:rsidRPr="00383667">
        <w:rPr>
          <w:rFonts w:cs="Huawei Sans"/>
        </w:rPr>
        <w:t xml:space="preserve">May 25 2020 21:18:01.400.24-08:00 R1 RM/6/RMDEBUG:    </w:t>
      </w:r>
      <w:r w:rsidRPr="00497E5B">
        <w:rPr>
          <w:rFonts w:cs="Huawei Sans"/>
        </w:rPr>
        <w:t>Adv</w:t>
      </w:r>
      <w:r w:rsidRPr="00383667">
        <w:rPr>
          <w:rFonts w:cs="Huawei Sans"/>
        </w:rPr>
        <w:t xml:space="preserve"> Rtr: 10.0.4.4</w:t>
      </w:r>
    </w:p>
    <w:p w14:paraId="365A2619" w14:textId="77777777" w:rsidR="00480CA1" w:rsidRPr="00383667" w:rsidRDefault="00480CA1" w:rsidP="00480CA1">
      <w:pPr>
        <w:pStyle w:val="2f3"/>
        <w:rPr>
          <w:rFonts w:cs="Huawei Sans"/>
        </w:rPr>
      </w:pPr>
      <w:r w:rsidRPr="00383667">
        <w:rPr>
          <w:rFonts w:cs="Huawei Sans"/>
        </w:rPr>
        <w:t>May 25 2020 21:18:01.400.25-08:00 R1 RM/6/RMDEBUG</w:t>
      </w:r>
      <w:r w:rsidRPr="00497E5B">
        <w:rPr>
          <w:rFonts w:cs="Huawei Sans"/>
        </w:rPr>
        <w:t>:</w:t>
      </w:r>
      <w:r w:rsidRPr="00383667">
        <w:rPr>
          <w:rFonts w:cs="Huawei Sans"/>
        </w:rPr>
        <w:t xml:space="preserve">  LSA Type 5</w:t>
      </w:r>
    </w:p>
    <w:p w14:paraId="3B7453BD" w14:textId="77777777" w:rsidR="00480CA1" w:rsidRPr="00383667" w:rsidRDefault="00480CA1" w:rsidP="00480CA1">
      <w:pPr>
        <w:pStyle w:val="2f3"/>
        <w:rPr>
          <w:rFonts w:cs="Huawei Sans"/>
        </w:rPr>
      </w:pPr>
      <w:r w:rsidRPr="00383667">
        <w:rPr>
          <w:rFonts w:cs="Huawei Sans"/>
        </w:rPr>
        <w:t>May 25 2020 21:18:01.400.26-08:00 R1 RM/6/RMDEBUG:    LS ID: 10.0.5.0</w:t>
      </w:r>
    </w:p>
    <w:p w14:paraId="78BD5E83" w14:textId="77777777" w:rsidR="00480CA1" w:rsidRPr="00383667" w:rsidRDefault="00480CA1" w:rsidP="00480CA1">
      <w:pPr>
        <w:pStyle w:val="2f3"/>
        <w:rPr>
          <w:rFonts w:cs="Huawei Sans"/>
        </w:rPr>
      </w:pPr>
      <w:r w:rsidRPr="00383667">
        <w:rPr>
          <w:rFonts w:cs="Huawei Sans"/>
        </w:rPr>
        <w:t xml:space="preserve">May 25 2020 21:18:01.400.27-08:00 R1 RM/6/RMDEBUG:    </w:t>
      </w:r>
      <w:r w:rsidRPr="00497E5B">
        <w:rPr>
          <w:rFonts w:cs="Huawei Sans"/>
        </w:rPr>
        <w:t>Adv</w:t>
      </w:r>
      <w:r w:rsidRPr="00383667">
        <w:rPr>
          <w:rFonts w:cs="Huawei Sans"/>
        </w:rPr>
        <w:t xml:space="preserve"> Rtr: 10.0.5.5</w:t>
      </w:r>
    </w:p>
    <w:p w14:paraId="13DFB42A" w14:textId="77777777" w:rsidR="00480CA1" w:rsidRPr="00383667" w:rsidRDefault="00480CA1" w:rsidP="00480CA1">
      <w:pPr>
        <w:pStyle w:val="2f3"/>
        <w:rPr>
          <w:rFonts w:cs="Huawei Sans"/>
        </w:rPr>
      </w:pPr>
      <w:r w:rsidRPr="00383667">
        <w:rPr>
          <w:rFonts w:cs="Huawei Sans"/>
        </w:rPr>
        <w:t>May 25 2020 21:18:01.400.28-08:00 R1 RM/6/RMDEBUG</w:t>
      </w:r>
      <w:r w:rsidRPr="00497E5B">
        <w:rPr>
          <w:rFonts w:cs="Huawei Sans"/>
        </w:rPr>
        <w:t>:</w:t>
      </w:r>
      <w:r w:rsidRPr="00383667">
        <w:rPr>
          <w:rFonts w:cs="Huawei Sans"/>
        </w:rPr>
        <w:t xml:space="preserve">  LSA Type 5</w:t>
      </w:r>
    </w:p>
    <w:p w14:paraId="080F6A61" w14:textId="77777777" w:rsidR="00480CA1" w:rsidRPr="00383667" w:rsidRDefault="00480CA1" w:rsidP="00480CA1">
      <w:pPr>
        <w:pStyle w:val="2f3"/>
        <w:rPr>
          <w:rFonts w:cs="Huawei Sans"/>
        </w:rPr>
      </w:pPr>
      <w:r w:rsidRPr="00383667">
        <w:rPr>
          <w:rFonts w:cs="Huawei Sans"/>
        </w:rPr>
        <w:t>May 25 2020 21:18:01.400.29-08:00 R1 RM/6/RMDEBUG:    LS ID: 10.0.45.0</w:t>
      </w:r>
    </w:p>
    <w:p w14:paraId="5270CAC7" w14:textId="77777777" w:rsidR="00480CA1" w:rsidRPr="00383667" w:rsidRDefault="00480CA1" w:rsidP="00480CA1">
      <w:pPr>
        <w:pStyle w:val="2f3"/>
        <w:rPr>
          <w:rFonts w:cs="Huawei Sans"/>
        </w:rPr>
      </w:pPr>
      <w:r w:rsidRPr="00383667">
        <w:rPr>
          <w:rFonts w:cs="Huawei Sans"/>
        </w:rPr>
        <w:t xml:space="preserve">May 25 2020 21:18:01.400.30-08:00 R1 RM/6/RMDEBUG:    </w:t>
      </w:r>
      <w:r w:rsidRPr="00497E5B">
        <w:rPr>
          <w:rFonts w:cs="Huawei Sans"/>
        </w:rPr>
        <w:t>Adv</w:t>
      </w:r>
      <w:r w:rsidRPr="00383667">
        <w:rPr>
          <w:rFonts w:cs="Huawei Sans"/>
        </w:rPr>
        <w:t xml:space="preserve"> Rtr: 10.0.5.5</w:t>
      </w:r>
    </w:p>
    <w:p w14:paraId="4C200F55" w14:textId="77777777" w:rsidR="00480CA1" w:rsidRPr="00383667" w:rsidRDefault="00480CA1" w:rsidP="00480CA1">
      <w:pPr>
        <w:pStyle w:val="2f3"/>
        <w:rPr>
          <w:rFonts w:cs="Huawei Sans"/>
        </w:rPr>
      </w:pPr>
      <w:r w:rsidRPr="00383667">
        <w:rPr>
          <w:rFonts w:cs="Huawei Sans"/>
        </w:rPr>
        <w:t xml:space="preserve">May 25 2020 21:18:01.400.31-08:00 R1 RM/6/RMDEBUG:  </w:t>
      </w:r>
    </w:p>
    <w:p w14:paraId="04F8FDF5" w14:textId="77777777" w:rsidR="00480CA1" w:rsidRPr="00383667" w:rsidRDefault="00480CA1" w:rsidP="00480CA1">
      <w:pPr>
        <w:pStyle w:val="2f3"/>
        <w:rPr>
          <w:rFonts w:cs="Huawei Sans"/>
        </w:rPr>
      </w:pPr>
      <w:r w:rsidRPr="00383667">
        <w:rPr>
          <w:rFonts w:cs="Huawei Sans"/>
        </w:rPr>
        <w:t>May 25 2020 21:18:01.430.1-08:00 R1 RM/6/RMDEBUG:</w:t>
      </w:r>
    </w:p>
    <w:p w14:paraId="5F335DD1" w14:textId="77777777" w:rsidR="00480CA1" w:rsidRPr="00383667" w:rsidRDefault="00480CA1" w:rsidP="00480CA1">
      <w:pPr>
        <w:pStyle w:val="2f3"/>
        <w:rPr>
          <w:rFonts w:cs="Huawei Sans"/>
        </w:rPr>
      </w:pPr>
      <w:r w:rsidRPr="00383667">
        <w:rPr>
          <w:rFonts w:cs="Huawei Sans"/>
        </w:rPr>
        <w:t xml:space="preserve"> FileID: 0x70178025 Line: 2886 Level: 0x20</w:t>
      </w:r>
    </w:p>
    <w:p w14:paraId="50A31582" w14:textId="77777777" w:rsidR="00480CA1" w:rsidRPr="00383667" w:rsidRDefault="00480CA1" w:rsidP="00480CA1">
      <w:pPr>
        <w:pStyle w:val="2f3"/>
        <w:rPr>
          <w:rFonts w:cs="Huawei Sans"/>
        </w:rPr>
      </w:pPr>
      <w:r w:rsidRPr="00383667">
        <w:rPr>
          <w:rFonts w:cs="Huawei Sans"/>
        </w:rPr>
        <w:t xml:space="preserve"> OSPF 1: SEND Packet. Interface: GigabitEthernet0/0/1</w:t>
      </w:r>
    </w:p>
    <w:p w14:paraId="1B7CFC5D" w14:textId="77777777" w:rsidR="00480CA1" w:rsidRPr="00383667" w:rsidRDefault="00480CA1" w:rsidP="00480CA1">
      <w:pPr>
        <w:pStyle w:val="2f3"/>
        <w:rPr>
          <w:rFonts w:cs="Huawei Sans"/>
        </w:rPr>
      </w:pPr>
      <w:r w:rsidRPr="00383667">
        <w:rPr>
          <w:rFonts w:cs="Huawei Sans"/>
        </w:rPr>
        <w:t>May 25 2020 21:18:01.430.2-08:00 R1 RM/6/RMDEBUG</w:t>
      </w:r>
      <w:r w:rsidRPr="00497E5B">
        <w:rPr>
          <w:rFonts w:cs="Huawei Sans"/>
        </w:rPr>
        <w:t>:</w:t>
      </w:r>
      <w:r w:rsidRPr="00383667">
        <w:rPr>
          <w:rFonts w:cs="Huawei Sans"/>
        </w:rPr>
        <w:t xml:space="preserve">  Source Address: 10.0.123.1</w:t>
      </w:r>
    </w:p>
    <w:p w14:paraId="24EA30FC" w14:textId="77777777" w:rsidR="00480CA1" w:rsidRPr="00383667" w:rsidRDefault="00480CA1" w:rsidP="00480CA1">
      <w:pPr>
        <w:pStyle w:val="2f3"/>
        <w:rPr>
          <w:rFonts w:cs="Huawei Sans"/>
          <w:color w:val="FF0000"/>
        </w:rPr>
      </w:pPr>
      <w:r w:rsidRPr="00383667">
        <w:rPr>
          <w:rFonts w:cs="Huawei Sans"/>
        </w:rPr>
        <w:t xml:space="preserve">May 25 2020 21:18:01.430.3-08:00 R1 RM/6/RMDEBUG: </w:t>
      </w:r>
      <w:r w:rsidRPr="00383667">
        <w:rPr>
          <w:rFonts w:cs="Huawei Sans"/>
          <w:color w:val="FF0000"/>
        </w:rPr>
        <w:t xml:space="preserve"> </w:t>
      </w:r>
    </w:p>
    <w:p w14:paraId="47660C09" w14:textId="77777777" w:rsidR="00480CA1" w:rsidRPr="00383667" w:rsidRDefault="00480CA1" w:rsidP="00480CA1">
      <w:pPr>
        <w:pStyle w:val="2f3"/>
        <w:rPr>
          <w:rFonts w:cs="Huawei Sans"/>
        </w:rPr>
      </w:pPr>
      <w:r w:rsidRPr="00383667">
        <w:rPr>
          <w:rFonts w:cs="Huawei Sans"/>
        </w:rPr>
        <w:t>May 25 2020 21:18:01.430.4-08:00 R1 RM/6/RMDEBUG</w:t>
      </w:r>
      <w:r w:rsidRPr="00497E5B">
        <w:rPr>
          <w:rFonts w:cs="Huawei Sans"/>
        </w:rPr>
        <w:t>:</w:t>
      </w:r>
      <w:r w:rsidRPr="00383667">
        <w:rPr>
          <w:rFonts w:cs="Huawei Sans"/>
        </w:rPr>
        <w:t xml:space="preserve">  Ver# 2, Type: 3 (Link-State R</w:t>
      </w:r>
    </w:p>
    <w:p w14:paraId="30E8A2F7" w14:textId="77777777" w:rsidR="00480CA1" w:rsidRPr="00383667" w:rsidRDefault="00480CA1" w:rsidP="00480CA1">
      <w:pPr>
        <w:pStyle w:val="2f3"/>
        <w:rPr>
          <w:rFonts w:cs="Huawei Sans"/>
        </w:rPr>
      </w:pPr>
      <w:r w:rsidRPr="00497E5B">
        <w:rPr>
          <w:rFonts w:cs="Huawei Sans"/>
        </w:rPr>
        <w:t>eq</w:t>
      </w:r>
      <w:r w:rsidRPr="00383667">
        <w:rPr>
          <w:rFonts w:cs="Huawei Sans"/>
        </w:rPr>
        <w:t>)</w:t>
      </w:r>
    </w:p>
    <w:p w14:paraId="67C0B492" w14:textId="77777777" w:rsidR="00480CA1" w:rsidRPr="00383667" w:rsidRDefault="00480CA1" w:rsidP="00480CA1">
      <w:pPr>
        <w:pStyle w:val="2f3"/>
        <w:rPr>
          <w:rFonts w:cs="Huawei Sans"/>
        </w:rPr>
      </w:pPr>
      <w:r w:rsidRPr="00383667">
        <w:rPr>
          <w:rFonts w:cs="Huawei Sans"/>
        </w:rPr>
        <w:t>May 25 2020 21:18:01.430.5-08:00 R1 RM/6/RMDEBUG</w:t>
      </w:r>
      <w:r w:rsidRPr="00497E5B">
        <w:rPr>
          <w:rFonts w:cs="Huawei Sans"/>
        </w:rPr>
        <w:t>:</w:t>
      </w:r>
      <w:r w:rsidRPr="00383667">
        <w:rPr>
          <w:rFonts w:cs="Huawei Sans"/>
        </w:rPr>
        <w:t xml:space="preserve">  Length: 108, Router: 10.0.1.1</w:t>
      </w:r>
    </w:p>
    <w:p w14:paraId="66DC32E2" w14:textId="77777777" w:rsidR="00480CA1" w:rsidRPr="00383667" w:rsidRDefault="00480CA1" w:rsidP="00480CA1">
      <w:pPr>
        <w:pStyle w:val="2f3"/>
        <w:rPr>
          <w:rFonts w:cs="Huawei Sans"/>
        </w:rPr>
      </w:pPr>
      <w:r w:rsidRPr="00383667">
        <w:rPr>
          <w:rFonts w:cs="Huawei Sans"/>
        </w:rPr>
        <w:t>May 25 2020 21:18:01.430.6-08:00 R1 RM/6/RMDEBUG</w:t>
      </w:r>
      <w:r w:rsidRPr="00497E5B">
        <w:rPr>
          <w:rFonts w:cs="Huawei Sans"/>
        </w:rPr>
        <w:t>:</w:t>
      </w:r>
      <w:r w:rsidRPr="00383667">
        <w:rPr>
          <w:rFonts w:cs="Huawei Sans"/>
        </w:rPr>
        <w:t xml:space="preserve">  Area: 0.0.0.0, </w:t>
      </w:r>
      <w:r w:rsidRPr="00497E5B">
        <w:rPr>
          <w:rFonts w:cs="Huawei Sans"/>
        </w:rPr>
        <w:t>Chksum</w:t>
      </w:r>
      <w:r w:rsidRPr="00383667">
        <w:rPr>
          <w:rFonts w:cs="Huawei Sans"/>
        </w:rPr>
        <w:t>: e85a</w:t>
      </w:r>
    </w:p>
    <w:p w14:paraId="2898ECE2" w14:textId="77777777" w:rsidR="00480CA1" w:rsidRPr="00383667" w:rsidRDefault="00480CA1" w:rsidP="00480CA1">
      <w:pPr>
        <w:pStyle w:val="2f3"/>
        <w:rPr>
          <w:rFonts w:cs="Huawei Sans"/>
        </w:rPr>
      </w:pPr>
      <w:r w:rsidRPr="00383667">
        <w:rPr>
          <w:rFonts w:cs="Huawei Sans"/>
        </w:rPr>
        <w:lastRenderedPageBreak/>
        <w:t>May 25 2020 21:18:01.430.7-08:00 R1 RM/6/RMDEBUG</w:t>
      </w:r>
      <w:r w:rsidRPr="00497E5B">
        <w:rPr>
          <w:rFonts w:cs="Huawei Sans"/>
        </w:rPr>
        <w:t>:</w:t>
      </w:r>
      <w:r w:rsidRPr="00383667">
        <w:rPr>
          <w:rFonts w:cs="Huawei Sans"/>
        </w:rPr>
        <w:t xml:space="preserve">  AuType: 00</w:t>
      </w:r>
    </w:p>
    <w:p w14:paraId="0DC45958" w14:textId="77777777" w:rsidR="00480CA1" w:rsidRPr="00383667" w:rsidRDefault="00480CA1" w:rsidP="00480CA1">
      <w:pPr>
        <w:pStyle w:val="2f3"/>
        <w:rPr>
          <w:rFonts w:cs="Huawei Sans"/>
        </w:rPr>
      </w:pPr>
      <w:r w:rsidRPr="00383667">
        <w:rPr>
          <w:rFonts w:cs="Huawei Sans"/>
        </w:rPr>
        <w:t>May 25 2020 21:18:01.430.8-08:00 R1 RM/6/RMDEBUG</w:t>
      </w:r>
      <w:r w:rsidRPr="00497E5B">
        <w:rPr>
          <w:rFonts w:cs="Huawei Sans"/>
        </w:rPr>
        <w:t>:</w:t>
      </w:r>
      <w:r w:rsidRPr="00383667">
        <w:rPr>
          <w:rFonts w:cs="Huawei Sans"/>
        </w:rPr>
        <w:t xml:space="preserve">  Key(ascii): 0 0 0 0 0 0 0 0</w:t>
      </w:r>
    </w:p>
    <w:p w14:paraId="40A44422" w14:textId="77777777" w:rsidR="00480CA1" w:rsidRPr="00383667" w:rsidRDefault="00480CA1" w:rsidP="00480CA1">
      <w:pPr>
        <w:pStyle w:val="2f3"/>
        <w:rPr>
          <w:rFonts w:cs="Huawei Sans"/>
        </w:rPr>
      </w:pPr>
      <w:r w:rsidRPr="00383667">
        <w:rPr>
          <w:rFonts w:cs="Huawei Sans"/>
        </w:rPr>
        <w:t>May 25 2020 21:18:01.430.9-08:00 R1 RM/6/RMDEBUG</w:t>
      </w:r>
      <w:r w:rsidRPr="00497E5B">
        <w:rPr>
          <w:rFonts w:cs="Huawei Sans"/>
        </w:rPr>
        <w:t>:</w:t>
      </w:r>
      <w:r w:rsidRPr="00383667">
        <w:rPr>
          <w:rFonts w:cs="Huawei Sans"/>
        </w:rPr>
        <w:t xml:space="preserve">  # Requesting LSAs: 7</w:t>
      </w:r>
    </w:p>
    <w:p w14:paraId="78D6AAE8" w14:textId="77777777" w:rsidR="00480CA1" w:rsidRPr="00383667" w:rsidRDefault="00480CA1" w:rsidP="00480CA1">
      <w:pPr>
        <w:pStyle w:val="2f3"/>
        <w:rPr>
          <w:rFonts w:cs="Huawei Sans"/>
        </w:rPr>
      </w:pPr>
      <w:r w:rsidRPr="00383667">
        <w:rPr>
          <w:rFonts w:cs="Huawei Sans"/>
        </w:rPr>
        <w:t>May 25 2020 21:18:01.430.10-08:00 R1 RM/6/RMDEBUG</w:t>
      </w:r>
      <w:r w:rsidRPr="00497E5B">
        <w:rPr>
          <w:rFonts w:cs="Huawei Sans"/>
        </w:rPr>
        <w:t>:</w:t>
      </w:r>
      <w:r w:rsidRPr="00383667">
        <w:rPr>
          <w:rFonts w:cs="Huawei Sans"/>
        </w:rPr>
        <w:t xml:space="preserve">  LSA Type 1</w:t>
      </w:r>
    </w:p>
    <w:p w14:paraId="5E678F53" w14:textId="77777777" w:rsidR="00480CA1" w:rsidRPr="00383667" w:rsidRDefault="00480CA1" w:rsidP="00480CA1">
      <w:pPr>
        <w:pStyle w:val="2f3"/>
        <w:rPr>
          <w:rFonts w:cs="Huawei Sans"/>
        </w:rPr>
      </w:pPr>
      <w:r w:rsidRPr="00383667">
        <w:rPr>
          <w:rFonts w:cs="Huawei Sans"/>
        </w:rPr>
        <w:t>May 25 2020 21:18:01.430.11-08:00 R1 RM/6/RMDEBUG:    LS ID: 10.0.1.1</w:t>
      </w:r>
    </w:p>
    <w:p w14:paraId="45F24588" w14:textId="77777777" w:rsidR="00480CA1" w:rsidRPr="00383667" w:rsidRDefault="00480CA1" w:rsidP="00480CA1">
      <w:pPr>
        <w:pStyle w:val="2f3"/>
        <w:rPr>
          <w:rFonts w:cs="Huawei Sans"/>
        </w:rPr>
      </w:pPr>
      <w:r w:rsidRPr="00383667">
        <w:rPr>
          <w:rFonts w:cs="Huawei Sans"/>
        </w:rPr>
        <w:t xml:space="preserve">May 25 2020 21:18:01.430.12-08:00 R1 RM/6/RMDEBUG:    </w:t>
      </w:r>
      <w:r w:rsidRPr="00497E5B">
        <w:rPr>
          <w:rFonts w:cs="Huawei Sans"/>
        </w:rPr>
        <w:t>Adv</w:t>
      </w:r>
      <w:r w:rsidRPr="00383667">
        <w:rPr>
          <w:rFonts w:cs="Huawei Sans"/>
        </w:rPr>
        <w:t xml:space="preserve"> Rtr: 10.0.1.1</w:t>
      </w:r>
    </w:p>
    <w:p w14:paraId="7A625F33" w14:textId="77777777" w:rsidR="00480CA1" w:rsidRPr="00383667" w:rsidRDefault="00480CA1" w:rsidP="00480CA1">
      <w:pPr>
        <w:pStyle w:val="2f3"/>
        <w:rPr>
          <w:rFonts w:cs="Huawei Sans"/>
        </w:rPr>
      </w:pPr>
      <w:r w:rsidRPr="00383667">
        <w:rPr>
          <w:rFonts w:cs="Huawei Sans"/>
        </w:rPr>
        <w:t>May 25 2020 21:18:01.430.13-08:00 R1 RM/6/RMDEBUG</w:t>
      </w:r>
      <w:r w:rsidRPr="00497E5B">
        <w:rPr>
          <w:rFonts w:cs="Huawei Sans"/>
        </w:rPr>
        <w:t>:</w:t>
      </w:r>
      <w:r w:rsidRPr="00383667">
        <w:rPr>
          <w:rFonts w:cs="Huawei Sans"/>
        </w:rPr>
        <w:t xml:space="preserve">  LSA Type 1</w:t>
      </w:r>
    </w:p>
    <w:p w14:paraId="2AEB1DD7" w14:textId="77777777" w:rsidR="00480CA1" w:rsidRPr="00383667" w:rsidRDefault="00480CA1" w:rsidP="00480CA1">
      <w:pPr>
        <w:pStyle w:val="2f3"/>
        <w:rPr>
          <w:rFonts w:cs="Huawei Sans"/>
        </w:rPr>
      </w:pPr>
      <w:r w:rsidRPr="00383667">
        <w:rPr>
          <w:rFonts w:cs="Huawei Sans"/>
        </w:rPr>
        <w:t>May 25 2020 21:18:01.430.14-08:00 R1 RM/6/RMDEBUG:    LS ID: 10.0.2.2</w:t>
      </w:r>
    </w:p>
    <w:p w14:paraId="18E493C1" w14:textId="77777777" w:rsidR="00480CA1" w:rsidRPr="00383667" w:rsidRDefault="00480CA1" w:rsidP="00480CA1">
      <w:pPr>
        <w:pStyle w:val="2f3"/>
        <w:rPr>
          <w:rFonts w:cs="Huawei Sans"/>
        </w:rPr>
      </w:pPr>
      <w:r w:rsidRPr="00383667">
        <w:rPr>
          <w:rFonts w:cs="Huawei Sans"/>
        </w:rPr>
        <w:t xml:space="preserve">May 25 2020 21:18:01.430.15-08:00 R1 RM/6/RMDEBUG:    </w:t>
      </w:r>
      <w:r w:rsidRPr="00497E5B">
        <w:rPr>
          <w:rFonts w:cs="Huawei Sans"/>
        </w:rPr>
        <w:t>Adv</w:t>
      </w:r>
      <w:r w:rsidRPr="00383667">
        <w:rPr>
          <w:rFonts w:cs="Huawei Sans"/>
        </w:rPr>
        <w:t xml:space="preserve"> Rtr: 10.0.2.2</w:t>
      </w:r>
    </w:p>
    <w:p w14:paraId="14051401" w14:textId="77777777" w:rsidR="00480CA1" w:rsidRPr="00383667" w:rsidRDefault="00480CA1" w:rsidP="00480CA1">
      <w:pPr>
        <w:pStyle w:val="2f3"/>
        <w:rPr>
          <w:rFonts w:cs="Huawei Sans"/>
        </w:rPr>
      </w:pPr>
      <w:r w:rsidRPr="00383667">
        <w:rPr>
          <w:rFonts w:cs="Huawei Sans"/>
        </w:rPr>
        <w:t>May 25 2020 21:18:01.430.16-08:00 R1 RM/6/RMDEBUG</w:t>
      </w:r>
      <w:r w:rsidRPr="00497E5B">
        <w:rPr>
          <w:rFonts w:cs="Huawei Sans"/>
        </w:rPr>
        <w:t>:</w:t>
      </w:r>
      <w:r w:rsidRPr="00383667">
        <w:rPr>
          <w:rFonts w:cs="Huawei Sans"/>
        </w:rPr>
        <w:t xml:space="preserve">  LSA Type 3</w:t>
      </w:r>
    </w:p>
    <w:p w14:paraId="21DD2961" w14:textId="77777777" w:rsidR="00480CA1" w:rsidRPr="00383667" w:rsidRDefault="00480CA1" w:rsidP="00480CA1">
      <w:pPr>
        <w:pStyle w:val="2f3"/>
        <w:rPr>
          <w:rFonts w:cs="Huawei Sans"/>
        </w:rPr>
      </w:pPr>
      <w:r w:rsidRPr="00383667">
        <w:rPr>
          <w:rFonts w:cs="Huawei Sans"/>
        </w:rPr>
        <w:t>May 25 2020 21:18:01.430.17-08:00 R1 RM/6/RMDEBUG:    LS ID: 10.0.1.0</w:t>
      </w:r>
    </w:p>
    <w:p w14:paraId="3C893EDD" w14:textId="77777777" w:rsidR="00480CA1" w:rsidRPr="00383667" w:rsidRDefault="00480CA1" w:rsidP="00480CA1">
      <w:pPr>
        <w:pStyle w:val="2f3"/>
        <w:rPr>
          <w:rFonts w:cs="Huawei Sans"/>
        </w:rPr>
      </w:pPr>
      <w:r w:rsidRPr="00383667">
        <w:rPr>
          <w:rFonts w:cs="Huawei Sans"/>
        </w:rPr>
        <w:t xml:space="preserve">May 25 2020 21:18:01.430.18-08:00 R1 RM/6/RMDEBUG:    </w:t>
      </w:r>
      <w:r w:rsidRPr="00497E5B">
        <w:rPr>
          <w:rFonts w:cs="Huawei Sans"/>
        </w:rPr>
        <w:t>Adv</w:t>
      </w:r>
      <w:r w:rsidRPr="00383667">
        <w:rPr>
          <w:rFonts w:cs="Huawei Sans"/>
        </w:rPr>
        <w:t xml:space="preserve"> Rtr: 10.0.1.1</w:t>
      </w:r>
    </w:p>
    <w:p w14:paraId="783D68D7" w14:textId="77777777" w:rsidR="00480CA1" w:rsidRPr="00383667" w:rsidRDefault="00480CA1" w:rsidP="00480CA1">
      <w:pPr>
        <w:pStyle w:val="2f3"/>
        <w:rPr>
          <w:rFonts w:cs="Huawei Sans"/>
        </w:rPr>
      </w:pPr>
      <w:r w:rsidRPr="00383667">
        <w:rPr>
          <w:rFonts w:cs="Huawei Sans"/>
        </w:rPr>
        <w:t>May 25 2020 21:18:01.430.19-08:00 R1 RM/6/RMDEBUG</w:t>
      </w:r>
      <w:r w:rsidRPr="00497E5B">
        <w:rPr>
          <w:rFonts w:cs="Huawei Sans"/>
        </w:rPr>
        <w:t>:</w:t>
      </w:r>
      <w:r w:rsidRPr="00383667">
        <w:rPr>
          <w:rFonts w:cs="Huawei Sans"/>
        </w:rPr>
        <w:t xml:space="preserve">  LSA Type 3</w:t>
      </w:r>
    </w:p>
    <w:p w14:paraId="66EC0806" w14:textId="77777777" w:rsidR="00480CA1" w:rsidRPr="00383667" w:rsidRDefault="00480CA1" w:rsidP="00480CA1">
      <w:pPr>
        <w:pStyle w:val="2f3"/>
        <w:rPr>
          <w:rFonts w:cs="Huawei Sans"/>
        </w:rPr>
      </w:pPr>
      <w:r w:rsidRPr="00383667">
        <w:rPr>
          <w:rFonts w:cs="Huawei Sans"/>
        </w:rPr>
        <w:t>May 25 2020 21:18:01.430.20-08:00 R1 RM/6/RMDEBUG:    LS ID: 10.0.45.0</w:t>
      </w:r>
    </w:p>
    <w:p w14:paraId="07FCBB34" w14:textId="77777777" w:rsidR="00480CA1" w:rsidRPr="00383667" w:rsidRDefault="00480CA1" w:rsidP="00480CA1">
      <w:pPr>
        <w:pStyle w:val="2f3"/>
        <w:rPr>
          <w:rFonts w:cs="Huawei Sans"/>
        </w:rPr>
      </w:pPr>
      <w:r w:rsidRPr="00383667">
        <w:rPr>
          <w:rFonts w:cs="Huawei Sans"/>
        </w:rPr>
        <w:t xml:space="preserve">May 25 2020 21:18:01.430.21-08:00 R1 RM/6/RMDEBUG:    </w:t>
      </w:r>
      <w:r w:rsidRPr="00497E5B">
        <w:rPr>
          <w:rFonts w:cs="Huawei Sans"/>
        </w:rPr>
        <w:t>Adv</w:t>
      </w:r>
      <w:r w:rsidRPr="00383667">
        <w:rPr>
          <w:rFonts w:cs="Huawei Sans"/>
        </w:rPr>
        <w:t xml:space="preserve"> Rtr: 10.0.4.4</w:t>
      </w:r>
    </w:p>
    <w:p w14:paraId="05A67862" w14:textId="77777777" w:rsidR="00480CA1" w:rsidRPr="00383667" w:rsidRDefault="00480CA1" w:rsidP="00480CA1">
      <w:pPr>
        <w:pStyle w:val="2f3"/>
        <w:rPr>
          <w:rFonts w:cs="Huawei Sans"/>
        </w:rPr>
      </w:pPr>
      <w:r w:rsidRPr="00383667">
        <w:rPr>
          <w:rFonts w:cs="Huawei Sans"/>
        </w:rPr>
        <w:t>May 25 2020 21:18:01.430.22-08:00 R1 RM/6/RMDEBUG</w:t>
      </w:r>
      <w:r w:rsidRPr="00497E5B">
        <w:rPr>
          <w:rFonts w:cs="Huawei Sans"/>
        </w:rPr>
        <w:t>:</w:t>
      </w:r>
      <w:r w:rsidRPr="00383667">
        <w:rPr>
          <w:rFonts w:cs="Huawei Sans"/>
        </w:rPr>
        <w:t xml:space="preserve">  LSA Type 4</w:t>
      </w:r>
    </w:p>
    <w:p w14:paraId="5E650DCF" w14:textId="77777777" w:rsidR="00480CA1" w:rsidRPr="00383667" w:rsidRDefault="00480CA1" w:rsidP="00480CA1">
      <w:pPr>
        <w:pStyle w:val="2f3"/>
        <w:rPr>
          <w:rFonts w:cs="Huawei Sans"/>
        </w:rPr>
      </w:pPr>
      <w:r w:rsidRPr="00383667">
        <w:rPr>
          <w:rFonts w:cs="Huawei Sans"/>
        </w:rPr>
        <w:t>May 25 2020 21:18:01.430.23-08:00 R1 RM/6/RMDEBUG:    LS ID: 10.0.5.5</w:t>
      </w:r>
    </w:p>
    <w:p w14:paraId="65CF9F9B" w14:textId="77777777" w:rsidR="00480CA1" w:rsidRPr="00383667" w:rsidRDefault="00480CA1" w:rsidP="00480CA1">
      <w:pPr>
        <w:pStyle w:val="2f3"/>
        <w:rPr>
          <w:rFonts w:cs="Huawei Sans"/>
        </w:rPr>
      </w:pPr>
      <w:r w:rsidRPr="00383667">
        <w:rPr>
          <w:rFonts w:cs="Huawei Sans"/>
        </w:rPr>
        <w:t xml:space="preserve">May 25 2020 21:18:01.430.24-08:00 R1 RM/6/RMDEBUG:    </w:t>
      </w:r>
      <w:r w:rsidRPr="00497E5B">
        <w:rPr>
          <w:rFonts w:cs="Huawei Sans"/>
        </w:rPr>
        <w:t>Adv</w:t>
      </w:r>
      <w:r w:rsidRPr="00383667">
        <w:rPr>
          <w:rFonts w:cs="Huawei Sans"/>
        </w:rPr>
        <w:t xml:space="preserve"> Rtr: 10.0.4.4</w:t>
      </w:r>
    </w:p>
    <w:p w14:paraId="692ADC3E" w14:textId="77777777" w:rsidR="00480CA1" w:rsidRPr="00383667" w:rsidRDefault="00480CA1" w:rsidP="00480CA1">
      <w:pPr>
        <w:pStyle w:val="2f3"/>
        <w:rPr>
          <w:rFonts w:cs="Huawei Sans"/>
        </w:rPr>
      </w:pPr>
      <w:r w:rsidRPr="00383667">
        <w:rPr>
          <w:rFonts w:cs="Huawei Sans"/>
        </w:rPr>
        <w:t>May 25 2020 21:18:01.430.25-08:00 R1 RM/6/RMDEBUG</w:t>
      </w:r>
      <w:r w:rsidRPr="00497E5B">
        <w:rPr>
          <w:rFonts w:cs="Huawei Sans"/>
        </w:rPr>
        <w:t>:</w:t>
      </w:r>
      <w:r w:rsidRPr="00383667">
        <w:rPr>
          <w:rFonts w:cs="Huawei Sans"/>
        </w:rPr>
        <w:t xml:space="preserve">  LSA Type 5</w:t>
      </w:r>
    </w:p>
    <w:p w14:paraId="2C5015AF" w14:textId="77777777" w:rsidR="00480CA1" w:rsidRPr="00383667" w:rsidRDefault="00480CA1" w:rsidP="00480CA1">
      <w:pPr>
        <w:pStyle w:val="2f3"/>
        <w:rPr>
          <w:rFonts w:cs="Huawei Sans"/>
        </w:rPr>
      </w:pPr>
      <w:r w:rsidRPr="00383667">
        <w:rPr>
          <w:rFonts w:cs="Huawei Sans"/>
        </w:rPr>
        <w:t>May 25 2020 21:18:01.430.26-08:00 R1 RM/6/RMDEBUG:    LS ID: 10.0.5.0</w:t>
      </w:r>
    </w:p>
    <w:p w14:paraId="175CA847" w14:textId="77777777" w:rsidR="00480CA1" w:rsidRPr="00383667" w:rsidRDefault="00480CA1" w:rsidP="00480CA1">
      <w:pPr>
        <w:pStyle w:val="2f3"/>
        <w:rPr>
          <w:rFonts w:cs="Huawei Sans"/>
        </w:rPr>
      </w:pPr>
      <w:r w:rsidRPr="00383667">
        <w:rPr>
          <w:rFonts w:cs="Huawei Sans"/>
        </w:rPr>
        <w:t xml:space="preserve">May 25 2020 21:18:01.430.27-08:00 R1 RM/6/RMDEBUG:    </w:t>
      </w:r>
      <w:r w:rsidRPr="00497E5B">
        <w:rPr>
          <w:rFonts w:cs="Huawei Sans"/>
        </w:rPr>
        <w:t>Adv</w:t>
      </w:r>
      <w:r w:rsidRPr="00383667">
        <w:rPr>
          <w:rFonts w:cs="Huawei Sans"/>
        </w:rPr>
        <w:t xml:space="preserve"> Rtr: 10.0.5.5</w:t>
      </w:r>
    </w:p>
    <w:p w14:paraId="58B06D21" w14:textId="77777777" w:rsidR="00480CA1" w:rsidRPr="00383667" w:rsidRDefault="00480CA1" w:rsidP="00480CA1">
      <w:pPr>
        <w:pStyle w:val="2f3"/>
        <w:rPr>
          <w:rFonts w:cs="Huawei Sans"/>
        </w:rPr>
      </w:pPr>
      <w:r w:rsidRPr="00383667">
        <w:rPr>
          <w:rFonts w:cs="Huawei Sans"/>
        </w:rPr>
        <w:t>May 25 2020 21:18:01.430.28-08:00 R1 RM/6/RMDEBUG</w:t>
      </w:r>
      <w:r w:rsidRPr="00497E5B">
        <w:rPr>
          <w:rFonts w:cs="Huawei Sans"/>
        </w:rPr>
        <w:t>:</w:t>
      </w:r>
      <w:r w:rsidRPr="00383667">
        <w:rPr>
          <w:rFonts w:cs="Huawei Sans"/>
        </w:rPr>
        <w:t xml:space="preserve">  LSA Type 5</w:t>
      </w:r>
    </w:p>
    <w:p w14:paraId="035773D1" w14:textId="77777777" w:rsidR="00480CA1" w:rsidRPr="00383667" w:rsidRDefault="00480CA1" w:rsidP="00480CA1">
      <w:pPr>
        <w:pStyle w:val="2f3"/>
        <w:rPr>
          <w:rFonts w:cs="Huawei Sans"/>
        </w:rPr>
      </w:pPr>
      <w:r w:rsidRPr="00383667">
        <w:rPr>
          <w:rFonts w:cs="Huawei Sans"/>
        </w:rPr>
        <w:t>May 25 2020 21:18:01.430.29-08:00 R1 RM/6/RMDEBUG:    LS ID: 10.0.45.0</w:t>
      </w:r>
    </w:p>
    <w:p w14:paraId="4D02D0D2" w14:textId="77777777" w:rsidR="00480CA1" w:rsidRPr="00383667" w:rsidRDefault="00480CA1" w:rsidP="00480CA1">
      <w:pPr>
        <w:pStyle w:val="2f3"/>
        <w:rPr>
          <w:rFonts w:cs="Huawei Sans"/>
        </w:rPr>
      </w:pPr>
      <w:r w:rsidRPr="00383667">
        <w:rPr>
          <w:rFonts w:cs="Huawei Sans"/>
        </w:rPr>
        <w:t xml:space="preserve">May 25 2020 21:18:01.430.30-08:00 R1 RM/6/RMDEBUG:    </w:t>
      </w:r>
      <w:r w:rsidRPr="00497E5B">
        <w:rPr>
          <w:rFonts w:cs="Huawei Sans"/>
        </w:rPr>
        <w:t>Adv</w:t>
      </w:r>
      <w:r w:rsidRPr="00383667">
        <w:rPr>
          <w:rFonts w:cs="Huawei Sans"/>
        </w:rPr>
        <w:t xml:space="preserve"> Rtr: 10.0.5.5</w:t>
      </w:r>
    </w:p>
    <w:p w14:paraId="0011F577" w14:textId="77777777" w:rsidR="00480CA1" w:rsidRPr="00383667" w:rsidRDefault="00480CA1" w:rsidP="00480CA1">
      <w:pPr>
        <w:pStyle w:val="1e"/>
      </w:pPr>
      <w:r w:rsidRPr="00383667">
        <w:t>The debugging information shows that R1 has sent LSR packets to R3 (the BDR) and R4 (the DR).</w:t>
      </w:r>
    </w:p>
    <w:p w14:paraId="4C027C4B" w14:textId="77777777" w:rsidR="00480CA1" w:rsidRPr="00383667" w:rsidRDefault="00480CA1" w:rsidP="00480CA1">
      <w:pPr>
        <w:pStyle w:val="End"/>
        <w:rPr>
          <w:rFonts w:ascii="Huawei Sans" w:hAnsi="Huawei Sans" w:cs="Huawei Sans"/>
        </w:rPr>
      </w:pPr>
      <w:r w:rsidRPr="00383667">
        <w:rPr>
          <w:rFonts w:ascii="Huawei Sans" w:hAnsi="Huawei Sans" w:cs="Huawei Sans"/>
        </w:rPr>
        <w:t>----End</w:t>
      </w:r>
    </w:p>
    <w:p w14:paraId="16672D94" w14:textId="77777777" w:rsidR="00480CA1" w:rsidRPr="00383667" w:rsidRDefault="00480CA1" w:rsidP="00480CA1">
      <w:pPr>
        <w:pStyle w:val="3"/>
        <w:numPr>
          <w:ilvl w:val="2"/>
          <w:numId w:val="31"/>
        </w:numPr>
      </w:pPr>
      <w:bookmarkStart w:id="43" w:name="_Toc49939995"/>
      <w:r w:rsidRPr="00383667">
        <w:t>Quiz</w:t>
      </w:r>
      <w:bookmarkEnd w:id="43"/>
    </w:p>
    <w:p w14:paraId="0F4C5033" w14:textId="77777777" w:rsidR="00480CA1" w:rsidRPr="00383667" w:rsidRDefault="00480CA1" w:rsidP="00B7353D">
      <w:pPr>
        <w:pStyle w:val="1e"/>
      </w:pPr>
      <w:r w:rsidRPr="00383667">
        <w:t>When does a Type 4 LSA exist, and what is its function?</w:t>
      </w:r>
    </w:p>
    <w:p w14:paraId="7DAD684D" w14:textId="77777777" w:rsidR="00480CA1" w:rsidRPr="00383667" w:rsidRDefault="00480CA1" w:rsidP="00480CA1">
      <w:pPr>
        <w:pStyle w:val="3"/>
        <w:numPr>
          <w:ilvl w:val="2"/>
          <w:numId w:val="31"/>
        </w:numPr>
      </w:pPr>
      <w:bookmarkStart w:id="44" w:name="_Toc49939996"/>
      <w:r w:rsidRPr="00383667">
        <w:t>Configuration Reference</w:t>
      </w:r>
      <w:bookmarkEnd w:id="44"/>
    </w:p>
    <w:p w14:paraId="00873F86" w14:textId="77777777" w:rsidR="00480CA1" w:rsidRPr="00383667" w:rsidRDefault="00480CA1" w:rsidP="00480CA1">
      <w:pPr>
        <w:pStyle w:val="1e"/>
      </w:pPr>
      <w:r w:rsidRPr="00383667">
        <w:t>Configuration on R1</w:t>
      </w:r>
    </w:p>
    <w:p w14:paraId="5F9C9A5F" w14:textId="77777777" w:rsidR="00480CA1" w:rsidRPr="00383667" w:rsidRDefault="00480CA1" w:rsidP="00480CA1">
      <w:pPr>
        <w:pStyle w:val="2f3"/>
        <w:rPr>
          <w:rFonts w:cs="Huawei Sans"/>
        </w:rPr>
      </w:pPr>
      <w:r w:rsidRPr="00383667">
        <w:rPr>
          <w:rFonts w:cs="Huawei Sans"/>
        </w:rPr>
        <w:t>#</w:t>
      </w:r>
    </w:p>
    <w:p w14:paraId="15DB0C2D"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R1</w:t>
      </w:r>
    </w:p>
    <w:p w14:paraId="0F6EDB3D" w14:textId="77777777" w:rsidR="00480CA1" w:rsidRPr="00383667" w:rsidRDefault="00480CA1" w:rsidP="00480CA1">
      <w:pPr>
        <w:pStyle w:val="2f3"/>
        <w:rPr>
          <w:rFonts w:cs="Huawei Sans"/>
        </w:rPr>
      </w:pPr>
      <w:r w:rsidRPr="00383667">
        <w:rPr>
          <w:rFonts w:cs="Huawei Sans"/>
        </w:rPr>
        <w:t>#</w:t>
      </w:r>
    </w:p>
    <w:p w14:paraId="2ADD722D"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GigabitEthernet0/0/1</w:t>
      </w:r>
    </w:p>
    <w:p w14:paraId="0C71F8F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10.0.123.1 255.255.255.0</w:t>
      </w:r>
    </w:p>
    <w:p w14:paraId="0B692D05" w14:textId="77777777" w:rsidR="00480CA1" w:rsidRPr="00383667" w:rsidRDefault="00480CA1" w:rsidP="00480CA1">
      <w:pPr>
        <w:pStyle w:val="2f3"/>
        <w:rPr>
          <w:rFonts w:cs="Huawei Sans"/>
        </w:rPr>
      </w:pPr>
      <w:r w:rsidRPr="00383667">
        <w:rPr>
          <w:rFonts w:cs="Huawei Sans"/>
        </w:rPr>
        <w:t>#</w:t>
      </w:r>
    </w:p>
    <w:p w14:paraId="5CF0D402"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1E023D9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10.0.1.1 255.255.255.0</w:t>
      </w:r>
    </w:p>
    <w:p w14:paraId="5701ED7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000115F4" w14:textId="77777777" w:rsidR="00480CA1" w:rsidRPr="00383667" w:rsidRDefault="00480CA1" w:rsidP="00480CA1">
      <w:pPr>
        <w:pStyle w:val="2f3"/>
        <w:rPr>
          <w:rFonts w:cs="Huawei Sans"/>
        </w:rPr>
      </w:pPr>
      <w:r w:rsidRPr="00383667">
        <w:rPr>
          <w:rFonts w:cs="Huawei Sans"/>
        </w:rPr>
        <w:t>#</w:t>
      </w:r>
    </w:p>
    <w:p w14:paraId="44B3EBEF"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10.0.1.1                 </w:t>
      </w:r>
    </w:p>
    <w:p w14:paraId="456F15CE"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51A4495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10.0.123.1 0.0.0.0</w:t>
      </w:r>
    </w:p>
    <w:p w14:paraId="269E6FB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0.0.0.2</w:t>
      </w:r>
    </w:p>
    <w:p w14:paraId="2730828B"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10.0.1.1 0.0.0.0</w:t>
      </w:r>
    </w:p>
    <w:p w14:paraId="0B0CD7C8" w14:textId="77777777" w:rsidR="00480CA1" w:rsidRPr="00383667" w:rsidRDefault="00480CA1" w:rsidP="00480CA1">
      <w:pPr>
        <w:pStyle w:val="2f3"/>
        <w:rPr>
          <w:rFonts w:cs="Huawei Sans"/>
        </w:rPr>
      </w:pPr>
      <w:r w:rsidRPr="00383667">
        <w:rPr>
          <w:rFonts w:cs="Huawei Sans"/>
        </w:rPr>
        <w:t>#</w:t>
      </w:r>
    </w:p>
    <w:p w14:paraId="5DDF0C8F" w14:textId="77777777" w:rsidR="00480CA1" w:rsidRPr="00383667" w:rsidRDefault="00480CA1" w:rsidP="00480CA1">
      <w:pPr>
        <w:pStyle w:val="1e"/>
      </w:pPr>
      <w:r w:rsidRPr="00383667">
        <w:lastRenderedPageBreak/>
        <w:t>Configuration on R2</w:t>
      </w:r>
    </w:p>
    <w:p w14:paraId="50F1B878" w14:textId="77777777" w:rsidR="00480CA1" w:rsidRPr="00383667" w:rsidRDefault="00480CA1" w:rsidP="00480CA1">
      <w:pPr>
        <w:pStyle w:val="2f3"/>
        <w:rPr>
          <w:rFonts w:cs="Huawei Sans"/>
        </w:rPr>
      </w:pPr>
      <w:r w:rsidRPr="00383667">
        <w:rPr>
          <w:rFonts w:cs="Huawei Sans"/>
        </w:rPr>
        <w:t>#</w:t>
      </w:r>
    </w:p>
    <w:p w14:paraId="643EAA5C"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R2</w:t>
      </w:r>
    </w:p>
    <w:p w14:paraId="531A724C" w14:textId="77777777" w:rsidR="00480CA1" w:rsidRPr="00383667" w:rsidRDefault="00480CA1" w:rsidP="00480CA1">
      <w:pPr>
        <w:pStyle w:val="2f3"/>
        <w:rPr>
          <w:rFonts w:cs="Huawei Sans"/>
        </w:rPr>
      </w:pPr>
      <w:r w:rsidRPr="00383667">
        <w:rPr>
          <w:rFonts w:cs="Huawei Sans"/>
        </w:rPr>
        <w:t>#</w:t>
      </w:r>
    </w:p>
    <w:p w14:paraId="389FB682"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GigabitEthernet0/0/1</w:t>
      </w:r>
    </w:p>
    <w:p w14:paraId="62297E7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10.0.123.2 255.255.255.0</w:t>
      </w:r>
    </w:p>
    <w:p w14:paraId="6CE51130"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w:t>
      </w:r>
      <w:r w:rsidRPr="00497E5B">
        <w:rPr>
          <w:rFonts w:cs="Huawei Sans"/>
        </w:rPr>
        <w:t>dr-priority</w:t>
      </w:r>
      <w:r w:rsidRPr="00383667">
        <w:rPr>
          <w:rFonts w:cs="Huawei Sans"/>
        </w:rPr>
        <w:t xml:space="preserve"> 0</w:t>
      </w:r>
    </w:p>
    <w:p w14:paraId="2AD1519B" w14:textId="77777777" w:rsidR="00480CA1" w:rsidRPr="00383667" w:rsidRDefault="00480CA1" w:rsidP="00480CA1">
      <w:pPr>
        <w:pStyle w:val="2f3"/>
        <w:rPr>
          <w:rFonts w:cs="Huawei Sans"/>
        </w:rPr>
      </w:pPr>
      <w:r w:rsidRPr="00383667">
        <w:rPr>
          <w:rFonts w:cs="Huawei Sans"/>
        </w:rPr>
        <w:t>#</w:t>
      </w:r>
    </w:p>
    <w:p w14:paraId="3B3461D4"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6399D68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10.0.2.2 255.255.255.0        </w:t>
      </w:r>
    </w:p>
    <w:p w14:paraId="1FC81B6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5AD07C96" w14:textId="77777777" w:rsidR="00480CA1" w:rsidRPr="00383667" w:rsidRDefault="00480CA1" w:rsidP="00480CA1">
      <w:pPr>
        <w:pStyle w:val="2f3"/>
        <w:rPr>
          <w:rFonts w:cs="Huawei Sans"/>
        </w:rPr>
      </w:pPr>
      <w:r w:rsidRPr="00383667">
        <w:rPr>
          <w:rFonts w:cs="Huawei Sans"/>
        </w:rPr>
        <w:t>#</w:t>
      </w:r>
    </w:p>
    <w:p w14:paraId="0B48607C"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10.0.2.2</w:t>
      </w:r>
    </w:p>
    <w:p w14:paraId="72AA2E4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05BEC46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10.0.123.2 0.0.0.0</w:t>
      </w:r>
    </w:p>
    <w:p w14:paraId="028125B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10.0.2.2 0.0.0.0</w:t>
      </w:r>
    </w:p>
    <w:p w14:paraId="2F91B5B4" w14:textId="77777777" w:rsidR="00480CA1" w:rsidRPr="00383667" w:rsidRDefault="00480CA1" w:rsidP="00480CA1">
      <w:pPr>
        <w:pStyle w:val="2f3"/>
        <w:rPr>
          <w:rFonts w:cs="Huawei Sans"/>
        </w:rPr>
      </w:pPr>
      <w:r w:rsidRPr="00383667">
        <w:rPr>
          <w:rFonts w:cs="Huawei Sans"/>
        </w:rPr>
        <w:t>#</w:t>
      </w:r>
    </w:p>
    <w:p w14:paraId="55C8680F" w14:textId="77777777" w:rsidR="00480CA1" w:rsidRPr="00383667" w:rsidRDefault="00480CA1" w:rsidP="00480CA1">
      <w:pPr>
        <w:pStyle w:val="1e"/>
      </w:pPr>
      <w:r w:rsidRPr="00383667">
        <w:t>Configuration on R3</w:t>
      </w:r>
    </w:p>
    <w:p w14:paraId="044CF8E5" w14:textId="77777777" w:rsidR="00480CA1" w:rsidRPr="00383667" w:rsidRDefault="00480CA1" w:rsidP="00480CA1">
      <w:pPr>
        <w:pStyle w:val="2f3"/>
        <w:rPr>
          <w:rFonts w:cs="Huawei Sans"/>
        </w:rPr>
      </w:pPr>
      <w:r w:rsidRPr="00383667">
        <w:rPr>
          <w:rFonts w:cs="Huawei Sans"/>
        </w:rPr>
        <w:t>#</w:t>
      </w:r>
    </w:p>
    <w:p w14:paraId="17F51CD2"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R3</w:t>
      </w:r>
    </w:p>
    <w:p w14:paraId="315F5D89" w14:textId="77777777" w:rsidR="00480CA1" w:rsidRPr="00383667" w:rsidRDefault="00480CA1" w:rsidP="00480CA1">
      <w:pPr>
        <w:pStyle w:val="2f3"/>
        <w:rPr>
          <w:rFonts w:cs="Huawei Sans"/>
        </w:rPr>
      </w:pPr>
      <w:r w:rsidRPr="00383667">
        <w:rPr>
          <w:rFonts w:cs="Huawei Sans"/>
        </w:rPr>
        <w:t>#</w:t>
      </w:r>
    </w:p>
    <w:p w14:paraId="329421EB"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GigabitEthernet0/0/1</w:t>
      </w:r>
    </w:p>
    <w:p w14:paraId="77E6035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10.0.123.3 255.255.255.0</w:t>
      </w:r>
    </w:p>
    <w:p w14:paraId="4E1B320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w:t>
      </w:r>
      <w:r w:rsidRPr="00497E5B">
        <w:rPr>
          <w:rFonts w:cs="Huawei Sans"/>
        </w:rPr>
        <w:t>dr-priority</w:t>
      </w:r>
      <w:r w:rsidRPr="00383667">
        <w:rPr>
          <w:rFonts w:cs="Huawei Sans"/>
        </w:rPr>
        <w:t xml:space="preserve"> 254</w:t>
      </w:r>
    </w:p>
    <w:p w14:paraId="045B9934" w14:textId="77777777" w:rsidR="00480CA1" w:rsidRPr="00383667" w:rsidRDefault="00480CA1" w:rsidP="00480CA1">
      <w:pPr>
        <w:pStyle w:val="2f3"/>
        <w:rPr>
          <w:rFonts w:cs="Huawei Sans"/>
        </w:rPr>
      </w:pPr>
      <w:r w:rsidRPr="00383667">
        <w:rPr>
          <w:rFonts w:cs="Huawei Sans"/>
        </w:rPr>
        <w:t>#</w:t>
      </w:r>
    </w:p>
    <w:p w14:paraId="49112520"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31CA102C"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10.0.3.3 255.255.255.0</w:t>
      </w:r>
    </w:p>
    <w:p w14:paraId="2FDB2FC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06C44C7F" w14:textId="77777777" w:rsidR="00480CA1" w:rsidRPr="00383667" w:rsidRDefault="00480CA1" w:rsidP="00480CA1">
      <w:pPr>
        <w:pStyle w:val="2f3"/>
        <w:rPr>
          <w:rFonts w:cs="Huawei Sans"/>
        </w:rPr>
      </w:pPr>
      <w:r w:rsidRPr="00383667">
        <w:rPr>
          <w:rFonts w:cs="Huawei Sans"/>
        </w:rPr>
        <w:t>#</w:t>
      </w:r>
    </w:p>
    <w:p w14:paraId="33B752E5"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10.0.3.3</w:t>
      </w:r>
    </w:p>
    <w:p w14:paraId="1AF3DBDB"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1846310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10.0.123.3 0.0.0.0</w:t>
      </w:r>
    </w:p>
    <w:p w14:paraId="57D3DCE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75CE00A0" w14:textId="77777777" w:rsidR="00480CA1" w:rsidRPr="00383667" w:rsidRDefault="00480CA1" w:rsidP="00480CA1">
      <w:pPr>
        <w:pStyle w:val="2f3"/>
        <w:rPr>
          <w:rFonts w:cs="Huawei Sans"/>
        </w:rPr>
      </w:pPr>
      <w:r w:rsidRPr="00383667">
        <w:rPr>
          <w:rFonts w:cs="Huawei Sans"/>
        </w:rPr>
        <w:t>#</w:t>
      </w:r>
    </w:p>
    <w:p w14:paraId="065FDCED" w14:textId="77777777" w:rsidR="00480CA1" w:rsidRPr="00383667" w:rsidRDefault="00480CA1" w:rsidP="00480CA1">
      <w:pPr>
        <w:pStyle w:val="1e"/>
      </w:pPr>
      <w:r w:rsidRPr="00383667">
        <w:t>Configuration on R4</w:t>
      </w:r>
    </w:p>
    <w:p w14:paraId="26AB2214" w14:textId="77777777" w:rsidR="00480CA1" w:rsidRPr="00383667" w:rsidRDefault="00480CA1" w:rsidP="00480CA1">
      <w:pPr>
        <w:pStyle w:val="2f3"/>
        <w:rPr>
          <w:rFonts w:cs="Huawei Sans"/>
        </w:rPr>
      </w:pPr>
    </w:p>
    <w:p w14:paraId="0E4712AA" w14:textId="77777777" w:rsidR="00480CA1" w:rsidRPr="00383667" w:rsidRDefault="00480CA1" w:rsidP="00480CA1">
      <w:pPr>
        <w:pStyle w:val="2f3"/>
        <w:rPr>
          <w:rFonts w:cs="Huawei Sans"/>
        </w:rPr>
      </w:pPr>
      <w:r w:rsidRPr="00383667">
        <w:rPr>
          <w:rFonts w:cs="Huawei Sans"/>
        </w:rPr>
        <w:t>#</w:t>
      </w:r>
    </w:p>
    <w:p w14:paraId="57A3BC7A"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R4</w:t>
      </w:r>
    </w:p>
    <w:p w14:paraId="3F82816B" w14:textId="77777777" w:rsidR="00480CA1" w:rsidRPr="00383667" w:rsidRDefault="00480CA1" w:rsidP="00480CA1">
      <w:pPr>
        <w:pStyle w:val="2f3"/>
        <w:rPr>
          <w:rFonts w:cs="Huawei Sans"/>
        </w:rPr>
      </w:pPr>
      <w:r w:rsidRPr="00383667">
        <w:rPr>
          <w:rFonts w:cs="Huawei Sans"/>
        </w:rPr>
        <w:t>#</w:t>
      </w:r>
    </w:p>
    <w:p w14:paraId="0CABAB55"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GigabitEthernet0/0/1</w:t>
      </w:r>
    </w:p>
    <w:p w14:paraId="30D89DF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10.0.123.4 255.255.255.0</w:t>
      </w:r>
    </w:p>
    <w:p w14:paraId="0130EE8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w:t>
      </w:r>
      <w:r w:rsidRPr="00497E5B">
        <w:rPr>
          <w:rFonts w:cs="Huawei Sans"/>
        </w:rPr>
        <w:t>dr-priority</w:t>
      </w:r>
      <w:r w:rsidRPr="00383667">
        <w:rPr>
          <w:rFonts w:cs="Huawei Sans"/>
        </w:rPr>
        <w:t xml:space="preserve"> 255</w:t>
      </w:r>
    </w:p>
    <w:p w14:paraId="4D3AF300" w14:textId="77777777" w:rsidR="00480CA1" w:rsidRPr="00383667" w:rsidRDefault="00480CA1" w:rsidP="00480CA1">
      <w:pPr>
        <w:pStyle w:val="2f3"/>
        <w:rPr>
          <w:rFonts w:cs="Huawei Sans"/>
        </w:rPr>
      </w:pPr>
      <w:r w:rsidRPr="00383667">
        <w:rPr>
          <w:rFonts w:cs="Huawei Sans"/>
        </w:rPr>
        <w:t>#</w:t>
      </w:r>
    </w:p>
    <w:p w14:paraId="698937EA"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GigabitEthernet0/0/2</w:t>
      </w:r>
    </w:p>
    <w:p w14:paraId="50330D6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10.0.45.4 255.255.255.0</w:t>
      </w:r>
    </w:p>
    <w:p w14:paraId="51964338" w14:textId="77777777" w:rsidR="00480CA1" w:rsidRPr="00383667" w:rsidRDefault="00480CA1" w:rsidP="00480CA1">
      <w:pPr>
        <w:pStyle w:val="2f3"/>
        <w:rPr>
          <w:rFonts w:cs="Huawei Sans"/>
        </w:rPr>
      </w:pPr>
      <w:r w:rsidRPr="00383667">
        <w:rPr>
          <w:rFonts w:cs="Huawei Sans"/>
        </w:rPr>
        <w:t>#</w:t>
      </w:r>
    </w:p>
    <w:p w14:paraId="0C9D9F87"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15FDABE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10.0.4.4 255.255.255.0</w:t>
      </w:r>
    </w:p>
    <w:p w14:paraId="3FB876B0"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              </w:t>
      </w:r>
    </w:p>
    <w:p w14:paraId="22AE1981" w14:textId="77777777" w:rsidR="00480CA1" w:rsidRPr="00383667" w:rsidRDefault="00480CA1" w:rsidP="00480CA1">
      <w:pPr>
        <w:pStyle w:val="2f3"/>
        <w:rPr>
          <w:rFonts w:cs="Huawei Sans"/>
        </w:rPr>
      </w:pPr>
      <w:r w:rsidRPr="00383667">
        <w:rPr>
          <w:rFonts w:cs="Huawei Sans"/>
        </w:rPr>
        <w:t>#</w:t>
      </w:r>
    </w:p>
    <w:p w14:paraId="0C151BFE" w14:textId="77777777" w:rsidR="00480CA1" w:rsidRPr="00383667" w:rsidRDefault="00480CA1" w:rsidP="00480CA1">
      <w:pPr>
        <w:pStyle w:val="2f3"/>
        <w:rPr>
          <w:rFonts w:cs="Huawei Sans"/>
        </w:rPr>
      </w:pPr>
      <w:r w:rsidRPr="00497E5B">
        <w:rPr>
          <w:rFonts w:cs="Huawei Sans"/>
        </w:rPr>
        <w:lastRenderedPageBreak/>
        <w:t>ospf</w:t>
      </w:r>
      <w:r w:rsidRPr="00383667">
        <w:rPr>
          <w:rFonts w:cs="Huawei Sans"/>
        </w:rPr>
        <w:t xml:space="preserve"> 1 router-id 10.0.4.4</w:t>
      </w:r>
    </w:p>
    <w:p w14:paraId="20DFA69B"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3F075F2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10.0.123.4 0.0.0.0</w:t>
      </w:r>
    </w:p>
    <w:p w14:paraId="18DA22A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10.0.4.4 0.0.0.0</w:t>
      </w:r>
    </w:p>
    <w:p w14:paraId="03701F1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0.0.0.1</w:t>
      </w:r>
    </w:p>
    <w:p w14:paraId="7F654E3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10.0.45.4 0.0.0.0</w:t>
      </w:r>
    </w:p>
    <w:p w14:paraId="6C7712F6" w14:textId="77777777" w:rsidR="00480CA1" w:rsidRPr="00383667" w:rsidRDefault="00480CA1" w:rsidP="00480CA1">
      <w:pPr>
        <w:pStyle w:val="2f3"/>
        <w:rPr>
          <w:rFonts w:cs="Huawei Sans"/>
        </w:rPr>
      </w:pPr>
      <w:r w:rsidRPr="00383667">
        <w:rPr>
          <w:rFonts w:cs="Huawei Sans"/>
        </w:rPr>
        <w:t>#</w:t>
      </w:r>
    </w:p>
    <w:p w14:paraId="5DCD57B9" w14:textId="77777777" w:rsidR="00480CA1" w:rsidRPr="00383667" w:rsidRDefault="00480CA1" w:rsidP="00480CA1">
      <w:pPr>
        <w:pStyle w:val="1e"/>
      </w:pPr>
      <w:r w:rsidRPr="00383667">
        <w:t>Configuration on R5</w:t>
      </w:r>
    </w:p>
    <w:p w14:paraId="29AB395D" w14:textId="77777777" w:rsidR="00480CA1" w:rsidRPr="00383667" w:rsidRDefault="00480CA1" w:rsidP="00480CA1">
      <w:pPr>
        <w:pStyle w:val="2f3"/>
        <w:rPr>
          <w:rFonts w:cs="Huawei Sans"/>
        </w:rPr>
      </w:pPr>
      <w:r w:rsidRPr="00383667">
        <w:rPr>
          <w:rFonts w:cs="Huawei Sans"/>
        </w:rPr>
        <w:t>#</w:t>
      </w:r>
    </w:p>
    <w:p w14:paraId="28C46081"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R5</w:t>
      </w:r>
    </w:p>
    <w:p w14:paraId="10B705CA" w14:textId="77777777" w:rsidR="00480CA1" w:rsidRPr="00383667" w:rsidRDefault="00480CA1" w:rsidP="00480CA1">
      <w:pPr>
        <w:pStyle w:val="2f3"/>
        <w:rPr>
          <w:rFonts w:cs="Huawei Sans"/>
        </w:rPr>
      </w:pPr>
      <w:r w:rsidRPr="00383667">
        <w:rPr>
          <w:rFonts w:cs="Huawei Sans"/>
        </w:rPr>
        <w:t>#</w:t>
      </w:r>
    </w:p>
    <w:p w14:paraId="5865D073"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GigabitEthernet0/0/3</w:t>
      </w:r>
    </w:p>
    <w:p w14:paraId="54FAC33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10.0.45.5 255.255.255.0</w:t>
      </w:r>
    </w:p>
    <w:p w14:paraId="331FDCFD" w14:textId="77777777" w:rsidR="00480CA1" w:rsidRPr="00383667" w:rsidRDefault="00480CA1" w:rsidP="00480CA1">
      <w:pPr>
        <w:pStyle w:val="2f3"/>
        <w:rPr>
          <w:rFonts w:cs="Huawei Sans"/>
        </w:rPr>
      </w:pPr>
      <w:r w:rsidRPr="00383667">
        <w:rPr>
          <w:rFonts w:cs="Huawei Sans"/>
        </w:rPr>
        <w:t>#</w:t>
      </w:r>
    </w:p>
    <w:p w14:paraId="686D9EBD"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506FA7C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10.0.5.5 255.255.255.0</w:t>
      </w:r>
    </w:p>
    <w:p w14:paraId="6684657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00348C54" w14:textId="77777777" w:rsidR="00480CA1" w:rsidRPr="00383667" w:rsidRDefault="00480CA1" w:rsidP="00480CA1">
      <w:pPr>
        <w:pStyle w:val="2f3"/>
        <w:rPr>
          <w:rFonts w:cs="Huawei Sans"/>
        </w:rPr>
      </w:pPr>
      <w:r w:rsidRPr="00383667">
        <w:rPr>
          <w:rFonts w:cs="Huawei Sans"/>
        </w:rPr>
        <w:t>#</w:t>
      </w:r>
    </w:p>
    <w:p w14:paraId="7AF811AF"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10.0.5.5</w:t>
      </w:r>
    </w:p>
    <w:p w14:paraId="19CB55FF"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direct</w:t>
      </w:r>
    </w:p>
    <w:p w14:paraId="28AEDD6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0.0.0.1</w:t>
      </w:r>
    </w:p>
    <w:p w14:paraId="577049A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10.0.45.5 0.0.0.0</w:t>
      </w:r>
    </w:p>
    <w:p w14:paraId="09C65CF8" w14:textId="77777777" w:rsidR="00480CA1" w:rsidRPr="00383667" w:rsidRDefault="00480CA1" w:rsidP="00480CA1">
      <w:pPr>
        <w:pStyle w:val="2f3"/>
        <w:rPr>
          <w:rFonts w:cs="Huawei Sans"/>
        </w:rPr>
      </w:pPr>
      <w:r w:rsidRPr="00383667">
        <w:rPr>
          <w:rFonts w:cs="Huawei Sans"/>
        </w:rPr>
        <w:t>#</w:t>
      </w:r>
    </w:p>
    <w:p w14:paraId="19E94CA5" w14:textId="77777777" w:rsidR="00480CA1" w:rsidRPr="00383667" w:rsidRDefault="00480CA1" w:rsidP="00480CA1">
      <w:pPr>
        <w:pStyle w:val="2"/>
        <w:numPr>
          <w:ilvl w:val="1"/>
          <w:numId w:val="31"/>
        </w:numPr>
      </w:pPr>
      <w:bookmarkStart w:id="45" w:name="_Toc45098821"/>
      <w:bookmarkStart w:id="46" w:name="_Toc49939997"/>
      <w:r w:rsidRPr="00383667">
        <w:t>Lab 4: OSPF Stub Area and NSSA</w:t>
      </w:r>
      <w:bookmarkEnd w:id="45"/>
      <w:bookmarkEnd w:id="46"/>
    </w:p>
    <w:p w14:paraId="4ABA64C8" w14:textId="77777777" w:rsidR="00F5424D" w:rsidRPr="00383667" w:rsidRDefault="00F5424D" w:rsidP="00F5424D">
      <w:pPr>
        <w:pStyle w:val="3"/>
      </w:pPr>
      <w:bookmarkStart w:id="47" w:name="_Toc49939998"/>
      <w:r w:rsidRPr="00383667">
        <w:t>Introduction</w:t>
      </w:r>
      <w:bookmarkEnd w:id="47"/>
    </w:p>
    <w:p w14:paraId="37F873F7" w14:textId="77777777" w:rsidR="00F5424D" w:rsidRPr="00383667" w:rsidRDefault="00480CA1" w:rsidP="00480CA1">
      <w:pPr>
        <w:pStyle w:val="4"/>
        <w:numPr>
          <w:ilvl w:val="3"/>
          <w:numId w:val="31"/>
        </w:numPr>
      </w:pPr>
      <w:r w:rsidRPr="00383667">
        <w:t>Objectives</w:t>
      </w:r>
    </w:p>
    <w:p w14:paraId="50851006" w14:textId="5185A7DE" w:rsidR="00480CA1" w:rsidRPr="00383667" w:rsidRDefault="00480CA1" w:rsidP="00F5424D">
      <w:pPr>
        <w:pStyle w:val="1e"/>
      </w:pPr>
      <w:r w:rsidRPr="00383667">
        <w:t>Upon completion of this task, you will be able to:</w:t>
      </w:r>
    </w:p>
    <w:p w14:paraId="1BC493C5" w14:textId="77777777" w:rsidR="00480CA1" w:rsidRPr="00383667" w:rsidRDefault="00480CA1" w:rsidP="00604E8C">
      <w:pPr>
        <w:pStyle w:val="4a"/>
      </w:pPr>
      <w:r w:rsidRPr="00383667">
        <w:t>Configure an OSPF stub area.</w:t>
      </w:r>
    </w:p>
    <w:p w14:paraId="5F659B05" w14:textId="77777777" w:rsidR="00480CA1" w:rsidRPr="00383667" w:rsidRDefault="00480CA1" w:rsidP="00604E8C">
      <w:pPr>
        <w:pStyle w:val="4a"/>
      </w:pPr>
      <w:r w:rsidRPr="00383667">
        <w:t>Configure an OSPF NSSA.</w:t>
      </w:r>
    </w:p>
    <w:p w14:paraId="57F90055" w14:textId="77777777" w:rsidR="00480CA1" w:rsidRPr="00383667" w:rsidRDefault="00480CA1" w:rsidP="00604E8C">
      <w:pPr>
        <w:pStyle w:val="4a"/>
      </w:pPr>
      <w:r w:rsidRPr="00383667">
        <w:t>Describe the content in a Type 7 LSA.</w:t>
      </w:r>
    </w:p>
    <w:p w14:paraId="068E9DD7" w14:textId="77777777" w:rsidR="00480CA1" w:rsidRPr="00383667" w:rsidRDefault="00480CA1" w:rsidP="00604E8C">
      <w:pPr>
        <w:pStyle w:val="4a"/>
      </w:pPr>
      <w:r w:rsidRPr="00383667">
        <w:t>Describe the process of translating Type 7 LSAs into Type 5 LSAs.</w:t>
      </w:r>
    </w:p>
    <w:p w14:paraId="2849F63B" w14:textId="77777777" w:rsidR="00480CA1" w:rsidRPr="00383667" w:rsidRDefault="00480CA1" w:rsidP="00480CA1">
      <w:pPr>
        <w:pStyle w:val="4"/>
        <w:numPr>
          <w:ilvl w:val="3"/>
          <w:numId w:val="31"/>
        </w:numPr>
      </w:pPr>
      <w:r w:rsidRPr="00383667">
        <w:lastRenderedPageBreak/>
        <w:t>Networking Topology</w:t>
      </w:r>
    </w:p>
    <w:p w14:paraId="387806F5" w14:textId="77777777" w:rsidR="00480CA1" w:rsidRPr="00383667" w:rsidRDefault="00480CA1" w:rsidP="00480CA1">
      <w:pPr>
        <w:pStyle w:val="92"/>
        <w:numPr>
          <w:ilvl w:val="7"/>
          <w:numId w:val="31"/>
        </w:numPr>
        <w:ind w:left="1021"/>
        <w:rPr>
          <w:b/>
        </w:rPr>
      </w:pPr>
      <w:r w:rsidRPr="00383667">
        <w:rPr>
          <w:b/>
        </w:rPr>
        <w:t>OSPF stub area and NSSA</w:t>
      </w:r>
    </w:p>
    <w:p w14:paraId="68F9D0AC" w14:textId="2EEF253E" w:rsidR="00A9793A" w:rsidRPr="00383667" w:rsidRDefault="00A9793A" w:rsidP="00480CA1">
      <w:pPr>
        <w:pStyle w:val="1e"/>
      </w:pPr>
      <w:r>
        <w:rPr>
          <w:noProof/>
        </w:rPr>
        <w:drawing>
          <wp:inline distT="0" distB="0" distL="0" distR="0" wp14:anchorId="401120C1" wp14:editId="08B0B9C9">
            <wp:extent cx="5393258" cy="1893277"/>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440058" cy="1909706"/>
                    </a:xfrm>
                    <a:prstGeom prst="rect">
                      <a:avLst/>
                    </a:prstGeom>
                    <a:noFill/>
                  </pic:spPr>
                </pic:pic>
              </a:graphicData>
            </a:graphic>
          </wp:inline>
        </w:drawing>
      </w:r>
    </w:p>
    <w:p w14:paraId="42114EF9" w14:textId="77777777" w:rsidR="00480CA1" w:rsidRPr="00383667" w:rsidRDefault="00480CA1" w:rsidP="00480CA1">
      <w:pPr>
        <w:pStyle w:val="1e"/>
      </w:pPr>
    </w:p>
    <w:p w14:paraId="2D0F719D" w14:textId="77777777" w:rsidR="00480CA1" w:rsidRPr="00383667" w:rsidRDefault="00480CA1" w:rsidP="00480CA1">
      <w:pPr>
        <w:pStyle w:val="1e"/>
      </w:pPr>
      <w:r w:rsidRPr="00383667">
        <w:t>The preceding figure shows the device interconnection mode and IP address plan. The OSPF areas are planned as follows:</w:t>
      </w:r>
    </w:p>
    <w:p w14:paraId="44864EA1" w14:textId="77777777" w:rsidR="00480CA1" w:rsidRPr="00383667" w:rsidRDefault="00480CA1" w:rsidP="00480CA1">
      <w:pPr>
        <w:pStyle w:val="1e"/>
        <w:numPr>
          <w:ilvl w:val="0"/>
          <w:numId w:val="45"/>
        </w:numPr>
      </w:pPr>
      <w:r w:rsidRPr="00383667">
        <w:t>The interconnection interfaces between R1 and R3 and R1's Loopback0 belong to OSPF area 2.</w:t>
      </w:r>
    </w:p>
    <w:p w14:paraId="6F8351F9" w14:textId="77777777" w:rsidR="00480CA1" w:rsidRPr="00383667" w:rsidRDefault="00480CA1" w:rsidP="00480CA1">
      <w:pPr>
        <w:pStyle w:val="1e"/>
        <w:numPr>
          <w:ilvl w:val="0"/>
          <w:numId w:val="45"/>
        </w:numPr>
      </w:pPr>
      <w:r w:rsidRPr="00383667">
        <w:t>The interconnection interfaces between R3 and R4 and their Loopback0 interfaces belong to OSPF area 0.</w:t>
      </w:r>
    </w:p>
    <w:p w14:paraId="1BECB558" w14:textId="77777777" w:rsidR="00480CA1" w:rsidRPr="00383667" w:rsidRDefault="00480CA1" w:rsidP="00480CA1">
      <w:pPr>
        <w:pStyle w:val="1e"/>
        <w:numPr>
          <w:ilvl w:val="0"/>
          <w:numId w:val="45"/>
        </w:numPr>
      </w:pPr>
      <w:r w:rsidRPr="00383667">
        <w:t>The interconnection interfaces between R4 and R5 belong to OSPF area 1, and R5's Loopback0 does not belong to any area.</w:t>
      </w:r>
    </w:p>
    <w:p w14:paraId="62F5BC6B" w14:textId="77777777" w:rsidR="00480CA1" w:rsidRPr="00383667" w:rsidRDefault="00480CA1" w:rsidP="00480CA1">
      <w:pPr>
        <w:pStyle w:val="1e"/>
        <w:numPr>
          <w:ilvl w:val="0"/>
          <w:numId w:val="45"/>
        </w:numPr>
      </w:pPr>
      <w:r w:rsidRPr="00383667">
        <w:t>The interconnection interfaces between R2 and R3 belong to OSPF area 3, and R2's Loopback0 does not belong to any area.</w:t>
      </w:r>
    </w:p>
    <w:p w14:paraId="084A51B5" w14:textId="77777777" w:rsidR="00480CA1" w:rsidRPr="00383667" w:rsidRDefault="00480CA1" w:rsidP="00480CA1">
      <w:pPr>
        <w:pStyle w:val="4"/>
        <w:numPr>
          <w:ilvl w:val="3"/>
          <w:numId w:val="31"/>
        </w:numPr>
      </w:pPr>
      <w:r w:rsidRPr="00383667">
        <w:t>Background</w:t>
      </w:r>
    </w:p>
    <w:p w14:paraId="262D3165" w14:textId="77777777" w:rsidR="00480CA1" w:rsidRPr="00383667" w:rsidRDefault="00480CA1" w:rsidP="00480CA1">
      <w:pPr>
        <w:pStyle w:val="1e"/>
      </w:pPr>
      <w:r w:rsidRPr="00383667">
        <w:t>You are a network administrator of a company. The company's network has five AR routers, among which R2, R3, and R4 reside in the headquarters. R5 and R1 reside in different branches of the company.</w:t>
      </w:r>
    </w:p>
    <w:p w14:paraId="2ECCC2B7" w14:textId="77777777" w:rsidR="00480CA1" w:rsidRPr="00383667" w:rsidRDefault="00480CA1" w:rsidP="00480CA1">
      <w:pPr>
        <w:pStyle w:val="1e"/>
      </w:pPr>
      <w:r w:rsidRPr="00383667">
        <w:t>To reduce the pressure on the devices in branches, area 1 is configured as an NSSA and area 2 as a stub area.</w:t>
      </w:r>
    </w:p>
    <w:p w14:paraId="0056A3DA" w14:textId="77777777" w:rsidR="00480CA1" w:rsidRPr="00383667" w:rsidRDefault="00480CA1" w:rsidP="00480CA1">
      <w:pPr>
        <w:pStyle w:val="1e"/>
      </w:pPr>
      <w:r w:rsidRPr="00383667">
        <w:t>To specify the router ID of each device, the devices are configured to use fixed IP addresses as their router IDs.</w:t>
      </w:r>
    </w:p>
    <w:p w14:paraId="16D88C9C" w14:textId="77777777" w:rsidR="00480CA1" w:rsidRPr="00383667" w:rsidRDefault="00480CA1" w:rsidP="00480CA1">
      <w:pPr>
        <w:pStyle w:val="3"/>
        <w:numPr>
          <w:ilvl w:val="2"/>
          <w:numId w:val="31"/>
        </w:numPr>
      </w:pPr>
      <w:bookmarkStart w:id="48" w:name="_Toc49939999"/>
      <w:r w:rsidRPr="00383667">
        <w:t>Lab Configuration</w:t>
      </w:r>
      <w:bookmarkEnd w:id="48"/>
    </w:p>
    <w:p w14:paraId="0C96E8CF" w14:textId="77777777" w:rsidR="00480CA1" w:rsidRPr="00383667" w:rsidRDefault="00480CA1" w:rsidP="00480CA1">
      <w:pPr>
        <w:pStyle w:val="4"/>
        <w:numPr>
          <w:ilvl w:val="3"/>
          <w:numId w:val="31"/>
        </w:numPr>
      </w:pPr>
      <w:r w:rsidRPr="00383667">
        <w:t>Configuration Roadmap</w:t>
      </w:r>
    </w:p>
    <w:p w14:paraId="146E0E85" w14:textId="77777777" w:rsidR="00480CA1" w:rsidRPr="00383667" w:rsidRDefault="00480CA1" w:rsidP="00480CA1">
      <w:pPr>
        <w:pStyle w:val="1e"/>
        <w:numPr>
          <w:ilvl w:val="0"/>
          <w:numId w:val="44"/>
        </w:numPr>
      </w:pPr>
      <w:r w:rsidRPr="00383667">
        <w:t>Configure IP addresses for the devices.</w:t>
      </w:r>
    </w:p>
    <w:p w14:paraId="5D2FCEA0" w14:textId="77777777" w:rsidR="00480CA1" w:rsidRPr="00383667" w:rsidRDefault="00480CA1" w:rsidP="00480CA1">
      <w:pPr>
        <w:pStyle w:val="1e"/>
        <w:numPr>
          <w:ilvl w:val="0"/>
          <w:numId w:val="44"/>
        </w:numPr>
      </w:pPr>
      <w:r w:rsidRPr="00383667">
        <w:t>Configure OSPF areas as planned.</w:t>
      </w:r>
    </w:p>
    <w:p w14:paraId="0E16B902" w14:textId="77777777" w:rsidR="00480CA1" w:rsidRPr="00383667" w:rsidRDefault="00480CA1" w:rsidP="00480CA1">
      <w:pPr>
        <w:pStyle w:val="1e"/>
        <w:numPr>
          <w:ilvl w:val="0"/>
          <w:numId w:val="44"/>
        </w:numPr>
      </w:pPr>
      <w:r w:rsidRPr="00383667">
        <w:t>Verify the OSPF configuration by checking the OSPF neighbor relationship status and OSPF routing tables.</w:t>
      </w:r>
    </w:p>
    <w:p w14:paraId="18C44876" w14:textId="77777777" w:rsidR="00480CA1" w:rsidRPr="00383667" w:rsidRDefault="00480CA1" w:rsidP="00480CA1">
      <w:pPr>
        <w:pStyle w:val="1e"/>
        <w:numPr>
          <w:ilvl w:val="0"/>
          <w:numId w:val="44"/>
        </w:numPr>
      </w:pPr>
      <w:r w:rsidRPr="00383667">
        <w:t>Configure R2 and R5 to import AS external routes to their OSPF routing tables.</w:t>
      </w:r>
    </w:p>
    <w:p w14:paraId="3D1C9C54" w14:textId="77777777" w:rsidR="00480CA1" w:rsidRPr="00383667" w:rsidRDefault="00480CA1" w:rsidP="00480CA1">
      <w:pPr>
        <w:pStyle w:val="1e"/>
        <w:numPr>
          <w:ilvl w:val="0"/>
          <w:numId w:val="44"/>
        </w:numPr>
      </w:pPr>
      <w:r w:rsidRPr="00383667">
        <w:t>Configure area 2 as a stub area, and observe the changes of the OSPF routing table and LSDB in area 2.</w:t>
      </w:r>
    </w:p>
    <w:p w14:paraId="0DA6049B" w14:textId="77777777" w:rsidR="00480CA1" w:rsidRPr="00383667" w:rsidRDefault="00480CA1" w:rsidP="00480CA1">
      <w:pPr>
        <w:pStyle w:val="1e"/>
        <w:numPr>
          <w:ilvl w:val="0"/>
          <w:numId w:val="44"/>
        </w:numPr>
      </w:pPr>
      <w:r w:rsidRPr="00383667">
        <w:lastRenderedPageBreak/>
        <w:t>Configure area 1 as an NSSA, and observe the changes of the OSPF routing table and LSDB in area 1.</w:t>
      </w:r>
    </w:p>
    <w:p w14:paraId="350B69BA" w14:textId="77777777" w:rsidR="00480CA1" w:rsidRPr="00383667" w:rsidRDefault="00480CA1" w:rsidP="00480CA1">
      <w:pPr>
        <w:pStyle w:val="1e"/>
        <w:numPr>
          <w:ilvl w:val="0"/>
          <w:numId w:val="44"/>
        </w:numPr>
      </w:pPr>
      <w:r w:rsidRPr="00383667">
        <w:t>Check the OSPF role of R4, and observe the translation from Type 7 LSAs into Type 5 LSAs on R4.</w:t>
      </w:r>
    </w:p>
    <w:p w14:paraId="11E3DFFC" w14:textId="77777777" w:rsidR="00480CA1" w:rsidRPr="00383667" w:rsidRDefault="00480CA1" w:rsidP="00480CA1">
      <w:pPr>
        <w:pStyle w:val="4"/>
        <w:numPr>
          <w:ilvl w:val="3"/>
          <w:numId w:val="31"/>
        </w:numPr>
      </w:pPr>
      <w:r w:rsidRPr="00383667">
        <w:t>Configuration P</w:t>
      </w:r>
      <w:r w:rsidRPr="00497E5B">
        <w:t>rocedure</w:t>
      </w:r>
    </w:p>
    <w:p w14:paraId="6E149119" w14:textId="77777777" w:rsidR="00480CA1" w:rsidRPr="00383667" w:rsidRDefault="00480CA1" w:rsidP="00604E8C">
      <w:pPr>
        <w:pStyle w:val="30"/>
        <w:ind w:left="1032" w:hanging="278"/>
        <w:outlineLvl w:val="9"/>
        <w:rPr>
          <w:rFonts w:cs="Huawei Sans"/>
        </w:rPr>
      </w:pPr>
      <w:r w:rsidRPr="00383667">
        <w:rPr>
          <w:rFonts w:cs="Huawei Sans"/>
        </w:rPr>
        <w:t>Configure IP addresses for interconnection interfaces and loopback interfaces.</w:t>
      </w:r>
    </w:p>
    <w:p w14:paraId="260F6205" w14:textId="77777777" w:rsidR="00480CA1" w:rsidRPr="00383667" w:rsidRDefault="00480CA1" w:rsidP="00480CA1">
      <w:pPr>
        <w:pStyle w:val="1e"/>
      </w:pPr>
      <w:r w:rsidRPr="00383667">
        <w:t># Name the devices.</w:t>
      </w:r>
    </w:p>
    <w:p w14:paraId="3730300F" w14:textId="77777777" w:rsidR="00480CA1" w:rsidRPr="00383667" w:rsidRDefault="00480CA1" w:rsidP="00480CA1">
      <w:pPr>
        <w:pStyle w:val="1e"/>
      </w:pPr>
      <w:r w:rsidRPr="00383667">
        <w:t>The configuration details are not provided.</w:t>
      </w:r>
    </w:p>
    <w:p w14:paraId="65F44907" w14:textId="77777777" w:rsidR="00480CA1" w:rsidRPr="00383667" w:rsidRDefault="00480CA1" w:rsidP="00480CA1">
      <w:pPr>
        <w:pStyle w:val="1e"/>
      </w:pPr>
      <w:r w:rsidRPr="00383667">
        <w:t># Disable the interfaces that are not used in this experiment.</w:t>
      </w:r>
    </w:p>
    <w:p w14:paraId="67A27426" w14:textId="77777777" w:rsidR="00480CA1" w:rsidRPr="00383667" w:rsidRDefault="00480CA1" w:rsidP="00480CA1">
      <w:pPr>
        <w:pStyle w:val="1e"/>
      </w:pPr>
      <w:r w:rsidRPr="00383667">
        <w:t>The configuration details are not provided.</w:t>
      </w:r>
    </w:p>
    <w:p w14:paraId="0BEE9C08" w14:textId="77777777" w:rsidR="00480CA1" w:rsidRPr="00383667" w:rsidRDefault="00480CA1" w:rsidP="00480CA1">
      <w:pPr>
        <w:pStyle w:val="1e"/>
      </w:pPr>
      <w:r w:rsidRPr="00383667">
        <w:t># Configure IP addresses for GE0/0/1 and Loopback0 of R1.</w:t>
      </w:r>
    </w:p>
    <w:p w14:paraId="5BE48C3D" w14:textId="77777777" w:rsidR="00480CA1" w:rsidRPr="00383667" w:rsidRDefault="00480CA1" w:rsidP="00480CA1">
      <w:pPr>
        <w:pStyle w:val="2f3"/>
        <w:rPr>
          <w:rFonts w:cs="Huawei Sans"/>
        </w:rPr>
      </w:pPr>
      <w:r w:rsidRPr="00383667">
        <w:rPr>
          <w:rFonts w:cs="Huawei Sans"/>
        </w:rPr>
        <w:t>[R1]interface LoopBack0</w:t>
      </w:r>
    </w:p>
    <w:p w14:paraId="69E4D5E0" w14:textId="77777777" w:rsidR="00480CA1" w:rsidRPr="00383667" w:rsidRDefault="00480CA1" w:rsidP="00480CA1">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10.0.1.1 255.255.255.0</w:t>
      </w:r>
    </w:p>
    <w:p w14:paraId="0AEDEACA" w14:textId="77777777" w:rsidR="00480CA1" w:rsidRPr="00383667" w:rsidRDefault="00480CA1" w:rsidP="00480CA1">
      <w:pPr>
        <w:pStyle w:val="2f3"/>
        <w:rPr>
          <w:rFonts w:cs="Huawei Sans"/>
        </w:rPr>
      </w:pPr>
      <w:r w:rsidRPr="00383667">
        <w:rPr>
          <w:rFonts w:cs="Huawei Sans"/>
        </w:rPr>
        <w:t>[R1-LoopBack0] quit</w:t>
      </w:r>
    </w:p>
    <w:p w14:paraId="6454F6E3" w14:textId="77777777" w:rsidR="00480CA1" w:rsidRPr="00383667" w:rsidRDefault="00480CA1" w:rsidP="00480CA1">
      <w:pPr>
        <w:pStyle w:val="2f3"/>
        <w:rPr>
          <w:rFonts w:cs="Huawei Sans"/>
        </w:rPr>
      </w:pPr>
      <w:r w:rsidRPr="00383667">
        <w:rPr>
          <w:rFonts w:cs="Huawei Sans"/>
        </w:rPr>
        <w:t>[R1]interface GigabitEthernet0/0/1</w:t>
      </w:r>
    </w:p>
    <w:p w14:paraId="2A904273" w14:textId="77777777" w:rsidR="00480CA1" w:rsidRPr="00383667" w:rsidRDefault="00480CA1" w:rsidP="00480CA1">
      <w:pPr>
        <w:pStyle w:val="2f3"/>
        <w:rPr>
          <w:rFonts w:cs="Huawei Sans"/>
        </w:rPr>
      </w:pPr>
      <w:r w:rsidRPr="00383667">
        <w:rPr>
          <w:rFonts w:cs="Huawei Sans"/>
        </w:rPr>
        <w:t xml:space="preserve">[R1-GigabitEthernet0/0/1] </w:t>
      </w:r>
      <w:r w:rsidRPr="00497E5B">
        <w:rPr>
          <w:rFonts w:cs="Huawei Sans"/>
        </w:rPr>
        <w:t>ip</w:t>
      </w:r>
      <w:r w:rsidRPr="00383667">
        <w:rPr>
          <w:rFonts w:cs="Huawei Sans"/>
        </w:rPr>
        <w:t xml:space="preserve"> address 10.0.13.1 255.255.255.0</w:t>
      </w:r>
    </w:p>
    <w:p w14:paraId="7B520366" w14:textId="77777777" w:rsidR="00480CA1" w:rsidRPr="00383667" w:rsidRDefault="00480CA1" w:rsidP="00480CA1">
      <w:pPr>
        <w:pStyle w:val="2f3"/>
        <w:rPr>
          <w:rFonts w:cs="Huawei Sans"/>
        </w:rPr>
      </w:pPr>
      <w:r w:rsidRPr="00383667">
        <w:rPr>
          <w:rFonts w:cs="Huawei Sans"/>
        </w:rPr>
        <w:t>[R1-GigabitEthernet0/0/1] quit</w:t>
      </w:r>
    </w:p>
    <w:p w14:paraId="44D709D3" w14:textId="77777777" w:rsidR="00480CA1" w:rsidRPr="00383667" w:rsidRDefault="00480CA1" w:rsidP="00480CA1">
      <w:pPr>
        <w:pStyle w:val="1e"/>
      </w:pPr>
      <w:r w:rsidRPr="00383667">
        <w:t># Configure IP addresses for GE0/0/2 and Loopback0 of R2.</w:t>
      </w:r>
    </w:p>
    <w:p w14:paraId="08A0C882" w14:textId="77777777" w:rsidR="00480CA1" w:rsidRPr="00383667" w:rsidRDefault="00480CA1" w:rsidP="00480CA1">
      <w:pPr>
        <w:pStyle w:val="2f3"/>
        <w:tabs>
          <w:tab w:val="left" w:pos="2486"/>
        </w:tabs>
        <w:rPr>
          <w:rFonts w:cs="Huawei Sans"/>
        </w:rPr>
      </w:pPr>
      <w:r w:rsidRPr="00383667">
        <w:rPr>
          <w:rFonts w:cs="Huawei Sans"/>
        </w:rPr>
        <w:t>[R2]interface GigabitEthernet0/0/2</w:t>
      </w:r>
    </w:p>
    <w:p w14:paraId="1B38E970" w14:textId="77777777" w:rsidR="00480CA1" w:rsidRPr="00383667" w:rsidRDefault="00480CA1" w:rsidP="00480CA1">
      <w:pPr>
        <w:pStyle w:val="2f3"/>
        <w:tabs>
          <w:tab w:val="left" w:pos="2486"/>
        </w:tabs>
        <w:rPr>
          <w:rFonts w:cs="Huawei Sans"/>
        </w:rPr>
      </w:pPr>
      <w:r w:rsidRPr="00383667">
        <w:rPr>
          <w:rFonts w:cs="Huawei Sans"/>
        </w:rPr>
        <w:t xml:space="preserve">[R2-GigabitEthernet0/0/2] </w:t>
      </w:r>
      <w:r w:rsidRPr="00497E5B">
        <w:rPr>
          <w:rFonts w:cs="Huawei Sans"/>
        </w:rPr>
        <w:t>ip</w:t>
      </w:r>
      <w:r w:rsidRPr="00383667">
        <w:rPr>
          <w:rFonts w:cs="Huawei Sans"/>
        </w:rPr>
        <w:t xml:space="preserve"> address 10.0.23.2 255.255.255.0</w:t>
      </w:r>
    </w:p>
    <w:p w14:paraId="5C1E1624" w14:textId="77777777" w:rsidR="00227531" w:rsidRDefault="00480CA1" w:rsidP="00480CA1">
      <w:pPr>
        <w:pStyle w:val="2f3"/>
        <w:tabs>
          <w:tab w:val="left" w:pos="2486"/>
        </w:tabs>
        <w:rPr>
          <w:rFonts w:cs="Huawei Sans"/>
        </w:rPr>
      </w:pPr>
      <w:r w:rsidRPr="00383667">
        <w:rPr>
          <w:rFonts w:cs="Huawei Sans"/>
        </w:rPr>
        <w:t>[R2-GigabitEthernet0/0/2] quit</w:t>
      </w:r>
    </w:p>
    <w:p w14:paraId="11076CDF" w14:textId="5CAFB776" w:rsidR="00480CA1" w:rsidRPr="00383667" w:rsidRDefault="00480CA1" w:rsidP="00480CA1">
      <w:pPr>
        <w:pStyle w:val="2f3"/>
        <w:tabs>
          <w:tab w:val="left" w:pos="2486"/>
        </w:tabs>
        <w:rPr>
          <w:rFonts w:cs="Huawei Sans"/>
        </w:rPr>
      </w:pPr>
      <w:r w:rsidRPr="00383667">
        <w:rPr>
          <w:rFonts w:cs="Huawei Sans"/>
        </w:rPr>
        <w:t>[R2]interface LoopBack0</w:t>
      </w:r>
    </w:p>
    <w:p w14:paraId="64E85FE1" w14:textId="77777777" w:rsidR="00480CA1" w:rsidRPr="00383667" w:rsidRDefault="00480CA1" w:rsidP="00480CA1">
      <w:pPr>
        <w:pStyle w:val="2f3"/>
        <w:tabs>
          <w:tab w:val="left" w:pos="2486"/>
        </w:tabs>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10.0.2.2 255.255.255.0</w:t>
      </w:r>
    </w:p>
    <w:p w14:paraId="41B335C5" w14:textId="77777777" w:rsidR="00480CA1" w:rsidRPr="00383667" w:rsidRDefault="00480CA1" w:rsidP="00480CA1">
      <w:pPr>
        <w:pStyle w:val="2f3"/>
        <w:tabs>
          <w:tab w:val="left" w:pos="2486"/>
        </w:tabs>
        <w:rPr>
          <w:rFonts w:cs="Huawei Sans"/>
        </w:rPr>
      </w:pPr>
      <w:r w:rsidRPr="00383667">
        <w:rPr>
          <w:rFonts w:cs="Huawei Sans"/>
        </w:rPr>
        <w:t>[R2-LoopBack0] quit</w:t>
      </w:r>
    </w:p>
    <w:p w14:paraId="33E636A4" w14:textId="77777777" w:rsidR="00480CA1" w:rsidRPr="00383667" w:rsidRDefault="00480CA1" w:rsidP="00480CA1">
      <w:pPr>
        <w:pStyle w:val="1e"/>
      </w:pPr>
      <w:r w:rsidRPr="00383667">
        <w:t># Configure IP addresses for GE0/0/1, GE0/0/2, GE0/0/3, and Loopback0 of R3.</w:t>
      </w:r>
    </w:p>
    <w:p w14:paraId="21CB0C52" w14:textId="77777777" w:rsidR="00480CA1" w:rsidRPr="00383667" w:rsidRDefault="00480CA1" w:rsidP="00480CA1">
      <w:pPr>
        <w:pStyle w:val="2f3"/>
        <w:rPr>
          <w:rFonts w:cs="Huawei Sans"/>
        </w:rPr>
      </w:pPr>
      <w:r w:rsidRPr="00383667">
        <w:rPr>
          <w:rFonts w:cs="Huawei Sans"/>
        </w:rPr>
        <w:t>[R3]interface LoopBack0</w:t>
      </w:r>
    </w:p>
    <w:p w14:paraId="05A457FF" w14:textId="77777777" w:rsidR="00480CA1" w:rsidRPr="00383667" w:rsidRDefault="00480CA1" w:rsidP="00480CA1">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10.0.3.3 255.255.255.0</w:t>
      </w:r>
    </w:p>
    <w:p w14:paraId="0CD07994" w14:textId="77777777" w:rsidR="00480CA1" w:rsidRPr="00383667" w:rsidRDefault="00480CA1" w:rsidP="00480CA1">
      <w:pPr>
        <w:pStyle w:val="2f3"/>
        <w:rPr>
          <w:rFonts w:cs="Huawei Sans"/>
        </w:rPr>
      </w:pPr>
      <w:r w:rsidRPr="00383667">
        <w:rPr>
          <w:rFonts w:cs="Huawei Sans"/>
        </w:rPr>
        <w:t>[R3-LoopBack0] quit</w:t>
      </w:r>
    </w:p>
    <w:p w14:paraId="34D4CF20" w14:textId="77777777" w:rsidR="00480CA1" w:rsidRPr="00383667" w:rsidRDefault="00480CA1" w:rsidP="00480CA1">
      <w:pPr>
        <w:pStyle w:val="2f3"/>
        <w:rPr>
          <w:rFonts w:cs="Huawei Sans"/>
        </w:rPr>
      </w:pPr>
      <w:r w:rsidRPr="00383667">
        <w:rPr>
          <w:rFonts w:cs="Huawei Sans"/>
        </w:rPr>
        <w:t>[R3]interface GigabitEthernet0/0/1</w:t>
      </w:r>
    </w:p>
    <w:p w14:paraId="631AC67B" w14:textId="77777777" w:rsidR="00480CA1" w:rsidRPr="00383667" w:rsidRDefault="00480CA1" w:rsidP="00480CA1">
      <w:pPr>
        <w:pStyle w:val="2f3"/>
        <w:rPr>
          <w:rFonts w:cs="Huawei Sans"/>
        </w:rPr>
      </w:pPr>
      <w:r w:rsidRPr="00383667">
        <w:rPr>
          <w:rFonts w:cs="Huawei Sans"/>
        </w:rPr>
        <w:t xml:space="preserve">[R3-GigabitEthernet0/0/1] </w:t>
      </w:r>
      <w:r w:rsidRPr="00497E5B">
        <w:rPr>
          <w:rFonts w:cs="Huawei Sans"/>
        </w:rPr>
        <w:t>ip</w:t>
      </w:r>
      <w:r w:rsidRPr="00383667">
        <w:rPr>
          <w:rFonts w:cs="Huawei Sans"/>
        </w:rPr>
        <w:t xml:space="preserve"> address 10.0.13.3 255.255.255.0</w:t>
      </w:r>
    </w:p>
    <w:p w14:paraId="153D3DF2" w14:textId="77777777" w:rsidR="00480CA1" w:rsidRPr="00383667" w:rsidRDefault="00480CA1" w:rsidP="00480CA1">
      <w:pPr>
        <w:pStyle w:val="2f3"/>
        <w:rPr>
          <w:rFonts w:cs="Huawei Sans"/>
        </w:rPr>
      </w:pPr>
      <w:r w:rsidRPr="00383667">
        <w:rPr>
          <w:rFonts w:cs="Huawei Sans"/>
        </w:rPr>
        <w:t>[R3-GigabitEthernet0/0/1] quit</w:t>
      </w:r>
    </w:p>
    <w:p w14:paraId="697E178C" w14:textId="77777777" w:rsidR="00480CA1" w:rsidRPr="00383667" w:rsidRDefault="00480CA1" w:rsidP="00480CA1">
      <w:pPr>
        <w:pStyle w:val="2f3"/>
        <w:rPr>
          <w:rFonts w:cs="Huawei Sans"/>
        </w:rPr>
      </w:pPr>
      <w:r w:rsidRPr="00383667">
        <w:rPr>
          <w:rFonts w:cs="Huawei Sans"/>
        </w:rPr>
        <w:t>[R3]interface GigabitEthernet0/0/2</w:t>
      </w:r>
    </w:p>
    <w:p w14:paraId="255A3D43" w14:textId="77777777" w:rsidR="00480CA1" w:rsidRPr="00383667" w:rsidRDefault="00480CA1" w:rsidP="00480CA1">
      <w:pPr>
        <w:pStyle w:val="2f3"/>
        <w:rPr>
          <w:rFonts w:cs="Huawei Sans"/>
        </w:rPr>
      </w:pPr>
      <w:r w:rsidRPr="00383667">
        <w:rPr>
          <w:rFonts w:cs="Huawei Sans"/>
        </w:rPr>
        <w:t xml:space="preserve">[R3-GigabitEthernet0/0/2] </w:t>
      </w:r>
      <w:r w:rsidRPr="00497E5B">
        <w:rPr>
          <w:rFonts w:cs="Huawei Sans"/>
        </w:rPr>
        <w:t>ip</w:t>
      </w:r>
      <w:r w:rsidRPr="00383667">
        <w:rPr>
          <w:rFonts w:cs="Huawei Sans"/>
        </w:rPr>
        <w:t xml:space="preserve"> address 10.0.34.3 255.255.255.0</w:t>
      </w:r>
    </w:p>
    <w:p w14:paraId="11ED004B" w14:textId="77777777" w:rsidR="00480CA1" w:rsidRPr="00383667" w:rsidRDefault="00480CA1" w:rsidP="00480CA1">
      <w:pPr>
        <w:pStyle w:val="2f3"/>
        <w:rPr>
          <w:rFonts w:cs="Huawei Sans"/>
        </w:rPr>
      </w:pPr>
      <w:r w:rsidRPr="00383667">
        <w:rPr>
          <w:rFonts w:cs="Huawei Sans"/>
        </w:rPr>
        <w:t>[R3-GigabitEthernet0/0/2] quit</w:t>
      </w:r>
    </w:p>
    <w:p w14:paraId="4C3105A0" w14:textId="77777777" w:rsidR="00480CA1" w:rsidRPr="00383667" w:rsidRDefault="00480CA1" w:rsidP="00480CA1">
      <w:pPr>
        <w:pStyle w:val="2f3"/>
        <w:rPr>
          <w:rFonts w:cs="Huawei Sans"/>
        </w:rPr>
      </w:pPr>
      <w:r w:rsidRPr="00383667">
        <w:rPr>
          <w:rFonts w:cs="Huawei Sans"/>
        </w:rPr>
        <w:t>[R3]interface GigabitEthernet0/0/3</w:t>
      </w:r>
    </w:p>
    <w:p w14:paraId="0FB1B6CD" w14:textId="77777777" w:rsidR="00480CA1" w:rsidRPr="00383667" w:rsidRDefault="00480CA1" w:rsidP="00480CA1">
      <w:pPr>
        <w:pStyle w:val="2f3"/>
        <w:rPr>
          <w:rFonts w:cs="Huawei Sans"/>
        </w:rPr>
      </w:pPr>
      <w:r w:rsidRPr="00383667">
        <w:rPr>
          <w:rFonts w:cs="Huawei Sans"/>
        </w:rPr>
        <w:t xml:space="preserve">[R3-GigabitEthernet0/0/3] </w:t>
      </w:r>
      <w:r w:rsidRPr="00497E5B">
        <w:rPr>
          <w:rFonts w:cs="Huawei Sans"/>
        </w:rPr>
        <w:t>ip</w:t>
      </w:r>
      <w:r w:rsidRPr="00383667">
        <w:rPr>
          <w:rFonts w:cs="Huawei Sans"/>
        </w:rPr>
        <w:t xml:space="preserve"> address 10.0.23.3 255.255.255.0</w:t>
      </w:r>
    </w:p>
    <w:p w14:paraId="2FBE8AA0" w14:textId="77777777" w:rsidR="00480CA1" w:rsidRPr="00383667" w:rsidRDefault="00480CA1" w:rsidP="00480CA1">
      <w:pPr>
        <w:pStyle w:val="2f3"/>
        <w:rPr>
          <w:rFonts w:cs="Huawei Sans"/>
        </w:rPr>
      </w:pPr>
      <w:r w:rsidRPr="00383667">
        <w:rPr>
          <w:rFonts w:cs="Huawei Sans"/>
        </w:rPr>
        <w:t>[R3-GigabitEthernet0/0/3] quit</w:t>
      </w:r>
    </w:p>
    <w:p w14:paraId="0A0DFCB0" w14:textId="77777777" w:rsidR="00480CA1" w:rsidRPr="00383667" w:rsidRDefault="00480CA1" w:rsidP="00480CA1">
      <w:pPr>
        <w:pStyle w:val="1e"/>
      </w:pPr>
      <w:r w:rsidRPr="00383667">
        <w:t># Configure IP addresses for GE0/0/2, GE0/0/3, and Loopback0 of R4.</w:t>
      </w:r>
    </w:p>
    <w:p w14:paraId="55A3972C" w14:textId="77777777" w:rsidR="00480CA1" w:rsidRPr="00383667" w:rsidRDefault="00480CA1" w:rsidP="00480CA1">
      <w:pPr>
        <w:pStyle w:val="2f3"/>
        <w:rPr>
          <w:rFonts w:cs="Huawei Sans"/>
        </w:rPr>
      </w:pPr>
      <w:r w:rsidRPr="00383667">
        <w:rPr>
          <w:rFonts w:cs="Huawei Sans"/>
        </w:rPr>
        <w:t>[R4]interface LoopBack0</w:t>
      </w:r>
    </w:p>
    <w:p w14:paraId="7FEB4567" w14:textId="77777777" w:rsidR="00480CA1" w:rsidRPr="00383667" w:rsidRDefault="00480CA1" w:rsidP="00480CA1">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10.0.4.4 255.255.255.0</w:t>
      </w:r>
    </w:p>
    <w:p w14:paraId="7FD27920" w14:textId="77777777" w:rsidR="00480CA1" w:rsidRPr="00383667" w:rsidRDefault="00480CA1" w:rsidP="00480CA1">
      <w:pPr>
        <w:pStyle w:val="2f3"/>
        <w:rPr>
          <w:rFonts w:cs="Huawei Sans"/>
        </w:rPr>
      </w:pPr>
      <w:r w:rsidRPr="00383667">
        <w:rPr>
          <w:rFonts w:cs="Huawei Sans"/>
        </w:rPr>
        <w:t>[R4-LoopBack0] quit</w:t>
      </w:r>
    </w:p>
    <w:p w14:paraId="487DB271" w14:textId="77777777" w:rsidR="00480CA1" w:rsidRPr="00383667" w:rsidRDefault="00480CA1" w:rsidP="00480CA1">
      <w:pPr>
        <w:pStyle w:val="2f3"/>
        <w:rPr>
          <w:rFonts w:cs="Huawei Sans"/>
        </w:rPr>
      </w:pPr>
      <w:r w:rsidRPr="00383667">
        <w:rPr>
          <w:rFonts w:cs="Huawei Sans"/>
        </w:rPr>
        <w:t>[R4]interface GigabitEthernet0/0/2</w:t>
      </w:r>
    </w:p>
    <w:p w14:paraId="19336F98" w14:textId="77777777" w:rsidR="00480CA1" w:rsidRPr="00383667" w:rsidRDefault="00480CA1" w:rsidP="00480CA1">
      <w:pPr>
        <w:pStyle w:val="2f3"/>
        <w:rPr>
          <w:rFonts w:cs="Huawei Sans"/>
        </w:rPr>
      </w:pPr>
      <w:r w:rsidRPr="00383667">
        <w:rPr>
          <w:rFonts w:cs="Huawei Sans"/>
        </w:rPr>
        <w:t xml:space="preserve">[R4-GigabitEthernet0/0/2] </w:t>
      </w:r>
      <w:r w:rsidRPr="00497E5B">
        <w:rPr>
          <w:rFonts w:cs="Huawei Sans"/>
        </w:rPr>
        <w:t>ip</w:t>
      </w:r>
      <w:r w:rsidRPr="00383667">
        <w:rPr>
          <w:rFonts w:cs="Huawei Sans"/>
        </w:rPr>
        <w:t xml:space="preserve"> address 10.0.45.4 255.255.255.0</w:t>
      </w:r>
    </w:p>
    <w:p w14:paraId="654CEC30" w14:textId="77777777" w:rsidR="00480CA1" w:rsidRPr="00383667" w:rsidRDefault="00480CA1" w:rsidP="00480CA1">
      <w:pPr>
        <w:pStyle w:val="2f3"/>
        <w:rPr>
          <w:rFonts w:cs="Huawei Sans"/>
        </w:rPr>
      </w:pPr>
      <w:r w:rsidRPr="00383667">
        <w:rPr>
          <w:rFonts w:cs="Huawei Sans"/>
        </w:rPr>
        <w:lastRenderedPageBreak/>
        <w:t>[R4-GigabitEthernet0/0/2] quit</w:t>
      </w:r>
    </w:p>
    <w:p w14:paraId="530DE2B3" w14:textId="77777777" w:rsidR="00480CA1" w:rsidRPr="00383667" w:rsidRDefault="00480CA1" w:rsidP="00480CA1">
      <w:pPr>
        <w:pStyle w:val="2f3"/>
        <w:rPr>
          <w:rFonts w:cs="Huawei Sans"/>
        </w:rPr>
      </w:pPr>
      <w:r w:rsidRPr="00383667">
        <w:rPr>
          <w:rFonts w:cs="Huawei Sans"/>
        </w:rPr>
        <w:t>[R4]interface GigabitEthernet0/0/3</w:t>
      </w:r>
    </w:p>
    <w:p w14:paraId="56BED121" w14:textId="77777777" w:rsidR="00480CA1" w:rsidRPr="00383667" w:rsidRDefault="00480CA1" w:rsidP="00480CA1">
      <w:pPr>
        <w:pStyle w:val="2f3"/>
        <w:rPr>
          <w:rFonts w:cs="Huawei Sans"/>
        </w:rPr>
      </w:pPr>
      <w:r w:rsidRPr="00383667">
        <w:rPr>
          <w:rFonts w:cs="Huawei Sans"/>
        </w:rPr>
        <w:t xml:space="preserve">[R4-GigabitEthernet0/0/3] </w:t>
      </w:r>
      <w:r w:rsidRPr="00497E5B">
        <w:rPr>
          <w:rFonts w:cs="Huawei Sans"/>
        </w:rPr>
        <w:t>ip</w:t>
      </w:r>
      <w:r w:rsidRPr="00383667">
        <w:rPr>
          <w:rFonts w:cs="Huawei Sans"/>
        </w:rPr>
        <w:t xml:space="preserve"> address 10.0.34.4 255.255.255.0</w:t>
      </w:r>
    </w:p>
    <w:p w14:paraId="7169D29A" w14:textId="77777777" w:rsidR="00480CA1" w:rsidRPr="00383667" w:rsidRDefault="00480CA1" w:rsidP="00480CA1">
      <w:pPr>
        <w:pStyle w:val="2f3"/>
        <w:rPr>
          <w:rFonts w:cs="Huawei Sans"/>
        </w:rPr>
      </w:pPr>
      <w:r w:rsidRPr="00383667">
        <w:rPr>
          <w:rFonts w:cs="Huawei Sans"/>
        </w:rPr>
        <w:t>[R4-GigabitEthernet0/0/3] quit</w:t>
      </w:r>
    </w:p>
    <w:p w14:paraId="281579DE" w14:textId="77777777" w:rsidR="00480CA1" w:rsidRPr="00383667" w:rsidRDefault="00480CA1" w:rsidP="00480CA1">
      <w:pPr>
        <w:pStyle w:val="1e"/>
      </w:pPr>
      <w:r w:rsidRPr="00383667">
        <w:t># Configure IP addresses for GE0/0/3 and Loopback0 of R5.</w:t>
      </w:r>
    </w:p>
    <w:p w14:paraId="5AF0FD3C" w14:textId="77777777" w:rsidR="00480CA1" w:rsidRPr="00383667" w:rsidRDefault="00480CA1" w:rsidP="00480CA1">
      <w:pPr>
        <w:pStyle w:val="2f3"/>
        <w:rPr>
          <w:rFonts w:cs="Huawei Sans"/>
        </w:rPr>
      </w:pPr>
      <w:r w:rsidRPr="00383667">
        <w:rPr>
          <w:rFonts w:cs="Huawei Sans"/>
        </w:rPr>
        <w:t>[R5]interface LoopBack0</w:t>
      </w:r>
    </w:p>
    <w:p w14:paraId="6A2FBA7D" w14:textId="77777777" w:rsidR="00480CA1" w:rsidRPr="00383667" w:rsidRDefault="00480CA1" w:rsidP="00480CA1">
      <w:pPr>
        <w:pStyle w:val="2f3"/>
        <w:rPr>
          <w:rFonts w:cs="Huawei Sans"/>
        </w:rPr>
      </w:pPr>
      <w:r w:rsidRPr="00383667">
        <w:rPr>
          <w:rFonts w:cs="Huawei Sans"/>
        </w:rPr>
        <w:t xml:space="preserve">[R5-LoopBack0] </w:t>
      </w:r>
      <w:r w:rsidRPr="00497E5B">
        <w:rPr>
          <w:rFonts w:cs="Huawei Sans"/>
        </w:rPr>
        <w:t>ip</w:t>
      </w:r>
      <w:r w:rsidRPr="00383667">
        <w:rPr>
          <w:rFonts w:cs="Huawei Sans"/>
        </w:rPr>
        <w:t xml:space="preserve"> address 10.0.5.5 255.255.255.0</w:t>
      </w:r>
    </w:p>
    <w:p w14:paraId="4412497E" w14:textId="77777777" w:rsidR="00480CA1" w:rsidRPr="00383667" w:rsidRDefault="00480CA1" w:rsidP="00480CA1">
      <w:pPr>
        <w:pStyle w:val="2f3"/>
        <w:rPr>
          <w:rFonts w:cs="Huawei Sans"/>
        </w:rPr>
      </w:pPr>
      <w:r w:rsidRPr="00383667">
        <w:rPr>
          <w:rFonts w:cs="Huawei Sans"/>
        </w:rPr>
        <w:t>[R5-LoopBack0] quit</w:t>
      </w:r>
    </w:p>
    <w:p w14:paraId="0C9A38D3" w14:textId="77777777" w:rsidR="00480CA1" w:rsidRPr="00383667" w:rsidRDefault="00480CA1" w:rsidP="00480CA1">
      <w:pPr>
        <w:pStyle w:val="2f3"/>
        <w:rPr>
          <w:rFonts w:cs="Huawei Sans"/>
        </w:rPr>
      </w:pPr>
      <w:r w:rsidRPr="00383667">
        <w:rPr>
          <w:rFonts w:cs="Huawei Sans"/>
        </w:rPr>
        <w:t>[R5]interface GigabitEthernet0/0/3</w:t>
      </w:r>
    </w:p>
    <w:p w14:paraId="1382A629" w14:textId="77777777" w:rsidR="00480CA1" w:rsidRPr="00383667" w:rsidRDefault="00480CA1" w:rsidP="00480CA1">
      <w:pPr>
        <w:pStyle w:val="2f3"/>
        <w:rPr>
          <w:rFonts w:cs="Huawei Sans"/>
        </w:rPr>
      </w:pPr>
      <w:r w:rsidRPr="00383667">
        <w:rPr>
          <w:rFonts w:cs="Huawei Sans"/>
        </w:rPr>
        <w:t xml:space="preserve">[R5-GigabitEthernet0/0/3] </w:t>
      </w:r>
      <w:r w:rsidRPr="00497E5B">
        <w:rPr>
          <w:rFonts w:cs="Huawei Sans"/>
        </w:rPr>
        <w:t>ip</w:t>
      </w:r>
      <w:r w:rsidRPr="00383667">
        <w:rPr>
          <w:rFonts w:cs="Huawei Sans"/>
        </w:rPr>
        <w:t xml:space="preserve"> address 10.0.45.5 255.255.255.0</w:t>
      </w:r>
    </w:p>
    <w:p w14:paraId="162D2C84" w14:textId="77777777" w:rsidR="00480CA1" w:rsidRPr="00383667" w:rsidRDefault="00480CA1" w:rsidP="00480CA1">
      <w:pPr>
        <w:pStyle w:val="2f3"/>
        <w:rPr>
          <w:rFonts w:cs="Huawei Sans"/>
        </w:rPr>
      </w:pPr>
      <w:r w:rsidRPr="00383667">
        <w:rPr>
          <w:rFonts w:cs="Huawei Sans"/>
        </w:rPr>
        <w:t>[R5-GigabitEthernet0/0/3] quit</w:t>
      </w:r>
    </w:p>
    <w:p w14:paraId="630ABB7F" w14:textId="77777777" w:rsidR="00480CA1" w:rsidRPr="00383667" w:rsidRDefault="00480CA1" w:rsidP="00480CA1">
      <w:pPr>
        <w:pStyle w:val="1e"/>
      </w:pPr>
      <w:r w:rsidRPr="00383667">
        <w:t># On R3 and R5, ping the IP addresses of the interconnected devices to test the connectivity.</w:t>
      </w:r>
    </w:p>
    <w:p w14:paraId="2DC7E415" w14:textId="77777777" w:rsidR="00480CA1" w:rsidRPr="00383667" w:rsidRDefault="00480CA1" w:rsidP="00480CA1">
      <w:pPr>
        <w:pStyle w:val="2f3"/>
        <w:rPr>
          <w:rFonts w:cs="Huawei Sans"/>
        </w:rPr>
      </w:pPr>
      <w:r w:rsidRPr="00383667">
        <w:rPr>
          <w:rFonts w:cs="Huawei Sans"/>
        </w:rPr>
        <w:t>&lt;R3&gt;ping -c 1 10.0.13.1</w:t>
      </w:r>
    </w:p>
    <w:p w14:paraId="6885D783" w14:textId="77777777" w:rsidR="00480CA1" w:rsidRPr="00383667" w:rsidRDefault="00480CA1" w:rsidP="00480CA1">
      <w:pPr>
        <w:pStyle w:val="2f3"/>
        <w:rPr>
          <w:rFonts w:cs="Huawei Sans"/>
        </w:rPr>
      </w:pPr>
      <w:r w:rsidRPr="00383667">
        <w:rPr>
          <w:rFonts w:cs="Huawei Sans"/>
        </w:rPr>
        <w:t xml:space="preserve">  PING 10.0.13.1: 56  data bytes, press CTRL_C to break</w:t>
      </w:r>
    </w:p>
    <w:p w14:paraId="71A9AD47" w14:textId="77777777" w:rsidR="00480CA1" w:rsidRPr="00383667" w:rsidRDefault="00480CA1" w:rsidP="00480CA1">
      <w:pPr>
        <w:pStyle w:val="2f3"/>
        <w:rPr>
          <w:rFonts w:cs="Huawei Sans"/>
        </w:rPr>
      </w:pPr>
      <w:r w:rsidRPr="00383667">
        <w:rPr>
          <w:rFonts w:cs="Huawei Sans"/>
        </w:rPr>
        <w:t xml:space="preserve">    Reply from 10.0.13.1: bytes=56 Sequence=1 ttl=255 time=40 ms</w:t>
      </w:r>
    </w:p>
    <w:p w14:paraId="15698431" w14:textId="77777777" w:rsidR="00480CA1" w:rsidRPr="00383667" w:rsidRDefault="00480CA1" w:rsidP="00480CA1">
      <w:pPr>
        <w:pStyle w:val="2f3"/>
        <w:rPr>
          <w:rFonts w:cs="Huawei Sans"/>
        </w:rPr>
      </w:pPr>
    </w:p>
    <w:p w14:paraId="0C0107F9" w14:textId="77777777" w:rsidR="00480CA1" w:rsidRPr="00383667" w:rsidRDefault="00480CA1" w:rsidP="00480CA1">
      <w:pPr>
        <w:pStyle w:val="2f3"/>
        <w:rPr>
          <w:rFonts w:cs="Huawei Sans"/>
        </w:rPr>
      </w:pPr>
      <w:r w:rsidRPr="00383667">
        <w:rPr>
          <w:rFonts w:cs="Huawei Sans"/>
        </w:rPr>
        <w:t xml:space="preserve">  --- 10.0.13.1 ping statistics ---</w:t>
      </w:r>
    </w:p>
    <w:p w14:paraId="1E9B8977" w14:textId="77777777" w:rsidR="00480CA1" w:rsidRPr="00383667" w:rsidRDefault="00480CA1" w:rsidP="00480CA1">
      <w:pPr>
        <w:pStyle w:val="2f3"/>
        <w:rPr>
          <w:rFonts w:cs="Huawei Sans"/>
        </w:rPr>
      </w:pPr>
      <w:r w:rsidRPr="00383667">
        <w:rPr>
          <w:rFonts w:cs="Huawei Sans"/>
        </w:rPr>
        <w:t xml:space="preserve">    1 packet(s) transmitted</w:t>
      </w:r>
    </w:p>
    <w:p w14:paraId="4FF561F0" w14:textId="77777777" w:rsidR="00480CA1" w:rsidRPr="00383667" w:rsidRDefault="00480CA1" w:rsidP="00480CA1">
      <w:pPr>
        <w:pStyle w:val="2f3"/>
        <w:rPr>
          <w:rFonts w:cs="Huawei Sans"/>
        </w:rPr>
      </w:pPr>
      <w:r w:rsidRPr="00383667">
        <w:rPr>
          <w:rFonts w:cs="Huawei Sans"/>
        </w:rPr>
        <w:t xml:space="preserve">    1 packet(s) received</w:t>
      </w:r>
    </w:p>
    <w:p w14:paraId="13BB0783" w14:textId="77777777" w:rsidR="00480CA1" w:rsidRPr="00383667" w:rsidRDefault="00480CA1" w:rsidP="00480CA1">
      <w:pPr>
        <w:pStyle w:val="2f3"/>
        <w:rPr>
          <w:rFonts w:cs="Huawei Sans"/>
        </w:rPr>
      </w:pPr>
      <w:r w:rsidRPr="00383667">
        <w:rPr>
          <w:rFonts w:cs="Huawei Sans"/>
        </w:rPr>
        <w:t xml:space="preserve">    0.00% packet loss</w:t>
      </w:r>
    </w:p>
    <w:p w14:paraId="091BDF7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40/40/40 ms</w:t>
      </w:r>
    </w:p>
    <w:p w14:paraId="0D58BEE3" w14:textId="77777777" w:rsidR="00480CA1" w:rsidRPr="00383667" w:rsidRDefault="00480CA1" w:rsidP="00480CA1">
      <w:pPr>
        <w:pStyle w:val="2f3"/>
        <w:rPr>
          <w:rFonts w:cs="Huawei Sans"/>
        </w:rPr>
      </w:pPr>
    </w:p>
    <w:p w14:paraId="209FB819" w14:textId="77777777" w:rsidR="00480CA1" w:rsidRPr="00383667" w:rsidRDefault="00480CA1" w:rsidP="00480CA1">
      <w:pPr>
        <w:pStyle w:val="2f3"/>
        <w:rPr>
          <w:rFonts w:cs="Huawei Sans"/>
        </w:rPr>
      </w:pPr>
      <w:r w:rsidRPr="00383667">
        <w:rPr>
          <w:rFonts w:cs="Huawei Sans"/>
        </w:rPr>
        <w:t>&lt;R3&gt;ping -c 1 10.0.23.2</w:t>
      </w:r>
    </w:p>
    <w:p w14:paraId="2A666250" w14:textId="77777777" w:rsidR="00480CA1" w:rsidRPr="00383667" w:rsidRDefault="00480CA1" w:rsidP="00480CA1">
      <w:pPr>
        <w:pStyle w:val="2f3"/>
        <w:rPr>
          <w:rFonts w:cs="Huawei Sans"/>
        </w:rPr>
      </w:pPr>
      <w:r w:rsidRPr="00383667">
        <w:rPr>
          <w:rFonts w:cs="Huawei Sans"/>
        </w:rPr>
        <w:t xml:space="preserve">  PING 10.0.23.2: 56  data bytes, press CTRL_C to break</w:t>
      </w:r>
    </w:p>
    <w:p w14:paraId="34D658A0" w14:textId="77777777" w:rsidR="00480CA1" w:rsidRPr="00383667" w:rsidRDefault="00480CA1" w:rsidP="00480CA1">
      <w:pPr>
        <w:pStyle w:val="2f3"/>
        <w:rPr>
          <w:rFonts w:cs="Huawei Sans"/>
        </w:rPr>
      </w:pPr>
      <w:r w:rsidRPr="00383667">
        <w:rPr>
          <w:rFonts w:cs="Huawei Sans"/>
        </w:rPr>
        <w:t xml:space="preserve">    Reply from 10.0.23.2: bytes=56 Sequence=1 ttl=255 time=60 ms</w:t>
      </w:r>
    </w:p>
    <w:p w14:paraId="1E12C97E" w14:textId="77777777" w:rsidR="00480CA1" w:rsidRPr="00383667" w:rsidRDefault="00480CA1" w:rsidP="00480CA1">
      <w:pPr>
        <w:pStyle w:val="2f3"/>
        <w:rPr>
          <w:rFonts w:cs="Huawei Sans"/>
        </w:rPr>
      </w:pPr>
    </w:p>
    <w:p w14:paraId="51C8B8AB" w14:textId="77777777" w:rsidR="00480CA1" w:rsidRPr="00383667" w:rsidRDefault="00480CA1" w:rsidP="00480CA1">
      <w:pPr>
        <w:pStyle w:val="2f3"/>
        <w:rPr>
          <w:rFonts w:cs="Huawei Sans"/>
        </w:rPr>
      </w:pPr>
      <w:r w:rsidRPr="00383667">
        <w:rPr>
          <w:rFonts w:cs="Huawei Sans"/>
        </w:rPr>
        <w:t xml:space="preserve">  --- 10.0.23.2 ping statistics ---</w:t>
      </w:r>
    </w:p>
    <w:p w14:paraId="1C61666B" w14:textId="77777777" w:rsidR="00480CA1" w:rsidRPr="00383667" w:rsidRDefault="00480CA1" w:rsidP="00480CA1">
      <w:pPr>
        <w:pStyle w:val="2f3"/>
        <w:rPr>
          <w:rFonts w:cs="Huawei Sans"/>
        </w:rPr>
      </w:pPr>
      <w:r w:rsidRPr="00383667">
        <w:rPr>
          <w:rFonts w:cs="Huawei Sans"/>
        </w:rPr>
        <w:t xml:space="preserve">    1 packet(s) transmitted</w:t>
      </w:r>
    </w:p>
    <w:p w14:paraId="5FA2D8BB" w14:textId="77777777" w:rsidR="00480CA1" w:rsidRPr="00383667" w:rsidRDefault="00480CA1" w:rsidP="00480CA1">
      <w:pPr>
        <w:pStyle w:val="2f3"/>
        <w:rPr>
          <w:rFonts w:cs="Huawei Sans"/>
        </w:rPr>
      </w:pPr>
      <w:r w:rsidRPr="00383667">
        <w:rPr>
          <w:rFonts w:cs="Huawei Sans"/>
        </w:rPr>
        <w:t xml:space="preserve">    1 packet(s) received</w:t>
      </w:r>
    </w:p>
    <w:p w14:paraId="0561712D" w14:textId="77777777" w:rsidR="00480CA1" w:rsidRPr="00383667" w:rsidRDefault="00480CA1" w:rsidP="00480CA1">
      <w:pPr>
        <w:pStyle w:val="2f3"/>
        <w:rPr>
          <w:rFonts w:cs="Huawei Sans"/>
        </w:rPr>
      </w:pPr>
      <w:r w:rsidRPr="00383667">
        <w:rPr>
          <w:rFonts w:cs="Huawei Sans"/>
        </w:rPr>
        <w:t xml:space="preserve">    0.00% packet loss</w:t>
      </w:r>
    </w:p>
    <w:p w14:paraId="063F8CC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60/60/60 ms</w:t>
      </w:r>
    </w:p>
    <w:p w14:paraId="4F07DE45" w14:textId="77777777" w:rsidR="00480CA1" w:rsidRPr="00383667" w:rsidRDefault="00480CA1" w:rsidP="00480CA1">
      <w:pPr>
        <w:pStyle w:val="2f3"/>
        <w:rPr>
          <w:rFonts w:cs="Huawei Sans"/>
        </w:rPr>
      </w:pPr>
    </w:p>
    <w:p w14:paraId="7BE6D734" w14:textId="77777777" w:rsidR="00480CA1" w:rsidRPr="00383667" w:rsidRDefault="00480CA1" w:rsidP="00480CA1">
      <w:pPr>
        <w:pStyle w:val="2f3"/>
        <w:rPr>
          <w:rFonts w:cs="Huawei Sans"/>
        </w:rPr>
      </w:pPr>
      <w:r w:rsidRPr="00383667">
        <w:rPr>
          <w:rFonts w:cs="Huawei Sans"/>
        </w:rPr>
        <w:t>&lt;R3&gt;ping -c 1 10.0.34.4</w:t>
      </w:r>
    </w:p>
    <w:p w14:paraId="61DAD36F" w14:textId="77777777" w:rsidR="00480CA1" w:rsidRPr="00383667" w:rsidRDefault="00480CA1" w:rsidP="00480CA1">
      <w:pPr>
        <w:pStyle w:val="2f3"/>
        <w:rPr>
          <w:rFonts w:cs="Huawei Sans"/>
        </w:rPr>
      </w:pPr>
      <w:r w:rsidRPr="00383667">
        <w:rPr>
          <w:rFonts w:cs="Huawei Sans"/>
        </w:rPr>
        <w:t xml:space="preserve">  PING 10.0.34.4: 56  data bytes, press CTRL_C to break</w:t>
      </w:r>
    </w:p>
    <w:p w14:paraId="22EE38BF" w14:textId="77777777" w:rsidR="00480CA1" w:rsidRPr="00383667" w:rsidRDefault="00480CA1" w:rsidP="00480CA1">
      <w:pPr>
        <w:pStyle w:val="2f3"/>
        <w:rPr>
          <w:rFonts w:cs="Huawei Sans"/>
        </w:rPr>
      </w:pPr>
      <w:r w:rsidRPr="00383667">
        <w:rPr>
          <w:rFonts w:cs="Huawei Sans"/>
        </w:rPr>
        <w:t xml:space="preserve">    Reply from 10.0.34.4: bytes=56 Sequence=1 ttl=255 time=60 ms</w:t>
      </w:r>
    </w:p>
    <w:p w14:paraId="2803AEB0" w14:textId="77777777" w:rsidR="00480CA1" w:rsidRPr="00383667" w:rsidRDefault="00480CA1" w:rsidP="00480CA1">
      <w:pPr>
        <w:pStyle w:val="2f3"/>
        <w:rPr>
          <w:rFonts w:cs="Huawei Sans"/>
        </w:rPr>
      </w:pPr>
    </w:p>
    <w:p w14:paraId="30514B5D" w14:textId="77777777" w:rsidR="00480CA1" w:rsidRPr="00383667" w:rsidRDefault="00480CA1" w:rsidP="00480CA1">
      <w:pPr>
        <w:pStyle w:val="2f3"/>
        <w:rPr>
          <w:rFonts w:cs="Huawei Sans"/>
        </w:rPr>
      </w:pPr>
      <w:r w:rsidRPr="00383667">
        <w:rPr>
          <w:rFonts w:cs="Huawei Sans"/>
        </w:rPr>
        <w:t xml:space="preserve">  --- 10.0.34.4 ping statistics ---</w:t>
      </w:r>
    </w:p>
    <w:p w14:paraId="39C4F5D1" w14:textId="77777777" w:rsidR="00480CA1" w:rsidRPr="00383667" w:rsidRDefault="00480CA1" w:rsidP="00480CA1">
      <w:pPr>
        <w:pStyle w:val="2f3"/>
        <w:rPr>
          <w:rFonts w:cs="Huawei Sans"/>
        </w:rPr>
      </w:pPr>
      <w:r w:rsidRPr="00383667">
        <w:rPr>
          <w:rFonts w:cs="Huawei Sans"/>
        </w:rPr>
        <w:t xml:space="preserve">    1 packet(s) transmitted</w:t>
      </w:r>
    </w:p>
    <w:p w14:paraId="54173442" w14:textId="77777777" w:rsidR="00480CA1" w:rsidRPr="00383667" w:rsidRDefault="00480CA1" w:rsidP="00480CA1">
      <w:pPr>
        <w:pStyle w:val="2f3"/>
        <w:rPr>
          <w:rFonts w:cs="Huawei Sans"/>
        </w:rPr>
      </w:pPr>
      <w:r w:rsidRPr="00383667">
        <w:rPr>
          <w:rFonts w:cs="Huawei Sans"/>
        </w:rPr>
        <w:t xml:space="preserve">    1 packet(s) received</w:t>
      </w:r>
    </w:p>
    <w:p w14:paraId="193C9FF2" w14:textId="77777777" w:rsidR="00480CA1" w:rsidRPr="00383667" w:rsidRDefault="00480CA1" w:rsidP="00480CA1">
      <w:pPr>
        <w:pStyle w:val="2f3"/>
        <w:rPr>
          <w:rFonts w:cs="Huawei Sans"/>
        </w:rPr>
      </w:pPr>
      <w:r w:rsidRPr="00383667">
        <w:rPr>
          <w:rFonts w:cs="Huawei Sans"/>
        </w:rPr>
        <w:t xml:space="preserve">    0.00% packet loss</w:t>
      </w:r>
    </w:p>
    <w:p w14:paraId="45D0C3D5" w14:textId="77777777" w:rsidR="00480CA1" w:rsidRPr="00383667" w:rsidRDefault="00480CA1" w:rsidP="00480CA1">
      <w:pPr>
        <w:pStyle w:val="2f3"/>
        <w:ind w:firstLine="360"/>
        <w:rPr>
          <w:rFonts w:cs="Huawei Sans"/>
        </w:rPr>
      </w:pPr>
      <w:r w:rsidRPr="00497E5B">
        <w:rPr>
          <w:rFonts w:cs="Huawei Sans"/>
        </w:rPr>
        <w:t>round-trip</w:t>
      </w:r>
      <w:r w:rsidRPr="00383667">
        <w:rPr>
          <w:rFonts w:cs="Huawei Sans"/>
        </w:rPr>
        <w:t xml:space="preserve"> min/avg/max = 60/60/60 ms</w:t>
      </w:r>
    </w:p>
    <w:p w14:paraId="74F58FB4" w14:textId="77777777" w:rsidR="00480CA1" w:rsidRPr="00383667" w:rsidRDefault="00480CA1" w:rsidP="00480CA1">
      <w:pPr>
        <w:pStyle w:val="2f3"/>
        <w:rPr>
          <w:rFonts w:cs="Huawei Sans"/>
        </w:rPr>
      </w:pPr>
    </w:p>
    <w:p w14:paraId="0B96D79E" w14:textId="77777777" w:rsidR="00480CA1" w:rsidRPr="00383667" w:rsidRDefault="00480CA1" w:rsidP="00480CA1">
      <w:pPr>
        <w:pStyle w:val="2f3"/>
        <w:rPr>
          <w:rFonts w:cs="Huawei Sans"/>
        </w:rPr>
      </w:pPr>
      <w:r w:rsidRPr="00383667">
        <w:rPr>
          <w:rFonts w:cs="Huawei Sans"/>
        </w:rPr>
        <w:t>&lt;R5&gt;ping -c 1 10.0.45.4</w:t>
      </w:r>
    </w:p>
    <w:p w14:paraId="34DA792E" w14:textId="77777777" w:rsidR="00480CA1" w:rsidRPr="00383667" w:rsidRDefault="00480CA1" w:rsidP="00480CA1">
      <w:pPr>
        <w:pStyle w:val="2f3"/>
        <w:rPr>
          <w:rFonts w:cs="Huawei Sans"/>
        </w:rPr>
      </w:pPr>
      <w:r w:rsidRPr="00383667">
        <w:rPr>
          <w:rFonts w:cs="Huawei Sans"/>
        </w:rPr>
        <w:t xml:space="preserve">  PING 10.0.45.4: 56  data bytes, press CTRL_C to break</w:t>
      </w:r>
    </w:p>
    <w:p w14:paraId="3C6796B4" w14:textId="77777777" w:rsidR="00480CA1" w:rsidRPr="00383667" w:rsidRDefault="00480CA1" w:rsidP="00480CA1">
      <w:pPr>
        <w:pStyle w:val="2f3"/>
        <w:rPr>
          <w:rFonts w:cs="Huawei Sans"/>
        </w:rPr>
      </w:pPr>
      <w:r w:rsidRPr="00383667">
        <w:rPr>
          <w:rFonts w:cs="Huawei Sans"/>
        </w:rPr>
        <w:t xml:space="preserve">    Reply from 10.0.45.4: bytes=56 Sequence=1 ttl=255 time=70 ms</w:t>
      </w:r>
    </w:p>
    <w:p w14:paraId="6D0D4BAF" w14:textId="77777777" w:rsidR="00480CA1" w:rsidRPr="00383667" w:rsidRDefault="00480CA1" w:rsidP="00480CA1">
      <w:pPr>
        <w:pStyle w:val="2f3"/>
        <w:rPr>
          <w:rFonts w:cs="Huawei Sans"/>
        </w:rPr>
      </w:pPr>
    </w:p>
    <w:p w14:paraId="321D5FAD" w14:textId="77777777" w:rsidR="00480CA1" w:rsidRPr="00383667" w:rsidRDefault="00480CA1" w:rsidP="00480CA1">
      <w:pPr>
        <w:pStyle w:val="2f3"/>
        <w:rPr>
          <w:rFonts w:cs="Huawei Sans"/>
        </w:rPr>
      </w:pPr>
      <w:r w:rsidRPr="00383667">
        <w:rPr>
          <w:rFonts w:cs="Huawei Sans"/>
        </w:rPr>
        <w:t xml:space="preserve">  --- 10.0.45.4 ping statistics ---</w:t>
      </w:r>
    </w:p>
    <w:p w14:paraId="2BEC474A" w14:textId="77777777" w:rsidR="00480CA1" w:rsidRPr="00383667" w:rsidRDefault="00480CA1" w:rsidP="00480CA1">
      <w:pPr>
        <w:pStyle w:val="2f3"/>
        <w:rPr>
          <w:rFonts w:cs="Huawei Sans"/>
        </w:rPr>
      </w:pPr>
      <w:r w:rsidRPr="00383667">
        <w:rPr>
          <w:rFonts w:cs="Huawei Sans"/>
        </w:rPr>
        <w:t xml:space="preserve">    1 packet(s) transmitted</w:t>
      </w:r>
    </w:p>
    <w:p w14:paraId="2277BAC0" w14:textId="77777777" w:rsidR="00480CA1" w:rsidRPr="00383667" w:rsidRDefault="00480CA1" w:rsidP="00480CA1">
      <w:pPr>
        <w:pStyle w:val="2f3"/>
        <w:rPr>
          <w:rFonts w:cs="Huawei Sans"/>
        </w:rPr>
      </w:pPr>
      <w:r w:rsidRPr="00383667">
        <w:rPr>
          <w:rFonts w:cs="Huawei Sans"/>
        </w:rPr>
        <w:t xml:space="preserve">    1 packet(s) received</w:t>
      </w:r>
    </w:p>
    <w:p w14:paraId="66441B8F" w14:textId="77777777" w:rsidR="00480CA1" w:rsidRPr="00383667" w:rsidRDefault="00480CA1" w:rsidP="00480CA1">
      <w:pPr>
        <w:pStyle w:val="2f3"/>
        <w:rPr>
          <w:rFonts w:cs="Huawei Sans"/>
        </w:rPr>
      </w:pPr>
      <w:r w:rsidRPr="00383667">
        <w:rPr>
          <w:rFonts w:cs="Huawei Sans"/>
        </w:rPr>
        <w:t xml:space="preserve">    0.00% packet loss</w:t>
      </w:r>
    </w:p>
    <w:p w14:paraId="5DE2258C" w14:textId="77777777" w:rsidR="00480CA1" w:rsidRPr="00383667" w:rsidRDefault="00480CA1" w:rsidP="00480CA1">
      <w:pPr>
        <w:pStyle w:val="2f3"/>
        <w:rPr>
          <w:rFonts w:cs="Huawei Sans"/>
        </w:rPr>
      </w:pPr>
      <w:r w:rsidRPr="00383667">
        <w:rPr>
          <w:rFonts w:cs="Huawei Sans"/>
        </w:rPr>
        <w:lastRenderedPageBreak/>
        <w:t xml:space="preserve">    </w:t>
      </w:r>
      <w:r w:rsidRPr="00497E5B">
        <w:rPr>
          <w:rFonts w:cs="Huawei Sans"/>
        </w:rPr>
        <w:t>round-trip</w:t>
      </w:r>
      <w:r w:rsidRPr="00383667">
        <w:rPr>
          <w:rFonts w:cs="Huawei Sans"/>
        </w:rPr>
        <w:t xml:space="preserve"> min/avg/max = 70/70/70 ms</w:t>
      </w:r>
    </w:p>
    <w:p w14:paraId="46110FF0" w14:textId="77777777" w:rsidR="00480CA1" w:rsidRPr="00383667" w:rsidRDefault="00480CA1" w:rsidP="00604E8C">
      <w:pPr>
        <w:pStyle w:val="30"/>
        <w:ind w:left="1032" w:hanging="278"/>
        <w:outlineLvl w:val="9"/>
        <w:rPr>
          <w:rFonts w:cs="Huawei Sans"/>
        </w:rPr>
      </w:pPr>
      <w:r w:rsidRPr="00383667">
        <w:rPr>
          <w:rFonts w:cs="Huawei Sans"/>
        </w:rPr>
        <w:t>Configure multi-area OSPF.</w:t>
      </w:r>
    </w:p>
    <w:p w14:paraId="179D357E" w14:textId="77777777" w:rsidR="00480CA1" w:rsidRPr="00383667" w:rsidRDefault="00480CA1" w:rsidP="00480CA1">
      <w:pPr>
        <w:pStyle w:val="1e"/>
      </w:pPr>
      <w:r w:rsidRPr="00383667">
        <w:t>Configure OSPF as planned. Manually specify the IP address of Loopback0 as the OSPF router ID on each device, and change the network type of Loopback0 to broadcast.</w:t>
      </w:r>
    </w:p>
    <w:p w14:paraId="4E64E295" w14:textId="77777777" w:rsidR="00480CA1" w:rsidRPr="00383667" w:rsidRDefault="00480CA1" w:rsidP="00480CA1">
      <w:pPr>
        <w:pStyle w:val="1e"/>
      </w:pPr>
      <w:r w:rsidRPr="00383667">
        <w:t># Configure R1.</w:t>
      </w:r>
    </w:p>
    <w:p w14:paraId="0F554067" w14:textId="77777777" w:rsidR="00480CA1" w:rsidRPr="00383667" w:rsidRDefault="00480CA1" w:rsidP="00480CA1">
      <w:pPr>
        <w:pStyle w:val="2f3"/>
        <w:rPr>
          <w:rFonts w:cs="Huawei Sans"/>
        </w:rPr>
      </w:pPr>
      <w:r w:rsidRPr="00383667">
        <w:rPr>
          <w:rFonts w:cs="Huawei Sans"/>
        </w:rPr>
        <w:t xml:space="preserve">[R1] </w:t>
      </w:r>
      <w:r w:rsidRPr="00497E5B">
        <w:rPr>
          <w:rFonts w:cs="Huawei Sans"/>
        </w:rPr>
        <w:t>ospf</w:t>
      </w:r>
      <w:r w:rsidRPr="00383667">
        <w:rPr>
          <w:rFonts w:cs="Huawei Sans"/>
        </w:rPr>
        <w:t xml:space="preserve"> 1 router-id 10.0.1.1</w:t>
      </w:r>
    </w:p>
    <w:p w14:paraId="549473D4" w14:textId="77777777" w:rsidR="00480CA1" w:rsidRPr="00383667" w:rsidRDefault="00480CA1" w:rsidP="00480CA1">
      <w:pPr>
        <w:pStyle w:val="2f3"/>
        <w:rPr>
          <w:rFonts w:cs="Huawei Sans"/>
        </w:rPr>
      </w:pPr>
      <w:r w:rsidRPr="00383667">
        <w:rPr>
          <w:rFonts w:cs="Huawei Sans"/>
        </w:rPr>
        <w:t>[R1-ospf-1] area 0.0.0.2</w:t>
      </w:r>
    </w:p>
    <w:p w14:paraId="5E2C5FA2" w14:textId="77777777" w:rsidR="00480CA1" w:rsidRPr="00383667" w:rsidRDefault="00480CA1" w:rsidP="00480CA1">
      <w:pPr>
        <w:pStyle w:val="2f3"/>
        <w:rPr>
          <w:rFonts w:cs="Huawei Sans"/>
        </w:rPr>
      </w:pPr>
      <w:r w:rsidRPr="00383667">
        <w:rPr>
          <w:rFonts w:cs="Huawei Sans"/>
        </w:rPr>
        <w:t>[R1-ospf-1-area-0.0.0.2] network 10.0.1.1 0.0.0.0</w:t>
      </w:r>
    </w:p>
    <w:p w14:paraId="675DBEF6" w14:textId="77777777" w:rsidR="00480CA1" w:rsidRPr="00383667" w:rsidRDefault="00480CA1" w:rsidP="00480CA1">
      <w:pPr>
        <w:pStyle w:val="2f3"/>
        <w:rPr>
          <w:rFonts w:cs="Huawei Sans"/>
        </w:rPr>
      </w:pPr>
      <w:r w:rsidRPr="00383667">
        <w:rPr>
          <w:rFonts w:cs="Huawei Sans"/>
        </w:rPr>
        <w:t>[R1-ospf-1-area-0.0.0.2] network 10.0.13.1 0.0.0.0</w:t>
      </w:r>
    </w:p>
    <w:p w14:paraId="1273DFE7" w14:textId="77777777" w:rsidR="00480CA1" w:rsidRPr="00383667" w:rsidRDefault="00480CA1" w:rsidP="00480CA1">
      <w:pPr>
        <w:pStyle w:val="2f3"/>
        <w:rPr>
          <w:rFonts w:cs="Huawei Sans"/>
        </w:rPr>
      </w:pPr>
      <w:r w:rsidRPr="00383667">
        <w:rPr>
          <w:rFonts w:cs="Huawei Sans"/>
        </w:rPr>
        <w:t>[R1-ospf-1-area-0.0.0.2] quit</w:t>
      </w:r>
    </w:p>
    <w:p w14:paraId="0261500D" w14:textId="77777777" w:rsidR="00480CA1" w:rsidRPr="00383667" w:rsidRDefault="00480CA1" w:rsidP="00480CA1">
      <w:pPr>
        <w:pStyle w:val="2f3"/>
        <w:rPr>
          <w:rFonts w:cs="Huawei Sans"/>
        </w:rPr>
      </w:pPr>
      <w:r w:rsidRPr="00383667">
        <w:rPr>
          <w:rFonts w:cs="Huawei Sans"/>
        </w:rPr>
        <w:t>[R1-ospf-1] quit</w:t>
      </w:r>
    </w:p>
    <w:p w14:paraId="6A48BFDD" w14:textId="77777777" w:rsidR="00480CA1" w:rsidRPr="00383667" w:rsidRDefault="00480CA1" w:rsidP="00480CA1">
      <w:pPr>
        <w:pStyle w:val="2f3"/>
        <w:rPr>
          <w:rFonts w:cs="Huawei Sans"/>
        </w:rPr>
      </w:pPr>
      <w:r w:rsidRPr="00383667">
        <w:rPr>
          <w:rFonts w:cs="Huawei Sans"/>
        </w:rPr>
        <w:t>[R1] interface LoopBack0</w:t>
      </w:r>
    </w:p>
    <w:p w14:paraId="03F56386" w14:textId="77777777" w:rsidR="00480CA1" w:rsidRPr="00383667" w:rsidRDefault="00480CA1" w:rsidP="00480CA1">
      <w:pPr>
        <w:pStyle w:val="2f3"/>
        <w:rPr>
          <w:rFonts w:cs="Huawei Sans"/>
        </w:rPr>
      </w:pPr>
      <w:r w:rsidRPr="00383667">
        <w:rPr>
          <w:rFonts w:cs="Huawei Sans"/>
        </w:rPr>
        <w:t xml:space="preserve">[R1-LoopBack0] </w:t>
      </w:r>
      <w:r w:rsidRPr="00497E5B">
        <w:rPr>
          <w:rFonts w:cs="Huawei Sans"/>
        </w:rPr>
        <w:t>ospf</w:t>
      </w:r>
      <w:r w:rsidRPr="00383667">
        <w:rPr>
          <w:rFonts w:cs="Huawei Sans"/>
        </w:rPr>
        <w:t xml:space="preserve"> network-type broadcast</w:t>
      </w:r>
    </w:p>
    <w:p w14:paraId="74E0850C" w14:textId="77777777" w:rsidR="00480CA1" w:rsidRPr="00383667" w:rsidRDefault="00480CA1" w:rsidP="00480CA1">
      <w:pPr>
        <w:pStyle w:val="1e"/>
      </w:pPr>
      <w:r w:rsidRPr="00383667">
        <w:t># Configure R2.</w:t>
      </w:r>
    </w:p>
    <w:p w14:paraId="645D165E" w14:textId="77777777" w:rsidR="00480CA1" w:rsidRPr="00383667" w:rsidRDefault="00480CA1" w:rsidP="00480CA1">
      <w:pPr>
        <w:pStyle w:val="2f3"/>
        <w:rPr>
          <w:rFonts w:cs="Huawei Sans"/>
        </w:rPr>
      </w:pPr>
      <w:r w:rsidRPr="00383667">
        <w:rPr>
          <w:rFonts w:cs="Huawei Sans"/>
        </w:rPr>
        <w:t xml:space="preserve">[R2] </w:t>
      </w:r>
      <w:r w:rsidRPr="00497E5B">
        <w:rPr>
          <w:rFonts w:cs="Huawei Sans"/>
        </w:rPr>
        <w:t>ospf</w:t>
      </w:r>
      <w:r w:rsidRPr="00383667">
        <w:rPr>
          <w:rFonts w:cs="Huawei Sans"/>
        </w:rPr>
        <w:t xml:space="preserve"> 1 router-id 10.0.2.2</w:t>
      </w:r>
    </w:p>
    <w:p w14:paraId="622FFB79" w14:textId="77777777" w:rsidR="00480CA1" w:rsidRPr="00383667" w:rsidRDefault="00480CA1" w:rsidP="00480CA1">
      <w:pPr>
        <w:pStyle w:val="2f3"/>
        <w:rPr>
          <w:rFonts w:cs="Huawei Sans"/>
        </w:rPr>
      </w:pPr>
      <w:r w:rsidRPr="00383667">
        <w:rPr>
          <w:rFonts w:cs="Huawei Sans"/>
        </w:rPr>
        <w:t>[R2-ospf-1] area 0.0.0.3</w:t>
      </w:r>
    </w:p>
    <w:p w14:paraId="65CF3D4D" w14:textId="77777777" w:rsidR="00480CA1" w:rsidRPr="00383667" w:rsidRDefault="00480CA1" w:rsidP="00480CA1">
      <w:pPr>
        <w:pStyle w:val="2f3"/>
        <w:rPr>
          <w:rFonts w:cs="Huawei Sans"/>
        </w:rPr>
      </w:pPr>
      <w:r w:rsidRPr="00383667">
        <w:rPr>
          <w:rFonts w:cs="Huawei Sans"/>
        </w:rPr>
        <w:t>[R2-ospf-1-area-0.0.0.3] network 10.0.23.2 0.0.0.0</w:t>
      </w:r>
    </w:p>
    <w:p w14:paraId="5A6FA5D6" w14:textId="77777777" w:rsidR="00480CA1" w:rsidRPr="00383667" w:rsidRDefault="00480CA1" w:rsidP="00480CA1">
      <w:pPr>
        <w:pStyle w:val="2f3"/>
        <w:rPr>
          <w:rFonts w:cs="Huawei Sans"/>
        </w:rPr>
      </w:pPr>
      <w:r w:rsidRPr="00383667">
        <w:rPr>
          <w:rFonts w:cs="Huawei Sans"/>
        </w:rPr>
        <w:t>[R2-ospf-1-area-0.0.0.3] quit</w:t>
      </w:r>
    </w:p>
    <w:p w14:paraId="0839EE0B" w14:textId="77777777" w:rsidR="00480CA1" w:rsidRPr="00383667" w:rsidRDefault="00480CA1" w:rsidP="00480CA1">
      <w:pPr>
        <w:pStyle w:val="2f3"/>
        <w:rPr>
          <w:rFonts w:cs="Huawei Sans"/>
        </w:rPr>
      </w:pPr>
      <w:r w:rsidRPr="00383667">
        <w:rPr>
          <w:rFonts w:cs="Huawei Sans"/>
        </w:rPr>
        <w:t>[R2-ospf-1] quit</w:t>
      </w:r>
    </w:p>
    <w:p w14:paraId="316DD3AB" w14:textId="77777777" w:rsidR="00480CA1" w:rsidRPr="00383667" w:rsidRDefault="00480CA1" w:rsidP="00480CA1">
      <w:pPr>
        <w:pStyle w:val="2f3"/>
        <w:rPr>
          <w:rFonts w:cs="Huawei Sans"/>
        </w:rPr>
      </w:pPr>
      <w:r w:rsidRPr="00383667">
        <w:rPr>
          <w:rFonts w:cs="Huawei Sans"/>
        </w:rPr>
        <w:t>[R2] interface LoopBack0</w:t>
      </w:r>
    </w:p>
    <w:p w14:paraId="5D5E1F63" w14:textId="77777777" w:rsidR="00480CA1" w:rsidRPr="00383667" w:rsidRDefault="00480CA1" w:rsidP="00480CA1">
      <w:pPr>
        <w:pStyle w:val="2f3"/>
        <w:rPr>
          <w:rFonts w:cs="Huawei Sans"/>
        </w:rPr>
      </w:pPr>
      <w:r w:rsidRPr="00383667">
        <w:rPr>
          <w:rFonts w:cs="Huawei Sans"/>
        </w:rPr>
        <w:t xml:space="preserve">[R2-LoopBack0] </w:t>
      </w:r>
      <w:r w:rsidRPr="00497E5B">
        <w:rPr>
          <w:rFonts w:cs="Huawei Sans"/>
        </w:rPr>
        <w:t>ospf</w:t>
      </w:r>
      <w:r w:rsidRPr="00383667">
        <w:rPr>
          <w:rFonts w:cs="Huawei Sans"/>
        </w:rPr>
        <w:t xml:space="preserve"> network-type broadcast</w:t>
      </w:r>
    </w:p>
    <w:p w14:paraId="7CD55C51" w14:textId="77777777" w:rsidR="00480CA1" w:rsidRPr="00383667" w:rsidRDefault="00480CA1" w:rsidP="00480CA1">
      <w:pPr>
        <w:pStyle w:val="1e"/>
      </w:pPr>
      <w:r w:rsidRPr="00383667">
        <w:t># Configure R3.</w:t>
      </w:r>
    </w:p>
    <w:p w14:paraId="20437C26" w14:textId="77777777" w:rsidR="00480CA1" w:rsidRPr="00383667" w:rsidRDefault="00480CA1" w:rsidP="00480CA1">
      <w:pPr>
        <w:pStyle w:val="2f3"/>
        <w:rPr>
          <w:rFonts w:cs="Huawei Sans"/>
        </w:rPr>
      </w:pPr>
      <w:r w:rsidRPr="00383667">
        <w:rPr>
          <w:rFonts w:cs="Huawei Sans"/>
        </w:rPr>
        <w:t xml:space="preserve">[R3] </w:t>
      </w:r>
      <w:r w:rsidRPr="00497E5B">
        <w:rPr>
          <w:rFonts w:cs="Huawei Sans"/>
        </w:rPr>
        <w:t>ospf</w:t>
      </w:r>
      <w:r w:rsidRPr="00383667">
        <w:rPr>
          <w:rFonts w:cs="Huawei Sans"/>
        </w:rPr>
        <w:t xml:space="preserve"> 1 router-id 10.0.3.3</w:t>
      </w:r>
    </w:p>
    <w:p w14:paraId="57FE86DC" w14:textId="77777777" w:rsidR="00480CA1" w:rsidRPr="00383667" w:rsidRDefault="00480CA1" w:rsidP="00480CA1">
      <w:pPr>
        <w:pStyle w:val="2f3"/>
        <w:rPr>
          <w:rFonts w:cs="Huawei Sans"/>
        </w:rPr>
      </w:pPr>
      <w:r w:rsidRPr="00383667">
        <w:rPr>
          <w:rFonts w:cs="Huawei Sans"/>
        </w:rPr>
        <w:t>[R3-ospf-1] area 0.0.0.0</w:t>
      </w:r>
    </w:p>
    <w:p w14:paraId="5A888395" w14:textId="77777777" w:rsidR="00480CA1" w:rsidRPr="00383667" w:rsidRDefault="00480CA1" w:rsidP="00480CA1">
      <w:pPr>
        <w:pStyle w:val="2f3"/>
        <w:rPr>
          <w:rFonts w:cs="Huawei Sans"/>
        </w:rPr>
      </w:pPr>
      <w:r w:rsidRPr="00383667">
        <w:rPr>
          <w:rFonts w:cs="Huawei Sans"/>
        </w:rPr>
        <w:t>[R3-ospf-1-area-0.0.0.0] network 10.0.3.3 0.0.0.0</w:t>
      </w:r>
    </w:p>
    <w:p w14:paraId="422CC6EB" w14:textId="77777777" w:rsidR="00480CA1" w:rsidRPr="00383667" w:rsidRDefault="00480CA1" w:rsidP="00480CA1">
      <w:pPr>
        <w:pStyle w:val="2f3"/>
        <w:rPr>
          <w:rFonts w:cs="Huawei Sans"/>
        </w:rPr>
      </w:pPr>
      <w:r w:rsidRPr="00383667">
        <w:rPr>
          <w:rFonts w:cs="Huawei Sans"/>
        </w:rPr>
        <w:t>[R3-ospf-1-area-0.0.0.0] network 10.0.34.3 0.0.0.0</w:t>
      </w:r>
    </w:p>
    <w:p w14:paraId="4AD7EC67" w14:textId="77777777" w:rsidR="00480CA1" w:rsidRPr="00383667" w:rsidRDefault="00480CA1" w:rsidP="00480CA1">
      <w:pPr>
        <w:pStyle w:val="2f3"/>
        <w:rPr>
          <w:rFonts w:cs="Huawei Sans"/>
        </w:rPr>
      </w:pPr>
      <w:r w:rsidRPr="00383667">
        <w:rPr>
          <w:rFonts w:cs="Huawei Sans"/>
        </w:rPr>
        <w:t>[R3-ospf-1-area-0.0.0.0] area 0.0.0.2</w:t>
      </w:r>
    </w:p>
    <w:p w14:paraId="58950CC0" w14:textId="77777777" w:rsidR="00480CA1" w:rsidRPr="00383667" w:rsidRDefault="00480CA1" w:rsidP="00480CA1">
      <w:pPr>
        <w:pStyle w:val="2f3"/>
        <w:rPr>
          <w:rFonts w:cs="Huawei Sans"/>
        </w:rPr>
      </w:pPr>
      <w:r w:rsidRPr="00383667">
        <w:rPr>
          <w:rFonts w:cs="Huawei Sans"/>
        </w:rPr>
        <w:t>[R3-ospf-1-area-0.0.0.2] network 10.0.13.3 0.0.0.0</w:t>
      </w:r>
    </w:p>
    <w:p w14:paraId="6916F9B7" w14:textId="77777777" w:rsidR="00480CA1" w:rsidRPr="00383667" w:rsidRDefault="00480CA1" w:rsidP="00480CA1">
      <w:pPr>
        <w:pStyle w:val="2f3"/>
        <w:rPr>
          <w:rFonts w:cs="Huawei Sans"/>
        </w:rPr>
      </w:pPr>
      <w:r w:rsidRPr="00383667">
        <w:rPr>
          <w:rFonts w:cs="Huawei Sans"/>
        </w:rPr>
        <w:t>[R3-ospf-1-area-0.0.0.2] area 0.0.0.3</w:t>
      </w:r>
    </w:p>
    <w:p w14:paraId="1A495064" w14:textId="77777777" w:rsidR="00227531" w:rsidRDefault="00480CA1" w:rsidP="00480CA1">
      <w:pPr>
        <w:pStyle w:val="2f3"/>
        <w:rPr>
          <w:rFonts w:cs="Huawei Sans"/>
        </w:rPr>
      </w:pPr>
      <w:r w:rsidRPr="00383667">
        <w:rPr>
          <w:rFonts w:cs="Huawei Sans"/>
        </w:rPr>
        <w:t>[R3-ospf-1-area-0.0.0.3] network 10.0.23.3 0.0.0.0</w:t>
      </w:r>
    </w:p>
    <w:p w14:paraId="34673A2B" w14:textId="09443F9E" w:rsidR="00480CA1" w:rsidRPr="00383667" w:rsidRDefault="00480CA1" w:rsidP="00480CA1">
      <w:pPr>
        <w:pStyle w:val="2f3"/>
        <w:rPr>
          <w:rFonts w:cs="Huawei Sans"/>
        </w:rPr>
      </w:pPr>
      <w:r w:rsidRPr="00383667">
        <w:rPr>
          <w:rFonts w:cs="Huawei Sans"/>
        </w:rPr>
        <w:t xml:space="preserve">[R3-ospf-1-area-0.0.0.3] quit </w:t>
      </w:r>
    </w:p>
    <w:p w14:paraId="772F487A" w14:textId="77777777" w:rsidR="00480CA1" w:rsidRPr="00383667" w:rsidRDefault="00480CA1" w:rsidP="00480CA1">
      <w:pPr>
        <w:pStyle w:val="2f3"/>
        <w:rPr>
          <w:rFonts w:cs="Huawei Sans"/>
        </w:rPr>
      </w:pPr>
      <w:r w:rsidRPr="00383667">
        <w:rPr>
          <w:rFonts w:cs="Huawei Sans"/>
        </w:rPr>
        <w:t>[R3-ospf-1] quit</w:t>
      </w:r>
    </w:p>
    <w:p w14:paraId="6BFC6DBF" w14:textId="77777777" w:rsidR="00480CA1" w:rsidRPr="00383667" w:rsidRDefault="00480CA1" w:rsidP="00480CA1">
      <w:pPr>
        <w:pStyle w:val="2f3"/>
        <w:rPr>
          <w:rFonts w:cs="Huawei Sans"/>
        </w:rPr>
      </w:pPr>
      <w:r w:rsidRPr="00383667">
        <w:rPr>
          <w:rFonts w:cs="Huawei Sans"/>
        </w:rPr>
        <w:t>[R3] interface LoopBack0</w:t>
      </w:r>
    </w:p>
    <w:p w14:paraId="4E0B3B49" w14:textId="77777777" w:rsidR="00480CA1" w:rsidRPr="00383667" w:rsidRDefault="00480CA1" w:rsidP="00480CA1">
      <w:pPr>
        <w:pStyle w:val="2f3"/>
        <w:rPr>
          <w:rFonts w:cs="Huawei Sans"/>
        </w:rPr>
      </w:pPr>
      <w:r w:rsidRPr="00383667">
        <w:rPr>
          <w:rFonts w:cs="Huawei Sans"/>
        </w:rPr>
        <w:t xml:space="preserve">[R3-LoopBack0] </w:t>
      </w:r>
      <w:r w:rsidRPr="00497E5B">
        <w:rPr>
          <w:rFonts w:cs="Huawei Sans"/>
        </w:rPr>
        <w:t>ospf</w:t>
      </w:r>
      <w:r w:rsidRPr="00383667">
        <w:rPr>
          <w:rFonts w:cs="Huawei Sans"/>
        </w:rPr>
        <w:t xml:space="preserve"> network-type broadcast</w:t>
      </w:r>
    </w:p>
    <w:p w14:paraId="12FE3A5F" w14:textId="77777777" w:rsidR="00480CA1" w:rsidRPr="00383667" w:rsidRDefault="00480CA1" w:rsidP="00480CA1">
      <w:pPr>
        <w:pStyle w:val="1e"/>
      </w:pPr>
      <w:r w:rsidRPr="00383667">
        <w:t># Configure R4.</w:t>
      </w:r>
    </w:p>
    <w:p w14:paraId="3E11FFBD" w14:textId="77777777" w:rsidR="00480CA1" w:rsidRPr="00383667" w:rsidRDefault="00480CA1" w:rsidP="00480CA1">
      <w:pPr>
        <w:pStyle w:val="2f3"/>
        <w:rPr>
          <w:rFonts w:cs="Huawei Sans"/>
        </w:rPr>
      </w:pPr>
      <w:r w:rsidRPr="00383667">
        <w:rPr>
          <w:rFonts w:cs="Huawei Sans"/>
        </w:rPr>
        <w:t xml:space="preserve">[R4] </w:t>
      </w:r>
      <w:r w:rsidRPr="00497E5B">
        <w:rPr>
          <w:rFonts w:cs="Huawei Sans"/>
        </w:rPr>
        <w:t>ospf</w:t>
      </w:r>
      <w:r w:rsidRPr="00383667">
        <w:rPr>
          <w:rFonts w:cs="Huawei Sans"/>
        </w:rPr>
        <w:t xml:space="preserve"> 1 router-id 10.0.4.4</w:t>
      </w:r>
    </w:p>
    <w:p w14:paraId="538CDC76" w14:textId="77777777" w:rsidR="00480CA1" w:rsidRPr="00383667" w:rsidRDefault="00480CA1" w:rsidP="00480CA1">
      <w:pPr>
        <w:pStyle w:val="2f3"/>
        <w:rPr>
          <w:rFonts w:cs="Huawei Sans"/>
        </w:rPr>
      </w:pPr>
      <w:r w:rsidRPr="00383667">
        <w:rPr>
          <w:rFonts w:cs="Huawei Sans"/>
        </w:rPr>
        <w:t>[R4-ospf-1] area 0.0.0.0</w:t>
      </w:r>
    </w:p>
    <w:p w14:paraId="5DF27CCC" w14:textId="77777777" w:rsidR="00480CA1" w:rsidRPr="00383667" w:rsidRDefault="00480CA1" w:rsidP="00480CA1">
      <w:pPr>
        <w:pStyle w:val="2f3"/>
        <w:rPr>
          <w:rFonts w:cs="Huawei Sans"/>
        </w:rPr>
      </w:pPr>
      <w:r w:rsidRPr="00383667">
        <w:rPr>
          <w:rFonts w:cs="Huawei Sans"/>
        </w:rPr>
        <w:t>[R4-ospf-1-area-0.0.0.0] network 10.0.4.4 0.0.0.0</w:t>
      </w:r>
    </w:p>
    <w:p w14:paraId="3AAA8776" w14:textId="77777777" w:rsidR="00480CA1" w:rsidRPr="00383667" w:rsidRDefault="00480CA1" w:rsidP="00480CA1">
      <w:pPr>
        <w:pStyle w:val="2f3"/>
        <w:rPr>
          <w:rFonts w:cs="Huawei Sans"/>
        </w:rPr>
      </w:pPr>
      <w:r w:rsidRPr="00383667">
        <w:rPr>
          <w:rFonts w:cs="Huawei Sans"/>
        </w:rPr>
        <w:t>[R4-ospf-1-area-0.0.0.0] network 10.0.34.4 0.0.0.0</w:t>
      </w:r>
    </w:p>
    <w:p w14:paraId="3B1B7C2E" w14:textId="77777777" w:rsidR="00480CA1" w:rsidRPr="00383667" w:rsidRDefault="00480CA1" w:rsidP="00480CA1">
      <w:pPr>
        <w:pStyle w:val="2f3"/>
        <w:rPr>
          <w:rFonts w:cs="Huawei Sans"/>
        </w:rPr>
      </w:pPr>
      <w:r w:rsidRPr="00383667">
        <w:rPr>
          <w:rFonts w:cs="Huawei Sans"/>
        </w:rPr>
        <w:t>[R4-ospf-1-area-0.0.0.0] area 0.0.0.1</w:t>
      </w:r>
    </w:p>
    <w:p w14:paraId="2877C109" w14:textId="77777777" w:rsidR="00480CA1" w:rsidRPr="00383667" w:rsidRDefault="00480CA1" w:rsidP="00480CA1">
      <w:pPr>
        <w:pStyle w:val="2f3"/>
        <w:rPr>
          <w:rFonts w:cs="Huawei Sans"/>
        </w:rPr>
      </w:pPr>
      <w:r w:rsidRPr="00383667">
        <w:rPr>
          <w:rFonts w:cs="Huawei Sans"/>
        </w:rPr>
        <w:t>[R4-ospf-1-area-0.0.0.1] network 10.0.45.4 0.0.0.0</w:t>
      </w:r>
    </w:p>
    <w:p w14:paraId="15354552" w14:textId="77777777" w:rsidR="00480CA1" w:rsidRPr="00383667" w:rsidRDefault="00480CA1" w:rsidP="00480CA1">
      <w:pPr>
        <w:pStyle w:val="2f3"/>
        <w:rPr>
          <w:rFonts w:cs="Huawei Sans"/>
        </w:rPr>
      </w:pPr>
      <w:r w:rsidRPr="00383667">
        <w:rPr>
          <w:rFonts w:cs="Huawei Sans"/>
        </w:rPr>
        <w:t xml:space="preserve">[R4-ospf-1-area-0.0.0.1] quit </w:t>
      </w:r>
    </w:p>
    <w:p w14:paraId="37B12678" w14:textId="77777777" w:rsidR="00480CA1" w:rsidRPr="00383667" w:rsidRDefault="00480CA1" w:rsidP="00480CA1">
      <w:pPr>
        <w:pStyle w:val="2f3"/>
        <w:rPr>
          <w:rFonts w:cs="Huawei Sans"/>
        </w:rPr>
      </w:pPr>
      <w:r w:rsidRPr="00383667">
        <w:rPr>
          <w:rFonts w:cs="Huawei Sans"/>
        </w:rPr>
        <w:t>[R4-ospf-1] quit</w:t>
      </w:r>
    </w:p>
    <w:p w14:paraId="221D8E9B" w14:textId="77777777" w:rsidR="00480CA1" w:rsidRPr="00383667" w:rsidRDefault="00480CA1" w:rsidP="00480CA1">
      <w:pPr>
        <w:pStyle w:val="2f3"/>
        <w:rPr>
          <w:rFonts w:cs="Huawei Sans"/>
        </w:rPr>
      </w:pPr>
      <w:r w:rsidRPr="00383667">
        <w:rPr>
          <w:rFonts w:cs="Huawei Sans"/>
        </w:rPr>
        <w:t>[R4] interface LoopBack0</w:t>
      </w:r>
    </w:p>
    <w:p w14:paraId="62F48EF2" w14:textId="77777777" w:rsidR="00480CA1" w:rsidRPr="00383667" w:rsidRDefault="00480CA1" w:rsidP="00480CA1">
      <w:pPr>
        <w:pStyle w:val="2f3"/>
        <w:rPr>
          <w:rFonts w:cs="Huawei Sans"/>
        </w:rPr>
      </w:pPr>
      <w:r w:rsidRPr="00383667">
        <w:rPr>
          <w:rFonts w:cs="Huawei Sans"/>
        </w:rPr>
        <w:t xml:space="preserve">[R4-LoopBack0] </w:t>
      </w:r>
      <w:r w:rsidRPr="00497E5B">
        <w:rPr>
          <w:rFonts w:cs="Huawei Sans"/>
        </w:rPr>
        <w:t>ospf</w:t>
      </w:r>
      <w:r w:rsidRPr="00383667">
        <w:rPr>
          <w:rFonts w:cs="Huawei Sans"/>
        </w:rPr>
        <w:t xml:space="preserve"> network-type broadcast</w:t>
      </w:r>
    </w:p>
    <w:p w14:paraId="7C0E0C65" w14:textId="77777777" w:rsidR="00480CA1" w:rsidRPr="00383667" w:rsidRDefault="00480CA1" w:rsidP="00480CA1">
      <w:pPr>
        <w:pStyle w:val="1e"/>
      </w:pPr>
      <w:r w:rsidRPr="00383667">
        <w:lastRenderedPageBreak/>
        <w:t># Configure R5.</w:t>
      </w:r>
    </w:p>
    <w:p w14:paraId="41FE84BD" w14:textId="77777777" w:rsidR="00480CA1" w:rsidRPr="00383667" w:rsidRDefault="00480CA1" w:rsidP="00480CA1">
      <w:pPr>
        <w:pStyle w:val="2f3"/>
        <w:rPr>
          <w:rFonts w:cs="Huawei Sans"/>
        </w:rPr>
      </w:pPr>
      <w:r w:rsidRPr="00383667">
        <w:rPr>
          <w:rFonts w:cs="Huawei Sans"/>
        </w:rPr>
        <w:t xml:space="preserve">[R5] </w:t>
      </w:r>
      <w:r w:rsidRPr="00497E5B">
        <w:rPr>
          <w:rFonts w:cs="Huawei Sans"/>
        </w:rPr>
        <w:t>ospf</w:t>
      </w:r>
      <w:r w:rsidRPr="00383667">
        <w:rPr>
          <w:rFonts w:cs="Huawei Sans"/>
        </w:rPr>
        <w:t xml:space="preserve"> 1 router-id 10.0.5.5</w:t>
      </w:r>
    </w:p>
    <w:p w14:paraId="5C371ED9" w14:textId="77777777" w:rsidR="00480CA1" w:rsidRPr="00383667" w:rsidRDefault="00480CA1" w:rsidP="00480CA1">
      <w:pPr>
        <w:pStyle w:val="2f3"/>
        <w:rPr>
          <w:rFonts w:cs="Huawei Sans"/>
        </w:rPr>
      </w:pPr>
      <w:r w:rsidRPr="00383667">
        <w:rPr>
          <w:rFonts w:cs="Huawei Sans"/>
        </w:rPr>
        <w:t>[R5-ospf-1] area 1</w:t>
      </w:r>
    </w:p>
    <w:p w14:paraId="49A76304" w14:textId="77777777" w:rsidR="00480CA1" w:rsidRPr="00383667" w:rsidRDefault="00480CA1" w:rsidP="00480CA1">
      <w:pPr>
        <w:pStyle w:val="2f3"/>
        <w:rPr>
          <w:rFonts w:cs="Huawei Sans"/>
        </w:rPr>
      </w:pPr>
      <w:r w:rsidRPr="00383667">
        <w:rPr>
          <w:rFonts w:cs="Huawei Sans"/>
        </w:rPr>
        <w:t>[R5-ospf-1-area-0.0.0.1] network 10.0.45.5 0.0.0.0</w:t>
      </w:r>
    </w:p>
    <w:p w14:paraId="358E77C8" w14:textId="77777777" w:rsidR="00480CA1" w:rsidRPr="00383667" w:rsidRDefault="00480CA1" w:rsidP="00480CA1">
      <w:pPr>
        <w:pStyle w:val="2f3"/>
        <w:rPr>
          <w:rFonts w:cs="Huawei Sans"/>
        </w:rPr>
      </w:pPr>
      <w:r w:rsidRPr="00383667">
        <w:rPr>
          <w:rFonts w:cs="Huawei Sans"/>
        </w:rPr>
        <w:t>[R5-ospf-1-area-0.0.0.1] quit</w:t>
      </w:r>
    </w:p>
    <w:p w14:paraId="3595F9A4" w14:textId="77777777" w:rsidR="00480CA1" w:rsidRPr="00383667" w:rsidRDefault="00480CA1" w:rsidP="00480CA1">
      <w:pPr>
        <w:pStyle w:val="2f3"/>
        <w:rPr>
          <w:rFonts w:cs="Huawei Sans"/>
        </w:rPr>
      </w:pPr>
      <w:r w:rsidRPr="00383667">
        <w:rPr>
          <w:rFonts w:cs="Huawei Sans"/>
        </w:rPr>
        <w:t>[R5-ospf-1] quit</w:t>
      </w:r>
    </w:p>
    <w:p w14:paraId="5596D514" w14:textId="77777777" w:rsidR="00480CA1" w:rsidRPr="00383667" w:rsidRDefault="00480CA1" w:rsidP="00480CA1">
      <w:pPr>
        <w:pStyle w:val="2f3"/>
        <w:rPr>
          <w:rFonts w:cs="Huawei Sans"/>
        </w:rPr>
      </w:pPr>
      <w:r w:rsidRPr="00383667">
        <w:rPr>
          <w:rFonts w:cs="Huawei Sans"/>
        </w:rPr>
        <w:t>[R5] interface LoopBack0</w:t>
      </w:r>
    </w:p>
    <w:p w14:paraId="16794B91" w14:textId="77777777" w:rsidR="00480CA1" w:rsidRPr="00383667" w:rsidRDefault="00480CA1" w:rsidP="00480CA1">
      <w:pPr>
        <w:pStyle w:val="2f3"/>
        <w:rPr>
          <w:rFonts w:cs="Huawei Sans"/>
        </w:rPr>
      </w:pPr>
      <w:r w:rsidRPr="00383667">
        <w:rPr>
          <w:rFonts w:cs="Huawei Sans"/>
        </w:rPr>
        <w:t xml:space="preserve">[R5-LoopBack0] </w:t>
      </w:r>
      <w:r w:rsidRPr="00497E5B">
        <w:rPr>
          <w:rFonts w:cs="Huawei Sans"/>
        </w:rPr>
        <w:t>ospf</w:t>
      </w:r>
      <w:r w:rsidRPr="00383667">
        <w:rPr>
          <w:rFonts w:cs="Huawei Sans"/>
        </w:rPr>
        <w:t xml:space="preserve"> network-type broadcast</w:t>
      </w:r>
    </w:p>
    <w:p w14:paraId="3A247B99" w14:textId="77777777" w:rsidR="00480CA1" w:rsidRPr="00383667" w:rsidRDefault="00480CA1" w:rsidP="00604E8C">
      <w:pPr>
        <w:pStyle w:val="30"/>
        <w:ind w:left="1032" w:hanging="278"/>
        <w:outlineLvl w:val="9"/>
        <w:rPr>
          <w:rFonts w:cs="Huawei Sans"/>
        </w:rPr>
      </w:pPr>
      <w:r w:rsidRPr="00383667">
        <w:rPr>
          <w:rFonts w:cs="Huawei Sans"/>
        </w:rPr>
        <w:t>Verify the multi-area OSPF configuration.</w:t>
      </w:r>
    </w:p>
    <w:p w14:paraId="24A67560" w14:textId="77777777" w:rsidR="00480CA1" w:rsidRPr="00383667" w:rsidRDefault="00480CA1" w:rsidP="00480CA1">
      <w:pPr>
        <w:pStyle w:val="1e"/>
      </w:pPr>
      <w:r w:rsidRPr="00383667">
        <w:t># Check the brief information about OSPF neighbor relationships on R3.</w:t>
      </w:r>
    </w:p>
    <w:p w14:paraId="20F1A0B8" w14:textId="77777777" w:rsidR="00480CA1" w:rsidRPr="00383667" w:rsidRDefault="00480CA1" w:rsidP="00480CA1">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peer brief </w:t>
      </w:r>
    </w:p>
    <w:p w14:paraId="70AF7933" w14:textId="77777777" w:rsidR="00480CA1" w:rsidRPr="00383667" w:rsidRDefault="00480CA1" w:rsidP="00480CA1">
      <w:pPr>
        <w:pStyle w:val="2f3"/>
        <w:rPr>
          <w:rFonts w:cs="Huawei Sans"/>
        </w:rPr>
      </w:pPr>
    </w:p>
    <w:p w14:paraId="16C988E0" w14:textId="77777777" w:rsidR="00480CA1" w:rsidRPr="00383667" w:rsidRDefault="00480CA1" w:rsidP="00480CA1">
      <w:pPr>
        <w:pStyle w:val="2f3"/>
        <w:rPr>
          <w:rFonts w:cs="Huawei Sans"/>
        </w:rPr>
      </w:pPr>
      <w:r w:rsidRPr="00383667">
        <w:rPr>
          <w:rFonts w:cs="Huawei Sans"/>
        </w:rPr>
        <w:tab/>
        <w:t xml:space="preserve"> OSPF Process 1 with Router ID 10.0.3.3</w:t>
      </w:r>
    </w:p>
    <w:p w14:paraId="4C94A9DA"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Peer Statistic Information</w:t>
      </w:r>
    </w:p>
    <w:p w14:paraId="7E44FE09" w14:textId="77777777" w:rsidR="00480CA1" w:rsidRPr="00383667" w:rsidRDefault="00480CA1" w:rsidP="00480CA1">
      <w:pPr>
        <w:pStyle w:val="2f3"/>
        <w:rPr>
          <w:rFonts w:cs="Huawei Sans"/>
        </w:rPr>
      </w:pPr>
      <w:r w:rsidRPr="00383667">
        <w:rPr>
          <w:rFonts w:cs="Huawei Sans"/>
        </w:rPr>
        <w:t xml:space="preserve"> ----------------------------------------------------------------------------</w:t>
      </w:r>
    </w:p>
    <w:p w14:paraId="37D2AA6A" w14:textId="77777777" w:rsidR="00480CA1" w:rsidRPr="00383667" w:rsidRDefault="00480CA1" w:rsidP="00480CA1">
      <w:pPr>
        <w:pStyle w:val="2f3"/>
        <w:rPr>
          <w:rFonts w:cs="Huawei Sans"/>
        </w:rPr>
      </w:pPr>
      <w:r w:rsidRPr="00383667">
        <w:rPr>
          <w:rFonts w:cs="Huawei Sans"/>
        </w:rPr>
        <w:t xml:space="preserve"> Area Id          Interface                      Neighbor id      State    </w:t>
      </w:r>
    </w:p>
    <w:p w14:paraId="27E063D3" w14:textId="77777777" w:rsidR="00480CA1" w:rsidRPr="00383667" w:rsidRDefault="00480CA1" w:rsidP="00480CA1">
      <w:pPr>
        <w:pStyle w:val="2f3"/>
        <w:rPr>
          <w:rFonts w:cs="Huawei Sans"/>
        </w:rPr>
      </w:pPr>
      <w:r w:rsidRPr="00383667">
        <w:rPr>
          <w:rFonts w:cs="Huawei Sans"/>
        </w:rPr>
        <w:t xml:space="preserve"> 0.0.0.0          GigabitEthernet0/0/2             10.0.4.4         Full        </w:t>
      </w:r>
    </w:p>
    <w:p w14:paraId="66625BC9" w14:textId="77777777" w:rsidR="00480CA1" w:rsidRPr="00383667" w:rsidRDefault="00480CA1" w:rsidP="00480CA1">
      <w:pPr>
        <w:pStyle w:val="2f3"/>
        <w:rPr>
          <w:rFonts w:cs="Huawei Sans"/>
        </w:rPr>
      </w:pPr>
      <w:r w:rsidRPr="00383667">
        <w:rPr>
          <w:rFonts w:cs="Huawei Sans"/>
        </w:rPr>
        <w:t xml:space="preserve"> 0.0.0.2          GigabitEthernet0/0/1             10.0.1.1         Full        </w:t>
      </w:r>
    </w:p>
    <w:p w14:paraId="66680875" w14:textId="77777777" w:rsidR="00480CA1" w:rsidRPr="00383667" w:rsidRDefault="00480CA1" w:rsidP="00480CA1">
      <w:pPr>
        <w:pStyle w:val="2f3"/>
        <w:rPr>
          <w:rFonts w:cs="Huawei Sans"/>
        </w:rPr>
      </w:pPr>
      <w:r w:rsidRPr="00383667">
        <w:rPr>
          <w:rFonts w:cs="Huawei Sans"/>
        </w:rPr>
        <w:t xml:space="preserve"> 0.0.0.3          GigabitEthernet0/0/3             10.0.2.2         Full        </w:t>
      </w:r>
    </w:p>
    <w:p w14:paraId="4019538F" w14:textId="77777777" w:rsidR="00480CA1" w:rsidRPr="00383667" w:rsidRDefault="00480CA1" w:rsidP="00480CA1">
      <w:pPr>
        <w:pStyle w:val="2f3"/>
        <w:rPr>
          <w:rFonts w:cs="Huawei Sans"/>
        </w:rPr>
      </w:pPr>
      <w:r w:rsidRPr="00383667">
        <w:rPr>
          <w:rFonts w:cs="Huawei Sans"/>
        </w:rPr>
        <w:t xml:space="preserve"> ----------------------------------------------------------------------------</w:t>
      </w:r>
    </w:p>
    <w:p w14:paraId="010FC486" w14:textId="77777777" w:rsidR="00480CA1" w:rsidRPr="00383667" w:rsidRDefault="00480CA1" w:rsidP="00480CA1">
      <w:pPr>
        <w:pStyle w:val="1e"/>
      </w:pPr>
      <w:r w:rsidRPr="00383667">
        <w:t># Check the brief information about OSPF neighbor relationships on R5.</w:t>
      </w:r>
    </w:p>
    <w:p w14:paraId="54F2F842" w14:textId="77777777" w:rsidR="00480CA1" w:rsidRPr="00383667" w:rsidRDefault="00480CA1" w:rsidP="00480CA1">
      <w:pPr>
        <w:pStyle w:val="2f3"/>
        <w:rPr>
          <w:rFonts w:cs="Huawei Sans"/>
        </w:rPr>
      </w:pPr>
      <w:r w:rsidRPr="00383667">
        <w:rPr>
          <w:rFonts w:cs="Huawei Sans"/>
        </w:rPr>
        <w:t xml:space="preserve">&lt;R5&gt;display </w:t>
      </w:r>
      <w:r w:rsidRPr="00497E5B">
        <w:rPr>
          <w:rFonts w:cs="Huawei Sans"/>
        </w:rPr>
        <w:t>ospf</w:t>
      </w:r>
      <w:r w:rsidRPr="00383667">
        <w:rPr>
          <w:rFonts w:cs="Huawei Sans"/>
        </w:rPr>
        <w:t xml:space="preserve"> peer brief </w:t>
      </w:r>
    </w:p>
    <w:p w14:paraId="082AE2EF" w14:textId="77777777" w:rsidR="00480CA1" w:rsidRPr="00383667" w:rsidRDefault="00480CA1" w:rsidP="00480CA1">
      <w:pPr>
        <w:pStyle w:val="2f3"/>
        <w:rPr>
          <w:rFonts w:cs="Huawei Sans"/>
        </w:rPr>
      </w:pPr>
    </w:p>
    <w:p w14:paraId="7050996D" w14:textId="77777777" w:rsidR="00480CA1" w:rsidRPr="00383667" w:rsidRDefault="00480CA1" w:rsidP="00480CA1">
      <w:pPr>
        <w:pStyle w:val="2f3"/>
        <w:rPr>
          <w:rFonts w:cs="Huawei Sans"/>
        </w:rPr>
      </w:pPr>
      <w:r w:rsidRPr="00383667">
        <w:rPr>
          <w:rFonts w:cs="Huawei Sans"/>
        </w:rPr>
        <w:tab/>
        <w:t xml:space="preserve"> OSPF Process 1 with Router ID 10.0.5.5</w:t>
      </w:r>
    </w:p>
    <w:p w14:paraId="5F1AEA0D"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Peer Statistic Information</w:t>
      </w:r>
    </w:p>
    <w:p w14:paraId="2691CD84" w14:textId="77777777" w:rsidR="00480CA1" w:rsidRPr="00383667" w:rsidRDefault="00480CA1" w:rsidP="00480CA1">
      <w:pPr>
        <w:pStyle w:val="2f3"/>
        <w:rPr>
          <w:rFonts w:cs="Huawei Sans"/>
        </w:rPr>
      </w:pPr>
      <w:r w:rsidRPr="00383667">
        <w:rPr>
          <w:rFonts w:cs="Huawei Sans"/>
        </w:rPr>
        <w:t xml:space="preserve"> ----------------------------------------------------------------------------</w:t>
      </w:r>
    </w:p>
    <w:p w14:paraId="4285FDCC" w14:textId="77777777" w:rsidR="00480CA1" w:rsidRPr="00383667" w:rsidRDefault="00480CA1" w:rsidP="00480CA1">
      <w:pPr>
        <w:pStyle w:val="2f3"/>
        <w:rPr>
          <w:rFonts w:cs="Huawei Sans"/>
        </w:rPr>
      </w:pPr>
      <w:r w:rsidRPr="00383667">
        <w:rPr>
          <w:rFonts w:cs="Huawei Sans"/>
        </w:rPr>
        <w:t xml:space="preserve"> Area Id          Interface                      Neighbor id      State    </w:t>
      </w:r>
    </w:p>
    <w:p w14:paraId="29664178" w14:textId="77777777" w:rsidR="00480CA1" w:rsidRPr="00383667" w:rsidRDefault="00480CA1" w:rsidP="00480CA1">
      <w:pPr>
        <w:pStyle w:val="2f3"/>
        <w:rPr>
          <w:rFonts w:cs="Huawei Sans"/>
        </w:rPr>
      </w:pPr>
      <w:r w:rsidRPr="00383667">
        <w:rPr>
          <w:rFonts w:cs="Huawei Sans"/>
        </w:rPr>
        <w:t xml:space="preserve"> 0.0.0.1          GigabitEthernet0/0/3             10.0.4.4         Full        </w:t>
      </w:r>
    </w:p>
    <w:p w14:paraId="52EA6193" w14:textId="77777777" w:rsidR="00480CA1" w:rsidRPr="00383667" w:rsidRDefault="00480CA1" w:rsidP="00480CA1">
      <w:pPr>
        <w:pStyle w:val="2f3"/>
        <w:rPr>
          <w:rFonts w:cs="Huawei Sans"/>
        </w:rPr>
      </w:pPr>
      <w:r w:rsidRPr="00383667">
        <w:rPr>
          <w:rFonts w:cs="Huawei Sans"/>
        </w:rPr>
        <w:t xml:space="preserve"> ----------------------------------------------------------------------------</w:t>
      </w:r>
    </w:p>
    <w:p w14:paraId="04AE1B19" w14:textId="77777777" w:rsidR="00480CA1" w:rsidRPr="00383667" w:rsidRDefault="00480CA1" w:rsidP="00480CA1">
      <w:pPr>
        <w:pStyle w:val="1e"/>
      </w:pPr>
      <w:r w:rsidRPr="00383667">
        <w:t>The command outputs show that the OSPF neighbor relationships between all devices are normal.</w:t>
      </w:r>
    </w:p>
    <w:p w14:paraId="3D92B225" w14:textId="77777777" w:rsidR="00480CA1" w:rsidRPr="00383667" w:rsidRDefault="00480CA1" w:rsidP="00480CA1">
      <w:pPr>
        <w:pStyle w:val="1e"/>
      </w:pPr>
      <w:r w:rsidRPr="00383667">
        <w:t># Check the OSPF routing table on R3.</w:t>
      </w:r>
    </w:p>
    <w:p w14:paraId="3FC91A4C" w14:textId="77777777" w:rsidR="00480CA1" w:rsidRPr="00383667" w:rsidRDefault="00480CA1" w:rsidP="00480CA1">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routing </w:t>
      </w:r>
    </w:p>
    <w:p w14:paraId="21029BD2" w14:textId="77777777" w:rsidR="00480CA1" w:rsidRPr="00383667" w:rsidRDefault="00480CA1" w:rsidP="00480CA1">
      <w:pPr>
        <w:pStyle w:val="2f3"/>
        <w:rPr>
          <w:rFonts w:cs="Huawei Sans"/>
        </w:rPr>
      </w:pPr>
    </w:p>
    <w:p w14:paraId="7C208254" w14:textId="77777777" w:rsidR="00480CA1" w:rsidRPr="00383667" w:rsidRDefault="00480CA1" w:rsidP="00480CA1">
      <w:pPr>
        <w:pStyle w:val="2f3"/>
        <w:rPr>
          <w:rFonts w:cs="Huawei Sans"/>
        </w:rPr>
      </w:pPr>
      <w:r w:rsidRPr="00383667">
        <w:rPr>
          <w:rFonts w:cs="Huawei Sans"/>
        </w:rPr>
        <w:tab/>
        <w:t xml:space="preserve"> OSPF Process 1 with Router ID 10.0.3.3</w:t>
      </w:r>
    </w:p>
    <w:p w14:paraId="0634D5D1"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33FB6BCC" w14:textId="77777777" w:rsidR="00480CA1" w:rsidRPr="00383667" w:rsidRDefault="00480CA1" w:rsidP="00480CA1">
      <w:pPr>
        <w:pStyle w:val="2f3"/>
        <w:rPr>
          <w:rFonts w:cs="Huawei Sans"/>
        </w:rPr>
      </w:pPr>
    </w:p>
    <w:p w14:paraId="4F6345C7" w14:textId="77777777" w:rsidR="00480CA1" w:rsidRPr="00383667" w:rsidRDefault="00480CA1" w:rsidP="00480CA1">
      <w:pPr>
        <w:pStyle w:val="2f3"/>
        <w:rPr>
          <w:rFonts w:cs="Huawei Sans"/>
        </w:rPr>
      </w:pPr>
      <w:r w:rsidRPr="00383667">
        <w:rPr>
          <w:rFonts w:cs="Huawei Sans"/>
        </w:rPr>
        <w:t xml:space="preserve"> Routing for Network </w:t>
      </w:r>
    </w:p>
    <w:p w14:paraId="2E78C6E0" w14:textId="0EADBCD0" w:rsidR="00480CA1" w:rsidRPr="00383667" w:rsidRDefault="00042E25"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6A724235" w14:textId="5C039B0B" w:rsidR="00480CA1" w:rsidRPr="00383667" w:rsidRDefault="00042E25"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3C62EC5B" w14:textId="2BFE5224" w:rsidR="00480CA1" w:rsidRPr="00383667" w:rsidRDefault="00042E25" w:rsidP="00480CA1">
      <w:pPr>
        <w:pStyle w:val="2f3"/>
        <w:rPr>
          <w:rFonts w:cs="Huawei Sans"/>
        </w:rPr>
      </w:pPr>
      <w:r>
        <w:rPr>
          <w:rFonts w:cs="Huawei Sans"/>
        </w:rPr>
        <w:tab/>
      </w:r>
      <w:r w:rsidR="00480CA1" w:rsidRPr="00383667">
        <w:rPr>
          <w:rFonts w:cs="Huawei Sans"/>
        </w:rPr>
        <w:t>10.0.13.0/24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3A1237A0" w14:textId="7E9A0F83" w:rsidR="00480CA1" w:rsidRPr="00383667" w:rsidRDefault="00042E25" w:rsidP="00480CA1">
      <w:pPr>
        <w:pStyle w:val="2f3"/>
        <w:rPr>
          <w:rFonts w:cs="Huawei Sans"/>
        </w:rPr>
      </w:pPr>
      <w:r>
        <w:rPr>
          <w:rFonts w:cs="Huawei Sans"/>
        </w:rPr>
        <w:tab/>
      </w:r>
      <w:r w:rsidR="00480CA1"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0.0.0.3</w:t>
      </w:r>
    </w:p>
    <w:p w14:paraId="67ECC36C" w14:textId="1899F7A8" w:rsidR="00480CA1" w:rsidRPr="00383667" w:rsidRDefault="00042E25" w:rsidP="00480CA1">
      <w:pPr>
        <w:pStyle w:val="2f3"/>
        <w:rPr>
          <w:rFonts w:cs="Huawei Sans"/>
        </w:rPr>
      </w:pPr>
      <w:r>
        <w:rPr>
          <w:rFonts w:cs="Huawei Sans"/>
        </w:rPr>
        <w:tab/>
      </w:r>
      <w:r w:rsidR="00480CA1"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0111FF53" w14:textId="43EC8A0D" w:rsidR="00480CA1" w:rsidRPr="00383667" w:rsidRDefault="00042E25"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10.0.13.1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2A7CB4A6" w14:textId="4C8E2748" w:rsidR="00480CA1" w:rsidRPr="00383667" w:rsidRDefault="00042E25"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0D2AFF34" w14:textId="576B4EAB" w:rsidR="00480CA1" w:rsidRPr="00383667" w:rsidRDefault="00042E25"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10.0.34.4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458D2407" w14:textId="77777777" w:rsidR="00480CA1" w:rsidRPr="00383667" w:rsidRDefault="00480CA1" w:rsidP="00480CA1">
      <w:pPr>
        <w:pStyle w:val="2f3"/>
        <w:rPr>
          <w:rFonts w:cs="Huawei Sans"/>
        </w:rPr>
      </w:pPr>
    </w:p>
    <w:p w14:paraId="52ABF03A" w14:textId="77777777" w:rsidR="00480CA1" w:rsidRPr="00383667" w:rsidRDefault="00480CA1" w:rsidP="00480CA1">
      <w:pPr>
        <w:pStyle w:val="2f3"/>
        <w:rPr>
          <w:rFonts w:cs="Huawei Sans"/>
        </w:rPr>
      </w:pPr>
      <w:r w:rsidRPr="00383667">
        <w:rPr>
          <w:rFonts w:cs="Huawei Sans"/>
        </w:rPr>
        <w:t xml:space="preserve"> Total Nets: 7  </w:t>
      </w:r>
    </w:p>
    <w:p w14:paraId="292BD4C3" w14:textId="77777777" w:rsidR="00480CA1" w:rsidRPr="00383667" w:rsidRDefault="00480CA1" w:rsidP="00480CA1">
      <w:pPr>
        <w:pStyle w:val="2f3"/>
        <w:rPr>
          <w:rFonts w:cs="Huawei Sans"/>
        </w:rPr>
      </w:pPr>
      <w:r w:rsidRPr="00383667">
        <w:rPr>
          <w:rFonts w:cs="Huawei Sans"/>
        </w:rPr>
        <w:t xml:space="preserve"> Intra Area: 6  </w:t>
      </w:r>
      <w:r w:rsidRPr="00497E5B">
        <w:rPr>
          <w:rFonts w:cs="Huawei Sans"/>
        </w:rPr>
        <w:t>Inter</w:t>
      </w:r>
      <w:r w:rsidRPr="00383667">
        <w:rPr>
          <w:rFonts w:cs="Huawei Sans"/>
        </w:rPr>
        <w:t xml:space="preserve"> Area: 1  ASE: 0  NSSA: 0</w:t>
      </w:r>
    </w:p>
    <w:p w14:paraId="118E01B4" w14:textId="77777777" w:rsidR="00480CA1" w:rsidRPr="00383667" w:rsidRDefault="00480CA1" w:rsidP="00480CA1">
      <w:pPr>
        <w:pStyle w:val="1e"/>
      </w:pPr>
      <w:r w:rsidRPr="00383667">
        <w:t>R3 has learned the routes to all interfaces except R2's Loopback0 and R5's Loopback0 because the two Loopback0 interfaces do not have OSPF activated.</w:t>
      </w:r>
    </w:p>
    <w:p w14:paraId="39F1001B" w14:textId="77777777" w:rsidR="00480CA1" w:rsidRPr="00383667" w:rsidRDefault="00480CA1" w:rsidP="00604E8C">
      <w:pPr>
        <w:pStyle w:val="30"/>
        <w:ind w:left="1032" w:hanging="278"/>
        <w:outlineLvl w:val="9"/>
        <w:rPr>
          <w:rFonts w:cs="Huawei Sans"/>
        </w:rPr>
      </w:pPr>
      <w:r w:rsidRPr="00383667">
        <w:rPr>
          <w:rFonts w:cs="Huawei Sans"/>
        </w:rPr>
        <w:t>Import AS external routes into the OSPF routing tables.</w:t>
      </w:r>
    </w:p>
    <w:p w14:paraId="6D9DE439" w14:textId="77777777" w:rsidR="00480CA1" w:rsidRPr="00383667" w:rsidRDefault="00480CA1" w:rsidP="00480CA1">
      <w:pPr>
        <w:pStyle w:val="1e"/>
      </w:pPr>
      <w:r w:rsidRPr="00383667">
        <w:t># Configure R5 to import the Loopback0 route to its OSPF routing table.</w:t>
      </w:r>
    </w:p>
    <w:p w14:paraId="5D49456F" w14:textId="77777777" w:rsidR="00480CA1" w:rsidRPr="00383667" w:rsidRDefault="00480CA1" w:rsidP="00480CA1">
      <w:pPr>
        <w:pStyle w:val="2f3"/>
        <w:rPr>
          <w:rFonts w:cs="Huawei Sans"/>
        </w:rPr>
      </w:pPr>
      <w:r w:rsidRPr="00383667">
        <w:rPr>
          <w:rFonts w:cs="Huawei Sans"/>
        </w:rPr>
        <w:t xml:space="preserve">[R5] </w:t>
      </w:r>
      <w:r w:rsidRPr="00497E5B">
        <w:rPr>
          <w:rFonts w:cs="Huawei Sans"/>
        </w:rPr>
        <w:t>ospf</w:t>
      </w:r>
      <w:r w:rsidRPr="00383667">
        <w:rPr>
          <w:rFonts w:cs="Huawei Sans"/>
        </w:rPr>
        <w:t xml:space="preserve"> 1 </w:t>
      </w:r>
    </w:p>
    <w:p w14:paraId="5EF98E5C" w14:textId="77777777" w:rsidR="00480CA1" w:rsidRPr="00383667" w:rsidRDefault="00480CA1" w:rsidP="00480CA1">
      <w:pPr>
        <w:pStyle w:val="2f3"/>
        <w:rPr>
          <w:rFonts w:cs="Huawei Sans"/>
        </w:rPr>
      </w:pPr>
      <w:r w:rsidRPr="00383667">
        <w:rPr>
          <w:rFonts w:cs="Huawei Sans"/>
        </w:rPr>
        <w:t>[R5-ospf-1] import-route direct</w:t>
      </w:r>
    </w:p>
    <w:p w14:paraId="2DB9031A" w14:textId="77777777" w:rsidR="00480CA1" w:rsidRPr="00383667" w:rsidRDefault="00480CA1" w:rsidP="00480CA1">
      <w:pPr>
        <w:pStyle w:val="1e"/>
      </w:pPr>
      <w:r w:rsidRPr="00383667">
        <w:t xml:space="preserve"># Configure a default route on R2, with Loopback0 specified as the outbound interface. Configure R2 to import the default route to its OSPF routing table, with the type of the external route being set to type 1, cost being set to 20, and the </w:t>
      </w:r>
      <w:r w:rsidRPr="00497E5B">
        <w:rPr>
          <w:b/>
          <w:bCs/>
        </w:rPr>
        <w:t>always</w:t>
      </w:r>
      <w:r w:rsidRPr="00383667">
        <w:t xml:space="preserve"> parameter not specified.</w:t>
      </w:r>
    </w:p>
    <w:p w14:paraId="2DB8D0AB" w14:textId="77777777" w:rsidR="00480CA1" w:rsidRPr="00383667" w:rsidRDefault="00480CA1" w:rsidP="00480CA1">
      <w:pPr>
        <w:pStyle w:val="2f3"/>
        <w:rPr>
          <w:rFonts w:cs="Huawei Sans"/>
        </w:rPr>
      </w:pPr>
      <w:r w:rsidRPr="00383667">
        <w:rPr>
          <w:rFonts w:cs="Huawei Sans"/>
        </w:rPr>
        <w:t xml:space="preserve">[R2] </w:t>
      </w:r>
      <w:r w:rsidRPr="00497E5B">
        <w:rPr>
          <w:rFonts w:cs="Huawei Sans"/>
        </w:rPr>
        <w:t>ip</w:t>
      </w:r>
      <w:r w:rsidRPr="00383667">
        <w:rPr>
          <w:rFonts w:cs="Huawei Sans"/>
        </w:rPr>
        <w:t xml:space="preserve"> route-static 0.0.0.0 0.0.0.0 LoopBack 0</w:t>
      </w:r>
    </w:p>
    <w:p w14:paraId="2629E9E5" w14:textId="77777777" w:rsidR="00480CA1" w:rsidRPr="00383667" w:rsidRDefault="00480CA1" w:rsidP="00480CA1">
      <w:pPr>
        <w:pStyle w:val="2f3"/>
        <w:rPr>
          <w:rFonts w:cs="Huawei Sans"/>
        </w:rPr>
      </w:pPr>
      <w:r w:rsidRPr="00383667">
        <w:rPr>
          <w:rFonts w:cs="Huawei Sans"/>
        </w:rPr>
        <w:t xml:space="preserve">[R2] </w:t>
      </w:r>
      <w:r w:rsidRPr="00497E5B">
        <w:rPr>
          <w:rFonts w:cs="Huawei Sans"/>
        </w:rPr>
        <w:t>ospf</w:t>
      </w:r>
      <w:r w:rsidRPr="00383667">
        <w:rPr>
          <w:rFonts w:cs="Huawei Sans"/>
        </w:rPr>
        <w:t xml:space="preserve"> 1</w:t>
      </w:r>
    </w:p>
    <w:p w14:paraId="30FEAB64" w14:textId="77777777" w:rsidR="00480CA1" w:rsidRPr="00383667" w:rsidRDefault="00480CA1" w:rsidP="00480CA1">
      <w:pPr>
        <w:pStyle w:val="2f3"/>
        <w:rPr>
          <w:rFonts w:cs="Huawei Sans"/>
        </w:rPr>
      </w:pPr>
      <w:r w:rsidRPr="00383667">
        <w:rPr>
          <w:rFonts w:cs="Huawei Sans"/>
        </w:rPr>
        <w:t>[R2-ospf-1] default-route-advertise type 1 cost 20</w:t>
      </w:r>
    </w:p>
    <w:p w14:paraId="26F3869F" w14:textId="77777777" w:rsidR="00480CA1" w:rsidRPr="00383667" w:rsidRDefault="00480CA1" w:rsidP="00480CA1">
      <w:pPr>
        <w:pStyle w:val="1e"/>
      </w:pPr>
      <w:r w:rsidRPr="00383667">
        <w:t># Check the imported external routes on R3 and test their connectivity.</w:t>
      </w:r>
    </w:p>
    <w:p w14:paraId="6780589A" w14:textId="77777777" w:rsidR="00480CA1" w:rsidRPr="00383667" w:rsidRDefault="00480CA1" w:rsidP="00480CA1">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routing 0.0.0.0 </w:t>
      </w:r>
    </w:p>
    <w:p w14:paraId="41D3F9CA" w14:textId="77777777" w:rsidR="00480CA1" w:rsidRPr="00383667" w:rsidRDefault="00480CA1" w:rsidP="00480CA1">
      <w:pPr>
        <w:pStyle w:val="2f3"/>
        <w:rPr>
          <w:rFonts w:cs="Huawei Sans"/>
        </w:rPr>
      </w:pPr>
    </w:p>
    <w:p w14:paraId="7C229F28" w14:textId="77777777" w:rsidR="00480CA1" w:rsidRPr="00383667" w:rsidRDefault="00480CA1" w:rsidP="00480CA1">
      <w:pPr>
        <w:pStyle w:val="2f3"/>
        <w:rPr>
          <w:rFonts w:cs="Huawei Sans"/>
        </w:rPr>
      </w:pPr>
      <w:r w:rsidRPr="00383667">
        <w:rPr>
          <w:rFonts w:cs="Huawei Sans"/>
        </w:rPr>
        <w:tab/>
        <w:t xml:space="preserve"> OSPF Process 1 with Router ID 10.0.3.3</w:t>
      </w:r>
    </w:p>
    <w:p w14:paraId="5740CD7F" w14:textId="77777777" w:rsidR="00480CA1" w:rsidRPr="00383667" w:rsidRDefault="00480CA1" w:rsidP="00480CA1">
      <w:pPr>
        <w:pStyle w:val="2f3"/>
        <w:rPr>
          <w:rFonts w:cs="Huawei Sans"/>
        </w:rPr>
      </w:pPr>
    </w:p>
    <w:p w14:paraId="6C1866AA" w14:textId="1480005C" w:rsidR="00480CA1" w:rsidRPr="00383667" w:rsidRDefault="00480CA1" w:rsidP="00480CA1">
      <w:pPr>
        <w:pStyle w:val="2f3"/>
        <w:rPr>
          <w:rFonts w:cs="Huawei Sans"/>
        </w:rPr>
      </w:pPr>
      <w:r w:rsidRPr="00383667">
        <w:rPr>
          <w:rFonts w:cs="Huawei Sans"/>
        </w:rPr>
        <w:t xml:space="preserve"> Destination</w:t>
      </w:r>
      <w:r w:rsidR="00042E25">
        <w:rPr>
          <w:rFonts w:cs="Huawei Sans"/>
        </w:rPr>
        <w:tab/>
      </w:r>
      <w:r w:rsidR="00042E25">
        <w:rPr>
          <w:rFonts w:cs="Huawei Sans"/>
        </w:rPr>
        <w:tab/>
      </w:r>
      <w:r w:rsidRPr="00383667">
        <w:rPr>
          <w:rFonts w:cs="Huawei Sans"/>
        </w:rPr>
        <w:t>:</w:t>
      </w:r>
      <w:r w:rsidRPr="00383667">
        <w:rPr>
          <w:rFonts w:cs="Huawei Sans"/>
          <w:color w:val="FF0000"/>
        </w:rPr>
        <w:t xml:space="preserve"> </w:t>
      </w:r>
      <w:r w:rsidRPr="00383667">
        <w:rPr>
          <w:rFonts w:cs="Huawei Sans"/>
          <w:color w:val="EC7061"/>
        </w:rPr>
        <w:t>0.0.0.0/0</w:t>
      </w:r>
    </w:p>
    <w:p w14:paraId="04864B7E" w14:textId="77777777" w:rsidR="00227531" w:rsidRDefault="00042E25" w:rsidP="00480CA1">
      <w:pPr>
        <w:pStyle w:val="2f3"/>
        <w:rPr>
          <w:rFonts w:cs="Huawei Sans"/>
        </w:rPr>
      </w:pPr>
      <w:r>
        <w:rPr>
          <w:rFonts w:cs="Huawei Sans"/>
        </w:rPr>
        <w:tab/>
      </w:r>
      <w:r w:rsidR="00480CA1" w:rsidRPr="00383667">
        <w:rPr>
          <w:rFonts w:cs="Huawei Sans"/>
        </w:rPr>
        <w:t>AdverRouter</w:t>
      </w:r>
      <w:r>
        <w:rPr>
          <w:rFonts w:cs="Huawei Sans"/>
        </w:rPr>
        <w:tab/>
      </w:r>
      <w:r w:rsidR="00480CA1" w:rsidRPr="00383667">
        <w:rPr>
          <w:rFonts w:cs="Huawei Sans"/>
        </w:rPr>
        <w:t>:</w:t>
      </w:r>
      <w:r>
        <w:rPr>
          <w:rFonts w:cs="Huawei Sans"/>
        </w:rPr>
        <w:tab/>
      </w:r>
      <w:r w:rsidR="00480CA1"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258D1442" w14:textId="099DC474" w:rsidR="00480CA1" w:rsidRPr="00383667" w:rsidRDefault="00042E25" w:rsidP="00480CA1">
      <w:pPr>
        <w:pStyle w:val="2f3"/>
        <w:rPr>
          <w:rFonts w:cs="Huawei Sans"/>
        </w:rPr>
      </w:pPr>
      <w:r>
        <w:rPr>
          <w:rFonts w:cs="Huawei Sans"/>
        </w:rPr>
        <w:tab/>
      </w:r>
      <w:r w:rsidR="00480CA1"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Type1</w:t>
      </w:r>
    </w:p>
    <w:p w14:paraId="304EF1EF" w14:textId="6BAE4BDF" w:rsidR="00480CA1" w:rsidRPr="00383667" w:rsidRDefault="00042E25" w:rsidP="00480CA1">
      <w:pPr>
        <w:pStyle w:val="2f3"/>
        <w:rPr>
          <w:rFonts w:cs="Huawei Sans"/>
        </w:rPr>
      </w:pP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Interface</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GigabitEthernet0/0/3</w:t>
      </w:r>
    </w:p>
    <w:p w14:paraId="5FA41C03" w14:textId="0BCEF909" w:rsidR="00480CA1" w:rsidRPr="00383667" w:rsidRDefault="00042E25" w:rsidP="00480CA1">
      <w:pPr>
        <w:pStyle w:val="2f3"/>
        <w:rPr>
          <w:rFonts w:cs="Huawei Sans"/>
        </w:rPr>
      </w:pP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00h01m15s</w:t>
      </w:r>
    </w:p>
    <w:p w14:paraId="35D39627" w14:textId="77777777" w:rsidR="00480CA1" w:rsidRPr="00383667" w:rsidRDefault="00480CA1" w:rsidP="00480CA1">
      <w:pPr>
        <w:pStyle w:val="2f3"/>
        <w:rPr>
          <w:rFonts w:cs="Huawei Sans"/>
        </w:rPr>
      </w:pPr>
    </w:p>
    <w:p w14:paraId="113421B3" w14:textId="77777777" w:rsidR="00480CA1" w:rsidRPr="00383667" w:rsidRDefault="00480CA1" w:rsidP="00480CA1">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routing 10.0.5.5</w:t>
      </w:r>
    </w:p>
    <w:p w14:paraId="17FD871A" w14:textId="77777777" w:rsidR="00480CA1" w:rsidRPr="00383667" w:rsidRDefault="00480CA1" w:rsidP="00480CA1">
      <w:pPr>
        <w:pStyle w:val="2f3"/>
        <w:rPr>
          <w:rFonts w:cs="Huawei Sans"/>
        </w:rPr>
      </w:pPr>
    </w:p>
    <w:p w14:paraId="7434B753" w14:textId="77777777" w:rsidR="00480CA1" w:rsidRPr="00383667" w:rsidRDefault="00480CA1" w:rsidP="00480CA1">
      <w:pPr>
        <w:pStyle w:val="2f3"/>
        <w:rPr>
          <w:rFonts w:cs="Huawei Sans"/>
        </w:rPr>
      </w:pPr>
      <w:r w:rsidRPr="00383667">
        <w:rPr>
          <w:rFonts w:cs="Huawei Sans"/>
        </w:rPr>
        <w:tab/>
        <w:t xml:space="preserve"> OSPF Process 1 with Router ID 10.0.3.3</w:t>
      </w:r>
    </w:p>
    <w:p w14:paraId="2569E4EA" w14:textId="77777777" w:rsidR="00480CA1" w:rsidRPr="00383667" w:rsidRDefault="00480CA1" w:rsidP="00480CA1">
      <w:pPr>
        <w:pStyle w:val="2f3"/>
        <w:rPr>
          <w:rFonts w:cs="Huawei Sans"/>
        </w:rPr>
      </w:pPr>
    </w:p>
    <w:p w14:paraId="6A7F9EED" w14:textId="0D9A7568" w:rsidR="00480CA1" w:rsidRPr="00383667" w:rsidRDefault="00042E25"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sidR="00480CA1" w:rsidRPr="00383667">
        <w:rPr>
          <w:rFonts w:cs="Huawei Sans"/>
        </w:rPr>
        <w:t>:</w:t>
      </w:r>
      <w:r>
        <w:rPr>
          <w:rFonts w:cs="Huawei Sans"/>
        </w:rPr>
        <w:tab/>
      </w:r>
      <w:r w:rsidR="00480CA1" w:rsidRPr="00383667">
        <w:rPr>
          <w:rFonts w:cs="Huawei Sans"/>
          <w:color w:val="EC7061"/>
        </w:rPr>
        <w:t>10.0.5.0/24</w:t>
      </w:r>
    </w:p>
    <w:p w14:paraId="3D00D399" w14:textId="29C096DA" w:rsidR="00480CA1" w:rsidRPr="00383667" w:rsidRDefault="00042E25" w:rsidP="00480CA1">
      <w:pPr>
        <w:pStyle w:val="2f3"/>
        <w:rPr>
          <w:rFonts w:cs="Huawei Sans"/>
        </w:rPr>
      </w:pPr>
      <w:r>
        <w:rPr>
          <w:rFonts w:cs="Huawei Sans"/>
        </w:rPr>
        <w:tab/>
      </w:r>
      <w:r w:rsidR="00480CA1" w:rsidRPr="00383667">
        <w:rPr>
          <w:rFonts w:cs="Huawei Sans"/>
        </w:rPr>
        <w:t>AdverRouter</w:t>
      </w:r>
      <w:r>
        <w:rPr>
          <w:rFonts w:cs="Huawei Sans"/>
        </w:rPr>
        <w:tab/>
      </w:r>
      <w:r w:rsidR="00480CA1" w:rsidRPr="00383667">
        <w:rPr>
          <w:rFonts w:cs="Huawei Sans"/>
        </w:rPr>
        <w:t>:</w:t>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63C264D4" w14:textId="4CD5E296" w:rsidR="00480CA1" w:rsidRPr="00383667" w:rsidRDefault="00042E25" w:rsidP="00480CA1">
      <w:pPr>
        <w:pStyle w:val="2f3"/>
        <w:rPr>
          <w:rFonts w:cs="Huawei Sans"/>
        </w:rPr>
      </w:pPr>
      <w:r>
        <w:rPr>
          <w:rFonts w:cs="Huawei Sans"/>
        </w:rPr>
        <w:tab/>
      </w:r>
      <w:r w:rsidR="00480CA1"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Type2</w:t>
      </w:r>
    </w:p>
    <w:p w14:paraId="33A30776" w14:textId="209AAD60" w:rsidR="00480CA1" w:rsidRPr="00383667" w:rsidRDefault="00042E25" w:rsidP="00480CA1">
      <w:pPr>
        <w:pStyle w:val="2f3"/>
        <w:rPr>
          <w:rFonts w:cs="Huawei Sans"/>
        </w:rPr>
      </w:pP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10.0.34.4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Interface</w:t>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GigabitEthernet0/0/2</w:t>
      </w:r>
    </w:p>
    <w:p w14:paraId="106209AB" w14:textId="5FF69199" w:rsidR="00480CA1" w:rsidRPr="00383667" w:rsidRDefault="00042E25" w:rsidP="00480CA1">
      <w:pPr>
        <w:pStyle w:val="2f3"/>
        <w:rPr>
          <w:rFonts w:cs="Huawei Sans"/>
        </w:rPr>
      </w:pPr>
      <w:r>
        <w:rPr>
          <w:rFonts w:cs="Huawei Sans"/>
        </w:rPr>
        <w:tab/>
      </w:r>
      <w:r w:rsidR="00480CA1"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00h05m20s</w:t>
      </w:r>
    </w:p>
    <w:p w14:paraId="1C19A9C2" w14:textId="77777777" w:rsidR="00480CA1" w:rsidRPr="00383667" w:rsidRDefault="00480CA1" w:rsidP="00480CA1">
      <w:pPr>
        <w:pStyle w:val="2f3"/>
        <w:rPr>
          <w:rFonts w:cs="Huawei Sans"/>
        </w:rPr>
      </w:pPr>
    </w:p>
    <w:p w14:paraId="1F9239A4" w14:textId="77777777" w:rsidR="00480CA1" w:rsidRPr="00383667" w:rsidRDefault="00480CA1" w:rsidP="00480CA1">
      <w:pPr>
        <w:pStyle w:val="2f3"/>
        <w:rPr>
          <w:rFonts w:cs="Huawei Sans"/>
        </w:rPr>
      </w:pPr>
      <w:r w:rsidRPr="00383667">
        <w:rPr>
          <w:rFonts w:cs="Huawei Sans"/>
        </w:rPr>
        <w:t>&lt;R3&gt;ping -c 1 10.0.5.5</w:t>
      </w:r>
    </w:p>
    <w:p w14:paraId="47BA0AF7" w14:textId="77777777" w:rsidR="00480CA1" w:rsidRPr="00383667" w:rsidRDefault="00480CA1" w:rsidP="00480CA1">
      <w:pPr>
        <w:pStyle w:val="2f3"/>
        <w:rPr>
          <w:rFonts w:cs="Huawei Sans"/>
        </w:rPr>
      </w:pPr>
      <w:r w:rsidRPr="00383667">
        <w:rPr>
          <w:rFonts w:cs="Huawei Sans"/>
        </w:rPr>
        <w:t xml:space="preserve">  PING 10.0.5.5: 56  data bytes, press CTRL_C to break</w:t>
      </w:r>
    </w:p>
    <w:p w14:paraId="47437D06" w14:textId="77777777" w:rsidR="00480CA1" w:rsidRPr="00383667" w:rsidRDefault="00480CA1" w:rsidP="00480CA1">
      <w:pPr>
        <w:pStyle w:val="2f3"/>
        <w:rPr>
          <w:rFonts w:cs="Huawei Sans"/>
        </w:rPr>
      </w:pPr>
      <w:r w:rsidRPr="00383667">
        <w:rPr>
          <w:rFonts w:cs="Huawei Sans"/>
        </w:rPr>
        <w:t xml:space="preserve">    Reply from 10.0.5.5: bytes=56 Sequence=1 ttl=254 time=50 ms</w:t>
      </w:r>
    </w:p>
    <w:p w14:paraId="03201A1D" w14:textId="77777777" w:rsidR="00480CA1" w:rsidRPr="00383667" w:rsidRDefault="00480CA1" w:rsidP="00480CA1">
      <w:pPr>
        <w:pStyle w:val="2f3"/>
        <w:rPr>
          <w:rFonts w:cs="Huawei Sans"/>
        </w:rPr>
      </w:pPr>
    </w:p>
    <w:p w14:paraId="0196703A" w14:textId="77777777" w:rsidR="00480CA1" w:rsidRPr="00383667" w:rsidRDefault="00480CA1" w:rsidP="00480CA1">
      <w:pPr>
        <w:pStyle w:val="2f3"/>
        <w:rPr>
          <w:rFonts w:cs="Huawei Sans"/>
        </w:rPr>
      </w:pPr>
      <w:r w:rsidRPr="00383667">
        <w:rPr>
          <w:rFonts w:cs="Huawei Sans"/>
        </w:rPr>
        <w:t xml:space="preserve">  --- 10.0.5.5 ping statistics ---</w:t>
      </w:r>
    </w:p>
    <w:p w14:paraId="035C2290" w14:textId="77777777" w:rsidR="00480CA1" w:rsidRPr="00383667" w:rsidRDefault="00480CA1" w:rsidP="00480CA1">
      <w:pPr>
        <w:pStyle w:val="2f3"/>
        <w:rPr>
          <w:rFonts w:cs="Huawei Sans"/>
        </w:rPr>
      </w:pPr>
      <w:r w:rsidRPr="00383667">
        <w:rPr>
          <w:rFonts w:cs="Huawei Sans"/>
        </w:rPr>
        <w:t xml:space="preserve">    1 packet(s) transmitted</w:t>
      </w:r>
    </w:p>
    <w:p w14:paraId="00A6AF59" w14:textId="77777777" w:rsidR="00480CA1" w:rsidRPr="00383667" w:rsidRDefault="00480CA1" w:rsidP="00480CA1">
      <w:pPr>
        <w:pStyle w:val="2f3"/>
        <w:rPr>
          <w:rFonts w:cs="Huawei Sans"/>
        </w:rPr>
      </w:pPr>
      <w:r w:rsidRPr="00383667">
        <w:rPr>
          <w:rFonts w:cs="Huawei Sans"/>
        </w:rPr>
        <w:t xml:space="preserve">    1 packet(s) received</w:t>
      </w:r>
    </w:p>
    <w:p w14:paraId="15A1A329" w14:textId="77777777" w:rsidR="00480CA1" w:rsidRPr="00383667" w:rsidRDefault="00480CA1" w:rsidP="00480CA1">
      <w:pPr>
        <w:pStyle w:val="2f3"/>
        <w:rPr>
          <w:rFonts w:cs="Huawei Sans"/>
        </w:rPr>
      </w:pPr>
      <w:r w:rsidRPr="00383667">
        <w:rPr>
          <w:rFonts w:cs="Huawei Sans"/>
        </w:rPr>
        <w:t xml:space="preserve">    0.00% packet loss</w:t>
      </w:r>
    </w:p>
    <w:p w14:paraId="74FD1FE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50/50/50 ms</w:t>
      </w:r>
    </w:p>
    <w:p w14:paraId="2DBE1823" w14:textId="77777777" w:rsidR="00480CA1" w:rsidRPr="00383667" w:rsidRDefault="00480CA1" w:rsidP="00480CA1">
      <w:pPr>
        <w:pStyle w:val="2f3"/>
        <w:rPr>
          <w:rFonts w:cs="Huawei Sans"/>
        </w:rPr>
      </w:pPr>
    </w:p>
    <w:p w14:paraId="70B0CD1B" w14:textId="77777777" w:rsidR="00480CA1" w:rsidRPr="00383667" w:rsidRDefault="00480CA1" w:rsidP="00480CA1">
      <w:pPr>
        <w:pStyle w:val="2f3"/>
        <w:rPr>
          <w:rFonts w:cs="Huawei Sans"/>
        </w:rPr>
      </w:pPr>
      <w:r w:rsidRPr="00383667">
        <w:rPr>
          <w:rFonts w:cs="Huawei Sans"/>
        </w:rPr>
        <w:lastRenderedPageBreak/>
        <w:t>&lt;R3&gt;ping -c 1 10.0.2.2</w:t>
      </w:r>
    </w:p>
    <w:p w14:paraId="49B96F35" w14:textId="77777777" w:rsidR="00480CA1" w:rsidRPr="00383667" w:rsidRDefault="00480CA1" w:rsidP="00480CA1">
      <w:pPr>
        <w:pStyle w:val="2f3"/>
        <w:rPr>
          <w:rFonts w:cs="Huawei Sans"/>
        </w:rPr>
      </w:pPr>
      <w:r w:rsidRPr="00383667">
        <w:rPr>
          <w:rFonts w:cs="Huawei Sans"/>
        </w:rPr>
        <w:t xml:space="preserve">  PING 10.0.2.2: 56  data bytes, press CTRL_C to break</w:t>
      </w:r>
    </w:p>
    <w:p w14:paraId="69EC1B65" w14:textId="77777777" w:rsidR="00480CA1" w:rsidRPr="00383667" w:rsidRDefault="00480CA1" w:rsidP="00480CA1">
      <w:pPr>
        <w:pStyle w:val="2f3"/>
        <w:rPr>
          <w:rFonts w:cs="Huawei Sans"/>
        </w:rPr>
      </w:pPr>
      <w:r w:rsidRPr="00383667">
        <w:rPr>
          <w:rFonts w:cs="Huawei Sans"/>
        </w:rPr>
        <w:t xml:space="preserve">    Reply from 10.0.2.2: bytes=56 Sequence=1 ttl=255 time=50 ms</w:t>
      </w:r>
    </w:p>
    <w:p w14:paraId="21E3D50C" w14:textId="77777777" w:rsidR="00480CA1" w:rsidRPr="00383667" w:rsidRDefault="00480CA1" w:rsidP="00480CA1">
      <w:pPr>
        <w:pStyle w:val="2f3"/>
        <w:rPr>
          <w:rFonts w:cs="Huawei Sans"/>
        </w:rPr>
      </w:pPr>
    </w:p>
    <w:p w14:paraId="3C7101A7" w14:textId="77777777" w:rsidR="00480CA1" w:rsidRPr="00383667" w:rsidRDefault="00480CA1" w:rsidP="00480CA1">
      <w:pPr>
        <w:pStyle w:val="2f3"/>
        <w:rPr>
          <w:rFonts w:cs="Huawei Sans"/>
        </w:rPr>
      </w:pPr>
      <w:r w:rsidRPr="00383667">
        <w:rPr>
          <w:rFonts w:cs="Huawei Sans"/>
        </w:rPr>
        <w:t xml:space="preserve">  --- 10.0.2.2 ping statistics ---</w:t>
      </w:r>
    </w:p>
    <w:p w14:paraId="56594AC5" w14:textId="77777777" w:rsidR="00480CA1" w:rsidRPr="00383667" w:rsidRDefault="00480CA1" w:rsidP="00480CA1">
      <w:pPr>
        <w:pStyle w:val="2f3"/>
        <w:rPr>
          <w:rFonts w:cs="Huawei Sans"/>
        </w:rPr>
      </w:pPr>
      <w:r w:rsidRPr="00383667">
        <w:rPr>
          <w:rFonts w:cs="Huawei Sans"/>
        </w:rPr>
        <w:t xml:space="preserve">    1 packet(s) transmitted</w:t>
      </w:r>
    </w:p>
    <w:p w14:paraId="3A963F02" w14:textId="77777777" w:rsidR="00480CA1" w:rsidRPr="00383667" w:rsidRDefault="00480CA1" w:rsidP="00480CA1">
      <w:pPr>
        <w:pStyle w:val="2f3"/>
        <w:rPr>
          <w:rFonts w:cs="Huawei Sans"/>
        </w:rPr>
      </w:pPr>
      <w:r w:rsidRPr="00383667">
        <w:rPr>
          <w:rFonts w:cs="Huawei Sans"/>
        </w:rPr>
        <w:t xml:space="preserve">    1 packet(s) received</w:t>
      </w:r>
    </w:p>
    <w:p w14:paraId="30FC0898" w14:textId="77777777" w:rsidR="00480CA1" w:rsidRPr="00383667" w:rsidRDefault="00480CA1" w:rsidP="00480CA1">
      <w:pPr>
        <w:pStyle w:val="2f3"/>
        <w:rPr>
          <w:rFonts w:cs="Huawei Sans"/>
        </w:rPr>
      </w:pPr>
      <w:r w:rsidRPr="00383667">
        <w:rPr>
          <w:rFonts w:cs="Huawei Sans"/>
        </w:rPr>
        <w:t xml:space="preserve">    0.00% packet loss</w:t>
      </w:r>
    </w:p>
    <w:p w14:paraId="4FE2730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50/50/50 ms</w:t>
      </w:r>
    </w:p>
    <w:p w14:paraId="3635A0CC" w14:textId="77777777" w:rsidR="00480CA1" w:rsidRPr="00383667" w:rsidRDefault="00480CA1" w:rsidP="00604E8C">
      <w:pPr>
        <w:pStyle w:val="30"/>
        <w:ind w:left="1032" w:hanging="278"/>
        <w:outlineLvl w:val="9"/>
        <w:rPr>
          <w:rFonts w:cs="Huawei Sans"/>
        </w:rPr>
      </w:pPr>
      <w:r w:rsidRPr="00383667">
        <w:rPr>
          <w:rFonts w:cs="Huawei Sans"/>
        </w:rPr>
        <w:t>Configure area 2 as a stub area.</w:t>
      </w:r>
    </w:p>
    <w:p w14:paraId="42668548" w14:textId="77777777" w:rsidR="00480CA1" w:rsidRPr="00383667" w:rsidRDefault="00480CA1" w:rsidP="00480CA1">
      <w:pPr>
        <w:pStyle w:val="1e"/>
      </w:pPr>
      <w:r w:rsidRPr="00383667">
        <w:t># Check the OSPF routing table on R1.</w:t>
      </w:r>
    </w:p>
    <w:p w14:paraId="7213E675"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 </w:t>
      </w:r>
    </w:p>
    <w:p w14:paraId="007D0567" w14:textId="77777777" w:rsidR="00480CA1" w:rsidRPr="00383667" w:rsidRDefault="00480CA1" w:rsidP="00480CA1">
      <w:pPr>
        <w:pStyle w:val="2f3"/>
        <w:rPr>
          <w:rFonts w:cs="Huawei Sans"/>
        </w:rPr>
      </w:pPr>
    </w:p>
    <w:p w14:paraId="5744ED4D"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0A507540"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4BAEC1C3" w14:textId="77777777" w:rsidR="00480CA1" w:rsidRPr="00383667" w:rsidRDefault="00480CA1" w:rsidP="00480CA1">
      <w:pPr>
        <w:pStyle w:val="2f3"/>
        <w:rPr>
          <w:rFonts w:cs="Huawei Sans"/>
        </w:rPr>
      </w:pPr>
    </w:p>
    <w:p w14:paraId="0A4C2172" w14:textId="77777777" w:rsidR="00480CA1" w:rsidRPr="00383667" w:rsidRDefault="00480CA1" w:rsidP="00480CA1">
      <w:pPr>
        <w:pStyle w:val="2f3"/>
        <w:rPr>
          <w:rFonts w:cs="Huawei Sans"/>
        </w:rPr>
      </w:pPr>
      <w:r w:rsidRPr="00383667">
        <w:rPr>
          <w:rFonts w:cs="Huawei Sans"/>
        </w:rPr>
        <w:t xml:space="preserve"> Routing for Network </w:t>
      </w:r>
    </w:p>
    <w:p w14:paraId="25ABD075" w14:textId="2BE02D59" w:rsidR="00480CA1" w:rsidRPr="00383667" w:rsidRDefault="00777F26"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02339B">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4B68DB44" w14:textId="716C9933" w:rsidR="00480CA1" w:rsidRPr="00383667" w:rsidRDefault="00777F26" w:rsidP="00480CA1">
      <w:pPr>
        <w:pStyle w:val="2f3"/>
        <w:rPr>
          <w:rFonts w:cs="Huawei Sans"/>
        </w:rPr>
      </w:pPr>
      <w:r>
        <w:rPr>
          <w:rFonts w:cs="Huawei Sans"/>
        </w:rPr>
        <w:tab/>
      </w:r>
      <w:r w:rsidR="0002339B">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10B0937A" w14:textId="0687537F" w:rsidR="00480CA1" w:rsidRPr="00383667" w:rsidRDefault="00777F26" w:rsidP="00480CA1">
      <w:pPr>
        <w:pStyle w:val="2f3"/>
        <w:rPr>
          <w:rFonts w:cs="Huawei Sans"/>
        </w:rPr>
      </w:pPr>
      <w:r>
        <w:rPr>
          <w:rFonts w:cs="Huawei Sans"/>
        </w:rPr>
        <w:tab/>
      </w:r>
      <w:r w:rsidR="00480CA1" w:rsidRPr="00383667">
        <w:rPr>
          <w:rFonts w:cs="Huawei Sans"/>
        </w:rPr>
        <w:t>10.0.13.0/24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10.0.13.1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611665A4" w14:textId="7052E874" w:rsidR="00480CA1" w:rsidRPr="00383667" w:rsidRDefault="00777F26" w:rsidP="00480CA1">
      <w:pPr>
        <w:pStyle w:val="2f3"/>
        <w:rPr>
          <w:rFonts w:cs="Huawei Sans"/>
        </w:rPr>
      </w:pPr>
      <w:r>
        <w:rPr>
          <w:rFonts w:cs="Huawei Sans"/>
        </w:rPr>
        <w:tab/>
      </w:r>
      <w:r w:rsidR="0002339B">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334638DE" w14:textId="37AC8B66" w:rsidR="00480CA1" w:rsidRPr="00383667" w:rsidRDefault="00777F26" w:rsidP="00480CA1">
      <w:pPr>
        <w:pStyle w:val="2f3"/>
        <w:rPr>
          <w:rFonts w:cs="Huawei Sans"/>
        </w:rPr>
      </w:pPr>
      <w:r>
        <w:rPr>
          <w:rFonts w:cs="Huawei Sans"/>
        </w:rPr>
        <w:tab/>
      </w:r>
      <w:r w:rsidR="0002339B">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280072E5" w14:textId="1EAB09AD" w:rsidR="00480CA1" w:rsidRPr="00383667" w:rsidRDefault="00777F26" w:rsidP="00480CA1">
      <w:pPr>
        <w:pStyle w:val="2f3"/>
        <w:rPr>
          <w:rFonts w:cs="Huawei Sans"/>
        </w:rPr>
      </w:pPr>
      <w:r>
        <w:rPr>
          <w:rFonts w:cs="Huawei Sans"/>
        </w:rPr>
        <w:tab/>
      </w:r>
      <w:r w:rsidR="00480CA1"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3444714A" w14:textId="6B2ACBD1" w:rsidR="00480CA1" w:rsidRPr="00383667" w:rsidRDefault="00777F26" w:rsidP="00480CA1">
      <w:pPr>
        <w:pStyle w:val="2f3"/>
        <w:rPr>
          <w:rFonts w:cs="Huawei Sans"/>
        </w:rPr>
      </w:pPr>
      <w:r>
        <w:rPr>
          <w:rFonts w:cs="Huawei Sans"/>
        </w:rPr>
        <w:tab/>
      </w:r>
      <w:r w:rsidR="00480CA1"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40BB0344" w14:textId="0F0D7363" w:rsidR="00480CA1" w:rsidRPr="00383667" w:rsidRDefault="00777F26"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61792A4F" w14:textId="77777777" w:rsidR="00480CA1" w:rsidRPr="00383667" w:rsidRDefault="00480CA1" w:rsidP="00480CA1">
      <w:pPr>
        <w:pStyle w:val="2f3"/>
        <w:rPr>
          <w:rFonts w:cs="Huawei Sans"/>
        </w:rPr>
      </w:pPr>
    </w:p>
    <w:p w14:paraId="0058F40B" w14:textId="77777777" w:rsidR="00480CA1" w:rsidRPr="00383667" w:rsidRDefault="00480CA1" w:rsidP="00480CA1">
      <w:pPr>
        <w:pStyle w:val="2f3"/>
        <w:rPr>
          <w:rFonts w:cs="Huawei Sans"/>
        </w:rPr>
      </w:pPr>
      <w:r w:rsidRPr="00383667">
        <w:rPr>
          <w:rFonts w:cs="Huawei Sans"/>
        </w:rPr>
        <w:t xml:space="preserve"> Routing for ASEs</w:t>
      </w:r>
    </w:p>
    <w:p w14:paraId="6F96E737" w14:textId="11B33DBE" w:rsidR="00480CA1" w:rsidRPr="00383667" w:rsidRDefault="0002339B" w:rsidP="00480CA1">
      <w:pPr>
        <w:pStyle w:val="2f3"/>
        <w:rPr>
          <w:rFonts w:cs="Huawei Sans"/>
        </w:rPr>
      </w:pPr>
      <w:r>
        <w:rPr>
          <w:rFonts w:cs="Huawei Sans"/>
        </w:rPr>
        <w:tab/>
      </w: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sidR="002715F7">
        <w:rPr>
          <w:rFonts w:cs="Huawei Sans"/>
        </w:rPr>
        <w:tab/>
      </w: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p>
    <w:p w14:paraId="0B31230B" w14:textId="6D35D7AB" w:rsidR="00480CA1" w:rsidRPr="00383667" w:rsidRDefault="0002339B" w:rsidP="00480CA1">
      <w:pPr>
        <w:pStyle w:val="2f3"/>
        <w:rPr>
          <w:rFonts w:cs="Huawei Sans"/>
          <w:color w:val="FF0000"/>
        </w:rPr>
      </w:pPr>
      <w:r>
        <w:rPr>
          <w:rFonts w:cs="Huawei Sans"/>
          <w:color w:val="EC7061"/>
        </w:rPr>
        <w:tab/>
      </w:r>
      <w:r>
        <w:rPr>
          <w:rFonts w:cs="Huawei Sans"/>
        </w:rPr>
        <w:tab/>
      </w:r>
      <w:r>
        <w:rPr>
          <w:rFonts w:cs="Huawei Sans"/>
        </w:rPr>
        <w:tab/>
      </w:r>
      <w:r>
        <w:rPr>
          <w:rFonts w:cs="Huawei Sans"/>
        </w:rPr>
        <w:tab/>
      </w:r>
      <w:r w:rsidR="00480CA1" w:rsidRPr="00383667">
        <w:rPr>
          <w:rFonts w:cs="Huawei Sans"/>
          <w:color w:val="EC7061"/>
        </w:rPr>
        <w:t>0.0.0.0/0</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57368C">
        <w:rPr>
          <w:rFonts w:cs="Huawei Sans"/>
          <w:color w:val="EC7061"/>
        </w:rPr>
        <w:tab/>
      </w:r>
      <w:r w:rsidR="00480CA1" w:rsidRPr="00383667">
        <w:rPr>
          <w:rFonts w:cs="Huawei Sans"/>
          <w:color w:val="EC7061"/>
        </w:rPr>
        <w:t>22</w:t>
      </w:r>
      <w:r>
        <w:rPr>
          <w:rFonts w:cs="Huawei Sans"/>
          <w:color w:val="EC7061"/>
        </w:rPr>
        <w:tab/>
      </w:r>
      <w:r>
        <w:rPr>
          <w:rFonts w:cs="Huawei Sans"/>
          <w:color w:val="EC7061"/>
        </w:rPr>
        <w:tab/>
      </w:r>
      <w:r w:rsidR="00481403">
        <w:rPr>
          <w:rFonts w:cs="Huawei Sans"/>
        </w:rPr>
        <w:tab/>
      </w:r>
      <w:r w:rsidR="00480CA1" w:rsidRPr="00383667">
        <w:rPr>
          <w:rFonts w:cs="Huawei Sans"/>
          <w:color w:val="EC7061"/>
        </w:rPr>
        <w:t>Type1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rPr>
        <w:tab/>
      </w:r>
      <w:r>
        <w:rPr>
          <w:rFonts w:cs="Huawei Sans"/>
          <w:color w:val="EC7061"/>
        </w:rPr>
        <w:tab/>
      </w:r>
      <w:r>
        <w:rPr>
          <w:rFonts w:cs="Huawei Sans"/>
          <w:color w:val="EC7061"/>
        </w:rPr>
        <w:tab/>
      </w:r>
      <w:r w:rsidR="00480CA1"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10.0.13.3</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10.0.2.2</w:t>
      </w:r>
    </w:p>
    <w:p w14:paraId="771A1ACF" w14:textId="76929B8F" w:rsidR="00480CA1" w:rsidRPr="00383667" w:rsidRDefault="0002339B" w:rsidP="00480CA1">
      <w:pPr>
        <w:pStyle w:val="2f3"/>
        <w:rPr>
          <w:rFonts w:cs="Huawei Sans"/>
        </w:rPr>
      </w:pPr>
      <w:r>
        <w:rPr>
          <w:rFonts w:cs="Huawei Sans"/>
        </w:rPr>
        <w:tab/>
      </w:r>
      <w:r>
        <w:rPr>
          <w:rFonts w:cs="Huawei Sans"/>
        </w:rPr>
        <w:tab/>
      </w:r>
      <w:r w:rsidR="00480CA1" w:rsidRPr="00383667">
        <w:rPr>
          <w:rFonts w:cs="Huawei Sans"/>
        </w:rPr>
        <w:t>10.0.5.0/24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sidR="00480CA1" w:rsidRPr="00383667">
        <w:rPr>
          <w:rFonts w:cs="Huawei Sans"/>
        </w:rPr>
        <w:t>Type2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p>
    <w:p w14:paraId="3F8371C8" w14:textId="77777777" w:rsidR="00480CA1" w:rsidRPr="00383667" w:rsidRDefault="00480CA1" w:rsidP="00480CA1">
      <w:pPr>
        <w:pStyle w:val="2f3"/>
        <w:rPr>
          <w:rFonts w:cs="Huawei Sans"/>
        </w:rPr>
      </w:pPr>
    </w:p>
    <w:p w14:paraId="30B0E5CA" w14:textId="77777777" w:rsidR="00480CA1" w:rsidRPr="00383667" w:rsidRDefault="00480CA1" w:rsidP="00480CA1">
      <w:pPr>
        <w:pStyle w:val="2f3"/>
        <w:rPr>
          <w:rFonts w:cs="Huawei Sans"/>
        </w:rPr>
      </w:pPr>
      <w:r w:rsidRPr="00383667">
        <w:rPr>
          <w:rFonts w:cs="Huawei Sans"/>
        </w:rPr>
        <w:t xml:space="preserve"> Total Nets: 9  </w:t>
      </w:r>
    </w:p>
    <w:p w14:paraId="0D6C51F3" w14:textId="77777777" w:rsidR="00480CA1" w:rsidRPr="00383667" w:rsidRDefault="00480CA1" w:rsidP="00480CA1">
      <w:pPr>
        <w:pStyle w:val="2f3"/>
        <w:rPr>
          <w:rFonts w:cs="Huawei Sans"/>
        </w:rPr>
      </w:pPr>
      <w:r w:rsidRPr="00383667">
        <w:rPr>
          <w:rFonts w:cs="Huawei Sans"/>
        </w:rPr>
        <w:t xml:space="preserve"> Intra Area: 2  </w:t>
      </w:r>
      <w:r w:rsidRPr="00497E5B">
        <w:rPr>
          <w:rFonts w:cs="Huawei Sans"/>
        </w:rPr>
        <w:t>Inter</w:t>
      </w:r>
      <w:r w:rsidRPr="00383667">
        <w:rPr>
          <w:rFonts w:cs="Huawei Sans"/>
        </w:rPr>
        <w:t xml:space="preserve"> Area: 5  ASE: 2  NSSA: 0</w:t>
      </w:r>
    </w:p>
    <w:p w14:paraId="0F908968" w14:textId="77777777" w:rsidR="00480CA1" w:rsidRPr="00383667" w:rsidRDefault="00480CA1" w:rsidP="00480CA1">
      <w:pPr>
        <w:pStyle w:val="1e"/>
      </w:pPr>
      <w:r w:rsidRPr="00383667">
        <w:t>The command output shows that the default route is an OSPF external route.</w:t>
      </w:r>
    </w:p>
    <w:p w14:paraId="4ECD8960" w14:textId="77777777" w:rsidR="00480CA1" w:rsidRPr="00383667" w:rsidRDefault="00480CA1" w:rsidP="00480CA1">
      <w:pPr>
        <w:pStyle w:val="1e"/>
      </w:pPr>
      <w:r w:rsidRPr="00383667">
        <w:t># Configure area 2 as a stub area on R1 and R3.</w:t>
      </w:r>
    </w:p>
    <w:p w14:paraId="3E1C15B8" w14:textId="77777777" w:rsidR="00480CA1" w:rsidRPr="00383667" w:rsidRDefault="00480CA1" w:rsidP="00480CA1">
      <w:pPr>
        <w:pStyle w:val="2f3"/>
        <w:rPr>
          <w:rFonts w:cs="Huawei Sans"/>
        </w:rPr>
      </w:pPr>
      <w:r w:rsidRPr="00383667">
        <w:rPr>
          <w:rFonts w:cs="Huawei Sans"/>
        </w:rPr>
        <w:t xml:space="preserve">[R1] </w:t>
      </w:r>
      <w:r w:rsidRPr="00497E5B">
        <w:rPr>
          <w:rFonts w:cs="Huawei Sans"/>
        </w:rPr>
        <w:t>ospf</w:t>
      </w:r>
      <w:r w:rsidRPr="00383667">
        <w:rPr>
          <w:rFonts w:cs="Huawei Sans"/>
        </w:rPr>
        <w:t xml:space="preserve"> 1 </w:t>
      </w:r>
    </w:p>
    <w:p w14:paraId="567A189F" w14:textId="77777777" w:rsidR="00480CA1" w:rsidRPr="00383667" w:rsidRDefault="00480CA1" w:rsidP="00480CA1">
      <w:pPr>
        <w:pStyle w:val="2f3"/>
        <w:rPr>
          <w:rFonts w:cs="Huawei Sans"/>
        </w:rPr>
      </w:pPr>
      <w:r w:rsidRPr="00383667">
        <w:rPr>
          <w:rFonts w:cs="Huawei Sans"/>
        </w:rPr>
        <w:t>[R1-ospf-1] area 0.0.0.2</w:t>
      </w:r>
    </w:p>
    <w:p w14:paraId="250F715E" w14:textId="77777777" w:rsidR="00480CA1" w:rsidRPr="00383667" w:rsidRDefault="00480CA1" w:rsidP="00480CA1">
      <w:pPr>
        <w:pStyle w:val="2f3"/>
        <w:rPr>
          <w:rFonts w:cs="Huawei Sans"/>
        </w:rPr>
      </w:pPr>
      <w:r w:rsidRPr="00383667">
        <w:rPr>
          <w:rFonts w:cs="Huawei Sans"/>
        </w:rPr>
        <w:t>[R1-ospf-1-area-0.0.0.2] stub</w:t>
      </w:r>
    </w:p>
    <w:p w14:paraId="5C7CE250" w14:textId="77777777" w:rsidR="00480CA1" w:rsidRPr="00383667" w:rsidRDefault="00480CA1" w:rsidP="00480CA1">
      <w:pPr>
        <w:pStyle w:val="2f3"/>
        <w:rPr>
          <w:rFonts w:cs="Huawei Sans"/>
        </w:rPr>
      </w:pPr>
    </w:p>
    <w:p w14:paraId="3E02F59F" w14:textId="77777777" w:rsidR="00480CA1" w:rsidRPr="00383667" w:rsidRDefault="00480CA1" w:rsidP="00480CA1">
      <w:pPr>
        <w:pStyle w:val="2f3"/>
        <w:rPr>
          <w:rFonts w:cs="Huawei Sans"/>
        </w:rPr>
      </w:pPr>
      <w:r w:rsidRPr="00383667">
        <w:rPr>
          <w:rFonts w:cs="Huawei Sans"/>
        </w:rPr>
        <w:t xml:space="preserve">[R3] </w:t>
      </w:r>
      <w:r w:rsidRPr="00497E5B">
        <w:rPr>
          <w:rFonts w:cs="Huawei Sans"/>
        </w:rPr>
        <w:t>ospf</w:t>
      </w:r>
      <w:r w:rsidRPr="00383667">
        <w:rPr>
          <w:rFonts w:cs="Huawei Sans"/>
        </w:rPr>
        <w:t xml:space="preserve"> 1 </w:t>
      </w:r>
    </w:p>
    <w:p w14:paraId="1295B772" w14:textId="77777777" w:rsidR="00480CA1" w:rsidRPr="00383667" w:rsidRDefault="00480CA1" w:rsidP="00480CA1">
      <w:pPr>
        <w:pStyle w:val="2f3"/>
        <w:rPr>
          <w:rFonts w:cs="Huawei Sans"/>
        </w:rPr>
      </w:pPr>
      <w:r w:rsidRPr="00383667">
        <w:rPr>
          <w:rFonts w:cs="Huawei Sans"/>
        </w:rPr>
        <w:t>[R3-ospf-1] area 0.0.0.2</w:t>
      </w:r>
    </w:p>
    <w:p w14:paraId="14AB4C5C" w14:textId="77777777" w:rsidR="00480CA1" w:rsidRPr="00383667" w:rsidRDefault="00480CA1" w:rsidP="00480CA1">
      <w:pPr>
        <w:pStyle w:val="2f3"/>
        <w:rPr>
          <w:rFonts w:cs="Huawei Sans"/>
        </w:rPr>
      </w:pPr>
      <w:r w:rsidRPr="00383667">
        <w:rPr>
          <w:rFonts w:cs="Huawei Sans"/>
        </w:rPr>
        <w:t>[R3-ospf-1-area-0.0.0.2] stub</w:t>
      </w:r>
    </w:p>
    <w:p w14:paraId="499CEC89" w14:textId="77777777" w:rsidR="00480CA1" w:rsidRPr="00383667" w:rsidRDefault="00480CA1" w:rsidP="00480CA1">
      <w:pPr>
        <w:pStyle w:val="1e"/>
      </w:pPr>
      <w:r w:rsidRPr="00383667">
        <w:t># Check the OSPF routing table on R1 again.</w:t>
      </w:r>
    </w:p>
    <w:p w14:paraId="242B15F8"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 </w:t>
      </w:r>
    </w:p>
    <w:p w14:paraId="23F68889" w14:textId="77777777" w:rsidR="00480CA1" w:rsidRPr="00383667" w:rsidRDefault="00480CA1" w:rsidP="00480CA1">
      <w:pPr>
        <w:pStyle w:val="2f3"/>
        <w:rPr>
          <w:rFonts w:cs="Huawei Sans"/>
        </w:rPr>
      </w:pPr>
    </w:p>
    <w:p w14:paraId="43E0C783"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2152BAF8"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7DDB6F6B" w14:textId="77777777" w:rsidR="00480CA1" w:rsidRPr="00383667" w:rsidRDefault="00480CA1" w:rsidP="00480CA1">
      <w:pPr>
        <w:pStyle w:val="2f3"/>
        <w:rPr>
          <w:rFonts w:cs="Huawei Sans"/>
        </w:rPr>
      </w:pPr>
    </w:p>
    <w:p w14:paraId="664E45F8" w14:textId="77777777" w:rsidR="00480CA1" w:rsidRPr="00383667" w:rsidRDefault="00480CA1" w:rsidP="00480CA1">
      <w:pPr>
        <w:pStyle w:val="2f3"/>
        <w:rPr>
          <w:rFonts w:cs="Huawei Sans"/>
        </w:rPr>
      </w:pPr>
      <w:r w:rsidRPr="00383667">
        <w:rPr>
          <w:rFonts w:cs="Huawei Sans"/>
        </w:rPr>
        <w:lastRenderedPageBreak/>
        <w:t xml:space="preserve"> Routing for Network </w:t>
      </w:r>
    </w:p>
    <w:p w14:paraId="63DF1CB9" w14:textId="6412FF5F" w:rsidR="00480CA1" w:rsidRPr="00383667" w:rsidRDefault="0002339B" w:rsidP="00480CA1">
      <w:pPr>
        <w:pStyle w:val="2f3"/>
        <w:rPr>
          <w:rFonts w:cs="Huawei Sans"/>
        </w:rPr>
      </w:pPr>
      <w:r>
        <w:rPr>
          <w:rFonts w:cs="Huawei Sans"/>
        </w:rPr>
        <w:tab/>
      </w:r>
      <w:r w:rsidR="00480CA1" w:rsidRPr="00383667">
        <w:rPr>
          <w:rFonts w:cs="Huawei Sans"/>
        </w:rPr>
        <w:t>Destination</w:t>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480CA1" w:rsidRPr="00383667">
        <w:rPr>
          <w:rFonts w:cs="Huawei Sans"/>
        </w:rPr>
        <w:t>Cost</w:t>
      </w:r>
      <w:r>
        <w:rPr>
          <w:rFonts w:cs="Huawei Sans"/>
        </w:rPr>
        <w:tab/>
      </w:r>
      <w:r>
        <w:rPr>
          <w:rFonts w:cs="Huawei Sans"/>
        </w:rPr>
        <w:tab/>
      </w:r>
      <w:r w:rsidR="0057368C">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7368C">
        <w:rPr>
          <w:rFonts w:cs="Huawei Sans"/>
        </w:rPr>
        <w:tab/>
      </w:r>
      <w:r w:rsidR="00480CA1" w:rsidRPr="00383667">
        <w:rPr>
          <w:rFonts w:cs="Huawei Sans"/>
        </w:rPr>
        <w:t>Area</w:t>
      </w:r>
    </w:p>
    <w:p w14:paraId="015DD90D" w14:textId="4CDD28CD" w:rsidR="00480CA1" w:rsidRPr="00383667" w:rsidRDefault="0002339B" w:rsidP="00480CA1">
      <w:pPr>
        <w:pStyle w:val="2f3"/>
        <w:rPr>
          <w:rFonts w:cs="Huawei Sans"/>
        </w:rPr>
      </w:pPr>
      <w:r>
        <w:rPr>
          <w:rFonts w:cs="Huawei Sans"/>
        </w:rPr>
        <w:tab/>
      </w: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085C7429" w14:textId="0C4CC3F9" w:rsidR="00480CA1" w:rsidRPr="00383667" w:rsidRDefault="0002339B" w:rsidP="00480CA1">
      <w:pPr>
        <w:pStyle w:val="2f3"/>
        <w:rPr>
          <w:rFonts w:cs="Huawei Sans"/>
        </w:rPr>
      </w:pPr>
      <w:r>
        <w:rPr>
          <w:rFonts w:cs="Huawei Sans"/>
        </w:rPr>
        <w:tab/>
      </w:r>
      <w:r w:rsidR="00480CA1" w:rsidRPr="00383667">
        <w:rPr>
          <w:rFonts w:cs="Huawei Sans"/>
        </w:rPr>
        <w:t>10.0.13.0/24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10.0.13.1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5DE0F15B" w14:textId="5B73288C" w:rsidR="00480CA1" w:rsidRPr="00383667" w:rsidRDefault="0002339B" w:rsidP="00480CA1">
      <w:pPr>
        <w:pStyle w:val="2f3"/>
        <w:rPr>
          <w:rFonts w:cs="Huawei Sans"/>
          <w:color w:val="EC7061"/>
        </w:rPr>
      </w:pPr>
      <w:r>
        <w:rPr>
          <w:rFonts w:cs="Huawei Sans"/>
          <w:color w:val="EC7061"/>
        </w:rPr>
        <w:tab/>
      </w:r>
      <w:r>
        <w:rPr>
          <w:rFonts w:cs="Huawei Sans"/>
        </w:rPr>
        <w:tab/>
      </w:r>
      <w:r>
        <w:rPr>
          <w:rFonts w:cs="Huawei Sans"/>
        </w:rPr>
        <w:tab/>
      </w:r>
      <w:r>
        <w:rPr>
          <w:rFonts w:cs="Huawei Sans"/>
        </w:rPr>
        <w:tab/>
      </w:r>
      <w:r w:rsidR="00480CA1" w:rsidRPr="00383667">
        <w:rPr>
          <w:rFonts w:cs="Huawei Sans"/>
          <w:color w:val="EC7061"/>
        </w:rPr>
        <w:t>0.0.0.0/0</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Inter-area</w:t>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10.0.13.3</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10.0.3.3</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0.0.0.2</w:t>
      </w:r>
    </w:p>
    <w:p w14:paraId="199818B3" w14:textId="220BD35D" w:rsidR="00480CA1" w:rsidRPr="00383667" w:rsidRDefault="0002339B" w:rsidP="00480CA1">
      <w:pPr>
        <w:pStyle w:val="2f3"/>
        <w:rPr>
          <w:rFonts w:cs="Huawei Sans"/>
        </w:rPr>
      </w:pPr>
      <w:r>
        <w:rPr>
          <w:rFonts w:cs="Huawei Sans"/>
        </w:rPr>
        <w:tab/>
      </w: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7AF844B8" w14:textId="3AB8568D" w:rsidR="00480CA1" w:rsidRPr="00383667" w:rsidRDefault="0002339B" w:rsidP="00480CA1">
      <w:pPr>
        <w:pStyle w:val="2f3"/>
        <w:rPr>
          <w:rFonts w:cs="Huawei Sans"/>
        </w:rPr>
      </w:pPr>
      <w:r>
        <w:rPr>
          <w:rFonts w:cs="Huawei Sans"/>
        </w:rPr>
        <w:tab/>
      </w: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217141CE" w14:textId="2C9140EE" w:rsidR="00480CA1" w:rsidRPr="00383667" w:rsidRDefault="0002339B" w:rsidP="00480CA1">
      <w:pPr>
        <w:pStyle w:val="2f3"/>
        <w:rPr>
          <w:rFonts w:cs="Huawei Sans"/>
        </w:rPr>
      </w:pPr>
      <w:r>
        <w:rPr>
          <w:rFonts w:cs="Huawei Sans"/>
        </w:rPr>
        <w:tab/>
      </w:r>
      <w:r w:rsidR="00480CA1"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10F6322A" w14:textId="4AA1226E" w:rsidR="00480CA1" w:rsidRPr="00383667" w:rsidRDefault="0002339B" w:rsidP="00480CA1">
      <w:pPr>
        <w:pStyle w:val="2f3"/>
        <w:rPr>
          <w:rFonts w:cs="Huawei Sans"/>
        </w:rPr>
      </w:pPr>
      <w:r>
        <w:rPr>
          <w:rFonts w:cs="Huawei Sans"/>
        </w:rPr>
        <w:tab/>
      </w:r>
      <w:r w:rsidR="00480CA1"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4FEF1CD2" w14:textId="1EBAC58C" w:rsidR="00480CA1" w:rsidRPr="00383667" w:rsidRDefault="0002339B"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23317A89" w14:textId="77777777" w:rsidR="00480CA1" w:rsidRPr="00383667" w:rsidRDefault="00480CA1" w:rsidP="00480CA1">
      <w:pPr>
        <w:pStyle w:val="2f3"/>
        <w:rPr>
          <w:rFonts w:cs="Huawei Sans"/>
        </w:rPr>
      </w:pPr>
    </w:p>
    <w:p w14:paraId="3C368FDE" w14:textId="77777777" w:rsidR="00480CA1" w:rsidRPr="00383667" w:rsidRDefault="00480CA1" w:rsidP="00480CA1">
      <w:pPr>
        <w:pStyle w:val="2f3"/>
        <w:rPr>
          <w:rFonts w:cs="Huawei Sans"/>
        </w:rPr>
      </w:pPr>
      <w:r w:rsidRPr="00383667">
        <w:rPr>
          <w:rFonts w:cs="Huawei Sans"/>
        </w:rPr>
        <w:t xml:space="preserve"> Total Nets: 8  </w:t>
      </w:r>
    </w:p>
    <w:p w14:paraId="143A1709" w14:textId="77777777" w:rsidR="00480CA1" w:rsidRPr="00383667" w:rsidRDefault="00480CA1" w:rsidP="00480CA1">
      <w:pPr>
        <w:pStyle w:val="2f3"/>
        <w:rPr>
          <w:rFonts w:cs="Huawei Sans"/>
        </w:rPr>
      </w:pPr>
      <w:r w:rsidRPr="00383667">
        <w:rPr>
          <w:rFonts w:cs="Huawei Sans"/>
        </w:rPr>
        <w:t xml:space="preserve"> Intra Area: 2  </w:t>
      </w:r>
      <w:r w:rsidRPr="00497E5B">
        <w:rPr>
          <w:rFonts w:cs="Huawei Sans"/>
        </w:rPr>
        <w:t>Inter</w:t>
      </w:r>
      <w:r w:rsidRPr="00383667">
        <w:rPr>
          <w:rFonts w:cs="Huawei Sans"/>
        </w:rPr>
        <w:t xml:space="preserve"> Area: 6  </w:t>
      </w:r>
      <w:r w:rsidRPr="00383667">
        <w:rPr>
          <w:rFonts w:cs="Huawei Sans"/>
          <w:color w:val="EC7061"/>
        </w:rPr>
        <w:t>ASE: 0</w:t>
      </w:r>
      <w:r w:rsidRPr="00383667">
        <w:rPr>
          <w:rFonts w:cs="Huawei Sans"/>
        </w:rPr>
        <w:t xml:space="preserve">  NSSA: 0</w:t>
      </w:r>
    </w:p>
    <w:p w14:paraId="13927084" w14:textId="77777777" w:rsidR="00480CA1" w:rsidRPr="00383667" w:rsidRDefault="00480CA1" w:rsidP="00480CA1">
      <w:pPr>
        <w:pStyle w:val="1e"/>
      </w:pPr>
      <w:r w:rsidRPr="00383667">
        <w:t>In this case, R1 does not have any OSPF external route. The original OSPF external routes 0.0.0.0/0 and 10.0.5.0/24 have been replaced by a default OSPF inter-area route.</w:t>
      </w:r>
    </w:p>
    <w:p w14:paraId="530F6A0C" w14:textId="77777777" w:rsidR="00480CA1" w:rsidRPr="00383667" w:rsidRDefault="00480CA1" w:rsidP="00480CA1">
      <w:pPr>
        <w:pStyle w:val="1e"/>
      </w:pPr>
      <w:r w:rsidRPr="00383667">
        <w:t># Check the OSPF LSDB on R1.</w:t>
      </w:r>
    </w:p>
    <w:p w14:paraId="4F605732" w14:textId="77777777" w:rsidR="00227531" w:rsidRDefault="00480CA1" w:rsidP="00480CA1">
      <w:pPr>
        <w:pStyle w:val="2f3"/>
        <w:rPr>
          <w:rFonts w:cs="Huawei Sans"/>
        </w:rPr>
      </w:pPr>
      <w:r w:rsidRPr="00383667">
        <w:rPr>
          <w:rFonts w:cs="Huawei Sans"/>
        </w:rPr>
        <w:t>&lt;R1&gt;display</w:t>
      </w:r>
      <w:r w:rsidRPr="00383667">
        <w:rPr>
          <w:rFonts w:cs="Huawei Sans"/>
        </w:rPr>
        <w:tab/>
      </w:r>
      <w:r w:rsidRPr="00497E5B">
        <w:rPr>
          <w:rFonts w:cs="Huawei Sans"/>
        </w:rPr>
        <w:t>ospf</w:t>
      </w:r>
      <w:r w:rsidRPr="00383667">
        <w:rPr>
          <w:rFonts w:cs="Huawei Sans"/>
        </w:rPr>
        <w:tab/>
        <w:t>lsdb</w:t>
      </w:r>
    </w:p>
    <w:p w14:paraId="4981088C" w14:textId="2F0AE0D7" w:rsidR="00480CA1" w:rsidRPr="00383667" w:rsidRDefault="00480CA1" w:rsidP="00480CA1">
      <w:pPr>
        <w:pStyle w:val="2f3"/>
        <w:rPr>
          <w:rFonts w:cs="Huawei Sans"/>
        </w:rPr>
      </w:pPr>
    </w:p>
    <w:p w14:paraId="7631ACA9"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10.0.1.1</w:t>
      </w:r>
    </w:p>
    <w:p w14:paraId="520A02EA"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t>Link</w:t>
      </w:r>
      <w:r w:rsidRPr="00383667">
        <w:rPr>
          <w:rFonts w:cs="Huawei Sans"/>
        </w:rPr>
        <w:tab/>
        <w:t>State</w:t>
      </w:r>
      <w:r w:rsidRPr="00383667">
        <w:rPr>
          <w:rFonts w:cs="Huawei Sans"/>
        </w:rPr>
        <w:tab/>
        <w:t>Database</w:t>
      </w:r>
    </w:p>
    <w:p w14:paraId="74E257D0" w14:textId="3DFDF0C1" w:rsidR="00480CA1" w:rsidRPr="00383667" w:rsidRDefault="00480CA1" w:rsidP="00480CA1">
      <w:pPr>
        <w:pStyle w:val="2f3"/>
        <w:rPr>
          <w:rFonts w:cs="Huawei Sans"/>
        </w:rPr>
      </w:pPr>
    </w:p>
    <w:p w14:paraId="2A4FB7B5"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r w:rsidRPr="00383667">
        <w:rPr>
          <w:rFonts w:cs="Huawei Sans"/>
        </w:rPr>
        <w:tab/>
        <w:t>0.0.0.2</w:t>
      </w:r>
    </w:p>
    <w:p w14:paraId="4F475905" w14:textId="7F0648CF" w:rsidR="00480CA1" w:rsidRPr="00383667" w:rsidRDefault="00480CA1" w:rsidP="00480CA1">
      <w:pPr>
        <w:pStyle w:val="2f3"/>
        <w:rPr>
          <w:rFonts w:cs="Huawei Sans"/>
        </w:rPr>
      </w:pP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LinkState</w:t>
      </w:r>
      <w:r w:rsidRPr="00383667">
        <w:rPr>
          <w:rFonts w:cs="Huawei Sans"/>
        </w:rPr>
        <w:tab/>
        <w:t>ID</w:t>
      </w:r>
      <w:r w:rsidRPr="00383667">
        <w:rPr>
          <w:rFonts w:cs="Huawei Sans"/>
        </w:rPr>
        <w:tab/>
      </w:r>
      <w:r w:rsidRPr="00383667">
        <w:rPr>
          <w:rFonts w:cs="Huawei Sans"/>
        </w:rPr>
        <w:tab/>
      </w:r>
      <w:r w:rsidRPr="00383667">
        <w:rPr>
          <w:rFonts w:cs="Huawei Sans"/>
        </w:rPr>
        <w:tab/>
      </w:r>
      <w:r w:rsidR="00D80308" w:rsidRPr="00383667">
        <w:rPr>
          <w:rFonts w:cs="Huawei Sans"/>
        </w:rPr>
        <w:tab/>
      </w:r>
      <w:r w:rsidRPr="00383667">
        <w:rPr>
          <w:rFonts w:cs="Huawei Sans"/>
        </w:rPr>
        <w:tab/>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2715F7">
        <w:rPr>
          <w:rFonts w:cs="Huawei Sans"/>
        </w:rPr>
        <w:tab/>
      </w:r>
      <w:r w:rsidRPr="00383667">
        <w:rPr>
          <w:rFonts w:cs="Huawei Sans"/>
        </w:rPr>
        <w:tab/>
      </w:r>
      <w:r w:rsidRPr="00383667">
        <w:rPr>
          <w:rFonts w:cs="Huawei Sans"/>
        </w:rPr>
        <w:tab/>
      </w:r>
      <w:r w:rsidRPr="00383667">
        <w:rPr>
          <w:rFonts w:cs="Huawei Sans"/>
        </w:rPr>
        <w:tab/>
      </w:r>
      <w:r w:rsidR="0057368C">
        <w:rPr>
          <w:rFonts w:cs="Huawei Sans"/>
        </w:rPr>
        <w:tab/>
      </w:r>
      <w:r w:rsidRPr="00383667">
        <w:rPr>
          <w:rFonts w:cs="Huawei Sans"/>
        </w:rPr>
        <w:t>Age</w:t>
      </w:r>
      <w:r w:rsidR="002715F7" w:rsidRPr="00383667">
        <w:rPr>
          <w:rFonts w:cs="Huawei Sans"/>
        </w:rPr>
        <w:tab/>
      </w:r>
      <w:r w:rsidR="002715F7" w:rsidRPr="00383667">
        <w:rPr>
          <w:rFonts w:cs="Huawei Sans"/>
        </w:rPr>
        <w:tab/>
      </w:r>
      <w:r w:rsidRPr="00383667">
        <w:rPr>
          <w:rFonts w:cs="Huawei Sans"/>
        </w:rPr>
        <w:t>Len</w:t>
      </w:r>
      <w:r w:rsidRPr="00383667">
        <w:rPr>
          <w:rFonts w:cs="Huawei Sans"/>
        </w:rPr>
        <w:tab/>
      </w:r>
      <w:r w:rsidRPr="00383667">
        <w:rPr>
          <w:rFonts w:cs="Huawei Sans"/>
        </w:rPr>
        <w:tab/>
      </w:r>
      <w:r w:rsidRPr="00383667">
        <w:rPr>
          <w:rFonts w:cs="Huawei Sans"/>
        </w:rPr>
        <w:tab/>
        <w:t>Sequence</w:t>
      </w:r>
      <w:r w:rsidRPr="00383667">
        <w:rPr>
          <w:rFonts w:cs="Huawei Sans"/>
        </w:rPr>
        <w:tab/>
      </w:r>
      <w:r w:rsidRPr="00383667">
        <w:rPr>
          <w:rFonts w:cs="Huawei Sans"/>
        </w:rPr>
        <w:tab/>
      </w:r>
      <w:r w:rsidR="002715F7">
        <w:rPr>
          <w:rFonts w:cs="Huawei Sans"/>
        </w:rPr>
        <w:tab/>
      </w:r>
      <w:r w:rsidRPr="00383667">
        <w:rPr>
          <w:rFonts w:cs="Huawei Sans"/>
        </w:rPr>
        <w:tab/>
      </w:r>
      <w:r w:rsidR="0057368C">
        <w:rPr>
          <w:rFonts w:cs="Huawei Sans"/>
        </w:rPr>
        <w:tab/>
      </w:r>
      <w:r w:rsidRPr="00383667">
        <w:rPr>
          <w:rFonts w:cs="Huawei Sans"/>
        </w:rPr>
        <w:t>Metric</w:t>
      </w:r>
    </w:p>
    <w:p w14:paraId="7F2EEC7B" w14:textId="57AF4E85"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628</w:t>
      </w:r>
      <w:r w:rsidRPr="00383667">
        <w:rPr>
          <w:rFonts w:cs="Huawei Sans"/>
        </w:rPr>
        <w:tab/>
      </w:r>
      <w:r w:rsidRPr="00383667">
        <w:rPr>
          <w:rFonts w:cs="Huawei Sans"/>
        </w:rPr>
        <w:tab/>
      </w:r>
      <w:r w:rsidR="002715F7" w:rsidRPr="00383667">
        <w:rPr>
          <w:rFonts w:cs="Huawei Sans"/>
        </w:rPr>
        <w:tab/>
      </w:r>
      <w:r w:rsidRPr="00383667">
        <w:rPr>
          <w:rFonts w:cs="Huawei Sans"/>
        </w:rPr>
        <w:t>36</w:t>
      </w:r>
      <w:r w:rsidRPr="00383667">
        <w:rPr>
          <w:rFonts w:cs="Huawei Sans"/>
        </w:rPr>
        <w:tab/>
      </w:r>
      <w:r w:rsidRPr="00383667">
        <w:rPr>
          <w:rFonts w:cs="Huawei Sans"/>
        </w:rPr>
        <w:tab/>
      </w:r>
      <w:r w:rsidRPr="00383667">
        <w:rPr>
          <w:rFonts w:cs="Huawei Sans"/>
        </w:rPr>
        <w:tab/>
      </w:r>
      <w:r w:rsidRPr="00383667">
        <w:rPr>
          <w:rFonts w:cs="Huawei Sans"/>
        </w:rPr>
        <w:tab/>
        <w:t>80000004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46331874" w14:textId="7B64347B"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619</w:t>
      </w:r>
      <w:r w:rsidRPr="00383667">
        <w:rPr>
          <w:rFonts w:cs="Huawei Sans"/>
        </w:rPr>
        <w:tab/>
      </w:r>
      <w:r w:rsidR="002715F7" w:rsidRPr="00383667">
        <w:rPr>
          <w:rFonts w:cs="Huawei Sans"/>
        </w:rPr>
        <w:tab/>
      </w:r>
      <w:r w:rsidRPr="00383667">
        <w:rPr>
          <w:rFonts w:cs="Huawei Sans"/>
        </w:rPr>
        <w:tab/>
        <w:t>48</w:t>
      </w:r>
      <w:r w:rsidRPr="00383667">
        <w:rPr>
          <w:rFonts w:cs="Huawei Sans"/>
        </w:rPr>
        <w:tab/>
      </w:r>
      <w:r w:rsidRPr="00383667">
        <w:rPr>
          <w:rFonts w:cs="Huawei Sans"/>
        </w:rPr>
        <w:tab/>
      </w:r>
      <w:r w:rsidRPr="00383667">
        <w:rPr>
          <w:rFonts w:cs="Huawei Sans"/>
        </w:rPr>
        <w:tab/>
      </w:r>
      <w:r w:rsidRPr="00383667">
        <w:rPr>
          <w:rFonts w:cs="Huawei Sans"/>
        </w:rPr>
        <w:tab/>
        <w:t>80000007</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313DF807" w14:textId="4E3E4FAA" w:rsidR="00480CA1" w:rsidRPr="00383667" w:rsidRDefault="00480CA1" w:rsidP="00480CA1">
      <w:pPr>
        <w:pStyle w:val="2f3"/>
        <w:rPr>
          <w:rFonts w:cs="Huawei Sans"/>
        </w:rPr>
      </w:pP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t>10.0.13.1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619</w:t>
      </w:r>
      <w:r w:rsidR="002715F7" w:rsidRPr="00383667">
        <w:rPr>
          <w:rFonts w:cs="Huawei Sans"/>
        </w:rPr>
        <w:tab/>
      </w:r>
      <w:r w:rsidRPr="00383667">
        <w:rPr>
          <w:rFonts w:cs="Huawei Sans"/>
        </w:rPr>
        <w:tab/>
      </w:r>
      <w:r w:rsidRPr="00383667">
        <w:rPr>
          <w:rFonts w:cs="Huawei Sans"/>
        </w:rPr>
        <w:tab/>
        <w:t>32</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3160EEE0" w14:textId="478305B3" w:rsidR="00480CA1" w:rsidRPr="00383667" w:rsidRDefault="00480CA1" w:rsidP="00480CA1">
      <w:pPr>
        <w:pStyle w:val="2f3"/>
        <w:rPr>
          <w:rFonts w:cs="Huawei Sans"/>
          <w:color w:val="EC7061"/>
        </w:rPr>
      </w:pPr>
      <w:r w:rsidRPr="00383667">
        <w:rPr>
          <w:rFonts w:cs="Huawei Sans"/>
          <w:color w:val="EC7061"/>
        </w:rPr>
        <w:tab/>
        <w:t>Sum-Net</w:t>
      </w:r>
      <w:r w:rsidRPr="00383667">
        <w:rPr>
          <w:rFonts w:cs="Huawei Sans"/>
          <w:color w:val="EC7061"/>
        </w:rPr>
        <w:tab/>
      </w:r>
      <w:r w:rsidRPr="00383667">
        <w:rPr>
          <w:rFonts w:cs="Huawei Sans"/>
          <w:color w:val="EC7061"/>
        </w:rPr>
        <w:tab/>
      </w:r>
      <w:r w:rsidRPr="00383667">
        <w:rPr>
          <w:rFonts w:cs="Huawei Sans"/>
          <w:color w:val="EC7061"/>
        </w:rPr>
        <w:tab/>
        <w:t>0.0.0.0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10.0.3.3</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631</w:t>
      </w:r>
      <w:r w:rsidRPr="00383667">
        <w:rPr>
          <w:rFonts w:cs="Huawei Sans"/>
          <w:color w:val="EC7061"/>
        </w:rPr>
        <w:tab/>
      </w:r>
      <w:r w:rsidR="002715F7" w:rsidRPr="00383667">
        <w:rPr>
          <w:rFonts w:cs="Huawei Sans"/>
        </w:rPr>
        <w:tab/>
      </w:r>
      <w:r w:rsidRPr="00383667">
        <w:rPr>
          <w:rFonts w:cs="Huawei Sans"/>
          <w:color w:val="EC7061"/>
        </w:rPr>
        <w:tab/>
        <w:t>28</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80000001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p>
    <w:p w14:paraId="6EB8C20B" w14:textId="087E6ECF"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10.0.34.0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631</w:t>
      </w:r>
      <w:r w:rsidRPr="00383667">
        <w:rPr>
          <w:rFonts w:cs="Huawei Sans"/>
        </w:rPr>
        <w:tab/>
      </w:r>
      <w:r w:rsidR="002715F7"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40F90274" w14:textId="756DB950"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631</w:t>
      </w:r>
      <w:r w:rsidRPr="00383667">
        <w:rPr>
          <w:rFonts w:cs="Huawei Sans"/>
        </w:rPr>
        <w:tab/>
      </w:r>
      <w:r w:rsidR="002715F7"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2BDFE9B1" w14:textId="0D6B2229"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10.0.4.0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631</w:t>
      </w:r>
      <w:r w:rsidR="002715F7" w:rsidRPr="00383667">
        <w:rPr>
          <w:rFonts w:cs="Huawei Sans"/>
        </w:rPr>
        <w:tab/>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48150511" w14:textId="620A282E"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10.0.45.0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631</w:t>
      </w:r>
      <w:r w:rsidR="002715F7" w:rsidRPr="00383667">
        <w:rPr>
          <w:rFonts w:cs="Huawei Sans"/>
        </w:rPr>
        <w:tab/>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697027E1" w14:textId="3AB449C6"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t>10.0.23.0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631</w:t>
      </w:r>
      <w:r w:rsidRPr="00383667">
        <w:rPr>
          <w:rFonts w:cs="Huawei Sans"/>
        </w:rPr>
        <w:tab/>
      </w:r>
      <w:r w:rsidR="002715F7"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0EB6C041" w14:textId="77777777" w:rsidR="00480CA1" w:rsidRPr="00383667" w:rsidRDefault="00480CA1" w:rsidP="00480CA1">
      <w:pPr>
        <w:pStyle w:val="1e"/>
      </w:pPr>
      <w:r w:rsidRPr="00383667">
        <w:t>R1 does not have Type 4 or Type 5 LSAs. The default route carried in the Type 3 LSA generated by the ABR is used to reach a destination outside the OSPF domain. In addition, Type 3 LSAs destined for other areas still exist.</w:t>
      </w:r>
    </w:p>
    <w:p w14:paraId="13FA251A" w14:textId="77777777" w:rsidR="00480CA1" w:rsidRPr="00383667" w:rsidRDefault="00480CA1" w:rsidP="00480CA1">
      <w:pPr>
        <w:pStyle w:val="1e"/>
      </w:pPr>
      <w:r w:rsidRPr="00497E5B">
        <w:t>This</w:t>
      </w:r>
      <w:r w:rsidRPr="00383667">
        <w:t xml:space="preserve"> proves that an ABR blocks the transmission of Type 4 and Type 5 LSAs to the area that has been configured as a stub area and instead floods a default route destined for the ABR itself in this area through a Type 3 </w:t>
      </w:r>
      <w:r w:rsidRPr="00497E5B">
        <w:t>LSA</w:t>
      </w:r>
      <w:r w:rsidRPr="00383667">
        <w:t>.</w:t>
      </w:r>
    </w:p>
    <w:p w14:paraId="62A9E46D" w14:textId="77777777" w:rsidR="00480CA1" w:rsidRPr="00383667" w:rsidRDefault="00480CA1" w:rsidP="00480CA1">
      <w:pPr>
        <w:pStyle w:val="1e"/>
      </w:pPr>
      <w:r w:rsidRPr="00383667">
        <w:t># Configure area 2 as a</w:t>
      </w:r>
      <w:r w:rsidRPr="00497E5B">
        <w:t xml:space="preserve"> totally</w:t>
      </w:r>
      <w:r w:rsidRPr="00383667">
        <w:t xml:space="preserve"> stubby area on R3.</w:t>
      </w:r>
    </w:p>
    <w:p w14:paraId="2AAD08AF" w14:textId="77777777" w:rsidR="00480CA1" w:rsidRPr="00383667" w:rsidRDefault="00480CA1" w:rsidP="00480CA1">
      <w:pPr>
        <w:pStyle w:val="2f3"/>
        <w:rPr>
          <w:rFonts w:cs="Huawei Sans"/>
        </w:rPr>
      </w:pPr>
      <w:r w:rsidRPr="00383667">
        <w:rPr>
          <w:rFonts w:cs="Huawei Sans"/>
        </w:rPr>
        <w:t xml:space="preserve">[R3] </w:t>
      </w:r>
      <w:r w:rsidRPr="00497E5B">
        <w:rPr>
          <w:rFonts w:cs="Huawei Sans"/>
        </w:rPr>
        <w:t>ospf</w:t>
      </w:r>
      <w:r w:rsidRPr="00383667">
        <w:rPr>
          <w:rFonts w:cs="Huawei Sans"/>
        </w:rPr>
        <w:t xml:space="preserve"> 1 </w:t>
      </w:r>
    </w:p>
    <w:p w14:paraId="4B32E84E" w14:textId="77777777" w:rsidR="00480CA1" w:rsidRPr="00383667" w:rsidRDefault="00480CA1" w:rsidP="00480CA1">
      <w:pPr>
        <w:pStyle w:val="2f3"/>
        <w:rPr>
          <w:rFonts w:cs="Huawei Sans"/>
        </w:rPr>
      </w:pPr>
      <w:r w:rsidRPr="00383667">
        <w:rPr>
          <w:rFonts w:cs="Huawei Sans"/>
        </w:rPr>
        <w:t>[R3-ospf-1] area 0.0.0.2</w:t>
      </w:r>
    </w:p>
    <w:p w14:paraId="7B06E428" w14:textId="77777777" w:rsidR="00480CA1" w:rsidRPr="00383667" w:rsidRDefault="00480CA1" w:rsidP="00480CA1">
      <w:pPr>
        <w:pStyle w:val="2f3"/>
        <w:rPr>
          <w:rFonts w:cs="Huawei Sans"/>
        </w:rPr>
      </w:pPr>
      <w:r w:rsidRPr="00383667">
        <w:rPr>
          <w:rFonts w:cs="Huawei Sans"/>
        </w:rPr>
        <w:t>[R3-ospf-1-area-0.0.0.2] stub no-summary</w:t>
      </w:r>
    </w:p>
    <w:p w14:paraId="09F1111E" w14:textId="77777777" w:rsidR="00480CA1" w:rsidRPr="00383667" w:rsidRDefault="00480CA1" w:rsidP="00480CA1">
      <w:pPr>
        <w:pStyle w:val="1e"/>
      </w:pPr>
      <w:r w:rsidRPr="00383667">
        <w:t># Check the OSPF routing table and LSDB on R1 again.</w:t>
      </w:r>
    </w:p>
    <w:p w14:paraId="002A6EE3" w14:textId="77777777" w:rsidR="00480CA1" w:rsidRPr="00383667" w:rsidRDefault="00480CA1" w:rsidP="00480CA1">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routing </w:t>
      </w:r>
    </w:p>
    <w:p w14:paraId="76ECBCC6" w14:textId="77777777" w:rsidR="00480CA1" w:rsidRPr="00383667" w:rsidRDefault="00480CA1" w:rsidP="00480CA1">
      <w:pPr>
        <w:pStyle w:val="2f3"/>
        <w:rPr>
          <w:rFonts w:cs="Huawei Sans"/>
        </w:rPr>
      </w:pPr>
    </w:p>
    <w:p w14:paraId="7312EE9D" w14:textId="77777777" w:rsidR="00480CA1" w:rsidRPr="00383667" w:rsidRDefault="00480CA1" w:rsidP="00480CA1">
      <w:pPr>
        <w:pStyle w:val="2f3"/>
        <w:rPr>
          <w:rFonts w:cs="Huawei Sans"/>
        </w:rPr>
      </w:pPr>
      <w:r w:rsidRPr="00383667">
        <w:rPr>
          <w:rFonts w:cs="Huawei Sans"/>
        </w:rPr>
        <w:tab/>
        <w:t xml:space="preserve"> OSPF Process 1 with Router ID 10.0.1.1</w:t>
      </w:r>
    </w:p>
    <w:p w14:paraId="385900D6"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4981D8B3" w14:textId="77777777" w:rsidR="00480CA1" w:rsidRPr="00383667" w:rsidRDefault="00480CA1" w:rsidP="00480CA1">
      <w:pPr>
        <w:pStyle w:val="2f3"/>
        <w:rPr>
          <w:rFonts w:cs="Huawei Sans"/>
        </w:rPr>
      </w:pPr>
    </w:p>
    <w:p w14:paraId="15632565" w14:textId="77777777" w:rsidR="00480CA1" w:rsidRPr="00383667" w:rsidRDefault="00480CA1" w:rsidP="00480CA1">
      <w:pPr>
        <w:pStyle w:val="2f3"/>
        <w:rPr>
          <w:rFonts w:cs="Huawei Sans"/>
        </w:rPr>
      </w:pPr>
      <w:r w:rsidRPr="00383667">
        <w:rPr>
          <w:rFonts w:cs="Huawei Sans"/>
        </w:rPr>
        <w:t xml:space="preserve"> Routing for Network </w:t>
      </w:r>
    </w:p>
    <w:p w14:paraId="179E496B" w14:textId="19ABDA73" w:rsidR="00480CA1" w:rsidRPr="00383667" w:rsidRDefault="00D80308" w:rsidP="00480CA1">
      <w:pPr>
        <w:pStyle w:val="2f3"/>
        <w:rPr>
          <w:rFonts w:cs="Huawei Sans"/>
        </w:rPr>
      </w:pPr>
      <w:r>
        <w:rPr>
          <w:rFonts w:cs="Huawei Sans"/>
        </w:rPr>
        <w:tab/>
      </w:r>
      <w:r w:rsidRPr="00383667">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2E734A6A" w14:textId="70E839FA" w:rsidR="00480CA1" w:rsidRPr="00383667" w:rsidRDefault="00D80308" w:rsidP="00480CA1">
      <w:pPr>
        <w:pStyle w:val="2f3"/>
        <w:rPr>
          <w:rFonts w:cs="Huawei Sans"/>
        </w:rPr>
      </w:pPr>
      <w:r>
        <w:rPr>
          <w:rFonts w:cs="Huawei Sans"/>
        </w:rPr>
        <w:tab/>
      </w:r>
      <w:r w:rsidRPr="00383667">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17FA955C" w14:textId="7DFEF0B0" w:rsidR="00480CA1" w:rsidRPr="00383667" w:rsidRDefault="00D80308" w:rsidP="00480CA1">
      <w:pPr>
        <w:pStyle w:val="2f3"/>
        <w:rPr>
          <w:rFonts w:cs="Huawei Sans"/>
        </w:rPr>
      </w:pPr>
      <w:r>
        <w:rPr>
          <w:rFonts w:cs="Huawei Sans"/>
        </w:rPr>
        <w:tab/>
      </w:r>
      <w:r w:rsidR="00480CA1" w:rsidRPr="00383667">
        <w:rPr>
          <w:rFonts w:cs="Huawei Sans"/>
        </w:rPr>
        <w:t>10.0.13.0/24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10.0.13.1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03409D87" w14:textId="1F2E3B89" w:rsidR="00480CA1" w:rsidRPr="00383667" w:rsidRDefault="00D80308" w:rsidP="00480CA1">
      <w:pPr>
        <w:pStyle w:val="2f3"/>
        <w:rPr>
          <w:rFonts w:cs="Huawei Sans"/>
        </w:rPr>
      </w:pPr>
      <w:r>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0.0.0.0/0</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10.0.13.3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0.0.0.2</w:t>
      </w:r>
    </w:p>
    <w:p w14:paraId="60E7F2DF" w14:textId="77777777" w:rsidR="00480CA1" w:rsidRPr="00383667" w:rsidRDefault="00480CA1" w:rsidP="00480CA1">
      <w:pPr>
        <w:pStyle w:val="2f3"/>
        <w:rPr>
          <w:rFonts w:cs="Huawei Sans"/>
        </w:rPr>
      </w:pPr>
    </w:p>
    <w:p w14:paraId="3D5D4302" w14:textId="77777777" w:rsidR="00480CA1" w:rsidRPr="00383667" w:rsidRDefault="00480CA1" w:rsidP="00480CA1">
      <w:pPr>
        <w:pStyle w:val="2f3"/>
        <w:rPr>
          <w:rFonts w:cs="Huawei Sans"/>
        </w:rPr>
      </w:pPr>
      <w:r w:rsidRPr="00383667">
        <w:rPr>
          <w:rFonts w:cs="Huawei Sans"/>
        </w:rPr>
        <w:t xml:space="preserve"> Total Nets: 3  </w:t>
      </w:r>
    </w:p>
    <w:p w14:paraId="3DE08715" w14:textId="77777777" w:rsidR="00480CA1" w:rsidRPr="00383667" w:rsidRDefault="00480CA1" w:rsidP="00480CA1">
      <w:pPr>
        <w:pStyle w:val="2f3"/>
        <w:rPr>
          <w:rFonts w:cs="Huawei Sans"/>
        </w:rPr>
      </w:pPr>
      <w:r w:rsidRPr="00383667">
        <w:rPr>
          <w:rFonts w:cs="Huawei Sans"/>
        </w:rPr>
        <w:t xml:space="preserve"> Intra Area: 2  </w:t>
      </w:r>
      <w:r w:rsidRPr="00497E5B">
        <w:rPr>
          <w:rFonts w:cs="Huawei Sans"/>
        </w:rPr>
        <w:t>Inter</w:t>
      </w:r>
      <w:r w:rsidRPr="00383667">
        <w:rPr>
          <w:rFonts w:cs="Huawei Sans"/>
        </w:rPr>
        <w:t xml:space="preserve"> Area: 1  ASE: 0  NSSA: 0 </w:t>
      </w:r>
    </w:p>
    <w:p w14:paraId="69AB04EC" w14:textId="77777777" w:rsidR="00480CA1" w:rsidRPr="00383667" w:rsidRDefault="00480CA1" w:rsidP="00480CA1">
      <w:pPr>
        <w:pStyle w:val="2f3"/>
        <w:rPr>
          <w:rFonts w:cs="Huawei Sans"/>
        </w:rPr>
      </w:pPr>
    </w:p>
    <w:p w14:paraId="64DD5C89" w14:textId="77777777" w:rsidR="00227531" w:rsidRDefault="00480CA1" w:rsidP="00480CA1">
      <w:pPr>
        <w:pStyle w:val="2f3"/>
        <w:rPr>
          <w:rFonts w:cs="Huawei Sans"/>
        </w:rPr>
      </w:pPr>
      <w:r w:rsidRPr="00383667">
        <w:rPr>
          <w:rFonts w:cs="Huawei Sans"/>
        </w:rPr>
        <w:t>&lt;R1&gt;display</w:t>
      </w:r>
      <w:r w:rsidRPr="00383667">
        <w:rPr>
          <w:rFonts w:cs="Huawei Sans"/>
        </w:rPr>
        <w:tab/>
      </w:r>
      <w:r w:rsidRPr="00497E5B">
        <w:rPr>
          <w:rFonts w:cs="Huawei Sans"/>
        </w:rPr>
        <w:t>ospf</w:t>
      </w:r>
      <w:r w:rsidRPr="00383667">
        <w:rPr>
          <w:rFonts w:cs="Huawei Sans"/>
        </w:rPr>
        <w:tab/>
        <w:t>lsdb</w:t>
      </w:r>
    </w:p>
    <w:p w14:paraId="5B07C12F" w14:textId="651EACF0" w:rsidR="00480CA1" w:rsidRPr="00383667" w:rsidRDefault="00480CA1" w:rsidP="00480CA1">
      <w:pPr>
        <w:pStyle w:val="2f3"/>
        <w:rPr>
          <w:rFonts w:cs="Huawei Sans"/>
        </w:rPr>
      </w:pPr>
    </w:p>
    <w:p w14:paraId="538B00F0"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10.0.1.1</w:t>
      </w:r>
    </w:p>
    <w:p w14:paraId="2F9CD1BD"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t>Link</w:t>
      </w:r>
      <w:r w:rsidRPr="00383667">
        <w:rPr>
          <w:rFonts w:cs="Huawei Sans"/>
        </w:rPr>
        <w:tab/>
        <w:t>State</w:t>
      </w:r>
      <w:r w:rsidRPr="00383667">
        <w:rPr>
          <w:rFonts w:cs="Huawei Sans"/>
        </w:rPr>
        <w:tab/>
        <w:t>Database</w:t>
      </w:r>
    </w:p>
    <w:p w14:paraId="74656F05" w14:textId="1B33DC72" w:rsidR="00480CA1" w:rsidRPr="00383667" w:rsidRDefault="00480CA1" w:rsidP="00480CA1">
      <w:pPr>
        <w:pStyle w:val="2f3"/>
        <w:rPr>
          <w:rFonts w:cs="Huawei Sans"/>
        </w:rPr>
      </w:pPr>
    </w:p>
    <w:p w14:paraId="72610288"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r w:rsidRPr="00383667">
        <w:rPr>
          <w:rFonts w:cs="Huawei Sans"/>
        </w:rPr>
        <w:tab/>
        <w:t>0.0.0.2</w:t>
      </w:r>
    </w:p>
    <w:p w14:paraId="0EAB1505" w14:textId="18E06653" w:rsidR="00480CA1" w:rsidRPr="00383667" w:rsidRDefault="00480CA1" w:rsidP="00480CA1">
      <w:pPr>
        <w:pStyle w:val="2f3"/>
        <w:rPr>
          <w:rFonts w:cs="Huawei Sans"/>
        </w:rPr>
      </w:pP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LinkState</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0057368C">
        <w:rPr>
          <w:rFonts w:cs="Huawei Sans"/>
        </w:rPr>
        <w:tab/>
      </w:r>
      <w:r w:rsidRPr="00383667">
        <w:rPr>
          <w:rFonts w:cs="Huawei Sans"/>
        </w:rPr>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D80308" w:rsidRPr="00383667">
        <w:rPr>
          <w:rFonts w:cs="Huawei Sans"/>
        </w:rPr>
        <w:tab/>
      </w:r>
      <w:r w:rsidRPr="00383667">
        <w:rPr>
          <w:rFonts w:cs="Huawei Sans"/>
        </w:rPr>
        <w:tab/>
      </w:r>
      <w:r w:rsidRPr="00383667">
        <w:rPr>
          <w:rFonts w:cs="Huawei Sans"/>
        </w:rPr>
        <w:tab/>
        <w:t>Age</w:t>
      </w:r>
      <w:r w:rsidRPr="00383667">
        <w:rPr>
          <w:rFonts w:cs="Huawei Sans"/>
        </w:rPr>
        <w:tab/>
      </w:r>
      <w:r w:rsidR="00D80308" w:rsidRPr="00383667">
        <w:rPr>
          <w:rFonts w:cs="Huawei Sans"/>
        </w:rPr>
        <w:tab/>
      </w:r>
      <w:r w:rsidRPr="00383667">
        <w:rPr>
          <w:rFonts w:cs="Huawei Sans"/>
        </w:rPr>
        <w:t>Len</w:t>
      </w:r>
      <w:r w:rsidRPr="00383667">
        <w:rPr>
          <w:rFonts w:cs="Huawei Sans"/>
        </w:rPr>
        <w:tab/>
      </w:r>
      <w:r w:rsidRPr="00383667">
        <w:rPr>
          <w:rFonts w:cs="Huawei Sans"/>
        </w:rPr>
        <w:tab/>
      </w:r>
      <w:r w:rsidRPr="00383667">
        <w:rPr>
          <w:rFonts w:cs="Huawei Sans"/>
        </w:rPr>
        <w:tab/>
        <w:t>Sequence</w:t>
      </w:r>
      <w:r w:rsidRPr="00383667">
        <w:rPr>
          <w:rFonts w:cs="Huawei Sans"/>
        </w:rPr>
        <w:tab/>
      </w:r>
      <w:r w:rsidRPr="00383667">
        <w:rPr>
          <w:rFonts w:cs="Huawei Sans"/>
        </w:rPr>
        <w:tab/>
      </w:r>
      <w:r w:rsidRPr="00383667">
        <w:rPr>
          <w:rFonts w:cs="Huawei Sans"/>
        </w:rPr>
        <w:tab/>
        <w:t>Metric</w:t>
      </w:r>
    </w:p>
    <w:p w14:paraId="54520CCC" w14:textId="3383F315"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00D80308"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125</w:t>
      </w:r>
      <w:r w:rsidRPr="00383667">
        <w:rPr>
          <w:rFonts w:cs="Huawei Sans"/>
        </w:rPr>
        <w:tab/>
      </w:r>
      <w:r w:rsidRPr="00383667">
        <w:rPr>
          <w:rFonts w:cs="Huawei Sans"/>
        </w:rPr>
        <w:tab/>
      </w:r>
      <w:r w:rsidR="00D80308" w:rsidRPr="00383667">
        <w:rPr>
          <w:rFonts w:cs="Huawei Sans"/>
        </w:rPr>
        <w:tab/>
      </w:r>
      <w:r w:rsidRPr="00383667">
        <w:rPr>
          <w:rFonts w:cs="Huawei Sans"/>
        </w:rPr>
        <w:t>36</w:t>
      </w:r>
      <w:r w:rsidRPr="00383667">
        <w:rPr>
          <w:rFonts w:cs="Huawei Sans"/>
        </w:rPr>
        <w:tab/>
      </w:r>
      <w:r w:rsidRPr="00383667">
        <w:rPr>
          <w:rFonts w:cs="Huawei Sans"/>
        </w:rPr>
        <w:tab/>
      </w:r>
      <w:r w:rsidRPr="00383667">
        <w:rPr>
          <w:rFonts w:cs="Huawei Sans"/>
        </w:rPr>
        <w:tab/>
      </w:r>
      <w:r w:rsidRPr="00383667">
        <w:rPr>
          <w:rFonts w:cs="Huawei Sans"/>
        </w:rPr>
        <w:tab/>
        <w:t>80000005</w:t>
      </w:r>
      <w:r w:rsidRPr="00383667">
        <w:rPr>
          <w:rFonts w:cs="Huawei Sans"/>
        </w:rPr>
        <w:tab/>
      </w:r>
      <w:r w:rsidRPr="00383667">
        <w:rPr>
          <w:rFonts w:cs="Huawei Sans"/>
        </w:rPr>
        <w:tab/>
      </w:r>
      <w:r w:rsidRPr="00383667">
        <w:rPr>
          <w:rFonts w:cs="Huawei Sans"/>
        </w:rPr>
        <w:tab/>
      </w:r>
      <w:r w:rsidRPr="00383667">
        <w:rPr>
          <w:rFonts w:cs="Huawei Sans"/>
        </w:rPr>
        <w:tab/>
        <w:t>1</w:t>
      </w:r>
    </w:p>
    <w:p w14:paraId="6AC1DFD9" w14:textId="5C48B04B"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121</w:t>
      </w:r>
      <w:r w:rsidRPr="00383667">
        <w:rPr>
          <w:rFonts w:cs="Huawei Sans"/>
        </w:rPr>
        <w:tab/>
      </w:r>
      <w:r w:rsidRPr="00383667">
        <w:rPr>
          <w:rFonts w:cs="Huawei Sans"/>
        </w:rPr>
        <w:tab/>
      </w:r>
      <w:r w:rsidR="00D80308" w:rsidRPr="00383667">
        <w:rPr>
          <w:rFonts w:cs="Huawei Sans"/>
        </w:rPr>
        <w:tab/>
      </w:r>
      <w:r w:rsidRPr="00383667">
        <w:rPr>
          <w:rFonts w:cs="Huawei Sans"/>
        </w:rPr>
        <w:t>48</w:t>
      </w:r>
      <w:r w:rsidRPr="00383667">
        <w:rPr>
          <w:rFonts w:cs="Huawei Sans"/>
        </w:rPr>
        <w:tab/>
      </w:r>
      <w:r w:rsidRPr="00383667">
        <w:rPr>
          <w:rFonts w:cs="Huawei Sans"/>
        </w:rPr>
        <w:tab/>
      </w:r>
      <w:r w:rsidRPr="00383667">
        <w:rPr>
          <w:rFonts w:cs="Huawei Sans"/>
        </w:rPr>
        <w:tab/>
      </w:r>
      <w:r w:rsidRPr="00383667">
        <w:rPr>
          <w:rFonts w:cs="Huawei Sans"/>
        </w:rPr>
        <w:tab/>
        <w:t>8000000C</w:t>
      </w:r>
      <w:r w:rsidRPr="00383667">
        <w:rPr>
          <w:rFonts w:cs="Huawei Sans"/>
        </w:rPr>
        <w:tab/>
      </w:r>
      <w:r w:rsidRPr="00383667">
        <w:rPr>
          <w:rFonts w:cs="Huawei Sans"/>
        </w:rPr>
        <w:tab/>
      </w:r>
      <w:r w:rsidRPr="00383667">
        <w:rPr>
          <w:rFonts w:cs="Huawei Sans"/>
        </w:rPr>
        <w:tab/>
        <w:t>0</w:t>
      </w:r>
    </w:p>
    <w:p w14:paraId="2AB57DB2" w14:textId="3283C9B0" w:rsidR="00480CA1" w:rsidRPr="00383667" w:rsidRDefault="00480CA1" w:rsidP="00480CA1">
      <w:pPr>
        <w:pStyle w:val="2f3"/>
        <w:rPr>
          <w:rFonts w:cs="Huawei Sans"/>
        </w:rPr>
      </w:pP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t>10.0.13.1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121</w:t>
      </w:r>
      <w:r w:rsidRPr="00383667">
        <w:rPr>
          <w:rFonts w:cs="Huawei Sans"/>
        </w:rPr>
        <w:tab/>
      </w:r>
      <w:r w:rsidR="00D80308" w:rsidRPr="00383667">
        <w:rPr>
          <w:rFonts w:cs="Huawei Sans"/>
        </w:rPr>
        <w:tab/>
      </w:r>
      <w:r w:rsidRPr="00383667">
        <w:rPr>
          <w:rFonts w:cs="Huawei Sans"/>
        </w:rPr>
        <w:tab/>
        <w:t>32</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t>0</w:t>
      </w:r>
    </w:p>
    <w:p w14:paraId="0FA3E4CB" w14:textId="408229C9" w:rsidR="00480CA1" w:rsidRPr="00383667" w:rsidRDefault="00480CA1" w:rsidP="00480CA1">
      <w:pPr>
        <w:pStyle w:val="2f3"/>
        <w:rPr>
          <w:rFonts w:cs="Huawei Sans"/>
        </w:rPr>
      </w:pPr>
      <w:r w:rsidRPr="00383667">
        <w:rPr>
          <w:rFonts w:cs="Huawei Sans"/>
        </w:rPr>
        <w:tab/>
        <w:t>Sum-Net</w:t>
      </w:r>
      <w:r w:rsidRPr="00383667">
        <w:rPr>
          <w:rFonts w:cs="Huawei Sans"/>
        </w:rPr>
        <w:tab/>
      </w:r>
      <w:r w:rsidR="00D80308" w:rsidRPr="00383667">
        <w:rPr>
          <w:rFonts w:cs="Huawei Sans"/>
        </w:rPr>
        <w:tab/>
      </w:r>
      <w:r w:rsidRPr="00383667">
        <w:rPr>
          <w:rFonts w:cs="Huawei Sans"/>
        </w:rPr>
        <w:tab/>
        <w:t>0.0.0.0</w:t>
      </w:r>
      <w:r w:rsidRPr="00383667">
        <w:rPr>
          <w:rFonts w:cs="Huawei Sans"/>
        </w:rPr>
        <w:tab/>
      </w:r>
      <w:r w:rsidRPr="00383667">
        <w:rPr>
          <w:rFonts w:cs="Huawei Sans"/>
        </w:rPr>
        <w:tab/>
      </w:r>
      <w:r w:rsidRPr="00383667">
        <w:rPr>
          <w:rFonts w:cs="Huawei Sans"/>
        </w:rPr>
        <w:tab/>
      </w:r>
      <w:r w:rsidRPr="00383667">
        <w:rPr>
          <w:rFonts w:cs="Huawei Sans"/>
        </w:rPr>
        <w:tab/>
      </w:r>
      <w:r w:rsidR="00B91017"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961</w:t>
      </w:r>
      <w:r w:rsidRPr="00383667">
        <w:rPr>
          <w:rFonts w:cs="Huawei Sans"/>
        </w:rPr>
        <w:tab/>
      </w:r>
      <w:r w:rsidR="00D80308"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t>1</w:t>
      </w:r>
    </w:p>
    <w:p w14:paraId="1D8CEC08" w14:textId="77777777" w:rsidR="00480CA1" w:rsidRPr="00383667" w:rsidRDefault="00480CA1" w:rsidP="00480CA1">
      <w:pPr>
        <w:pStyle w:val="1e"/>
      </w:pPr>
      <w:r w:rsidRPr="00383667">
        <w:t>The originally multiple OSPF inter-area routes have been replaced with only one default route 0.0.0.0/0, and the LSDB contains only one Type 3 LSA 0.0.0.0.</w:t>
      </w:r>
    </w:p>
    <w:p w14:paraId="4247AFCB" w14:textId="77777777" w:rsidR="00480CA1" w:rsidRPr="00383667" w:rsidRDefault="00480CA1" w:rsidP="00480CA1">
      <w:pPr>
        <w:pStyle w:val="1e"/>
      </w:pPr>
      <w:r w:rsidRPr="00383667">
        <w:t xml:space="preserve">This proves that the ABR in </w:t>
      </w:r>
      <w:r w:rsidRPr="00497E5B">
        <w:t>a totally stubby area blocks</w:t>
      </w:r>
      <w:r w:rsidRPr="00383667">
        <w:t xml:space="preserve"> Type 3, Type 4, and Type 5 LSAs and instead generates a Type 3 LSA to advertise a default route destined for the ABR itself.</w:t>
      </w:r>
    </w:p>
    <w:p w14:paraId="6F4F703F" w14:textId="77777777" w:rsidR="00480CA1" w:rsidRPr="00383667" w:rsidRDefault="00480CA1" w:rsidP="00604E8C">
      <w:pPr>
        <w:pStyle w:val="30"/>
        <w:ind w:left="1032" w:hanging="278"/>
        <w:outlineLvl w:val="9"/>
        <w:rPr>
          <w:rFonts w:cs="Huawei Sans"/>
        </w:rPr>
      </w:pPr>
      <w:r w:rsidRPr="00383667">
        <w:rPr>
          <w:rFonts w:cs="Huawei Sans"/>
        </w:rPr>
        <w:t>Configure area 1 as an NSSA.</w:t>
      </w:r>
    </w:p>
    <w:p w14:paraId="55920BCF" w14:textId="77777777" w:rsidR="00480CA1" w:rsidRPr="00383667" w:rsidRDefault="00480CA1" w:rsidP="00480CA1">
      <w:pPr>
        <w:pStyle w:val="1e"/>
      </w:pPr>
      <w:r w:rsidRPr="00383667">
        <w:t># Check the OSPF routing table on R4.</w:t>
      </w:r>
    </w:p>
    <w:p w14:paraId="5EDBE5D4" w14:textId="77777777" w:rsidR="00480CA1" w:rsidRPr="00383667" w:rsidRDefault="00480CA1" w:rsidP="00480CA1">
      <w:pPr>
        <w:pStyle w:val="2f3"/>
        <w:rPr>
          <w:rFonts w:cs="Huawei Sans"/>
        </w:rPr>
      </w:pPr>
      <w:r w:rsidRPr="00383667">
        <w:rPr>
          <w:rFonts w:cs="Huawei Sans"/>
        </w:rPr>
        <w:t xml:space="preserve">&lt;R4&gt;display </w:t>
      </w:r>
      <w:r w:rsidRPr="00497E5B">
        <w:rPr>
          <w:rFonts w:cs="Huawei Sans"/>
        </w:rPr>
        <w:t>ospf</w:t>
      </w:r>
      <w:r w:rsidRPr="00383667">
        <w:rPr>
          <w:rFonts w:cs="Huawei Sans"/>
        </w:rPr>
        <w:t xml:space="preserve"> routing </w:t>
      </w:r>
    </w:p>
    <w:p w14:paraId="350CE9DB" w14:textId="77777777" w:rsidR="00480CA1" w:rsidRPr="00383667" w:rsidRDefault="00480CA1" w:rsidP="00480CA1">
      <w:pPr>
        <w:pStyle w:val="2f3"/>
        <w:rPr>
          <w:rFonts w:cs="Huawei Sans"/>
        </w:rPr>
      </w:pPr>
    </w:p>
    <w:p w14:paraId="4B74495B" w14:textId="77777777" w:rsidR="00480CA1" w:rsidRPr="00383667" w:rsidRDefault="00480CA1" w:rsidP="00480CA1">
      <w:pPr>
        <w:pStyle w:val="2f3"/>
        <w:rPr>
          <w:rFonts w:cs="Huawei Sans"/>
        </w:rPr>
      </w:pPr>
      <w:r w:rsidRPr="00383667">
        <w:rPr>
          <w:rFonts w:cs="Huawei Sans"/>
        </w:rPr>
        <w:tab/>
        <w:t xml:space="preserve"> OSPF Process 1 with Router ID 10.0.4.4</w:t>
      </w:r>
    </w:p>
    <w:p w14:paraId="472EF6E2"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6FC2193C" w14:textId="77777777" w:rsidR="00480CA1" w:rsidRPr="00383667" w:rsidRDefault="00480CA1" w:rsidP="00480CA1">
      <w:pPr>
        <w:pStyle w:val="2f3"/>
        <w:rPr>
          <w:rFonts w:cs="Huawei Sans"/>
        </w:rPr>
      </w:pPr>
    </w:p>
    <w:p w14:paraId="044F0A89" w14:textId="77777777" w:rsidR="00480CA1" w:rsidRPr="00383667" w:rsidRDefault="00480CA1" w:rsidP="00480CA1">
      <w:pPr>
        <w:pStyle w:val="2f3"/>
        <w:rPr>
          <w:rFonts w:cs="Huawei Sans"/>
        </w:rPr>
      </w:pPr>
      <w:r w:rsidRPr="00383667">
        <w:rPr>
          <w:rFonts w:cs="Huawei Sans"/>
        </w:rPr>
        <w:t xml:space="preserve"> Routing for Network </w:t>
      </w:r>
    </w:p>
    <w:p w14:paraId="6753E76F" w14:textId="55EDA1CF" w:rsidR="00480CA1" w:rsidRPr="00383667" w:rsidRDefault="00480CA1" w:rsidP="00480CA1">
      <w:pPr>
        <w:pStyle w:val="2f3"/>
        <w:rPr>
          <w:rFonts w:cs="Huawei Sans"/>
        </w:rPr>
      </w:pPr>
      <w:r w:rsidRPr="00383667">
        <w:rPr>
          <w:rFonts w:cs="Huawei Sans"/>
        </w:rPr>
        <w:t xml:space="preserve"> Destination</w:t>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Pr="00383667">
        <w:rPr>
          <w:rFonts w:cs="Huawei Sans"/>
        </w:rPr>
        <w:t>Cost</w:t>
      </w:r>
      <w:r w:rsidR="006B4AFC">
        <w:rPr>
          <w:rFonts w:cs="Huawei Sans"/>
        </w:rPr>
        <w:tab/>
      </w:r>
      <w:r w:rsidR="006B4AFC">
        <w:rPr>
          <w:rFonts w:cs="Huawei Sans"/>
        </w:rPr>
        <w:tab/>
      </w:r>
      <w:r w:rsidRPr="00383667">
        <w:rPr>
          <w:rFonts w:cs="Huawei Sans"/>
        </w:rPr>
        <w:t>Type</w:t>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Pr="00383667">
        <w:rPr>
          <w:rFonts w:cs="Huawei Sans"/>
        </w:rPr>
        <w:t>NextHop</w:t>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Pr="00383667">
        <w:rPr>
          <w:rFonts w:cs="Huawei Sans"/>
        </w:rPr>
        <w:t>AdvRouter</w:t>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006B4AFC">
        <w:rPr>
          <w:rFonts w:cs="Huawei Sans"/>
        </w:rPr>
        <w:tab/>
      </w:r>
      <w:r w:rsidRPr="00383667">
        <w:rPr>
          <w:rFonts w:cs="Huawei Sans"/>
        </w:rPr>
        <w:t>Area</w:t>
      </w:r>
    </w:p>
    <w:p w14:paraId="18E279F9" w14:textId="0B0599A6" w:rsidR="00480CA1" w:rsidRPr="00383667" w:rsidRDefault="006B4AFC"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436E0778" w14:textId="39654881" w:rsidR="00480CA1" w:rsidRPr="00383667" w:rsidRDefault="006B4AFC" w:rsidP="00480CA1">
      <w:pPr>
        <w:pStyle w:val="2f3"/>
        <w:rPr>
          <w:rFonts w:cs="Huawei Sans"/>
        </w:rPr>
      </w:pPr>
      <w:r>
        <w:rPr>
          <w:rFonts w:cs="Huawei Sans"/>
        </w:rPr>
        <w:tab/>
      </w:r>
      <w:r w:rsidR="00480CA1"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F216167" w14:textId="652520AB" w:rsidR="00480CA1" w:rsidRPr="00383667" w:rsidRDefault="006B4AFC"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6EA2B250" w14:textId="1865572C" w:rsidR="00480CA1" w:rsidRPr="00383667" w:rsidRDefault="006B4AFC"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729F97AD" w14:textId="36CB32B4" w:rsidR="00480CA1" w:rsidRPr="00383667" w:rsidRDefault="006B4AFC"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F8AC859" w14:textId="02CDE5B7" w:rsidR="00480CA1" w:rsidRPr="00383667" w:rsidRDefault="006B4AFC" w:rsidP="00480CA1">
      <w:pPr>
        <w:pStyle w:val="2f3"/>
        <w:rPr>
          <w:rFonts w:cs="Huawei Sans"/>
        </w:rPr>
      </w:pPr>
      <w:r>
        <w:rPr>
          <w:rFonts w:cs="Huawei Sans"/>
        </w:rPr>
        <w:tab/>
      </w:r>
      <w:r w:rsidR="00480CA1" w:rsidRPr="00383667">
        <w:rPr>
          <w:rFonts w:cs="Huawei Sans"/>
        </w:rPr>
        <w:t>10.0.13.0/24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3A34EBF4" w14:textId="2FF24FD5" w:rsidR="00480CA1" w:rsidRPr="00383667" w:rsidRDefault="006B4AFC" w:rsidP="00480CA1">
      <w:pPr>
        <w:pStyle w:val="2f3"/>
        <w:rPr>
          <w:rFonts w:cs="Huawei Sans"/>
        </w:rPr>
      </w:pPr>
      <w:r>
        <w:rPr>
          <w:rFonts w:cs="Huawei Sans"/>
        </w:rPr>
        <w:tab/>
      </w:r>
      <w:r w:rsidR="00480CA1"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B4CBF97" w14:textId="77777777" w:rsidR="00480CA1" w:rsidRPr="00383667" w:rsidRDefault="00480CA1" w:rsidP="00480CA1">
      <w:pPr>
        <w:pStyle w:val="2f3"/>
        <w:rPr>
          <w:rFonts w:cs="Huawei Sans"/>
        </w:rPr>
      </w:pPr>
    </w:p>
    <w:p w14:paraId="6A5ED66D" w14:textId="77777777" w:rsidR="00480CA1" w:rsidRPr="00383667" w:rsidRDefault="00480CA1" w:rsidP="00480CA1">
      <w:pPr>
        <w:pStyle w:val="2f3"/>
        <w:rPr>
          <w:rFonts w:cs="Huawei Sans"/>
        </w:rPr>
      </w:pPr>
      <w:r w:rsidRPr="00383667">
        <w:rPr>
          <w:rFonts w:cs="Huawei Sans"/>
        </w:rPr>
        <w:t xml:space="preserve"> Routing for ASEs</w:t>
      </w:r>
    </w:p>
    <w:p w14:paraId="5354F3E1" w14:textId="6DE87A6B" w:rsidR="00480CA1" w:rsidRPr="00383667" w:rsidRDefault="006B4AFC"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sidRPr="00383667">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p>
    <w:p w14:paraId="7D1CE83C" w14:textId="245BF070" w:rsidR="00480CA1" w:rsidRPr="00383667" w:rsidRDefault="006B4AFC" w:rsidP="00480CA1">
      <w:pPr>
        <w:pStyle w:val="2f3"/>
        <w:rPr>
          <w:rFonts w:cs="Huawei Sans"/>
        </w:rPr>
      </w:pPr>
      <w:r>
        <w:rPr>
          <w:rFonts w:cs="Huawei Sans"/>
        </w:rPr>
        <w:tab/>
      </w:r>
      <w:r w:rsidR="00480CA1" w:rsidRPr="00383667">
        <w:rPr>
          <w:rFonts w:cs="Huawei Sans"/>
        </w:rPr>
        <w:t>0.0.0.0/0</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p>
    <w:p w14:paraId="59063C68" w14:textId="37250AE7" w:rsidR="00480CA1" w:rsidRPr="00383667" w:rsidRDefault="006B4AFC" w:rsidP="00480CA1">
      <w:pPr>
        <w:pStyle w:val="2f3"/>
        <w:rPr>
          <w:rFonts w:cs="Huawei Sans"/>
        </w:rPr>
      </w:pPr>
      <w:r>
        <w:rPr>
          <w:rFonts w:cs="Huawei Sans"/>
          <w:color w:val="EC7061"/>
        </w:rPr>
        <w:tab/>
      </w:r>
      <w:r w:rsidR="00480CA1" w:rsidRPr="00383667">
        <w:rPr>
          <w:rFonts w:cs="Huawei Sans"/>
          <w:color w:val="EC7061"/>
        </w:rPr>
        <w:t>10.0.5.0/24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Type2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10.0.45.5</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10.0.5.5</w:t>
      </w:r>
    </w:p>
    <w:p w14:paraId="5F48504D" w14:textId="77777777" w:rsidR="00480CA1" w:rsidRPr="00383667" w:rsidRDefault="00480CA1" w:rsidP="00480CA1">
      <w:pPr>
        <w:pStyle w:val="2f3"/>
        <w:rPr>
          <w:rFonts w:cs="Huawei Sans"/>
        </w:rPr>
      </w:pPr>
    </w:p>
    <w:p w14:paraId="743D70BD" w14:textId="77777777" w:rsidR="00480CA1" w:rsidRPr="00383667" w:rsidRDefault="00480CA1" w:rsidP="00480CA1">
      <w:pPr>
        <w:pStyle w:val="2f3"/>
        <w:rPr>
          <w:rFonts w:cs="Huawei Sans"/>
        </w:rPr>
      </w:pPr>
      <w:r w:rsidRPr="00383667">
        <w:rPr>
          <w:rFonts w:cs="Huawei Sans"/>
        </w:rPr>
        <w:t xml:space="preserve"> Total Nets: 9  </w:t>
      </w:r>
    </w:p>
    <w:p w14:paraId="741AE989" w14:textId="77777777" w:rsidR="00480CA1" w:rsidRPr="00383667" w:rsidRDefault="00480CA1" w:rsidP="00480CA1">
      <w:pPr>
        <w:pStyle w:val="2f3"/>
        <w:rPr>
          <w:rFonts w:cs="Huawei Sans"/>
        </w:rPr>
      </w:pPr>
      <w:r w:rsidRPr="00383667">
        <w:rPr>
          <w:rFonts w:cs="Huawei Sans"/>
        </w:rPr>
        <w:t xml:space="preserve"> Intra Area: 4  </w:t>
      </w:r>
      <w:r w:rsidRPr="00497E5B">
        <w:rPr>
          <w:rFonts w:cs="Huawei Sans"/>
        </w:rPr>
        <w:t>Inter</w:t>
      </w:r>
      <w:r w:rsidRPr="00383667">
        <w:rPr>
          <w:rFonts w:cs="Huawei Sans"/>
        </w:rPr>
        <w:t xml:space="preserve"> Area: 3  ASE: 2  NSSA: 0  </w:t>
      </w:r>
    </w:p>
    <w:p w14:paraId="477E15BE" w14:textId="77777777" w:rsidR="00480CA1" w:rsidRPr="00383667" w:rsidRDefault="00480CA1" w:rsidP="00480CA1">
      <w:pPr>
        <w:pStyle w:val="1e"/>
      </w:pPr>
      <w:r w:rsidRPr="00383667">
        <w:lastRenderedPageBreak/>
        <w:t>The command output shows that R5 has an external route 10.0.5.0/24 described by a Type 5 LSA.</w:t>
      </w:r>
    </w:p>
    <w:p w14:paraId="009F5726" w14:textId="77777777" w:rsidR="00480CA1" w:rsidRPr="00383667" w:rsidRDefault="00480CA1" w:rsidP="00480CA1">
      <w:pPr>
        <w:pStyle w:val="1e"/>
      </w:pPr>
      <w:r w:rsidRPr="00383667">
        <w:t># Check the OSPF routing table on R5.</w:t>
      </w:r>
    </w:p>
    <w:p w14:paraId="7BDEEF7E" w14:textId="77777777" w:rsidR="00480CA1" w:rsidRPr="00383667" w:rsidRDefault="00480CA1" w:rsidP="00480CA1">
      <w:pPr>
        <w:pStyle w:val="2f3"/>
        <w:rPr>
          <w:rFonts w:cs="Huawei Sans"/>
        </w:rPr>
      </w:pPr>
      <w:r w:rsidRPr="00383667">
        <w:rPr>
          <w:rFonts w:cs="Huawei Sans"/>
        </w:rPr>
        <w:t xml:space="preserve">&lt;R5&gt;display </w:t>
      </w:r>
      <w:r w:rsidRPr="00497E5B">
        <w:rPr>
          <w:rFonts w:cs="Huawei Sans"/>
        </w:rPr>
        <w:t>ospf</w:t>
      </w:r>
      <w:r w:rsidRPr="00383667">
        <w:rPr>
          <w:rFonts w:cs="Huawei Sans"/>
        </w:rPr>
        <w:t xml:space="preserve"> routing </w:t>
      </w:r>
    </w:p>
    <w:p w14:paraId="3296B8CD" w14:textId="77777777" w:rsidR="00480CA1" w:rsidRPr="00383667" w:rsidRDefault="00480CA1" w:rsidP="00480CA1">
      <w:pPr>
        <w:pStyle w:val="2f3"/>
        <w:rPr>
          <w:rFonts w:cs="Huawei Sans"/>
        </w:rPr>
      </w:pPr>
    </w:p>
    <w:p w14:paraId="5B3C516F" w14:textId="77777777" w:rsidR="00480CA1" w:rsidRPr="00383667" w:rsidRDefault="00480CA1" w:rsidP="00480CA1">
      <w:pPr>
        <w:pStyle w:val="2f3"/>
        <w:rPr>
          <w:rFonts w:cs="Huawei Sans"/>
        </w:rPr>
      </w:pPr>
      <w:r w:rsidRPr="00383667">
        <w:rPr>
          <w:rFonts w:cs="Huawei Sans"/>
        </w:rPr>
        <w:tab/>
        <w:t xml:space="preserve"> OSPF Process 1 with Router ID 10.0.5.5</w:t>
      </w:r>
    </w:p>
    <w:p w14:paraId="340CFBAC"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711FC1FC" w14:textId="77777777" w:rsidR="00480CA1" w:rsidRPr="00383667" w:rsidRDefault="00480CA1" w:rsidP="00480CA1">
      <w:pPr>
        <w:pStyle w:val="2f3"/>
        <w:rPr>
          <w:rFonts w:cs="Huawei Sans"/>
        </w:rPr>
      </w:pPr>
    </w:p>
    <w:p w14:paraId="6A61CBD8" w14:textId="77777777" w:rsidR="00480CA1" w:rsidRPr="00383667" w:rsidRDefault="00480CA1" w:rsidP="00480CA1">
      <w:pPr>
        <w:pStyle w:val="2f3"/>
        <w:rPr>
          <w:rFonts w:cs="Huawei Sans"/>
        </w:rPr>
      </w:pPr>
      <w:r w:rsidRPr="00383667">
        <w:rPr>
          <w:rFonts w:cs="Huawei Sans"/>
        </w:rPr>
        <w:t xml:space="preserve"> Routing for Network </w:t>
      </w:r>
    </w:p>
    <w:p w14:paraId="44D5FB81" w14:textId="6252B3C8" w:rsidR="00480CA1" w:rsidRPr="00383667" w:rsidRDefault="006B4AFC"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sidRPr="00383667">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601E5C21" w14:textId="19C7DBE5" w:rsidR="00480CA1" w:rsidRPr="00383667" w:rsidRDefault="006B4AFC"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sidRPr="00383667">
        <w:rPr>
          <w:rFonts w:cs="Huawei Sans"/>
        </w:rPr>
        <w:tab/>
      </w:r>
      <w:r w:rsidR="00480CA1" w:rsidRPr="00383667">
        <w:rPr>
          <w:rFonts w:cs="Huawei Sans"/>
        </w:rPr>
        <w:t>10.0.45.5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07C136C8" w14:textId="7B89953F" w:rsidR="00480CA1" w:rsidRPr="00383667" w:rsidRDefault="006B4AFC"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A5F5380" w14:textId="2A595F74" w:rsidR="00480CA1" w:rsidRPr="00383667" w:rsidRDefault="006B4AFC"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56131BDB" w14:textId="17B723CC" w:rsidR="00480CA1" w:rsidRPr="00383667" w:rsidRDefault="006B4AFC"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36208FE7" w14:textId="4C4901D0" w:rsidR="00480CA1" w:rsidRPr="00383667" w:rsidRDefault="006B4AFC" w:rsidP="00480CA1">
      <w:pPr>
        <w:pStyle w:val="2f3"/>
        <w:rPr>
          <w:rFonts w:cs="Huawei Sans"/>
        </w:rPr>
      </w:pPr>
      <w:r>
        <w:rPr>
          <w:rFonts w:cs="Huawei Sans"/>
        </w:rPr>
        <w:tab/>
      </w:r>
      <w:r w:rsidR="00480CA1" w:rsidRPr="00383667">
        <w:rPr>
          <w:rFonts w:cs="Huawei Sans"/>
        </w:rPr>
        <w:t>10.0.13.0/24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A3D679D" w14:textId="5E0FF062" w:rsidR="00480CA1" w:rsidRPr="00383667" w:rsidRDefault="006B4AFC" w:rsidP="00480CA1">
      <w:pPr>
        <w:pStyle w:val="2f3"/>
        <w:rPr>
          <w:rFonts w:cs="Huawei Sans"/>
        </w:rPr>
      </w:pPr>
      <w:r>
        <w:rPr>
          <w:rFonts w:cs="Huawei Sans"/>
        </w:rPr>
        <w:tab/>
      </w:r>
      <w:r w:rsidR="00480CA1"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40BCAB95" w14:textId="2B45B77F" w:rsidR="00480CA1" w:rsidRPr="00383667" w:rsidRDefault="006B4AFC" w:rsidP="00480CA1">
      <w:pPr>
        <w:pStyle w:val="2f3"/>
        <w:rPr>
          <w:rFonts w:cs="Huawei Sans"/>
        </w:rPr>
      </w:pPr>
      <w:r>
        <w:rPr>
          <w:rFonts w:cs="Huawei Sans"/>
        </w:rPr>
        <w:tab/>
      </w:r>
      <w:r w:rsidR="00480CA1"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210F39CA" w14:textId="77777777" w:rsidR="00480CA1" w:rsidRPr="00383667" w:rsidRDefault="00480CA1" w:rsidP="00480CA1">
      <w:pPr>
        <w:pStyle w:val="2f3"/>
        <w:rPr>
          <w:rFonts w:cs="Huawei Sans"/>
        </w:rPr>
      </w:pPr>
    </w:p>
    <w:p w14:paraId="6028B8DF" w14:textId="77777777" w:rsidR="00480CA1" w:rsidRPr="00383667" w:rsidRDefault="00480CA1" w:rsidP="00480CA1">
      <w:pPr>
        <w:pStyle w:val="2f3"/>
        <w:rPr>
          <w:rFonts w:cs="Huawei Sans"/>
        </w:rPr>
      </w:pPr>
      <w:r w:rsidRPr="00383667">
        <w:rPr>
          <w:rFonts w:cs="Huawei Sans"/>
        </w:rPr>
        <w:t xml:space="preserve"> Routing for ASEs</w:t>
      </w:r>
    </w:p>
    <w:p w14:paraId="15492F96" w14:textId="2ABE5236" w:rsidR="00480CA1" w:rsidRPr="00383667" w:rsidRDefault="006B4AFC"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sidRPr="00383667">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p>
    <w:p w14:paraId="33B34889" w14:textId="7B0404CB" w:rsidR="00480CA1" w:rsidRPr="00383667" w:rsidRDefault="006B4AFC" w:rsidP="00480CA1">
      <w:pPr>
        <w:pStyle w:val="2f3"/>
        <w:rPr>
          <w:rFonts w:cs="Huawei Sans"/>
          <w:color w:val="EC7061"/>
        </w:rPr>
      </w:pPr>
      <w:r>
        <w:rPr>
          <w:rFonts w:cs="Huawei Sans"/>
          <w:color w:val="EC7061"/>
        </w:rPr>
        <w:tab/>
      </w:r>
      <w:r w:rsidR="00480CA1" w:rsidRPr="00383667">
        <w:rPr>
          <w:rFonts w:cs="Huawei Sans"/>
          <w:color w:val="EC7061"/>
        </w:rPr>
        <w:t>0.0.0.0/0</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23</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Type1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10.0.45.4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10.0.2.2</w:t>
      </w:r>
    </w:p>
    <w:p w14:paraId="7FF28EB3" w14:textId="77777777" w:rsidR="00480CA1" w:rsidRPr="00383667" w:rsidRDefault="00480CA1" w:rsidP="00480CA1">
      <w:pPr>
        <w:pStyle w:val="2f3"/>
        <w:rPr>
          <w:rFonts w:cs="Huawei Sans"/>
        </w:rPr>
      </w:pPr>
    </w:p>
    <w:p w14:paraId="17596E8D" w14:textId="77777777" w:rsidR="00480CA1" w:rsidRPr="00383667" w:rsidRDefault="00480CA1" w:rsidP="00480CA1">
      <w:pPr>
        <w:pStyle w:val="2f3"/>
        <w:rPr>
          <w:rFonts w:cs="Huawei Sans"/>
        </w:rPr>
      </w:pPr>
      <w:r w:rsidRPr="00383667">
        <w:rPr>
          <w:rFonts w:cs="Huawei Sans"/>
        </w:rPr>
        <w:t xml:space="preserve"> Total Nets: 8  </w:t>
      </w:r>
    </w:p>
    <w:p w14:paraId="5CF2E512" w14:textId="77777777" w:rsidR="00480CA1" w:rsidRPr="00383667" w:rsidRDefault="00480CA1" w:rsidP="00480CA1">
      <w:pPr>
        <w:pStyle w:val="2f3"/>
        <w:rPr>
          <w:rFonts w:cs="Huawei Sans"/>
        </w:rPr>
      </w:pPr>
      <w:r w:rsidRPr="00383667">
        <w:rPr>
          <w:rFonts w:cs="Huawei Sans"/>
        </w:rPr>
        <w:t xml:space="preserve"> Intra Area: 1  </w:t>
      </w:r>
      <w:r w:rsidRPr="00497E5B">
        <w:rPr>
          <w:rFonts w:cs="Huawei Sans"/>
        </w:rPr>
        <w:t>Inter</w:t>
      </w:r>
      <w:r w:rsidRPr="00383667">
        <w:rPr>
          <w:rFonts w:cs="Huawei Sans"/>
        </w:rPr>
        <w:t xml:space="preserve"> Area: 6  ASE: 1  NSSA: 0</w:t>
      </w:r>
    </w:p>
    <w:p w14:paraId="6D4AD92D" w14:textId="77777777" w:rsidR="00480CA1" w:rsidRPr="00383667" w:rsidRDefault="00480CA1" w:rsidP="00480CA1">
      <w:pPr>
        <w:pStyle w:val="1e"/>
      </w:pPr>
      <w:r w:rsidRPr="00383667">
        <w:t>The default route in the OSPF routing table of R5 is described by a Type 5 LSA, which is generated by R2.</w:t>
      </w:r>
    </w:p>
    <w:p w14:paraId="53BE508B" w14:textId="77777777" w:rsidR="00480CA1" w:rsidRPr="00383667" w:rsidRDefault="00480CA1" w:rsidP="00480CA1">
      <w:pPr>
        <w:pStyle w:val="1e"/>
      </w:pPr>
      <w:r w:rsidRPr="00383667">
        <w:t># Configure area 1 as an NSSA on R4 and R5.</w:t>
      </w:r>
    </w:p>
    <w:p w14:paraId="4724D1AB" w14:textId="77777777" w:rsidR="00480CA1" w:rsidRPr="00383667" w:rsidRDefault="00480CA1" w:rsidP="00480CA1">
      <w:pPr>
        <w:pStyle w:val="2f3"/>
        <w:rPr>
          <w:rFonts w:cs="Huawei Sans"/>
        </w:rPr>
      </w:pPr>
      <w:r w:rsidRPr="00383667">
        <w:rPr>
          <w:rFonts w:cs="Huawei Sans"/>
        </w:rPr>
        <w:t>[R4]</w:t>
      </w:r>
      <w:r w:rsidRPr="00497E5B">
        <w:rPr>
          <w:rFonts w:cs="Huawei Sans"/>
        </w:rPr>
        <w:t>ospf</w:t>
      </w:r>
      <w:r w:rsidRPr="00383667">
        <w:rPr>
          <w:rFonts w:cs="Huawei Sans"/>
        </w:rPr>
        <w:t xml:space="preserve"> 1 </w:t>
      </w:r>
    </w:p>
    <w:p w14:paraId="6A8C598C" w14:textId="77777777" w:rsidR="00480CA1" w:rsidRPr="00383667" w:rsidRDefault="00480CA1" w:rsidP="00480CA1">
      <w:pPr>
        <w:pStyle w:val="2f3"/>
        <w:rPr>
          <w:rFonts w:cs="Huawei Sans"/>
        </w:rPr>
      </w:pPr>
      <w:r w:rsidRPr="00383667">
        <w:rPr>
          <w:rFonts w:cs="Huawei Sans"/>
        </w:rPr>
        <w:t>[R4-ospf-1] area 0.0.0.1</w:t>
      </w:r>
    </w:p>
    <w:p w14:paraId="25543431" w14:textId="77777777" w:rsidR="00480CA1" w:rsidRPr="00383667" w:rsidRDefault="00480CA1" w:rsidP="00480CA1">
      <w:pPr>
        <w:pStyle w:val="2f3"/>
        <w:rPr>
          <w:rFonts w:cs="Huawei Sans"/>
        </w:rPr>
      </w:pPr>
      <w:r w:rsidRPr="00383667">
        <w:rPr>
          <w:rFonts w:cs="Huawei Sans"/>
        </w:rPr>
        <w:t xml:space="preserve">[R4-ospf-1-area-0.0.0.1] </w:t>
      </w:r>
      <w:r w:rsidRPr="00497E5B">
        <w:rPr>
          <w:rFonts w:cs="Huawei Sans"/>
        </w:rPr>
        <w:t>nssa</w:t>
      </w:r>
    </w:p>
    <w:p w14:paraId="2A62F798" w14:textId="77777777" w:rsidR="00480CA1" w:rsidRPr="00383667" w:rsidRDefault="00480CA1" w:rsidP="00480CA1">
      <w:pPr>
        <w:pStyle w:val="2f3"/>
        <w:rPr>
          <w:rFonts w:cs="Huawei Sans"/>
        </w:rPr>
      </w:pPr>
    </w:p>
    <w:p w14:paraId="31C15A1C" w14:textId="77777777" w:rsidR="00480CA1" w:rsidRPr="00383667" w:rsidRDefault="00480CA1" w:rsidP="00480CA1">
      <w:pPr>
        <w:pStyle w:val="2f3"/>
        <w:rPr>
          <w:rFonts w:cs="Huawei Sans"/>
        </w:rPr>
      </w:pPr>
      <w:r w:rsidRPr="00383667">
        <w:rPr>
          <w:rFonts w:cs="Huawei Sans"/>
        </w:rPr>
        <w:t>[R5]</w:t>
      </w:r>
      <w:r w:rsidRPr="00497E5B">
        <w:rPr>
          <w:rFonts w:cs="Huawei Sans"/>
        </w:rPr>
        <w:t>ospf</w:t>
      </w:r>
      <w:r w:rsidRPr="00383667">
        <w:rPr>
          <w:rFonts w:cs="Huawei Sans"/>
        </w:rPr>
        <w:t xml:space="preserve"> 1 </w:t>
      </w:r>
    </w:p>
    <w:p w14:paraId="61AAC07B" w14:textId="77777777" w:rsidR="00480CA1" w:rsidRPr="00383667" w:rsidRDefault="00480CA1" w:rsidP="00480CA1">
      <w:pPr>
        <w:pStyle w:val="2f3"/>
        <w:rPr>
          <w:rFonts w:cs="Huawei Sans"/>
        </w:rPr>
      </w:pPr>
      <w:r w:rsidRPr="00383667">
        <w:rPr>
          <w:rFonts w:cs="Huawei Sans"/>
        </w:rPr>
        <w:t>[R5-ospf-1] area 0.0.0.1</w:t>
      </w:r>
    </w:p>
    <w:p w14:paraId="6EA7267E" w14:textId="77777777" w:rsidR="00480CA1" w:rsidRPr="00383667" w:rsidRDefault="00480CA1" w:rsidP="00480CA1">
      <w:pPr>
        <w:pStyle w:val="2f3"/>
        <w:rPr>
          <w:rFonts w:cs="Huawei Sans"/>
        </w:rPr>
      </w:pPr>
      <w:r w:rsidRPr="00383667">
        <w:rPr>
          <w:rFonts w:cs="Huawei Sans"/>
        </w:rPr>
        <w:t xml:space="preserve">[R5-ospf-1-area-0.0.0.1] </w:t>
      </w:r>
      <w:r w:rsidRPr="00497E5B">
        <w:rPr>
          <w:rFonts w:cs="Huawei Sans"/>
        </w:rPr>
        <w:t>nssa</w:t>
      </w:r>
    </w:p>
    <w:p w14:paraId="5044A080" w14:textId="77777777" w:rsidR="00480CA1" w:rsidRPr="00383667" w:rsidRDefault="00480CA1" w:rsidP="00480CA1">
      <w:pPr>
        <w:pStyle w:val="1e"/>
      </w:pPr>
      <w:r w:rsidRPr="00383667">
        <w:t># Check the OSPF routing table on R5 again.</w:t>
      </w:r>
    </w:p>
    <w:p w14:paraId="73CE2710" w14:textId="77777777" w:rsidR="00480CA1" w:rsidRPr="00383667" w:rsidRDefault="00480CA1" w:rsidP="00480CA1">
      <w:pPr>
        <w:pStyle w:val="2f3"/>
        <w:rPr>
          <w:rFonts w:cs="Huawei Sans"/>
        </w:rPr>
      </w:pPr>
      <w:r w:rsidRPr="00383667">
        <w:rPr>
          <w:rFonts w:cs="Huawei Sans"/>
        </w:rPr>
        <w:t xml:space="preserve">&lt;R5&gt;display </w:t>
      </w:r>
      <w:r w:rsidRPr="00497E5B">
        <w:rPr>
          <w:rFonts w:cs="Huawei Sans"/>
        </w:rPr>
        <w:t>ospf</w:t>
      </w:r>
      <w:r w:rsidRPr="00383667">
        <w:rPr>
          <w:rFonts w:cs="Huawei Sans"/>
        </w:rPr>
        <w:t xml:space="preserve"> routing </w:t>
      </w:r>
    </w:p>
    <w:p w14:paraId="46BD857A" w14:textId="77777777" w:rsidR="00480CA1" w:rsidRPr="00383667" w:rsidRDefault="00480CA1" w:rsidP="00480CA1">
      <w:pPr>
        <w:pStyle w:val="2f3"/>
        <w:rPr>
          <w:rFonts w:cs="Huawei Sans"/>
        </w:rPr>
      </w:pPr>
    </w:p>
    <w:p w14:paraId="6FB66C1D" w14:textId="77777777" w:rsidR="00480CA1" w:rsidRPr="00383667" w:rsidRDefault="00480CA1" w:rsidP="00480CA1">
      <w:pPr>
        <w:pStyle w:val="2f3"/>
        <w:rPr>
          <w:rFonts w:cs="Huawei Sans"/>
        </w:rPr>
      </w:pPr>
      <w:r w:rsidRPr="00383667">
        <w:rPr>
          <w:rFonts w:cs="Huawei Sans"/>
        </w:rPr>
        <w:tab/>
        <w:t xml:space="preserve"> OSPF Process 1 with Router ID 10.0.5.5</w:t>
      </w:r>
    </w:p>
    <w:p w14:paraId="445E89B9"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79D65B57" w14:textId="77777777" w:rsidR="00480CA1" w:rsidRPr="00383667" w:rsidRDefault="00480CA1" w:rsidP="00480CA1">
      <w:pPr>
        <w:pStyle w:val="2f3"/>
        <w:rPr>
          <w:rFonts w:cs="Huawei Sans"/>
        </w:rPr>
      </w:pPr>
    </w:p>
    <w:p w14:paraId="2F7B1058" w14:textId="77777777" w:rsidR="00480CA1" w:rsidRPr="00383667" w:rsidRDefault="00480CA1" w:rsidP="00480CA1">
      <w:pPr>
        <w:pStyle w:val="2f3"/>
        <w:rPr>
          <w:rFonts w:cs="Huawei Sans"/>
        </w:rPr>
      </w:pPr>
      <w:r w:rsidRPr="00383667">
        <w:rPr>
          <w:rFonts w:cs="Huawei Sans"/>
        </w:rPr>
        <w:t xml:space="preserve"> Routing for Network </w:t>
      </w:r>
    </w:p>
    <w:p w14:paraId="1F2EBDA3" w14:textId="16A42AF5" w:rsidR="00480CA1" w:rsidRPr="00383667" w:rsidRDefault="006B4AFC"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sidRPr="00383667">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5F2DDC7F" w14:textId="7148F321" w:rsidR="00480CA1" w:rsidRPr="00383667" w:rsidRDefault="006B4AFC"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sidRPr="00383667">
        <w:rPr>
          <w:rFonts w:cs="Huawei Sans"/>
        </w:rPr>
        <w:tab/>
      </w:r>
      <w:r>
        <w:rPr>
          <w:rFonts w:cs="Huawei Sans"/>
        </w:rPr>
        <w:tab/>
      </w:r>
      <w:r>
        <w:rPr>
          <w:rFonts w:cs="Huawei Sans"/>
        </w:rPr>
        <w:tab/>
      </w:r>
      <w:r w:rsidR="00480CA1" w:rsidRPr="00383667">
        <w:rPr>
          <w:rFonts w:cs="Huawei Sans"/>
        </w:rPr>
        <w:t>10.0.45.5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10.0.5.5</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7D70DC82" w14:textId="285429D6" w:rsidR="00480CA1" w:rsidRPr="00383667" w:rsidRDefault="006B4AFC"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6DC86867" w14:textId="349F6BFB" w:rsidR="00480CA1" w:rsidRPr="00383667" w:rsidRDefault="006B4AFC"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3C5A16F4" w14:textId="3A5EDF63" w:rsidR="00480CA1" w:rsidRPr="00383667" w:rsidRDefault="006B4AFC"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672F58E4" w14:textId="567335A1" w:rsidR="00480CA1" w:rsidRPr="00383667" w:rsidRDefault="006B4AFC" w:rsidP="00480CA1">
      <w:pPr>
        <w:pStyle w:val="2f3"/>
        <w:rPr>
          <w:rFonts w:cs="Huawei Sans"/>
        </w:rPr>
      </w:pPr>
      <w:r>
        <w:rPr>
          <w:rFonts w:cs="Huawei Sans"/>
        </w:rPr>
        <w:tab/>
      </w:r>
      <w:r w:rsidR="00480CA1" w:rsidRPr="00383667">
        <w:rPr>
          <w:rFonts w:cs="Huawei Sans"/>
        </w:rPr>
        <w:t>10.0.13.0/24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E722342" w14:textId="4B7B9CF2" w:rsidR="00480CA1" w:rsidRPr="00383667" w:rsidRDefault="006B4AFC" w:rsidP="00480CA1">
      <w:pPr>
        <w:pStyle w:val="2f3"/>
        <w:rPr>
          <w:rFonts w:cs="Huawei Sans"/>
        </w:rPr>
      </w:pPr>
      <w:r>
        <w:rPr>
          <w:rFonts w:cs="Huawei Sans"/>
        </w:rPr>
        <w:tab/>
      </w:r>
      <w:r w:rsidR="00480CA1"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BBF5B31" w14:textId="4D861A26" w:rsidR="00480CA1" w:rsidRPr="00383667" w:rsidRDefault="006B4AFC" w:rsidP="00480CA1">
      <w:pPr>
        <w:pStyle w:val="2f3"/>
        <w:rPr>
          <w:rFonts w:cs="Huawei Sans"/>
        </w:rPr>
      </w:pPr>
      <w:r>
        <w:rPr>
          <w:rFonts w:cs="Huawei Sans"/>
        </w:rPr>
        <w:tab/>
      </w:r>
      <w:r w:rsidR="00480CA1"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171A33D4" w14:textId="77777777" w:rsidR="00480CA1" w:rsidRPr="00383667" w:rsidRDefault="00480CA1" w:rsidP="00480CA1">
      <w:pPr>
        <w:pStyle w:val="2f3"/>
        <w:rPr>
          <w:rFonts w:cs="Huawei Sans"/>
        </w:rPr>
      </w:pPr>
    </w:p>
    <w:p w14:paraId="63431B5D" w14:textId="77777777" w:rsidR="00480CA1" w:rsidRPr="00383667" w:rsidRDefault="00480CA1" w:rsidP="00480CA1">
      <w:pPr>
        <w:pStyle w:val="2f3"/>
        <w:rPr>
          <w:rFonts w:cs="Huawei Sans"/>
        </w:rPr>
      </w:pPr>
      <w:r w:rsidRPr="00383667">
        <w:rPr>
          <w:rFonts w:cs="Huawei Sans"/>
        </w:rPr>
        <w:t xml:space="preserve"> Routing for </w:t>
      </w:r>
      <w:r w:rsidRPr="00383667">
        <w:rPr>
          <w:rFonts w:cs="Huawei Sans"/>
          <w:color w:val="EC7061"/>
        </w:rPr>
        <w:t>NSSAs</w:t>
      </w:r>
    </w:p>
    <w:p w14:paraId="207DA657" w14:textId="77777777" w:rsidR="00480CA1" w:rsidRPr="00383667" w:rsidRDefault="00480CA1" w:rsidP="00480CA1">
      <w:pPr>
        <w:pStyle w:val="2f3"/>
        <w:rPr>
          <w:rFonts w:cs="Huawei Sans"/>
        </w:rPr>
      </w:pPr>
      <w:r w:rsidRPr="00383667">
        <w:rPr>
          <w:rFonts w:cs="Huawei Sans"/>
        </w:rPr>
        <w:t xml:space="preserve"> Destination        Cost      Type       Tag         NextHop       AdvRouter</w:t>
      </w:r>
    </w:p>
    <w:p w14:paraId="0F630C22" w14:textId="4261A169" w:rsidR="00480CA1" w:rsidRPr="00383667" w:rsidRDefault="00480CA1" w:rsidP="00480CA1">
      <w:pPr>
        <w:pStyle w:val="2f3"/>
        <w:rPr>
          <w:rFonts w:cs="Huawei Sans"/>
        </w:rPr>
      </w:pPr>
      <w:r w:rsidRPr="00383667">
        <w:rPr>
          <w:rFonts w:cs="Huawei Sans"/>
          <w:color w:val="EC7061"/>
        </w:rPr>
        <w:t xml:space="preserve"> 0.0.0.0/0  </w:t>
      </w:r>
      <w:r w:rsidRPr="00383667">
        <w:rPr>
          <w:rFonts w:cs="Huawei Sans"/>
        </w:rPr>
        <w:t xml:space="preserve">   </w:t>
      </w:r>
      <w:r w:rsidR="00405926">
        <w:rPr>
          <w:rFonts w:cs="Huawei Sans"/>
        </w:rPr>
        <w:t xml:space="preserve"> </w:t>
      </w:r>
      <w:r w:rsidRPr="00383667">
        <w:rPr>
          <w:rFonts w:cs="Huawei Sans"/>
        </w:rPr>
        <w:t xml:space="preserve">     1         Type2      1           10.0.45.4      </w:t>
      </w:r>
      <w:r w:rsidRPr="00383667">
        <w:rPr>
          <w:rFonts w:cs="Huawei Sans"/>
          <w:color w:val="EC7061"/>
        </w:rPr>
        <w:t xml:space="preserve"> 10.0.4.4</w:t>
      </w:r>
    </w:p>
    <w:p w14:paraId="65D5347D" w14:textId="77777777" w:rsidR="00480CA1" w:rsidRPr="00383667" w:rsidRDefault="00480CA1" w:rsidP="00480CA1">
      <w:pPr>
        <w:pStyle w:val="2f3"/>
        <w:rPr>
          <w:rFonts w:cs="Huawei Sans"/>
        </w:rPr>
      </w:pPr>
    </w:p>
    <w:p w14:paraId="3F4B8BD5" w14:textId="77777777" w:rsidR="00480CA1" w:rsidRPr="00383667" w:rsidRDefault="00480CA1" w:rsidP="00480CA1">
      <w:pPr>
        <w:pStyle w:val="2f3"/>
        <w:rPr>
          <w:rFonts w:cs="Huawei Sans"/>
        </w:rPr>
      </w:pPr>
      <w:r w:rsidRPr="00383667">
        <w:rPr>
          <w:rFonts w:cs="Huawei Sans"/>
        </w:rPr>
        <w:t xml:space="preserve"> Total Nets: 8  </w:t>
      </w:r>
    </w:p>
    <w:p w14:paraId="50403DD9" w14:textId="77777777" w:rsidR="00480CA1" w:rsidRPr="00383667" w:rsidRDefault="00480CA1" w:rsidP="00480CA1">
      <w:pPr>
        <w:pStyle w:val="2f3"/>
        <w:rPr>
          <w:rFonts w:cs="Huawei Sans"/>
        </w:rPr>
      </w:pPr>
      <w:r w:rsidRPr="00383667">
        <w:rPr>
          <w:rFonts w:cs="Huawei Sans"/>
        </w:rPr>
        <w:t xml:space="preserve"> Intra Area: 1  </w:t>
      </w:r>
      <w:r w:rsidRPr="00497E5B">
        <w:rPr>
          <w:rFonts w:cs="Huawei Sans"/>
        </w:rPr>
        <w:t>Inter</w:t>
      </w:r>
      <w:r w:rsidRPr="00383667">
        <w:rPr>
          <w:rFonts w:cs="Huawei Sans"/>
        </w:rPr>
        <w:t xml:space="preserve"> Area: 6  ASE: 0  NSSA: 1 </w:t>
      </w:r>
    </w:p>
    <w:p w14:paraId="4B919502" w14:textId="77777777" w:rsidR="00480CA1" w:rsidRPr="00383667" w:rsidRDefault="00480CA1" w:rsidP="00480CA1">
      <w:pPr>
        <w:pStyle w:val="1e"/>
      </w:pPr>
      <w:r w:rsidRPr="00383667">
        <w:t>The command output shows that there is no default route advertised by R2. Instead, there is an OSPF default route described by a Type 7 LSA, which is advertised by R4.</w:t>
      </w:r>
    </w:p>
    <w:p w14:paraId="5E8BAF75" w14:textId="77777777" w:rsidR="00480CA1" w:rsidRPr="00383667" w:rsidRDefault="00480CA1" w:rsidP="00480CA1">
      <w:pPr>
        <w:pStyle w:val="1e"/>
      </w:pPr>
      <w:r w:rsidRPr="00383667">
        <w:t># Check the LSDB on R5.</w:t>
      </w:r>
    </w:p>
    <w:p w14:paraId="2B6C27CC" w14:textId="77777777" w:rsidR="00227531" w:rsidRDefault="00480CA1" w:rsidP="00480CA1">
      <w:pPr>
        <w:pStyle w:val="2f3"/>
        <w:rPr>
          <w:rFonts w:cs="Huawei Sans"/>
        </w:rPr>
      </w:pPr>
      <w:r w:rsidRPr="00383667">
        <w:rPr>
          <w:rFonts w:cs="Huawei Sans"/>
        </w:rPr>
        <w:t>&lt;R5&gt;display</w:t>
      </w:r>
      <w:r w:rsidRPr="00383667">
        <w:rPr>
          <w:rFonts w:cs="Huawei Sans"/>
        </w:rPr>
        <w:tab/>
      </w:r>
      <w:r w:rsidRPr="00497E5B">
        <w:rPr>
          <w:rFonts w:cs="Huawei Sans"/>
        </w:rPr>
        <w:t>ospf</w:t>
      </w:r>
      <w:r w:rsidRPr="00383667">
        <w:rPr>
          <w:rFonts w:cs="Huawei Sans"/>
        </w:rPr>
        <w:tab/>
        <w:t>lsdb</w:t>
      </w:r>
    </w:p>
    <w:p w14:paraId="671005CD" w14:textId="2E270EB6" w:rsidR="00480CA1" w:rsidRPr="00383667" w:rsidRDefault="00480CA1" w:rsidP="00480CA1">
      <w:pPr>
        <w:pStyle w:val="2f3"/>
        <w:rPr>
          <w:rFonts w:cs="Huawei Sans"/>
        </w:rPr>
      </w:pPr>
    </w:p>
    <w:p w14:paraId="6CBB6495" w14:textId="77777777" w:rsidR="00480CA1" w:rsidRPr="00383667" w:rsidRDefault="00480CA1" w:rsidP="00480CA1">
      <w:pPr>
        <w:pStyle w:val="2f3"/>
        <w:rPr>
          <w:rFonts w:cs="Huawei Sans"/>
        </w:rPr>
      </w:pPr>
      <w:r w:rsidRPr="00383667">
        <w:rPr>
          <w:rFonts w:cs="Huawei Sans"/>
        </w:rPr>
        <w:tab/>
      </w:r>
      <w:r w:rsidRPr="00383667">
        <w:rPr>
          <w:rFonts w:cs="Huawei Sans"/>
        </w:rPr>
        <w:tab/>
        <w:t>OSPF</w:t>
      </w:r>
      <w:r w:rsidRPr="00383667">
        <w:rPr>
          <w:rFonts w:cs="Huawei Sans"/>
        </w:rPr>
        <w:tab/>
        <w:t>Process</w:t>
      </w:r>
      <w:r w:rsidRPr="00383667">
        <w:rPr>
          <w:rFonts w:cs="Huawei Sans"/>
        </w:rPr>
        <w:tab/>
        <w:t>1</w:t>
      </w:r>
      <w:r w:rsidRPr="00383667">
        <w:rPr>
          <w:rFonts w:cs="Huawei Sans"/>
        </w:rPr>
        <w:tab/>
        <w:t>with</w:t>
      </w:r>
      <w:r w:rsidRPr="00383667">
        <w:rPr>
          <w:rFonts w:cs="Huawei Sans"/>
        </w:rPr>
        <w:tab/>
        <w:t>Router</w:t>
      </w:r>
      <w:r w:rsidRPr="00383667">
        <w:rPr>
          <w:rFonts w:cs="Huawei Sans"/>
        </w:rPr>
        <w:tab/>
        <w:t>ID</w:t>
      </w:r>
      <w:r w:rsidRPr="00383667">
        <w:rPr>
          <w:rFonts w:cs="Huawei Sans"/>
        </w:rPr>
        <w:tab/>
        <w:t>10.0.5.5</w:t>
      </w:r>
    </w:p>
    <w:p w14:paraId="726F9DE6" w14:textId="77777777" w:rsidR="00227531" w:rsidRDefault="00480CA1" w:rsidP="00480CA1">
      <w:pPr>
        <w:pStyle w:val="2f3"/>
        <w:rPr>
          <w:rFonts w:cs="Huawei Sans"/>
        </w:rPr>
      </w:pPr>
      <w:r w:rsidRPr="00383667">
        <w:rPr>
          <w:rFonts w:cs="Huawei Sans"/>
        </w:rPr>
        <w:tab/>
      </w:r>
      <w:r w:rsidRPr="00383667">
        <w:rPr>
          <w:rFonts w:cs="Huawei Sans"/>
        </w:rPr>
        <w:tab/>
      </w:r>
      <w:r w:rsidRPr="00383667">
        <w:rPr>
          <w:rFonts w:cs="Huawei Sans"/>
        </w:rPr>
        <w:tab/>
        <w:t>Link</w:t>
      </w:r>
      <w:r w:rsidRPr="00383667">
        <w:rPr>
          <w:rFonts w:cs="Huawei Sans"/>
        </w:rPr>
        <w:tab/>
        <w:t>State</w:t>
      </w:r>
      <w:r w:rsidRPr="00383667">
        <w:rPr>
          <w:rFonts w:cs="Huawei Sans"/>
        </w:rPr>
        <w:tab/>
        <w:t>Database</w:t>
      </w:r>
    </w:p>
    <w:p w14:paraId="08A49EE8" w14:textId="6F3F821E" w:rsidR="00480CA1" w:rsidRPr="00383667" w:rsidRDefault="00480CA1" w:rsidP="00480CA1">
      <w:pPr>
        <w:pStyle w:val="2f3"/>
        <w:rPr>
          <w:rFonts w:cs="Huawei Sans"/>
        </w:rPr>
      </w:pPr>
    </w:p>
    <w:p w14:paraId="2E70DF8F" w14:textId="77777777" w:rsidR="00480CA1" w:rsidRPr="00383667" w:rsidRDefault="00480CA1" w:rsidP="00480CA1">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Area:</w:t>
      </w:r>
      <w:r w:rsidRPr="00383667">
        <w:rPr>
          <w:rFonts w:cs="Huawei Sans"/>
        </w:rPr>
        <w:tab/>
        <w:t>0.0.0.1</w:t>
      </w:r>
    </w:p>
    <w:p w14:paraId="3B3D2A0C" w14:textId="1345A57B" w:rsidR="00480CA1" w:rsidRPr="00383667" w:rsidRDefault="00480CA1" w:rsidP="00480CA1">
      <w:pPr>
        <w:pStyle w:val="2f3"/>
        <w:rPr>
          <w:rFonts w:cs="Huawei Sans"/>
        </w:rPr>
      </w:pP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LinkState</w:t>
      </w:r>
      <w:r w:rsidRPr="00383667">
        <w:rPr>
          <w:rFonts w:cs="Huawei Sans"/>
        </w:rPr>
        <w:tab/>
        <w:t>ID</w:t>
      </w:r>
      <w:r w:rsidRPr="00383667">
        <w:rPr>
          <w:rFonts w:cs="Huawei Sans"/>
        </w:rPr>
        <w:tab/>
      </w:r>
      <w:r w:rsidRPr="00383667">
        <w:rPr>
          <w:rFonts w:cs="Huawei Sans"/>
        </w:rPr>
        <w:tab/>
      </w:r>
      <w:r w:rsidRPr="00383667">
        <w:rPr>
          <w:rFonts w:cs="Huawei Sans"/>
        </w:rPr>
        <w:tab/>
      </w:r>
      <w:r w:rsidR="006B4AFC" w:rsidRPr="00383667">
        <w:rPr>
          <w:rFonts w:cs="Huawei Sans"/>
        </w:rPr>
        <w:tab/>
      </w:r>
      <w:r w:rsidR="006B4AFC" w:rsidRPr="00383667">
        <w:rPr>
          <w:rFonts w:cs="Huawei Sans"/>
        </w:rPr>
        <w:tab/>
      </w:r>
      <w:r w:rsidRPr="00383667">
        <w:rPr>
          <w:rFonts w:cs="Huawei Sans"/>
        </w:rPr>
        <w:tab/>
        <w:t>AdvRouter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Age</w:t>
      </w:r>
      <w:r w:rsidRPr="00383667">
        <w:rPr>
          <w:rFonts w:cs="Huawei Sans"/>
        </w:rPr>
        <w:tab/>
        <w:t>Len</w:t>
      </w:r>
      <w:r w:rsidRPr="00383667">
        <w:rPr>
          <w:rFonts w:cs="Huawei Sans"/>
        </w:rPr>
        <w:tab/>
      </w:r>
      <w:r w:rsidRPr="00383667">
        <w:rPr>
          <w:rFonts w:cs="Huawei Sans"/>
        </w:rPr>
        <w:tab/>
      </w:r>
      <w:r w:rsidRPr="00383667">
        <w:rPr>
          <w:rFonts w:cs="Huawei Sans"/>
        </w:rPr>
        <w:tab/>
        <w:t>Sequence</w:t>
      </w:r>
      <w:r w:rsidRPr="00383667">
        <w:rPr>
          <w:rFonts w:cs="Huawei Sans"/>
        </w:rPr>
        <w:tab/>
      </w:r>
      <w:r w:rsidRPr="00383667">
        <w:rPr>
          <w:rFonts w:cs="Huawei Sans"/>
        </w:rPr>
        <w:tab/>
      </w:r>
      <w:r w:rsidR="006B4AFC" w:rsidRPr="00383667">
        <w:rPr>
          <w:rFonts w:cs="Huawei Sans"/>
        </w:rPr>
        <w:tab/>
      </w:r>
      <w:r w:rsidRPr="00383667">
        <w:rPr>
          <w:rFonts w:cs="Huawei Sans"/>
        </w:rPr>
        <w:tab/>
        <w:t>Metric</w:t>
      </w:r>
    </w:p>
    <w:p w14:paraId="3482D192" w14:textId="77777777"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t>36</w:t>
      </w:r>
      <w:r w:rsidRPr="00383667">
        <w:rPr>
          <w:rFonts w:cs="Huawei Sans"/>
        </w:rPr>
        <w:tab/>
      </w:r>
      <w:r w:rsidRPr="00383667">
        <w:rPr>
          <w:rFonts w:cs="Huawei Sans"/>
        </w:rPr>
        <w:tab/>
      </w:r>
      <w:r w:rsidRPr="00383667">
        <w:rPr>
          <w:rFonts w:cs="Huawei Sans"/>
        </w:rPr>
        <w:tab/>
      </w:r>
      <w:r w:rsidRPr="00383667">
        <w:rPr>
          <w:rFonts w:cs="Huawei Sans"/>
        </w:rPr>
        <w:tab/>
        <w:t>80000005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19AEA542" w14:textId="77777777" w:rsidR="00480CA1" w:rsidRPr="00383667" w:rsidRDefault="00480CA1" w:rsidP="00480CA1">
      <w:pPr>
        <w:pStyle w:val="2f3"/>
        <w:rPr>
          <w:rFonts w:cs="Huawei Sans"/>
        </w:rPr>
      </w:pPr>
      <w:r w:rsidRPr="00383667">
        <w:rPr>
          <w:rFonts w:cs="Huawei Sans"/>
        </w:rPr>
        <w:tab/>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105</w:t>
      </w:r>
      <w:r w:rsidRPr="00383667">
        <w:rPr>
          <w:rFonts w:cs="Huawei Sans"/>
        </w:rPr>
        <w:tab/>
      </w:r>
      <w:r w:rsidRPr="00383667">
        <w:rPr>
          <w:rFonts w:cs="Huawei Sans"/>
        </w:rPr>
        <w:tab/>
        <w:t>36</w:t>
      </w:r>
      <w:r w:rsidRPr="00383667">
        <w:rPr>
          <w:rFonts w:cs="Huawei Sans"/>
        </w:rPr>
        <w:tab/>
      </w:r>
      <w:r w:rsidRPr="00383667">
        <w:rPr>
          <w:rFonts w:cs="Huawei Sans"/>
        </w:rPr>
        <w:tab/>
      </w:r>
      <w:r w:rsidRPr="00383667">
        <w:rPr>
          <w:rFonts w:cs="Huawei Sans"/>
        </w:rPr>
        <w:tab/>
      </w:r>
      <w:r w:rsidRPr="00383667">
        <w:rPr>
          <w:rFonts w:cs="Huawei Sans"/>
        </w:rPr>
        <w:tab/>
        <w:t>80000005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5C0698EF" w14:textId="77777777" w:rsidR="00480CA1" w:rsidRPr="00383667" w:rsidRDefault="00480CA1" w:rsidP="00480CA1">
      <w:pPr>
        <w:pStyle w:val="2f3"/>
        <w:rPr>
          <w:rFonts w:cs="Huawei Sans"/>
        </w:rPr>
      </w:pP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t>32</w:t>
      </w:r>
      <w:r w:rsidRPr="00383667">
        <w:rPr>
          <w:rFonts w:cs="Huawei Sans"/>
        </w:rPr>
        <w:tab/>
      </w:r>
      <w:r w:rsidRPr="00383667">
        <w:rPr>
          <w:rFonts w:cs="Huawei Sans"/>
        </w:rPr>
        <w:tab/>
      </w:r>
      <w:r w:rsidRPr="00383667">
        <w:rPr>
          <w:rFonts w:cs="Huawei Sans"/>
        </w:rPr>
        <w:tab/>
      </w:r>
      <w:r w:rsidRPr="00383667">
        <w:rPr>
          <w:rFonts w:cs="Huawei Sans"/>
        </w:rPr>
        <w:tab/>
        <w:t>80000002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0425FF5D" w14:textId="77777777"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10.0.34.0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151</w:t>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40C253E6" w14:textId="77777777"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10.0.13.0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151</w:t>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7A197279" w14:textId="77777777"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151</w:t>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3D497695" w14:textId="77777777"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151</w:t>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4656F7E3" w14:textId="77777777"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10.0.4.0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151</w:t>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p>
    <w:p w14:paraId="11709D6E" w14:textId="77777777" w:rsidR="00480CA1" w:rsidRPr="00383667" w:rsidRDefault="00480CA1" w:rsidP="00480CA1">
      <w:pPr>
        <w:pStyle w:val="2f3"/>
        <w:rPr>
          <w:rFonts w:cs="Huawei Sans"/>
        </w:rPr>
      </w:pPr>
      <w:r w:rsidRPr="00383667">
        <w:rPr>
          <w:rFonts w:cs="Huawei Sans"/>
        </w:rPr>
        <w:tab/>
        <w:t>Sum-Net</w:t>
      </w:r>
      <w:r w:rsidRPr="00383667">
        <w:rPr>
          <w:rFonts w:cs="Huawei Sans"/>
        </w:rPr>
        <w:tab/>
      </w:r>
      <w:r w:rsidRPr="00383667">
        <w:rPr>
          <w:rFonts w:cs="Huawei Sans"/>
        </w:rPr>
        <w:tab/>
      </w:r>
      <w:r w:rsidRPr="00383667">
        <w:rPr>
          <w:rFonts w:cs="Huawei Sans"/>
        </w:rPr>
        <w:tab/>
      </w:r>
      <w:r w:rsidRPr="00383667">
        <w:rPr>
          <w:rFonts w:cs="Huawei Sans"/>
        </w:rPr>
        <w:tab/>
        <w:t>10.0.23.0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151</w:t>
      </w:r>
      <w:r w:rsidRPr="00383667">
        <w:rPr>
          <w:rFonts w:cs="Huawei Sans"/>
        </w:rPr>
        <w:tab/>
      </w:r>
      <w:r w:rsidRPr="00383667">
        <w:rPr>
          <w:rFonts w:cs="Huawei Sans"/>
        </w:rPr>
        <w:tab/>
        <w:t>28</w:t>
      </w:r>
      <w:r w:rsidRPr="00383667">
        <w:rPr>
          <w:rFonts w:cs="Huawei Sans"/>
        </w:rPr>
        <w:tab/>
      </w:r>
      <w:r w:rsidRPr="00383667">
        <w:rPr>
          <w:rFonts w:cs="Huawei Sans"/>
        </w:rPr>
        <w:tab/>
      </w:r>
      <w:r w:rsidRPr="00383667">
        <w:rPr>
          <w:rFonts w:cs="Huawei Sans"/>
        </w:rPr>
        <w:tab/>
      </w:r>
      <w:r w:rsidRPr="00383667">
        <w:rPr>
          <w:rFonts w:cs="Huawei Sans"/>
        </w:rPr>
        <w:tab/>
        <w:t>80000001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28542FE6" w14:textId="4952D3FC" w:rsidR="00480CA1" w:rsidRPr="00383667" w:rsidRDefault="00480CA1" w:rsidP="00480CA1">
      <w:pPr>
        <w:pStyle w:val="2f3"/>
        <w:rPr>
          <w:rFonts w:cs="Huawei Sans"/>
          <w:color w:val="EC7061"/>
        </w:rPr>
      </w:pPr>
      <w:r w:rsidRPr="00383667">
        <w:rPr>
          <w:rFonts w:cs="Huawei Sans"/>
          <w:color w:val="EC7061"/>
        </w:rPr>
        <w:tab/>
        <w:t>NSSA</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006B4AFC" w:rsidRPr="00383667">
        <w:rPr>
          <w:rFonts w:cs="Huawei Sans"/>
        </w:rPr>
        <w:tab/>
      </w:r>
      <w:r w:rsidRPr="00383667">
        <w:rPr>
          <w:rFonts w:cs="Huawei Sans"/>
          <w:color w:val="EC7061"/>
        </w:rPr>
        <w:tab/>
        <w:t>10.0.5.0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10.0.5.5</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143</w:t>
      </w:r>
      <w:r w:rsidRPr="00383667">
        <w:rPr>
          <w:rFonts w:cs="Huawei Sans"/>
          <w:color w:val="EC7061"/>
        </w:rPr>
        <w:tab/>
      </w:r>
      <w:r w:rsidRPr="00383667">
        <w:rPr>
          <w:rFonts w:cs="Huawei Sans"/>
          <w:color w:val="EC7061"/>
        </w:rPr>
        <w:tab/>
        <w:t>36</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80000001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p>
    <w:p w14:paraId="40BE411A" w14:textId="099B42E4" w:rsidR="00480CA1" w:rsidRPr="00383667" w:rsidRDefault="00480CA1" w:rsidP="00480CA1">
      <w:pPr>
        <w:pStyle w:val="2f3"/>
        <w:rPr>
          <w:rFonts w:cs="Huawei Sans"/>
          <w:color w:val="EC7061"/>
        </w:rPr>
      </w:pPr>
      <w:r w:rsidRPr="00383667">
        <w:rPr>
          <w:rFonts w:cs="Huawei Sans"/>
          <w:color w:val="EC7061"/>
        </w:rPr>
        <w:tab/>
        <w:t>NSSA</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006B4AFC" w:rsidRPr="00383667">
        <w:rPr>
          <w:rFonts w:cs="Huawei Sans"/>
        </w:rPr>
        <w:tab/>
      </w:r>
      <w:r w:rsidRPr="00383667">
        <w:rPr>
          <w:rFonts w:cs="Huawei Sans"/>
          <w:color w:val="EC7061"/>
        </w:rPr>
        <w:tab/>
        <w:t>10.0.45.0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10.0.5.5</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143</w:t>
      </w:r>
      <w:r w:rsidRPr="00383667">
        <w:rPr>
          <w:rFonts w:cs="Huawei Sans"/>
          <w:color w:val="EC7061"/>
        </w:rPr>
        <w:tab/>
      </w:r>
      <w:r w:rsidRPr="00383667">
        <w:rPr>
          <w:rFonts w:cs="Huawei Sans"/>
          <w:color w:val="EC7061"/>
        </w:rPr>
        <w:tab/>
        <w:t>36</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80000002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p>
    <w:p w14:paraId="5DD46546" w14:textId="2461DE3A" w:rsidR="00480CA1" w:rsidRPr="00383667" w:rsidRDefault="00480CA1" w:rsidP="00480CA1">
      <w:pPr>
        <w:pStyle w:val="2f3"/>
        <w:rPr>
          <w:rFonts w:cs="Huawei Sans"/>
          <w:color w:val="EC7061"/>
        </w:rPr>
      </w:pPr>
      <w:r w:rsidRPr="00383667">
        <w:rPr>
          <w:rFonts w:cs="Huawei Sans"/>
          <w:color w:val="EC7061"/>
        </w:rPr>
        <w:tab/>
        <w:t>NSSA</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006B4AFC" w:rsidRPr="00383667">
        <w:rPr>
          <w:rFonts w:cs="Huawei Sans"/>
        </w:rPr>
        <w:tab/>
      </w:r>
      <w:r w:rsidRPr="00383667">
        <w:rPr>
          <w:rFonts w:cs="Huawei Sans"/>
          <w:color w:val="EC7061"/>
        </w:rPr>
        <w:tab/>
        <w:t>0.0.0.0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10.0.4.4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151</w:t>
      </w:r>
      <w:r w:rsidRPr="00383667">
        <w:rPr>
          <w:rFonts w:cs="Huawei Sans"/>
          <w:color w:val="EC7061"/>
        </w:rPr>
        <w:tab/>
      </w:r>
      <w:r w:rsidRPr="00383667">
        <w:rPr>
          <w:rFonts w:cs="Huawei Sans"/>
          <w:color w:val="EC7061"/>
        </w:rPr>
        <w:tab/>
        <w:t>36</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80000001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w:t>
      </w:r>
    </w:p>
    <w:p w14:paraId="383E1EAC" w14:textId="77777777" w:rsidR="00480CA1" w:rsidRPr="00383667" w:rsidRDefault="00480CA1" w:rsidP="00480CA1">
      <w:pPr>
        <w:pStyle w:val="1e"/>
      </w:pPr>
      <w:r w:rsidRPr="00383667">
        <w:t>The command output shows no Type 4 or Type 5 LSAs. Instead, external routes exist in the form of Type 7 LSAs (NSSA-LSAs).</w:t>
      </w:r>
    </w:p>
    <w:p w14:paraId="1B5CA95C" w14:textId="77777777" w:rsidR="00480CA1" w:rsidRPr="00383667" w:rsidRDefault="00480CA1" w:rsidP="00480CA1">
      <w:pPr>
        <w:pStyle w:val="1e"/>
      </w:pPr>
      <w:r w:rsidRPr="00383667">
        <w:t># Check the OSPF routing table on R4.</w:t>
      </w:r>
    </w:p>
    <w:p w14:paraId="4CD9F993" w14:textId="77777777" w:rsidR="00480CA1" w:rsidRPr="00383667" w:rsidRDefault="00480CA1" w:rsidP="00480CA1">
      <w:pPr>
        <w:pStyle w:val="2f3"/>
        <w:rPr>
          <w:rFonts w:cs="Huawei Sans"/>
        </w:rPr>
      </w:pPr>
      <w:r w:rsidRPr="00383667">
        <w:rPr>
          <w:rFonts w:cs="Huawei Sans"/>
        </w:rPr>
        <w:t xml:space="preserve">[R4]display </w:t>
      </w:r>
      <w:r w:rsidRPr="00497E5B">
        <w:rPr>
          <w:rFonts w:cs="Huawei Sans"/>
        </w:rPr>
        <w:t>ospf</w:t>
      </w:r>
      <w:r w:rsidRPr="00383667">
        <w:rPr>
          <w:rFonts w:cs="Huawei Sans"/>
        </w:rPr>
        <w:t xml:space="preserve"> routing </w:t>
      </w:r>
    </w:p>
    <w:p w14:paraId="61485D5C" w14:textId="77777777" w:rsidR="00480CA1" w:rsidRPr="00383667" w:rsidRDefault="00480CA1" w:rsidP="00480CA1">
      <w:pPr>
        <w:pStyle w:val="2f3"/>
        <w:rPr>
          <w:rFonts w:cs="Huawei Sans"/>
        </w:rPr>
      </w:pPr>
    </w:p>
    <w:p w14:paraId="30326DE9" w14:textId="77777777" w:rsidR="00480CA1" w:rsidRPr="00383667" w:rsidRDefault="00480CA1" w:rsidP="00480CA1">
      <w:pPr>
        <w:pStyle w:val="2f3"/>
        <w:rPr>
          <w:rFonts w:cs="Huawei Sans"/>
        </w:rPr>
      </w:pPr>
      <w:r w:rsidRPr="00383667">
        <w:rPr>
          <w:rFonts w:cs="Huawei Sans"/>
        </w:rPr>
        <w:tab/>
        <w:t xml:space="preserve"> OSPF Process 1 with Router ID 10.0.4.4</w:t>
      </w:r>
    </w:p>
    <w:p w14:paraId="19AF552B"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Routing Tables </w:t>
      </w:r>
    </w:p>
    <w:p w14:paraId="76631E12" w14:textId="77777777" w:rsidR="00480CA1" w:rsidRPr="00383667" w:rsidRDefault="00480CA1" w:rsidP="00480CA1">
      <w:pPr>
        <w:pStyle w:val="2f3"/>
        <w:rPr>
          <w:rFonts w:cs="Huawei Sans"/>
        </w:rPr>
      </w:pPr>
    </w:p>
    <w:p w14:paraId="5385955E" w14:textId="77777777" w:rsidR="00480CA1" w:rsidRPr="00383667" w:rsidRDefault="00480CA1" w:rsidP="00480CA1">
      <w:pPr>
        <w:pStyle w:val="2f3"/>
        <w:rPr>
          <w:rFonts w:cs="Huawei Sans"/>
        </w:rPr>
      </w:pPr>
      <w:r w:rsidRPr="00383667">
        <w:rPr>
          <w:rFonts w:cs="Huawei Sans"/>
        </w:rPr>
        <w:t xml:space="preserve"> Routing for Network </w:t>
      </w:r>
    </w:p>
    <w:p w14:paraId="46C028AA" w14:textId="424AD0AF" w:rsidR="00480CA1" w:rsidRPr="00383667" w:rsidRDefault="006B4AFC"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Area</w:t>
      </w:r>
    </w:p>
    <w:p w14:paraId="54E4E2B7" w14:textId="3D2CCC2C" w:rsidR="00480CA1" w:rsidRPr="00383667" w:rsidRDefault="006B4AFC" w:rsidP="00480CA1">
      <w:pPr>
        <w:pStyle w:val="2f3"/>
        <w:rPr>
          <w:rFonts w:cs="Huawei Sans"/>
        </w:rPr>
      </w:pPr>
      <w:r>
        <w:rPr>
          <w:rFonts w:cs="Huawei Sans"/>
        </w:rPr>
        <w:tab/>
      </w:r>
      <w:r w:rsidR="00480CA1" w:rsidRPr="00383667">
        <w:rPr>
          <w:rFonts w:cs="Huawei Sans"/>
        </w:rPr>
        <w:t>10.0.4.0/24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6BDA61F7" w14:textId="16CA953F" w:rsidR="00480CA1" w:rsidRPr="00383667" w:rsidRDefault="006B4AFC" w:rsidP="00480CA1">
      <w:pPr>
        <w:pStyle w:val="2f3"/>
        <w:rPr>
          <w:rFonts w:cs="Huawei Sans"/>
        </w:rPr>
      </w:pPr>
      <w:r>
        <w:rPr>
          <w:rFonts w:cs="Huawei Sans"/>
        </w:rPr>
        <w:tab/>
      </w:r>
      <w:r w:rsidR="00480CA1"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33ED389E" w14:textId="0DF2ED96" w:rsidR="00480CA1" w:rsidRPr="00383667" w:rsidRDefault="006B4AFC" w:rsidP="00480CA1">
      <w:pPr>
        <w:pStyle w:val="2f3"/>
        <w:rPr>
          <w:rFonts w:cs="Huawei Sans"/>
        </w:rPr>
      </w:pPr>
      <w:r>
        <w:rPr>
          <w:rFonts w:cs="Huawei Sans"/>
        </w:rPr>
        <w:tab/>
      </w:r>
      <w:r w:rsidR="00480CA1" w:rsidRPr="00383667">
        <w:rPr>
          <w:rFonts w:cs="Huawei Sans"/>
        </w:rPr>
        <w:t>10.0.45.0/24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10.0.45.4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0.0.0.1</w:t>
      </w:r>
    </w:p>
    <w:p w14:paraId="2EA1D0DA" w14:textId="4B349806" w:rsidR="00480CA1" w:rsidRPr="00383667" w:rsidRDefault="006B4AFC" w:rsidP="00480CA1">
      <w:pPr>
        <w:pStyle w:val="2f3"/>
        <w:rPr>
          <w:rFonts w:cs="Huawei Sans"/>
        </w:rPr>
      </w:pPr>
      <w:r>
        <w:rPr>
          <w:rFonts w:cs="Huawei Sans"/>
        </w:rPr>
        <w:tab/>
      </w:r>
      <w:r w:rsidR="00480CA1" w:rsidRPr="00383667">
        <w:rPr>
          <w:rFonts w:cs="Huawei Sans"/>
        </w:rPr>
        <w:t>10.0.1.0/24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0D611AA" w14:textId="675ACB28" w:rsidR="00480CA1" w:rsidRPr="00383667" w:rsidRDefault="006B4AFC" w:rsidP="00480CA1">
      <w:pPr>
        <w:pStyle w:val="2f3"/>
        <w:rPr>
          <w:rFonts w:cs="Huawei Sans"/>
        </w:rPr>
      </w:pPr>
      <w:r>
        <w:rPr>
          <w:rFonts w:cs="Huawei Sans"/>
        </w:rPr>
        <w:tab/>
      </w:r>
      <w:r w:rsidR="00480CA1" w:rsidRPr="00383667">
        <w:rPr>
          <w:rFonts w:cs="Huawei Sans"/>
        </w:rPr>
        <w:t>10.0.3.0/24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7F7071C2" w14:textId="3BB8FED6" w:rsidR="00480CA1" w:rsidRPr="00383667" w:rsidRDefault="006B4AFC" w:rsidP="00480CA1">
      <w:pPr>
        <w:pStyle w:val="2f3"/>
        <w:rPr>
          <w:rFonts w:cs="Huawei Sans"/>
        </w:rPr>
      </w:pPr>
      <w:r>
        <w:rPr>
          <w:rFonts w:cs="Huawei Sans"/>
        </w:rPr>
        <w:tab/>
      </w:r>
      <w:r w:rsidR="00480CA1" w:rsidRPr="00383667">
        <w:rPr>
          <w:rFonts w:cs="Huawei Sans"/>
        </w:rPr>
        <w:t>10.0.13.0/24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7C918DD" w14:textId="43153DB8" w:rsidR="00480CA1" w:rsidRPr="00383667" w:rsidRDefault="006B4AFC" w:rsidP="00480CA1">
      <w:pPr>
        <w:pStyle w:val="2f3"/>
        <w:rPr>
          <w:rFonts w:cs="Huawei Sans"/>
        </w:rPr>
      </w:pPr>
      <w:r>
        <w:rPr>
          <w:rFonts w:cs="Huawei Sans"/>
        </w:rPr>
        <w:tab/>
      </w:r>
      <w:r w:rsidR="00480CA1"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Inter-area</w:t>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0.0.0.0</w:t>
      </w:r>
    </w:p>
    <w:p w14:paraId="18CB93A7" w14:textId="77777777" w:rsidR="00480CA1" w:rsidRPr="00383667" w:rsidRDefault="00480CA1" w:rsidP="00480CA1">
      <w:pPr>
        <w:pStyle w:val="2f3"/>
        <w:rPr>
          <w:rFonts w:cs="Huawei Sans"/>
        </w:rPr>
      </w:pPr>
    </w:p>
    <w:p w14:paraId="54EC3E71" w14:textId="77777777" w:rsidR="00480CA1" w:rsidRPr="00383667" w:rsidRDefault="00480CA1" w:rsidP="00480CA1">
      <w:pPr>
        <w:pStyle w:val="2f3"/>
        <w:rPr>
          <w:rFonts w:cs="Huawei Sans"/>
        </w:rPr>
      </w:pPr>
      <w:r w:rsidRPr="00383667">
        <w:rPr>
          <w:rFonts w:cs="Huawei Sans"/>
        </w:rPr>
        <w:t xml:space="preserve"> Routing for ASEs</w:t>
      </w:r>
    </w:p>
    <w:p w14:paraId="0624478D" w14:textId="7C31CA4D" w:rsidR="00480CA1" w:rsidRPr="00383667" w:rsidRDefault="006B4AFC"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p>
    <w:p w14:paraId="38D99F2D" w14:textId="1D88C8D7" w:rsidR="00480CA1" w:rsidRPr="00383667" w:rsidRDefault="006B4AFC" w:rsidP="00480CA1">
      <w:pPr>
        <w:pStyle w:val="2f3"/>
        <w:rPr>
          <w:rFonts w:cs="Huawei Sans"/>
        </w:rPr>
      </w:pPr>
      <w:r>
        <w:rPr>
          <w:rFonts w:cs="Huawei Sans"/>
        </w:rPr>
        <w:tab/>
      </w:r>
      <w:r w:rsidR="00480CA1" w:rsidRPr="00383667">
        <w:rPr>
          <w:rFonts w:cs="Huawei Sans"/>
        </w:rPr>
        <w:t>0.0.0.0/0</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10.0.2.2</w:t>
      </w:r>
    </w:p>
    <w:p w14:paraId="0FBC489C" w14:textId="77777777" w:rsidR="00480CA1" w:rsidRPr="00383667" w:rsidRDefault="00480CA1" w:rsidP="00480CA1">
      <w:pPr>
        <w:pStyle w:val="2f3"/>
        <w:rPr>
          <w:rFonts w:cs="Huawei Sans"/>
        </w:rPr>
      </w:pPr>
    </w:p>
    <w:p w14:paraId="453A322F" w14:textId="77777777" w:rsidR="00480CA1" w:rsidRPr="00383667" w:rsidRDefault="00480CA1" w:rsidP="00480CA1">
      <w:pPr>
        <w:pStyle w:val="2f3"/>
        <w:rPr>
          <w:rFonts w:cs="Huawei Sans"/>
        </w:rPr>
      </w:pPr>
      <w:r w:rsidRPr="00383667">
        <w:rPr>
          <w:rFonts w:cs="Huawei Sans"/>
        </w:rPr>
        <w:t xml:space="preserve"> Routing for NSSAs</w:t>
      </w:r>
    </w:p>
    <w:p w14:paraId="64A400AD" w14:textId="2A578FBB" w:rsidR="00480CA1" w:rsidRPr="00383667" w:rsidRDefault="006B4AFC" w:rsidP="00480CA1">
      <w:pPr>
        <w:pStyle w:val="2f3"/>
        <w:rPr>
          <w:rFonts w:cs="Huawei Sans"/>
        </w:rPr>
      </w:pPr>
      <w:r>
        <w:rPr>
          <w:rFonts w:cs="Huawei Sans"/>
        </w:rPr>
        <w:tab/>
      </w:r>
      <w:r w:rsidR="00480CA1"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80CA1" w:rsidRPr="00383667">
        <w:rPr>
          <w:rFonts w:cs="Huawei Sans"/>
        </w:rPr>
        <w:t>AdvRouter</w:t>
      </w:r>
    </w:p>
    <w:p w14:paraId="02BAD141" w14:textId="3AAC29D5" w:rsidR="00480CA1" w:rsidRPr="00383667" w:rsidRDefault="006B4AFC" w:rsidP="00480CA1">
      <w:pPr>
        <w:pStyle w:val="2f3"/>
        <w:rPr>
          <w:rFonts w:cs="Huawei Sans"/>
          <w:color w:val="EC7061"/>
        </w:rPr>
      </w:pPr>
      <w:r>
        <w:rPr>
          <w:rFonts w:cs="Huawei Sans"/>
          <w:color w:val="EC7061"/>
        </w:rPr>
        <w:tab/>
      </w:r>
      <w:r w:rsidR="00480CA1" w:rsidRPr="00383667">
        <w:rPr>
          <w:rFonts w:cs="Huawei Sans"/>
          <w:color w:val="EC7061"/>
        </w:rPr>
        <w:t>10.0.5.0/24</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Type2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10.0.45.5</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480CA1" w:rsidRPr="00383667">
        <w:rPr>
          <w:rFonts w:cs="Huawei Sans"/>
          <w:color w:val="EC7061"/>
        </w:rPr>
        <w:t>10.0.5.5</w:t>
      </w:r>
    </w:p>
    <w:p w14:paraId="53FA6D60" w14:textId="77777777" w:rsidR="00480CA1" w:rsidRPr="00383667" w:rsidRDefault="00480CA1" w:rsidP="00480CA1">
      <w:pPr>
        <w:pStyle w:val="2f3"/>
        <w:rPr>
          <w:rFonts w:cs="Huawei Sans"/>
        </w:rPr>
      </w:pPr>
    </w:p>
    <w:p w14:paraId="4942CFA6" w14:textId="77777777" w:rsidR="00480CA1" w:rsidRPr="00383667" w:rsidRDefault="00480CA1" w:rsidP="00480CA1">
      <w:pPr>
        <w:pStyle w:val="2f3"/>
        <w:rPr>
          <w:rFonts w:cs="Huawei Sans"/>
        </w:rPr>
      </w:pPr>
      <w:r w:rsidRPr="00383667">
        <w:rPr>
          <w:rFonts w:cs="Huawei Sans"/>
        </w:rPr>
        <w:t xml:space="preserve"> Total Nets: 9  </w:t>
      </w:r>
    </w:p>
    <w:p w14:paraId="2324E0A2" w14:textId="77777777" w:rsidR="00480CA1" w:rsidRPr="00383667" w:rsidRDefault="00480CA1" w:rsidP="00480CA1">
      <w:pPr>
        <w:pStyle w:val="2f3"/>
        <w:rPr>
          <w:rFonts w:cs="Huawei Sans"/>
        </w:rPr>
      </w:pPr>
      <w:r w:rsidRPr="00383667">
        <w:rPr>
          <w:rFonts w:cs="Huawei Sans"/>
        </w:rPr>
        <w:t xml:space="preserve"> Intra Area: 4  </w:t>
      </w:r>
      <w:r w:rsidRPr="00497E5B">
        <w:rPr>
          <w:rFonts w:cs="Huawei Sans"/>
        </w:rPr>
        <w:t>Inter</w:t>
      </w:r>
      <w:r w:rsidRPr="00383667">
        <w:rPr>
          <w:rFonts w:cs="Huawei Sans"/>
        </w:rPr>
        <w:t xml:space="preserve"> Area: 3  ASE: 1  NSSA: 1</w:t>
      </w:r>
    </w:p>
    <w:p w14:paraId="58CA6BB6" w14:textId="77777777" w:rsidR="00480CA1" w:rsidRPr="00383667" w:rsidRDefault="00480CA1" w:rsidP="00480CA1">
      <w:pPr>
        <w:pStyle w:val="1e"/>
      </w:pPr>
      <w:r w:rsidRPr="00383667">
        <w:t>The external route 10.0.5.0/24 imported by R5 is described in a Type 7 LSA.</w:t>
      </w:r>
    </w:p>
    <w:p w14:paraId="69E17375" w14:textId="77777777" w:rsidR="00480CA1" w:rsidRPr="00383667" w:rsidRDefault="00480CA1" w:rsidP="00480CA1">
      <w:pPr>
        <w:pStyle w:val="1e"/>
      </w:pPr>
      <w:r w:rsidRPr="00383667">
        <w:t>This proves that the ABR in the NSSA blocks external Type 4 and Type 5 LSAs from being transmitted to this area and the ABR delivers a default route described by a Type 7 LSA to the NSSA. The ASBR delivers Type 7 LSAs to the NSSA to describe the AS external routes imported to this area.</w:t>
      </w:r>
    </w:p>
    <w:p w14:paraId="5E2306E2" w14:textId="77777777" w:rsidR="00480CA1" w:rsidRPr="00383667" w:rsidRDefault="00480CA1" w:rsidP="00604E8C">
      <w:pPr>
        <w:pStyle w:val="30"/>
        <w:ind w:left="1032" w:hanging="278"/>
        <w:outlineLvl w:val="9"/>
        <w:rPr>
          <w:rFonts w:cs="Huawei Sans"/>
        </w:rPr>
      </w:pPr>
      <w:r w:rsidRPr="00383667">
        <w:rPr>
          <w:rFonts w:cs="Huawei Sans"/>
        </w:rPr>
        <w:t>Observe the impact of the NSSA on OSPF.</w:t>
      </w:r>
    </w:p>
    <w:p w14:paraId="00CBE712" w14:textId="77777777" w:rsidR="00480CA1" w:rsidRPr="00383667" w:rsidRDefault="00480CA1" w:rsidP="00480CA1">
      <w:pPr>
        <w:pStyle w:val="1e"/>
      </w:pPr>
      <w:r w:rsidRPr="00383667">
        <w:t># Check the brief OSPF information on R4.</w:t>
      </w:r>
    </w:p>
    <w:p w14:paraId="296C3E49" w14:textId="77777777" w:rsidR="00480CA1" w:rsidRPr="00383667" w:rsidRDefault="00480CA1" w:rsidP="00480CA1">
      <w:pPr>
        <w:pStyle w:val="2f3"/>
        <w:rPr>
          <w:rFonts w:cs="Huawei Sans"/>
        </w:rPr>
      </w:pPr>
      <w:r w:rsidRPr="00383667">
        <w:rPr>
          <w:rFonts w:cs="Huawei Sans"/>
        </w:rPr>
        <w:t xml:space="preserve">&lt;R4&gt;display </w:t>
      </w:r>
      <w:r w:rsidRPr="00497E5B">
        <w:rPr>
          <w:rFonts w:cs="Huawei Sans"/>
        </w:rPr>
        <w:t>ospf</w:t>
      </w:r>
      <w:r w:rsidRPr="00383667">
        <w:rPr>
          <w:rFonts w:cs="Huawei Sans"/>
        </w:rPr>
        <w:t xml:space="preserve"> brief </w:t>
      </w:r>
    </w:p>
    <w:p w14:paraId="389E3875" w14:textId="77777777" w:rsidR="00480CA1" w:rsidRPr="00383667" w:rsidRDefault="00480CA1" w:rsidP="00480CA1">
      <w:pPr>
        <w:pStyle w:val="2f3"/>
        <w:rPr>
          <w:rFonts w:cs="Huawei Sans"/>
        </w:rPr>
      </w:pPr>
    </w:p>
    <w:p w14:paraId="28E8BFDA" w14:textId="77777777" w:rsidR="00480CA1" w:rsidRPr="00383667" w:rsidRDefault="00480CA1" w:rsidP="00480CA1">
      <w:pPr>
        <w:pStyle w:val="2f3"/>
        <w:rPr>
          <w:rFonts w:cs="Huawei Sans"/>
        </w:rPr>
      </w:pPr>
      <w:r w:rsidRPr="00383667">
        <w:rPr>
          <w:rFonts w:cs="Huawei Sans"/>
        </w:rPr>
        <w:tab/>
        <w:t xml:space="preserve"> OSPF Process 1 with Router ID 10.0.4.4</w:t>
      </w:r>
    </w:p>
    <w:p w14:paraId="0414DA2D"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OSPF Protocol Information</w:t>
      </w:r>
    </w:p>
    <w:p w14:paraId="2F02AADE" w14:textId="77777777" w:rsidR="00480CA1" w:rsidRPr="00383667" w:rsidRDefault="00480CA1" w:rsidP="00480CA1">
      <w:pPr>
        <w:pStyle w:val="2f3"/>
        <w:rPr>
          <w:rFonts w:cs="Huawei Sans"/>
        </w:rPr>
      </w:pPr>
    </w:p>
    <w:p w14:paraId="1461DB2C" w14:textId="77777777" w:rsidR="00480CA1" w:rsidRPr="00383667" w:rsidRDefault="00480CA1" w:rsidP="00480CA1">
      <w:pPr>
        <w:pStyle w:val="2f3"/>
        <w:rPr>
          <w:rFonts w:cs="Huawei Sans"/>
        </w:rPr>
      </w:pPr>
      <w:r w:rsidRPr="00383667">
        <w:rPr>
          <w:rFonts w:cs="Huawei Sans"/>
        </w:rPr>
        <w:t xml:space="preserve"> RouterID: 10.0.4.4      </w:t>
      </w:r>
      <w:r w:rsidRPr="00383667">
        <w:rPr>
          <w:rFonts w:cs="Huawei Sans"/>
          <w:color w:val="FF0000"/>
        </w:rPr>
        <w:t xml:space="preserve">  </w:t>
      </w:r>
      <w:r w:rsidRPr="00383667">
        <w:rPr>
          <w:rFonts w:cs="Huawei Sans"/>
          <w:color w:val="EC7061"/>
        </w:rPr>
        <w:t xml:space="preserve"> Border Router</w:t>
      </w:r>
      <w:r w:rsidRPr="00497E5B">
        <w:rPr>
          <w:rFonts w:cs="Huawei Sans"/>
          <w:color w:val="EC7061"/>
        </w:rPr>
        <w:t>:</w:t>
      </w:r>
      <w:r w:rsidRPr="00383667">
        <w:rPr>
          <w:rFonts w:cs="Huawei Sans"/>
          <w:color w:val="EC7061"/>
        </w:rPr>
        <w:t xml:space="preserve">  AREA  AS  NSSA </w:t>
      </w:r>
    </w:p>
    <w:p w14:paraId="0921D645" w14:textId="169C19FB" w:rsidR="00480CA1" w:rsidRPr="00383667" w:rsidRDefault="006B4AFC" w:rsidP="00480CA1">
      <w:pPr>
        <w:pStyle w:val="2f3"/>
        <w:rPr>
          <w:rFonts w:cs="Huawei Sans"/>
        </w:rPr>
      </w:pPr>
      <w:r>
        <w:rPr>
          <w:rFonts w:cs="Huawei Sans"/>
        </w:rPr>
        <w:tab/>
      </w:r>
      <w:r w:rsidR="00480CA1" w:rsidRPr="00383667">
        <w:rPr>
          <w:rFonts w:cs="Huawei Sans"/>
        </w:rPr>
        <w:t>Multi-VPN-Instance</w:t>
      </w:r>
      <w:r>
        <w:rPr>
          <w:rFonts w:cs="Huawei Sans"/>
        </w:rPr>
        <w:tab/>
      </w:r>
      <w:r w:rsidR="00480CA1" w:rsidRPr="00383667">
        <w:rPr>
          <w:rFonts w:cs="Huawei Sans"/>
        </w:rPr>
        <w:t>is</w:t>
      </w:r>
      <w:r>
        <w:rPr>
          <w:rFonts w:cs="Huawei Sans"/>
        </w:rPr>
        <w:tab/>
      </w:r>
      <w:r w:rsidR="00480CA1" w:rsidRPr="00383667">
        <w:rPr>
          <w:rFonts w:cs="Huawei Sans"/>
        </w:rPr>
        <w:t>not</w:t>
      </w:r>
      <w:r>
        <w:rPr>
          <w:rFonts w:cs="Huawei Sans"/>
        </w:rPr>
        <w:tab/>
      </w:r>
      <w:r w:rsidR="00480CA1" w:rsidRPr="00383667">
        <w:rPr>
          <w:rFonts w:cs="Huawei Sans"/>
        </w:rPr>
        <w:t>enabled</w:t>
      </w:r>
    </w:p>
    <w:p w14:paraId="7225B9C7" w14:textId="0D339311" w:rsidR="00480CA1" w:rsidRPr="00383667" w:rsidRDefault="006B4AFC" w:rsidP="00480CA1">
      <w:pPr>
        <w:pStyle w:val="2f3"/>
        <w:rPr>
          <w:rFonts w:cs="Huawei Sans"/>
        </w:rPr>
      </w:pPr>
      <w:r>
        <w:rPr>
          <w:rFonts w:cs="Huawei Sans"/>
        </w:rPr>
        <w:tab/>
      </w:r>
      <w:r w:rsidR="00480CA1" w:rsidRPr="00383667">
        <w:rPr>
          <w:rFonts w:cs="Huawei Sans"/>
        </w:rPr>
        <w:t>Global</w:t>
      </w:r>
      <w:r>
        <w:rPr>
          <w:rFonts w:cs="Huawei Sans"/>
        </w:rPr>
        <w:tab/>
      </w:r>
      <w:r w:rsidR="00480CA1" w:rsidRPr="00383667">
        <w:rPr>
          <w:rFonts w:cs="Huawei Sans"/>
        </w:rPr>
        <w:t>DS-TE</w:t>
      </w:r>
      <w:r>
        <w:rPr>
          <w:rFonts w:cs="Huawei Sans"/>
        </w:rPr>
        <w:tab/>
      </w:r>
      <w:r w:rsidR="00480CA1" w:rsidRPr="00383667">
        <w:rPr>
          <w:rFonts w:cs="Huawei Sans"/>
        </w:rPr>
        <w:t>Mode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Non-Standard</w:t>
      </w:r>
      <w:r>
        <w:rPr>
          <w:rFonts w:cs="Huawei Sans"/>
        </w:rPr>
        <w:tab/>
      </w:r>
      <w:r w:rsidR="00480CA1" w:rsidRPr="00383667">
        <w:rPr>
          <w:rFonts w:cs="Huawei Sans"/>
        </w:rPr>
        <w:t>IETF</w:t>
      </w:r>
      <w:r>
        <w:rPr>
          <w:rFonts w:cs="Huawei Sans"/>
        </w:rPr>
        <w:tab/>
      </w:r>
      <w:r w:rsidR="00480CA1" w:rsidRPr="00383667">
        <w:rPr>
          <w:rFonts w:cs="Huawei Sans"/>
        </w:rPr>
        <w:t>Mode</w:t>
      </w:r>
    </w:p>
    <w:p w14:paraId="2C5507A6" w14:textId="714D6EA6" w:rsidR="00480CA1" w:rsidRPr="00383667" w:rsidRDefault="006B4AFC" w:rsidP="00480CA1">
      <w:pPr>
        <w:pStyle w:val="2f3"/>
        <w:rPr>
          <w:rFonts w:cs="Huawei Sans"/>
        </w:rPr>
      </w:pPr>
      <w:r>
        <w:rPr>
          <w:rFonts w:cs="Huawei Sans"/>
        </w:rPr>
        <w:tab/>
      </w:r>
      <w:r w:rsidR="00480CA1" w:rsidRPr="00383667">
        <w:rPr>
          <w:rFonts w:cs="Huawei Sans"/>
        </w:rPr>
        <w:t>Spf-schedule-interval</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max</w:t>
      </w:r>
      <w:r>
        <w:rPr>
          <w:rFonts w:cs="Huawei Sans"/>
        </w:rPr>
        <w:tab/>
      </w:r>
      <w:r w:rsidR="00480CA1" w:rsidRPr="00497E5B">
        <w:rPr>
          <w:rFonts w:cs="Huawei Sans"/>
        </w:rPr>
        <w:t>10000ms</w:t>
      </w:r>
      <w:r w:rsidR="00480CA1" w:rsidRPr="00383667">
        <w:rPr>
          <w:rFonts w:cs="Huawei Sans"/>
        </w:rPr>
        <w:t>,</w:t>
      </w:r>
      <w:r>
        <w:rPr>
          <w:rFonts w:cs="Huawei Sans"/>
        </w:rPr>
        <w:tab/>
      </w:r>
      <w:r w:rsidR="00480CA1" w:rsidRPr="00383667">
        <w:rPr>
          <w:rFonts w:cs="Huawei Sans"/>
        </w:rPr>
        <w:t>start</w:t>
      </w:r>
      <w:r>
        <w:rPr>
          <w:rFonts w:cs="Huawei Sans"/>
        </w:rPr>
        <w:tab/>
      </w:r>
      <w:r w:rsidR="00480CA1" w:rsidRPr="00497E5B">
        <w:rPr>
          <w:rFonts w:cs="Huawei Sans"/>
        </w:rPr>
        <w:t>500ms</w:t>
      </w:r>
      <w:r w:rsidR="00480CA1" w:rsidRPr="00383667">
        <w:rPr>
          <w:rFonts w:cs="Huawei Sans"/>
        </w:rPr>
        <w:t>,</w:t>
      </w:r>
      <w:r>
        <w:rPr>
          <w:rFonts w:cs="Huawei Sans"/>
        </w:rPr>
        <w:tab/>
      </w:r>
      <w:r w:rsidR="00480CA1" w:rsidRPr="00383667">
        <w:rPr>
          <w:rFonts w:cs="Huawei Sans"/>
        </w:rPr>
        <w:t>hold</w:t>
      </w:r>
      <w:r>
        <w:rPr>
          <w:rFonts w:cs="Huawei Sans"/>
        </w:rPr>
        <w:tab/>
      </w:r>
      <w:r w:rsidR="00480CA1" w:rsidRPr="00497E5B">
        <w:rPr>
          <w:rFonts w:cs="Huawei Sans"/>
        </w:rPr>
        <w:t>1000ms</w:t>
      </w:r>
    </w:p>
    <w:p w14:paraId="551324A0" w14:textId="55B72118" w:rsidR="00480CA1" w:rsidRPr="00383667" w:rsidRDefault="006B4AFC" w:rsidP="00480CA1">
      <w:pPr>
        <w:pStyle w:val="2f3"/>
        <w:rPr>
          <w:rFonts w:cs="Huawei Sans"/>
        </w:rPr>
      </w:pPr>
      <w:r>
        <w:rPr>
          <w:rFonts w:cs="Huawei Sans"/>
        </w:rPr>
        <w:tab/>
      </w:r>
      <w:r w:rsidR="00480CA1" w:rsidRPr="00383667">
        <w:rPr>
          <w:rFonts w:cs="Huawei Sans"/>
        </w:rPr>
        <w:t>Default</w:t>
      </w:r>
      <w:r>
        <w:rPr>
          <w:rFonts w:cs="Huawei Sans"/>
        </w:rPr>
        <w:tab/>
      </w:r>
      <w:r w:rsidR="00480CA1" w:rsidRPr="00383667">
        <w:rPr>
          <w:rFonts w:cs="Huawei Sans"/>
        </w:rPr>
        <w:t>ASE</w:t>
      </w:r>
      <w:r>
        <w:rPr>
          <w:rFonts w:cs="Huawei Sans"/>
        </w:rPr>
        <w:tab/>
      </w:r>
      <w:r w:rsidR="00480CA1" w:rsidRPr="00383667">
        <w:rPr>
          <w:rFonts w:cs="Huawei Sans"/>
        </w:rPr>
        <w:t>parameters</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Metric:</w:t>
      </w:r>
      <w:r>
        <w:rPr>
          <w:rFonts w:cs="Huawei Sans"/>
        </w:rPr>
        <w:tab/>
      </w:r>
      <w:r w:rsidR="00480CA1" w:rsidRPr="00383667">
        <w:rPr>
          <w:rFonts w:cs="Huawei Sans"/>
        </w:rPr>
        <w:t>1</w:t>
      </w:r>
      <w:r>
        <w:rPr>
          <w:rFonts w:cs="Huawei Sans"/>
        </w:rPr>
        <w:tab/>
      </w:r>
      <w:r w:rsidR="00480CA1" w:rsidRPr="00383667">
        <w:rPr>
          <w:rFonts w:cs="Huawei Sans"/>
        </w:rPr>
        <w:t>Tag:</w:t>
      </w:r>
      <w:r>
        <w:rPr>
          <w:rFonts w:cs="Huawei Sans"/>
        </w:rPr>
        <w:tab/>
      </w:r>
      <w:r w:rsidR="00480CA1" w:rsidRPr="00383667">
        <w:rPr>
          <w:rFonts w:cs="Huawei Sans"/>
        </w:rPr>
        <w:t>1</w:t>
      </w:r>
      <w:r>
        <w:rPr>
          <w:rFonts w:cs="Huawei Sans"/>
        </w:rPr>
        <w:tab/>
      </w:r>
      <w:r w:rsidR="00480CA1" w:rsidRPr="00383667">
        <w:rPr>
          <w:rFonts w:cs="Huawei Sans"/>
        </w:rPr>
        <w:t>Type:</w:t>
      </w:r>
      <w:r>
        <w:rPr>
          <w:rFonts w:cs="Huawei Sans"/>
        </w:rPr>
        <w:tab/>
      </w:r>
      <w:r w:rsidR="00480CA1" w:rsidRPr="00383667">
        <w:rPr>
          <w:rFonts w:cs="Huawei Sans"/>
        </w:rPr>
        <w:t>2</w:t>
      </w:r>
    </w:p>
    <w:p w14:paraId="69C2EE0D" w14:textId="77777777" w:rsidR="00227531" w:rsidRDefault="006B4AFC" w:rsidP="00480CA1">
      <w:pPr>
        <w:pStyle w:val="2f3"/>
        <w:rPr>
          <w:rFonts w:cs="Huawei Sans"/>
        </w:rPr>
      </w:pPr>
      <w:r>
        <w:rPr>
          <w:rFonts w:cs="Huawei Sans"/>
        </w:rPr>
        <w:tab/>
      </w:r>
      <w:r w:rsidR="00480CA1" w:rsidRPr="00383667">
        <w:rPr>
          <w:rFonts w:cs="Huawei Sans"/>
        </w:rPr>
        <w:t>Route</w:t>
      </w:r>
      <w:r>
        <w:rPr>
          <w:rFonts w:cs="Huawei Sans"/>
        </w:rPr>
        <w:tab/>
      </w:r>
      <w:r w:rsidR="00480CA1" w:rsidRPr="00383667">
        <w:rPr>
          <w:rFonts w:cs="Huawei Sans"/>
        </w:rPr>
        <w:t>Preference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10</w:t>
      </w:r>
    </w:p>
    <w:p w14:paraId="2978E9DF" w14:textId="77777777" w:rsidR="00227531" w:rsidRDefault="006B4AFC" w:rsidP="00480CA1">
      <w:pPr>
        <w:pStyle w:val="2f3"/>
        <w:rPr>
          <w:rFonts w:cs="Huawei Sans"/>
        </w:rPr>
      </w:pPr>
      <w:r>
        <w:rPr>
          <w:rFonts w:cs="Huawei Sans"/>
        </w:rPr>
        <w:tab/>
      </w:r>
      <w:r w:rsidR="00480CA1" w:rsidRPr="00383667">
        <w:rPr>
          <w:rFonts w:cs="Huawei Sans"/>
        </w:rPr>
        <w:t>ASE</w:t>
      </w:r>
      <w:r>
        <w:rPr>
          <w:rFonts w:cs="Huawei Sans"/>
        </w:rPr>
        <w:tab/>
      </w:r>
      <w:r w:rsidR="00480CA1" w:rsidRPr="00383667">
        <w:rPr>
          <w:rFonts w:cs="Huawei Sans"/>
        </w:rPr>
        <w:t>Route</w:t>
      </w:r>
      <w:r>
        <w:rPr>
          <w:rFonts w:cs="Huawei Sans"/>
        </w:rPr>
        <w:tab/>
      </w:r>
      <w:r w:rsidR="00480CA1" w:rsidRPr="00383667">
        <w:rPr>
          <w:rFonts w:cs="Huawei Sans"/>
        </w:rPr>
        <w:t>Preference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150</w:t>
      </w:r>
    </w:p>
    <w:p w14:paraId="1F9081FF" w14:textId="77777777" w:rsidR="00227531" w:rsidRDefault="006B4AFC" w:rsidP="00480CA1">
      <w:pPr>
        <w:pStyle w:val="2f3"/>
        <w:rPr>
          <w:rFonts w:cs="Huawei Sans"/>
        </w:rPr>
      </w:pPr>
      <w:r>
        <w:rPr>
          <w:rFonts w:cs="Huawei Sans"/>
        </w:rPr>
        <w:tab/>
      </w:r>
      <w:r w:rsidR="00480CA1" w:rsidRPr="00383667">
        <w:rPr>
          <w:rFonts w:cs="Huawei Sans"/>
        </w:rPr>
        <w:t>SPF</w:t>
      </w:r>
      <w:r>
        <w:rPr>
          <w:rFonts w:cs="Huawei Sans"/>
        </w:rPr>
        <w:tab/>
      </w:r>
      <w:r w:rsidR="00480CA1" w:rsidRPr="00383667">
        <w:rPr>
          <w:rFonts w:cs="Huawei Sans"/>
        </w:rPr>
        <w:t>Computation</w:t>
      </w:r>
      <w:r>
        <w:rPr>
          <w:rFonts w:cs="Huawei Sans"/>
        </w:rPr>
        <w:tab/>
      </w:r>
      <w:r w:rsidR="00480CA1" w:rsidRPr="00383667">
        <w:rPr>
          <w:rFonts w:cs="Huawei Sans"/>
        </w:rPr>
        <w:t>Count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22</w:t>
      </w:r>
    </w:p>
    <w:p w14:paraId="485486C3" w14:textId="0C0E66F5" w:rsidR="00480CA1" w:rsidRPr="00383667" w:rsidRDefault="006B4AFC" w:rsidP="00480CA1">
      <w:pPr>
        <w:pStyle w:val="2f3"/>
        <w:rPr>
          <w:rFonts w:cs="Huawei Sans"/>
        </w:rPr>
      </w:pPr>
      <w:r>
        <w:rPr>
          <w:rFonts w:cs="Huawei Sans"/>
        </w:rPr>
        <w:tab/>
      </w:r>
      <w:r w:rsidR="00480CA1" w:rsidRPr="00383667">
        <w:rPr>
          <w:rFonts w:cs="Huawei Sans"/>
        </w:rPr>
        <w:t>RFC</w:t>
      </w:r>
      <w:r>
        <w:rPr>
          <w:rFonts w:cs="Huawei Sans"/>
        </w:rPr>
        <w:tab/>
      </w:r>
      <w:r w:rsidR="00480CA1" w:rsidRPr="00383667">
        <w:rPr>
          <w:rFonts w:cs="Huawei Sans"/>
        </w:rPr>
        <w:t>1583</w:t>
      </w:r>
      <w:r>
        <w:rPr>
          <w:rFonts w:cs="Huawei Sans"/>
        </w:rPr>
        <w:tab/>
      </w:r>
      <w:r w:rsidR="00480CA1" w:rsidRPr="00383667">
        <w:rPr>
          <w:rFonts w:cs="Huawei Sans"/>
        </w:rPr>
        <w:t>Compatible</w:t>
      </w:r>
    </w:p>
    <w:p w14:paraId="6DC2B6DC" w14:textId="092498B2" w:rsidR="00480CA1" w:rsidRPr="00383667" w:rsidRDefault="006B4AFC" w:rsidP="00480CA1">
      <w:pPr>
        <w:pStyle w:val="2f3"/>
        <w:rPr>
          <w:rFonts w:cs="Huawei Sans"/>
        </w:rPr>
      </w:pPr>
      <w:r>
        <w:rPr>
          <w:rFonts w:cs="Huawei Sans"/>
        </w:rPr>
        <w:tab/>
      </w:r>
      <w:r w:rsidR="00480CA1" w:rsidRPr="00383667">
        <w:rPr>
          <w:rFonts w:cs="Huawei Sans"/>
        </w:rPr>
        <w:t>Retransmission</w:t>
      </w:r>
      <w:r>
        <w:rPr>
          <w:rFonts w:cs="Huawei Sans"/>
        </w:rPr>
        <w:tab/>
      </w:r>
      <w:r w:rsidR="00480CA1" w:rsidRPr="00383667">
        <w:rPr>
          <w:rFonts w:cs="Huawei Sans"/>
        </w:rPr>
        <w:t>limitation</w:t>
      </w:r>
      <w:r>
        <w:rPr>
          <w:rFonts w:cs="Huawei Sans"/>
        </w:rPr>
        <w:tab/>
      </w:r>
      <w:r w:rsidR="00480CA1" w:rsidRPr="00383667">
        <w:rPr>
          <w:rFonts w:cs="Huawei Sans"/>
        </w:rPr>
        <w:t>is</w:t>
      </w:r>
      <w:r>
        <w:rPr>
          <w:rFonts w:cs="Huawei Sans"/>
        </w:rPr>
        <w:tab/>
      </w:r>
      <w:r w:rsidR="00480CA1" w:rsidRPr="00383667">
        <w:rPr>
          <w:rFonts w:cs="Huawei Sans"/>
        </w:rPr>
        <w:t>disabled</w:t>
      </w:r>
    </w:p>
    <w:p w14:paraId="1D2D5587" w14:textId="77777777" w:rsidR="00227531" w:rsidRDefault="006B4AFC" w:rsidP="00480CA1">
      <w:pPr>
        <w:pStyle w:val="2f3"/>
        <w:rPr>
          <w:rFonts w:cs="Huawei Sans"/>
        </w:rPr>
      </w:pPr>
      <w:r>
        <w:rPr>
          <w:rFonts w:cs="Huawei Sans"/>
        </w:rPr>
        <w:tab/>
      </w:r>
      <w:r w:rsidR="00480CA1" w:rsidRPr="00383667">
        <w:rPr>
          <w:rFonts w:cs="Huawei Sans"/>
        </w:rPr>
        <w:t>Area</w:t>
      </w:r>
      <w:r>
        <w:rPr>
          <w:rFonts w:cs="Huawei Sans"/>
        </w:rPr>
        <w:tab/>
      </w:r>
      <w:r w:rsidR="00480CA1" w:rsidRPr="00383667">
        <w:rPr>
          <w:rFonts w:cs="Huawei Sans"/>
        </w:rPr>
        <w:t>Count:</w:t>
      </w:r>
      <w:r>
        <w:rPr>
          <w:rFonts w:cs="Huawei Sans"/>
        </w:rPr>
        <w:tab/>
      </w:r>
      <w:r w:rsidR="00480CA1" w:rsidRPr="00383667">
        <w:rPr>
          <w:rFonts w:cs="Huawei Sans"/>
        </w:rPr>
        <w:t>2</w:t>
      </w:r>
      <w:r>
        <w:rPr>
          <w:rFonts w:cs="Huawei Sans"/>
        </w:rPr>
        <w:tab/>
      </w:r>
      <w:r>
        <w:rPr>
          <w:rFonts w:cs="Huawei Sans"/>
        </w:rPr>
        <w:tab/>
      </w:r>
      <w:r>
        <w:rPr>
          <w:rFonts w:cs="Huawei Sans"/>
        </w:rPr>
        <w:tab/>
      </w:r>
      <w:r w:rsidR="00480CA1" w:rsidRPr="00497E5B">
        <w:rPr>
          <w:rFonts w:cs="Huawei Sans"/>
        </w:rPr>
        <w:t>Nssa</w:t>
      </w:r>
      <w:r>
        <w:rPr>
          <w:rFonts w:cs="Huawei Sans"/>
        </w:rPr>
        <w:tab/>
      </w:r>
      <w:r w:rsidR="00480CA1" w:rsidRPr="00383667">
        <w:rPr>
          <w:rFonts w:cs="Huawei Sans"/>
        </w:rPr>
        <w:t>Area</w:t>
      </w:r>
      <w:r>
        <w:rPr>
          <w:rFonts w:cs="Huawei Sans"/>
        </w:rPr>
        <w:tab/>
      </w:r>
      <w:r w:rsidR="00480CA1" w:rsidRPr="00383667">
        <w:rPr>
          <w:rFonts w:cs="Huawei Sans"/>
        </w:rPr>
        <w:t>Count</w:t>
      </w:r>
      <w:r w:rsidR="0058507B" w:rsidRPr="00383667">
        <w:rPr>
          <w:rFonts w:cs="Huawei Sans"/>
        </w:rPr>
        <w:tab/>
      </w:r>
      <w:r w:rsidR="00480CA1" w:rsidRPr="00383667">
        <w:rPr>
          <w:rFonts w:cs="Huawei Sans"/>
        </w:rPr>
        <w:t>:</w:t>
      </w:r>
      <w:r>
        <w:rPr>
          <w:rFonts w:cs="Huawei Sans"/>
        </w:rPr>
        <w:tab/>
      </w:r>
      <w:r w:rsidR="00480CA1" w:rsidRPr="00383667">
        <w:rPr>
          <w:rFonts w:cs="Huawei Sans"/>
        </w:rPr>
        <w:t>1</w:t>
      </w:r>
    </w:p>
    <w:p w14:paraId="05C81BE5" w14:textId="35ABDC40" w:rsidR="00480CA1" w:rsidRPr="00383667" w:rsidRDefault="006B4AFC" w:rsidP="00480CA1">
      <w:pPr>
        <w:pStyle w:val="2f3"/>
        <w:rPr>
          <w:rFonts w:cs="Huawei Sans"/>
        </w:rPr>
      </w:pPr>
      <w:r>
        <w:rPr>
          <w:rFonts w:cs="Huawei Sans"/>
        </w:rPr>
        <w:tab/>
      </w:r>
      <w:r w:rsidR="00480CA1" w:rsidRPr="00383667">
        <w:rPr>
          <w:rFonts w:cs="Huawei Sans"/>
        </w:rPr>
        <w:t>ExChange/Loading</w:t>
      </w:r>
      <w:r>
        <w:rPr>
          <w:rFonts w:cs="Huawei Sans"/>
        </w:rPr>
        <w:tab/>
      </w:r>
      <w:r w:rsidR="00480CA1" w:rsidRPr="00383667">
        <w:rPr>
          <w:rFonts w:cs="Huawei Sans"/>
        </w:rPr>
        <w:t>Neighbors</w:t>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0</w:t>
      </w:r>
    </w:p>
    <w:p w14:paraId="68E2C44E" w14:textId="77777777" w:rsidR="00480CA1" w:rsidRPr="00383667" w:rsidRDefault="00480CA1" w:rsidP="00480CA1">
      <w:pPr>
        <w:pStyle w:val="2f3"/>
        <w:rPr>
          <w:rFonts w:cs="Huawei Sans"/>
        </w:rPr>
      </w:pPr>
      <w:r w:rsidRPr="00383667">
        <w:rPr>
          <w:rFonts w:cs="Huawei Sans"/>
        </w:rPr>
        <w:t xml:space="preserve"> </w:t>
      </w:r>
    </w:p>
    <w:p w14:paraId="5E91D34E" w14:textId="77777777" w:rsidR="00480CA1" w:rsidRPr="00383667" w:rsidRDefault="00480CA1" w:rsidP="00480CA1">
      <w:pPr>
        <w:pStyle w:val="2f3"/>
        <w:rPr>
          <w:rFonts w:cs="Huawei Sans"/>
        </w:rPr>
      </w:pPr>
      <w:r w:rsidRPr="00383667">
        <w:rPr>
          <w:rFonts w:cs="Huawei Sans"/>
        </w:rPr>
        <w:t xml:space="preserve"> Area: 0.0.0.0          (MPLS TE not enabled)</w:t>
      </w:r>
    </w:p>
    <w:p w14:paraId="1B64318D" w14:textId="365E08CE" w:rsidR="00480CA1" w:rsidRPr="00383667" w:rsidRDefault="006B4AFC" w:rsidP="00480CA1">
      <w:pPr>
        <w:pStyle w:val="2f3"/>
        <w:rPr>
          <w:rFonts w:cs="Huawei Sans"/>
        </w:rPr>
      </w:pPr>
      <w:r>
        <w:rPr>
          <w:rFonts w:cs="Huawei Sans"/>
        </w:rPr>
        <w:tab/>
      </w:r>
      <w:r w:rsidR="00480CA1" w:rsidRPr="00497E5B">
        <w:rPr>
          <w:rFonts w:cs="Huawei Sans"/>
        </w:rPr>
        <w:t>Authtype</w:t>
      </w:r>
      <w:r w:rsidR="00480CA1" w:rsidRPr="00383667">
        <w:rPr>
          <w:rFonts w:cs="Huawei Sans"/>
        </w:rPr>
        <w:t>:</w:t>
      </w:r>
      <w:r>
        <w:rPr>
          <w:rFonts w:cs="Huawei Sans"/>
        </w:rPr>
        <w:tab/>
      </w:r>
      <w:r w:rsidR="00480CA1" w:rsidRPr="00383667">
        <w:rPr>
          <w:rFonts w:cs="Huawei Sans"/>
        </w:rPr>
        <w:t>None</w:t>
      </w:r>
      <w:r>
        <w:rPr>
          <w:rFonts w:cs="Huawei Sans"/>
        </w:rPr>
        <w:tab/>
      </w:r>
      <w:r>
        <w:rPr>
          <w:rFonts w:cs="Huawei Sans"/>
        </w:rPr>
        <w:tab/>
      </w:r>
      <w:r>
        <w:rPr>
          <w:rFonts w:cs="Huawei Sans"/>
        </w:rPr>
        <w:tab/>
      </w:r>
      <w:r w:rsidR="00480CA1" w:rsidRPr="00383667">
        <w:rPr>
          <w:rFonts w:cs="Huawei Sans"/>
        </w:rPr>
        <w:t>Area</w:t>
      </w:r>
      <w:r>
        <w:rPr>
          <w:rFonts w:cs="Huawei Sans"/>
        </w:rPr>
        <w:tab/>
      </w:r>
      <w:r w:rsidR="00480CA1" w:rsidRPr="00383667">
        <w:rPr>
          <w:rFonts w:cs="Huawei Sans"/>
        </w:rPr>
        <w:t>flag</w:t>
      </w:r>
      <w:r w:rsidRPr="00383667">
        <w:rPr>
          <w:rFonts w:cs="Huawei Sans"/>
        </w:rPr>
        <w:tab/>
      </w:r>
      <w:r w:rsidRPr="00383667">
        <w:rPr>
          <w:rFonts w:cs="Huawei Sans"/>
        </w:rPr>
        <w:tab/>
      </w:r>
      <w:r w:rsidR="0058507B"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Normal</w:t>
      </w:r>
    </w:p>
    <w:p w14:paraId="46E97C90" w14:textId="77777777" w:rsidR="00227531" w:rsidRDefault="006B4AFC" w:rsidP="00480CA1">
      <w:pPr>
        <w:pStyle w:val="2f3"/>
        <w:rPr>
          <w:rFonts w:cs="Huawei Sans"/>
        </w:rPr>
      </w:pPr>
      <w:r>
        <w:rPr>
          <w:rFonts w:cs="Huawei Sans"/>
        </w:rPr>
        <w:tab/>
      </w:r>
      <w:r w:rsidR="00480CA1" w:rsidRPr="00383667">
        <w:rPr>
          <w:rFonts w:cs="Huawei Sans"/>
        </w:rPr>
        <w:t>SPF</w:t>
      </w:r>
      <w:r>
        <w:rPr>
          <w:rFonts w:cs="Huawei Sans"/>
        </w:rPr>
        <w:tab/>
      </w:r>
      <w:r w:rsidR="00480CA1" w:rsidRPr="00383667">
        <w:rPr>
          <w:rFonts w:cs="Huawei Sans"/>
        </w:rPr>
        <w:t>scheduled</w:t>
      </w:r>
      <w:r>
        <w:rPr>
          <w:rFonts w:cs="Huawei Sans"/>
        </w:rPr>
        <w:tab/>
      </w:r>
      <w:r w:rsidR="00480CA1" w:rsidRPr="00383667">
        <w:rPr>
          <w:rFonts w:cs="Huawei Sans"/>
        </w:rPr>
        <w:t>Coun</w:t>
      </w:r>
      <w:r>
        <w:rPr>
          <w:rFonts w:cs="Huawei Sans"/>
        </w:rPr>
        <w:t>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58507B"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22</w:t>
      </w:r>
    </w:p>
    <w:p w14:paraId="08C073AA" w14:textId="05D7E7EF" w:rsidR="00480CA1" w:rsidRPr="00383667" w:rsidRDefault="006B4AFC" w:rsidP="00480CA1">
      <w:pPr>
        <w:pStyle w:val="2f3"/>
        <w:rPr>
          <w:rFonts w:cs="Huawei Sans"/>
        </w:rPr>
      </w:pPr>
      <w:r>
        <w:rPr>
          <w:rFonts w:cs="Huawei Sans"/>
        </w:rPr>
        <w:tab/>
      </w:r>
      <w:r w:rsidR="00480CA1" w:rsidRPr="00383667">
        <w:rPr>
          <w:rFonts w:cs="Huawei Sans"/>
        </w:rPr>
        <w:t>ExChange/Loading</w:t>
      </w:r>
      <w:r>
        <w:rPr>
          <w:rFonts w:cs="Huawei Sans"/>
        </w:rPr>
        <w:tab/>
      </w:r>
      <w:r w:rsidR="00480CA1" w:rsidRPr="00383667">
        <w:rPr>
          <w:rFonts w:cs="Huawei Sans"/>
        </w:rPr>
        <w:t>Neighbors</w:t>
      </w:r>
      <w:r w:rsidR="0058507B"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0</w:t>
      </w:r>
    </w:p>
    <w:p w14:paraId="5A21EAA4" w14:textId="11FE09BA" w:rsidR="00480CA1" w:rsidRPr="00383667" w:rsidRDefault="006B4AFC" w:rsidP="00480CA1">
      <w:pPr>
        <w:pStyle w:val="2f3"/>
        <w:rPr>
          <w:rFonts w:cs="Huawei Sans"/>
        </w:rPr>
      </w:pPr>
      <w:r>
        <w:rPr>
          <w:rFonts w:cs="Huawei Sans"/>
        </w:rPr>
        <w:tab/>
      </w:r>
      <w:r w:rsidR="00480CA1" w:rsidRPr="00383667">
        <w:rPr>
          <w:rFonts w:cs="Huawei Sans"/>
        </w:rPr>
        <w:t>Router</w:t>
      </w:r>
      <w:r>
        <w:rPr>
          <w:rFonts w:cs="Huawei Sans"/>
        </w:rPr>
        <w:tab/>
      </w:r>
      <w:r w:rsidR="00480CA1" w:rsidRPr="00383667">
        <w:rPr>
          <w:rFonts w:cs="Huawei Sans"/>
        </w:rPr>
        <w:t>ID</w:t>
      </w:r>
      <w:r>
        <w:rPr>
          <w:rFonts w:cs="Huawei Sans"/>
        </w:rPr>
        <w:tab/>
      </w:r>
      <w:r w:rsidR="00480CA1" w:rsidRPr="00383667">
        <w:rPr>
          <w:rFonts w:cs="Huawei Sans"/>
        </w:rPr>
        <w:t>conflict</w:t>
      </w:r>
      <w:r>
        <w:rPr>
          <w:rFonts w:cs="Huawei Sans"/>
        </w:rPr>
        <w:tab/>
      </w:r>
      <w:r w:rsidR="00480CA1" w:rsidRPr="00383667">
        <w:rPr>
          <w:rFonts w:cs="Huawei Sans"/>
        </w:rPr>
        <w:t>state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58507B"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Normal</w:t>
      </w:r>
    </w:p>
    <w:p w14:paraId="62338405" w14:textId="77777777" w:rsidR="00480CA1" w:rsidRPr="00383667" w:rsidRDefault="00480CA1" w:rsidP="00480CA1">
      <w:pPr>
        <w:pStyle w:val="2f3"/>
        <w:rPr>
          <w:rFonts w:cs="Huawei Sans"/>
        </w:rPr>
      </w:pPr>
    </w:p>
    <w:p w14:paraId="6D5CA9FA" w14:textId="77777777" w:rsidR="00480CA1" w:rsidRPr="00383667" w:rsidRDefault="00480CA1" w:rsidP="00480CA1">
      <w:pPr>
        <w:pStyle w:val="2f3"/>
        <w:rPr>
          <w:rFonts w:cs="Huawei Sans"/>
        </w:rPr>
      </w:pPr>
      <w:r w:rsidRPr="00383667">
        <w:rPr>
          <w:rFonts w:cs="Huawei Sans"/>
        </w:rPr>
        <w:t xml:space="preserve"> Interface: 10.0.4.4 (LoopBack0)</w:t>
      </w:r>
    </w:p>
    <w:p w14:paraId="16F1C6D2" w14:textId="77777777" w:rsidR="00480CA1" w:rsidRPr="00383667" w:rsidRDefault="00480CA1" w:rsidP="00480CA1">
      <w:pPr>
        <w:pStyle w:val="2f3"/>
        <w:rPr>
          <w:rFonts w:cs="Huawei Sans"/>
        </w:rPr>
      </w:pPr>
      <w:r w:rsidRPr="00383667">
        <w:rPr>
          <w:rFonts w:cs="Huawei Sans"/>
        </w:rPr>
        <w:t xml:space="preserve"> Cost: 0       State: DR        Type: Broadcast    MTU: 1500  </w:t>
      </w:r>
    </w:p>
    <w:p w14:paraId="54652873" w14:textId="2989909C" w:rsidR="00480CA1" w:rsidRPr="00383667" w:rsidRDefault="00480CA1" w:rsidP="00480CA1">
      <w:pPr>
        <w:pStyle w:val="2f3"/>
        <w:rPr>
          <w:rFonts w:cs="Huawei Sans"/>
        </w:rPr>
      </w:pPr>
      <w:r w:rsidRPr="00383667">
        <w:rPr>
          <w:rFonts w:cs="Huawei Sans"/>
        </w:rPr>
        <w:t xml:space="preserve"> Priority</w:t>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Pr="00383667">
        <w:rPr>
          <w:rFonts w:cs="Huawei Sans"/>
        </w:rPr>
        <w:t>: 1</w:t>
      </w:r>
    </w:p>
    <w:p w14:paraId="47CDAC87" w14:textId="512878D3" w:rsidR="00480CA1" w:rsidRPr="00383667" w:rsidRDefault="00480CA1" w:rsidP="00480CA1">
      <w:pPr>
        <w:pStyle w:val="2f3"/>
        <w:rPr>
          <w:rFonts w:cs="Huawei Sans"/>
        </w:rPr>
      </w:pPr>
      <w:r w:rsidRPr="00383667">
        <w:rPr>
          <w:rFonts w:cs="Huawei Sans"/>
        </w:rPr>
        <w:t xml:space="preserve"> Designated Router</w:t>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Pr="00383667">
        <w:rPr>
          <w:rFonts w:cs="Huawei Sans"/>
        </w:rPr>
        <w:t>: 10.0.4.4</w:t>
      </w:r>
    </w:p>
    <w:p w14:paraId="38608E56" w14:textId="7D74785D" w:rsidR="00480CA1" w:rsidRPr="00383667" w:rsidRDefault="00480CA1" w:rsidP="00480CA1">
      <w:pPr>
        <w:pStyle w:val="2f3"/>
        <w:rPr>
          <w:rFonts w:cs="Huawei Sans"/>
        </w:rPr>
      </w:pPr>
      <w:r w:rsidRPr="00383667">
        <w:rPr>
          <w:rFonts w:cs="Huawei Sans"/>
        </w:rPr>
        <w:t xml:space="preserve"> </w:t>
      </w:r>
      <w:r w:rsidRPr="00497E5B">
        <w:rPr>
          <w:rFonts w:cs="Huawei Sans"/>
        </w:rPr>
        <w:t>Backup</w:t>
      </w:r>
      <w:r w:rsidRPr="00383667">
        <w:rPr>
          <w:rFonts w:cs="Huawei Sans"/>
        </w:rPr>
        <w:t xml:space="preserve"> Designated Router</w:t>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Pr="00383667">
        <w:rPr>
          <w:rFonts w:cs="Huawei Sans"/>
        </w:rPr>
        <w:t>: 0.0.0.0</w:t>
      </w:r>
    </w:p>
    <w:p w14:paraId="6B41442B" w14:textId="77777777" w:rsidR="00480CA1" w:rsidRPr="00383667" w:rsidRDefault="00480CA1" w:rsidP="00480CA1">
      <w:pPr>
        <w:pStyle w:val="2f3"/>
        <w:rPr>
          <w:rFonts w:cs="Huawei Sans"/>
        </w:rPr>
      </w:pPr>
      <w:r w:rsidRPr="00383667">
        <w:rPr>
          <w:rFonts w:cs="Huawei Sans"/>
        </w:rPr>
        <w:t xml:space="preserve"> Timers: Hello 10 , Dead 40 , Poll  120 , Retransmit 5 , Transmit Delay 1 </w:t>
      </w:r>
    </w:p>
    <w:p w14:paraId="41E11809" w14:textId="77777777" w:rsidR="00480CA1" w:rsidRPr="00383667" w:rsidRDefault="00480CA1" w:rsidP="00480CA1">
      <w:pPr>
        <w:pStyle w:val="2f3"/>
        <w:rPr>
          <w:rFonts w:cs="Huawei Sans"/>
        </w:rPr>
      </w:pPr>
    </w:p>
    <w:p w14:paraId="7363F931" w14:textId="77777777" w:rsidR="00480CA1" w:rsidRPr="00383667" w:rsidRDefault="00480CA1" w:rsidP="00480CA1">
      <w:pPr>
        <w:pStyle w:val="2f3"/>
        <w:rPr>
          <w:rFonts w:cs="Huawei Sans"/>
        </w:rPr>
      </w:pPr>
      <w:r w:rsidRPr="00383667">
        <w:rPr>
          <w:rFonts w:cs="Huawei Sans"/>
        </w:rPr>
        <w:t xml:space="preserve"> Interface: 10.0.34.4 (GigabitEthernet0/0/3)</w:t>
      </w:r>
    </w:p>
    <w:p w14:paraId="1D75E189" w14:textId="77777777" w:rsidR="00227531" w:rsidRDefault="0058507B" w:rsidP="00480CA1">
      <w:pPr>
        <w:pStyle w:val="2f3"/>
        <w:rPr>
          <w:rFonts w:cs="Huawei Sans"/>
        </w:rPr>
      </w:pPr>
      <w:r>
        <w:rPr>
          <w:rFonts w:cs="Huawei Sans"/>
        </w:rPr>
        <w:tab/>
      </w:r>
      <w:r w:rsidR="00480CA1" w:rsidRPr="00383667">
        <w:rPr>
          <w:rFonts w:cs="Huawei Sans"/>
        </w:rPr>
        <w:t>Cost:</w:t>
      </w:r>
      <w:r>
        <w:rPr>
          <w:rFonts w:cs="Huawei Sans"/>
        </w:rPr>
        <w:tab/>
      </w:r>
      <w:r w:rsidR="00480CA1" w:rsidRPr="00383667">
        <w:rPr>
          <w:rFonts w:cs="Huawei Sans"/>
        </w:rPr>
        <w:t>1</w:t>
      </w:r>
      <w:r>
        <w:rPr>
          <w:rFonts w:cs="Huawei Sans"/>
        </w:rPr>
        <w:tab/>
      </w:r>
      <w:r>
        <w:rPr>
          <w:rFonts w:cs="Huawei Sans"/>
        </w:rPr>
        <w:tab/>
      </w:r>
      <w:r>
        <w:rPr>
          <w:rFonts w:cs="Huawei Sans"/>
        </w:rPr>
        <w:tab/>
      </w:r>
      <w:r>
        <w:rPr>
          <w:rFonts w:cs="Huawei Sans"/>
        </w:rPr>
        <w:tab/>
      </w:r>
      <w:r w:rsidR="00480CA1" w:rsidRPr="00383667">
        <w:rPr>
          <w:rFonts w:cs="Huawei Sans"/>
        </w:rPr>
        <w:t>State:</w:t>
      </w:r>
      <w:r>
        <w:rPr>
          <w:rFonts w:cs="Huawei Sans"/>
        </w:rPr>
        <w:tab/>
      </w:r>
      <w:r w:rsidR="00480CA1" w:rsidRPr="00383667">
        <w:rPr>
          <w:rFonts w:cs="Huawei Sans"/>
        </w:rPr>
        <w:t>BDR</w:t>
      </w:r>
      <w:r>
        <w:rPr>
          <w:rFonts w:cs="Huawei Sans"/>
        </w:rPr>
        <w:tab/>
      </w:r>
      <w:r>
        <w:rPr>
          <w:rFonts w:cs="Huawei Sans"/>
        </w:rPr>
        <w:tab/>
      </w:r>
      <w:r w:rsidR="00480CA1" w:rsidRPr="00383667">
        <w:rPr>
          <w:rFonts w:cs="Huawei Sans"/>
        </w:rPr>
        <w:t>Type</w:t>
      </w:r>
      <w:r w:rsidRPr="00383667">
        <w:rPr>
          <w:rFonts w:cs="Huawei Sans"/>
        </w:rPr>
        <w:tab/>
      </w:r>
      <w:r w:rsidR="00480CA1" w:rsidRPr="00383667">
        <w:rPr>
          <w:rFonts w:cs="Huawei Sans"/>
        </w:rPr>
        <w:t>:</w:t>
      </w:r>
      <w:r>
        <w:rPr>
          <w:rFonts w:cs="Huawei Sans"/>
        </w:rPr>
        <w:tab/>
      </w:r>
      <w:r w:rsidR="00480CA1" w:rsidRPr="00383667">
        <w:rPr>
          <w:rFonts w:cs="Huawei Sans"/>
        </w:rPr>
        <w:t>Broadcast</w:t>
      </w:r>
      <w:r>
        <w:rPr>
          <w:rFonts w:cs="Huawei Sans"/>
        </w:rPr>
        <w:tab/>
      </w:r>
      <w:r>
        <w:rPr>
          <w:rFonts w:cs="Huawei Sans"/>
        </w:rPr>
        <w:tab/>
      </w:r>
      <w:r>
        <w:rPr>
          <w:rFonts w:cs="Huawei Sans"/>
        </w:rPr>
        <w:tab/>
      </w:r>
      <w:r>
        <w:rPr>
          <w:rFonts w:cs="Huawei Sans"/>
        </w:rPr>
        <w:tab/>
      </w:r>
      <w:r w:rsidR="00480CA1" w:rsidRPr="00383667">
        <w:rPr>
          <w:rFonts w:cs="Huawei Sans"/>
        </w:rPr>
        <w:t>MTU:</w:t>
      </w:r>
      <w:r>
        <w:rPr>
          <w:rFonts w:cs="Huawei Sans"/>
        </w:rPr>
        <w:tab/>
      </w:r>
      <w:r w:rsidR="00480CA1" w:rsidRPr="00383667">
        <w:rPr>
          <w:rFonts w:cs="Huawei Sans"/>
        </w:rPr>
        <w:t>1500</w:t>
      </w:r>
    </w:p>
    <w:p w14:paraId="25759574" w14:textId="140EF912" w:rsidR="00480CA1" w:rsidRPr="00383667" w:rsidRDefault="0058507B" w:rsidP="00480CA1">
      <w:pPr>
        <w:pStyle w:val="2f3"/>
        <w:rPr>
          <w:rFonts w:cs="Huawei Sans"/>
        </w:rPr>
      </w:pPr>
      <w:r>
        <w:rPr>
          <w:rFonts w:cs="Huawei Sans"/>
        </w:rPr>
        <w:tab/>
      </w:r>
      <w:r w:rsidR="00480CA1" w:rsidRPr="00383667">
        <w:rPr>
          <w:rFonts w:cs="Huawei Sans"/>
        </w:rPr>
        <w:t>Priority</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w:t>
      </w:r>
    </w:p>
    <w:p w14:paraId="2AF35903" w14:textId="7FA887A5" w:rsidR="00480CA1" w:rsidRPr="00383667" w:rsidRDefault="0058507B" w:rsidP="00480CA1">
      <w:pPr>
        <w:pStyle w:val="2f3"/>
        <w:rPr>
          <w:rFonts w:cs="Huawei Sans"/>
        </w:rPr>
      </w:pPr>
      <w:r>
        <w:rPr>
          <w:rFonts w:cs="Huawei Sans"/>
        </w:rPr>
        <w:tab/>
      </w:r>
      <w:r w:rsidR="00480CA1" w:rsidRPr="00383667">
        <w:rPr>
          <w:rFonts w:cs="Huawei Sans"/>
        </w:rPr>
        <w:t>Designated</w:t>
      </w:r>
      <w:r>
        <w:rPr>
          <w:rFonts w:cs="Huawei Sans"/>
        </w:rPr>
        <w:tab/>
      </w:r>
      <w:r w:rsidR="00480CA1" w:rsidRPr="00383667">
        <w:rPr>
          <w:rFonts w:cs="Huawei Sans"/>
        </w:rPr>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10.0.34.3</w:t>
      </w:r>
    </w:p>
    <w:p w14:paraId="54AA81B5" w14:textId="5782BC12" w:rsidR="00480CA1" w:rsidRPr="00383667" w:rsidRDefault="0058507B" w:rsidP="00480CA1">
      <w:pPr>
        <w:pStyle w:val="2f3"/>
        <w:rPr>
          <w:rFonts w:cs="Huawei Sans"/>
        </w:rPr>
      </w:pPr>
      <w:r>
        <w:rPr>
          <w:rFonts w:cs="Huawei Sans"/>
        </w:rPr>
        <w:tab/>
      </w:r>
      <w:r w:rsidR="00480CA1" w:rsidRPr="00497E5B">
        <w:rPr>
          <w:rFonts w:cs="Huawei Sans"/>
        </w:rPr>
        <w:t>Backup</w:t>
      </w:r>
      <w:r>
        <w:rPr>
          <w:rFonts w:cs="Huawei Sans"/>
        </w:rPr>
        <w:tab/>
      </w:r>
      <w:r w:rsidR="00480CA1" w:rsidRPr="00383667">
        <w:rPr>
          <w:rFonts w:cs="Huawei Sans"/>
        </w:rPr>
        <w:t>Designated</w:t>
      </w:r>
      <w:r>
        <w:rPr>
          <w:rFonts w:cs="Huawei Sans"/>
        </w:rPr>
        <w:tab/>
      </w:r>
      <w:r w:rsidR="00480CA1" w:rsidRPr="00383667">
        <w:rPr>
          <w:rFonts w:cs="Huawei Sans"/>
        </w:rPr>
        <w:t>Router</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480CA1" w:rsidRPr="00383667">
        <w:rPr>
          <w:rFonts w:cs="Huawei Sans"/>
        </w:rPr>
        <w:t>:</w:t>
      </w:r>
      <w:r>
        <w:rPr>
          <w:rFonts w:cs="Huawei Sans"/>
        </w:rPr>
        <w:tab/>
      </w:r>
      <w:r w:rsidR="00480CA1" w:rsidRPr="00383667">
        <w:rPr>
          <w:rFonts w:cs="Huawei Sans"/>
        </w:rPr>
        <w:t>10.0.34.4</w:t>
      </w:r>
    </w:p>
    <w:p w14:paraId="2C3EF0BF" w14:textId="77777777" w:rsidR="00480CA1" w:rsidRPr="00383667" w:rsidRDefault="00480CA1" w:rsidP="00480CA1">
      <w:pPr>
        <w:pStyle w:val="2f3"/>
        <w:rPr>
          <w:rFonts w:cs="Huawei Sans"/>
        </w:rPr>
      </w:pPr>
      <w:r w:rsidRPr="00383667">
        <w:rPr>
          <w:rFonts w:cs="Huawei Sans"/>
        </w:rPr>
        <w:t xml:space="preserve"> Timers: Hello 10 , Dead 40 , Poll  120 , Retransmit 5 , Transmit Delay 1 </w:t>
      </w:r>
    </w:p>
    <w:p w14:paraId="05A689C2" w14:textId="77777777" w:rsidR="00480CA1" w:rsidRPr="00383667" w:rsidRDefault="00480CA1" w:rsidP="00480CA1">
      <w:pPr>
        <w:pStyle w:val="2f3"/>
        <w:rPr>
          <w:rFonts w:cs="Huawei Sans"/>
        </w:rPr>
      </w:pPr>
      <w:r w:rsidRPr="00383667">
        <w:rPr>
          <w:rFonts w:cs="Huawei Sans"/>
        </w:rPr>
        <w:lastRenderedPageBreak/>
        <w:t xml:space="preserve"> </w:t>
      </w:r>
    </w:p>
    <w:p w14:paraId="60FF9E0F" w14:textId="77777777" w:rsidR="00480CA1" w:rsidRPr="00383667" w:rsidRDefault="00480CA1" w:rsidP="00480CA1">
      <w:pPr>
        <w:pStyle w:val="2f3"/>
        <w:rPr>
          <w:rFonts w:cs="Huawei Sans"/>
        </w:rPr>
      </w:pPr>
      <w:r w:rsidRPr="00383667">
        <w:rPr>
          <w:rFonts w:cs="Huawei Sans"/>
        </w:rPr>
        <w:t xml:space="preserve"> Area: 0.0.0.1          (MPLS TE not enabled)</w:t>
      </w:r>
    </w:p>
    <w:p w14:paraId="495F8356" w14:textId="3693B599" w:rsidR="00480CA1" w:rsidRPr="00383667" w:rsidRDefault="00480CA1" w:rsidP="00480CA1">
      <w:pPr>
        <w:pStyle w:val="2f3"/>
        <w:rPr>
          <w:rFonts w:cs="Huawei Sans"/>
        </w:rPr>
      </w:pPr>
      <w:r w:rsidRPr="00383667">
        <w:rPr>
          <w:rFonts w:cs="Huawei Sans"/>
        </w:rPr>
        <w:t xml:space="preserve"> </w:t>
      </w:r>
      <w:r w:rsidRPr="00497E5B">
        <w:rPr>
          <w:rFonts w:cs="Huawei Sans"/>
        </w:rPr>
        <w:t>Authtype</w:t>
      </w:r>
      <w:r w:rsidRPr="00383667">
        <w:rPr>
          <w:rFonts w:cs="Huawei Sans"/>
        </w:rPr>
        <w:t>: None   Area flag</w:t>
      </w:r>
      <w:r w:rsidR="0058507B" w:rsidRPr="00383667">
        <w:rPr>
          <w:rFonts w:cs="Huawei Sans"/>
        </w:rPr>
        <w:tab/>
      </w:r>
      <w:r w:rsidR="0058507B" w:rsidRPr="00383667">
        <w:rPr>
          <w:rFonts w:cs="Huawei Sans"/>
        </w:rPr>
        <w:tab/>
      </w:r>
      <w:r w:rsidR="0058507B" w:rsidRPr="00383667">
        <w:rPr>
          <w:rFonts w:cs="Huawei Sans"/>
        </w:rPr>
        <w:tab/>
      </w:r>
      <w:r w:rsidRPr="00383667">
        <w:rPr>
          <w:rFonts w:cs="Huawei Sans"/>
        </w:rPr>
        <w:t>:   NSSA</w:t>
      </w:r>
    </w:p>
    <w:p w14:paraId="703E4492" w14:textId="53D9FBC5" w:rsidR="00480CA1" w:rsidRPr="00383667" w:rsidRDefault="00480CA1" w:rsidP="00480CA1">
      <w:pPr>
        <w:pStyle w:val="2f3"/>
        <w:rPr>
          <w:rFonts w:cs="Huawei Sans"/>
        </w:rPr>
      </w:pPr>
      <w:r w:rsidRPr="00383667">
        <w:rPr>
          <w:rFonts w:cs="Huawei Sans"/>
        </w:rPr>
        <w:t xml:space="preserve"> SPF scheduled Count</w:t>
      </w:r>
      <w:r w:rsidR="00405926" w:rsidRPr="00383667">
        <w:rPr>
          <w:rFonts w:cs="Huawei Sans"/>
        </w:rPr>
        <w:tab/>
      </w:r>
      <w:r w:rsidR="00405926" w:rsidRPr="00383667">
        <w:rPr>
          <w:rFonts w:cs="Huawei Sans"/>
        </w:rPr>
        <w:tab/>
      </w:r>
      <w:r w:rsidR="00405926" w:rsidRPr="00383667">
        <w:rPr>
          <w:rFonts w:cs="Huawei Sans"/>
        </w:rPr>
        <w:tab/>
      </w:r>
      <w:r w:rsidR="00405926" w:rsidRPr="00383667">
        <w:rPr>
          <w:rFonts w:cs="Huawei Sans"/>
        </w:rPr>
        <w:tab/>
      </w:r>
      <w:r w:rsidR="00405926" w:rsidRPr="00383667">
        <w:rPr>
          <w:rFonts w:cs="Huawei Sans"/>
        </w:rPr>
        <w:tab/>
      </w:r>
      <w:r w:rsidR="00405926" w:rsidRPr="00383667">
        <w:rPr>
          <w:rFonts w:cs="Huawei Sans"/>
        </w:rPr>
        <w:tab/>
      </w:r>
      <w:r w:rsidR="00405926" w:rsidRPr="00383667">
        <w:rPr>
          <w:rFonts w:cs="Huawei Sans"/>
        </w:rPr>
        <w:tab/>
      </w:r>
      <w:r w:rsidR="00405926" w:rsidRPr="00383667">
        <w:rPr>
          <w:rFonts w:cs="Huawei Sans"/>
        </w:rPr>
        <w:tab/>
      </w:r>
      <w:r w:rsidRPr="00383667">
        <w:rPr>
          <w:rFonts w:cs="Huawei Sans"/>
        </w:rPr>
        <w:t xml:space="preserve">: 6     </w:t>
      </w:r>
    </w:p>
    <w:p w14:paraId="1FD97613" w14:textId="36BC5A5E" w:rsidR="00480CA1" w:rsidRPr="00383667" w:rsidRDefault="00480CA1" w:rsidP="00480CA1">
      <w:pPr>
        <w:pStyle w:val="2f3"/>
        <w:rPr>
          <w:rFonts w:cs="Huawei Sans"/>
        </w:rPr>
      </w:pPr>
      <w:r w:rsidRPr="00383667">
        <w:rPr>
          <w:rFonts w:cs="Huawei Sans"/>
        </w:rPr>
        <w:t xml:space="preserve"> ExChange/Loading Neighbors</w:t>
      </w:r>
      <w:r w:rsidR="0058507B" w:rsidRPr="00383667">
        <w:rPr>
          <w:rFonts w:cs="Huawei Sans"/>
        </w:rPr>
        <w:tab/>
      </w:r>
      <w:r w:rsidR="0058507B" w:rsidRPr="00383667">
        <w:rPr>
          <w:rFonts w:cs="Huawei Sans"/>
        </w:rPr>
        <w:tab/>
      </w:r>
      <w:r w:rsidRPr="00383667">
        <w:rPr>
          <w:rFonts w:cs="Huawei Sans"/>
        </w:rPr>
        <w:t>: 0</w:t>
      </w:r>
    </w:p>
    <w:p w14:paraId="74937311" w14:textId="38CAEA2D" w:rsidR="00480CA1" w:rsidRPr="00383667" w:rsidRDefault="00480CA1" w:rsidP="00480CA1">
      <w:pPr>
        <w:pStyle w:val="2f3"/>
        <w:rPr>
          <w:rFonts w:cs="Huawei Sans"/>
        </w:rPr>
      </w:pPr>
      <w:r w:rsidRPr="00383667">
        <w:rPr>
          <w:rFonts w:cs="Huawei Sans"/>
        </w:rPr>
        <w:t xml:space="preserve"> NSSA Translator State</w:t>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Pr="00383667">
        <w:rPr>
          <w:rFonts w:cs="Huawei Sans"/>
        </w:rPr>
        <w:t>: Elected</w:t>
      </w:r>
    </w:p>
    <w:p w14:paraId="57B24DE8" w14:textId="3E17B8E3" w:rsidR="00480CA1" w:rsidRPr="00383667" w:rsidRDefault="00480CA1" w:rsidP="00480CA1">
      <w:pPr>
        <w:pStyle w:val="2f3"/>
        <w:rPr>
          <w:rFonts w:cs="Huawei Sans"/>
        </w:rPr>
      </w:pPr>
      <w:r w:rsidRPr="00383667">
        <w:rPr>
          <w:rFonts w:cs="Huawei Sans"/>
        </w:rPr>
        <w:t xml:space="preserve"> Router ID conflict state</w:t>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Pr="00383667">
        <w:rPr>
          <w:rFonts w:cs="Huawei Sans"/>
        </w:rPr>
        <w:t>: Normal</w:t>
      </w:r>
    </w:p>
    <w:p w14:paraId="6E63AB80" w14:textId="77777777" w:rsidR="00480CA1" w:rsidRPr="00383667" w:rsidRDefault="00480CA1" w:rsidP="00480CA1">
      <w:pPr>
        <w:pStyle w:val="2f3"/>
        <w:rPr>
          <w:rFonts w:cs="Huawei Sans"/>
        </w:rPr>
      </w:pPr>
    </w:p>
    <w:p w14:paraId="00B72EC3" w14:textId="77777777" w:rsidR="00480CA1" w:rsidRPr="00383667" w:rsidRDefault="00480CA1" w:rsidP="00480CA1">
      <w:pPr>
        <w:pStyle w:val="2f3"/>
        <w:rPr>
          <w:rFonts w:cs="Huawei Sans"/>
        </w:rPr>
      </w:pPr>
      <w:r w:rsidRPr="00383667">
        <w:rPr>
          <w:rFonts w:cs="Huawei Sans"/>
        </w:rPr>
        <w:t xml:space="preserve"> Interface: 10.0.45.4 (GigabitEthernet0/0/2)</w:t>
      </w:r>
    </w:p>
    <w:p w14:paraId="0E8999A1" w14:textId="77777777" w:rsidR="00480CA1" w:rsidRPr="00383667" w:rsidRDefault="00480CA1" w:rsidP="00480CA1">
      <w:pPr>
        <w:pStyle w:val="2f3"/>
        <w:rPr>
          <w:rFonts w:cs="Huawei Sans"/>
        </w:rPr>
      </w:pPr>
      <w:r w:rsidRPr="00383667">
        <w:rPr>
          <w:rFonts w:cs="Huawei Sans"/>
        </w:rPr>
        <w:t xml:space="preserve"> Cost: 1       State: BDR       Type: Broadcast    MTU: 1500  </w:t>
      </w:r>
    </w:p>
    <w:p w14:paraId="4FD75E1A" w14:textId="77777777" w:rsidR="00480CA1" w:rsidRPr="00383667" w:rsidRDefault="00480CA1" w:rsidP="00480CA1">
      <w:pPr>
        <w:pStyle w:val="2f3"/>
        <w:rPr>
          <w:rFonts w:cs="Huawei Sans"/>
        </w:rPr>
      </w:pPr>
      <w:r w:rsidRPr="00383667">
        <w:rPr>
          <w:rFonts w:cs="Huawei Sans"/>
        </w:rPr>
        <w:t xml:space="preserve"> Priority: 1</w:t>
      </w:r>
    </w:p>
    <w:p w14:paraId="1441DBA9" w14:textId="124DEAE2" w:rsidR="00480CA1" w:rsidRPr="00383667" w:rsidRDefault="00480CA1" w:rsidP="00480CA1">
      <w:pPr>
        <w:pStyle w:val="2f3"/>
        <w:rPr>
          <w:rFonts w:cs="Huawei Sans"/>
        </w:rPr>
      </w:pPr>
      <w:r w:rsidRPr="00383667">
        <w:rPr>
          <w:rFonts w:cs="Huawei Sans"/>
        </w:rPr>
        <w:t xml:space="preserve"> Designated Router</w:t>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Pr="00383667">
        <w:rPr>
          <w:rFonts w:cs="Huawei Sans"/>
        </w:rPr>
        <w:t>: 10.0.45.5</w:t>
      </w:r>
    </w:p>
    <w:p w14:paraId="3D9493D9" w14:textId="39929E56" w:rsidR="00480CA1" w:rsidRPr="00383667" w:rsidRDefault="00480CA1" w:rsidP="00480CA1">
      <w:pPr>
        <w:pStyle w:val="2f3"/>
        <w:rPr>
          <w:rFonts w:cs="Huawei Sans"/>
        </w:rPr>
      </w:pPr>
      <w:r w:rsidRPr="00383667">
        <w:rPr>
          <w:rFonts w:cs="Huawei Sans"/>
        </w:rPr>
        <w:t xml:space="preserve"> </w:t>
      </w:r>
      <w:r w:rsidRPr="00497E5B">
        <w:rPr>
          <w:rFonts w:cs="Huawei Sans"/>
        </w:rPr>
        <w:t>Backup</w:t>
      </w:r>
      <w:r w:rsidRPr="00383667">
        <w:rPr>
          <w:rFonts w:cs="Huawei Sans"/>
        </w:rPr>
        <w:t xml:space="preserve"> Designated Router</w:t>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0058507B" w:rsidRPr="00383667">
        <w:rPr>
          <w:rFonts w:cs="Huawei Sans"/>
        </w:rPr>
        <w:tab/>
      </w:r>
      <w:r w:rsidRPr="00383667">
        <w:rPr>
          <w:rFonts w:cs="Huawei Sans"/>
        </w:rPr>
        <w:t>: 10.0.45.4</w:t>
      </w:r>
    </w:p>
    <w:p w14:paraId="07F8C12E" w14:textId="25F39B3B" w:rsidR="00480CA1" w:rsidRPr="00383667" w:rsidRDefault="00480CA1" w:rsidP="00480CA1">
      <w:pPr>
        <w:pStyle w:val="2f3"/>
        <w:rPr>
          <w:rFonts w:cs="Huawei Sans"/>
        </w:rPr>
      </w:pPr>
      <w:r w:rsidRPr="00383667">
        <w:rPr>
          <w:rFonts w:cs="Huawei Sans"/>
        </w:rPr>
        <w:t xml:space="preserve"> Timers: Hello 10 , Dead 40, Poll 120 , Retransmit 5 , Transmit Delay 1</w:t>
      </w:r>
    </w:p>
    <w:p w14:paraId="6D17B0EA" w14:textId="77777777" w:rsidR="00480CA1" w:rsidRPr="00383667" w:rsidRDefault="00480CA1" w:rsidP="00480CA1">
      <w:pPr>
        <w:pStyle w:val="1e"/>
      </w:pPr>
      <w:r w:rsidRPr="00383667">
        <w:t xml:space="preserve">The </w:t>
      </w:r>
      <w:r w:rsidRPr="00383667">
        <w:rPr>
          <w:b/>
          <w:bCs/>
        </w:rPr>
        <w:t>Border Router</w:t>
      </w:r>
      <w:r w:rsidRPr="00383667">
        <w:t xml:space="preserve"> field is displayed as </w:t>
      </w:r>
      <w:r w:rsidRPr="00383667">
        <w:rPr>
          <w:b/>
          <w:bCs/>
        </w:rPr>
        <w:t>AREA  AS  NSSA</w:t>
      </w:r>
      <w:r w:rsidRPr="00383667">
        <w:t>, indicating that R4 is both an ABR and an ASBR and has one or more interfaces belonging to the NSSA.</w:t>
      </w:r>
    </w:p>
    <w:p w14:paraId="0F58ABDF" w14:textId="77777777" w:rsidR="00480CA1" w:rsidRPr="00383667" w:rsidRDefault="00480CA1" w:rsidP="00480CA1">
      <w:pPr>
        <w:pStyle w:val="1e"/>
      </w:pPr>
      <w:r w:rsidRPr="00383667">
        <w:t># On R4, observe the process of translating Type 7 LSAs into Type 5 LSAs. The following uses the LSA 10.0.5.0/24 as an example to describe how routing information is transmitted.</w:t>
      </w:r>
    </w:p>
    <w:p w14:paraId="57C649D9" w14:textId="77777777" w:rsidR="00480CA1" w:rsidRPr="00383667" w:rsidRDefault="00480CA1" w:rsidP="00480CA1">
      <w:pPr>
        <w:pStyle w:val="2f3"/>
        <w:rPr>
          <w:rFonts w:cs="Huawei Sans"/>
        </w:rPr>
      </w:pPr>
      <w:r w:rsidRPr="00383667">
        <w:rPr>
          <w:rFonts w:cs="Huawei Sans"/>
        </w:rPr>
        <w:t xml:space="preserve">&lt;R4&gt;display </w:t>
      </w:r>
      <w:r w:rsidRPr="00497E5B">
        <w:rPr>
          <w:rFonts w:cs="Huawei Sans"/>
        </w:rPr>
        <w:t>ospf</w:t>
      </w:r>
      <w:r w:rsidRPr="00383667">
        <w:rPr>
          <w:rFonts w:cs="Huawei Sans"/>
        </w:rPr>
        <w:t xml:space="preserve"> lsdb </w:t>
      </w:r>
      <w:r w:rsidRPr="00497E5B">
        <w:rPr>
          <w:rFonts w:cs="Huawei Sans"/>
        </w:rPr>
        <w:t>nssa</w:t>
      </w:r>
      <w:r w:rsidRPr="00383667">
        <w:rPr>
          <w:rFonts w:cs="Huawei Sans"/>
        </w:rPr>
        <w:t xml:space="preserve"> 10.0.5.0</w:t>
      </w:r>
    </w:p>
    <w:p w14:paraId="6D0C00BE" w14:textId="77777777" w:rsidR="00480CA1" w:rsidRPr="00383667" w:rsidRDefault="00480CA1" w:rsidP="00480CA1">
      <w:pPr>
        <w:pStyle w:val="2f3"/>
        <w:rPr>
          <w:rFonts w:cs="Huawei Sans"/>
        </w:rPr>
      </w:pPr>
    </w:p>
    <w:p w14:paraId="00855CFB" w14:textId="77777777" w:rsidR="00480CA1" w:rsidRPr="00383667" w:rsidRDefault="00480CA1" w:rsidP="00480CA1">
      <w:pPr>
        <w:pStyle w:val="2f3"/>
        <w:rPr>
          <w:rFonts w:cs="Huawei Sans"/>
        </w:rPr>
      </w:pPr>
      <w:r w:rsidRPr="00383667">
        <w:rPr>
          <w:rFonts w:cs="Huawei Sans"/>
        </w:rPr>
        <w:tab/>
        <w:t xml:space="preserve"> OSPF Process 1 with Router ID 10.0.4.4</w:t>
      </w:r>
    </w:p>
    <w:p w14:paraId="174CC8A7" w14:textId="2DC6530C" w:rsidR="00480CA1" w:rsidRPr="00383667" w:rsidRDefault="00480CA1" w:rsidP="00480CA1">
      <w:pPr>
        <w:pStyle w:val="2f3"/>
        <w:rPr>
          <w:rFonts w:cs="Huawei Sans"/>
        </w:rPr>
      </w:pPr>
      <w:r w:rsidRPr="00383667">
        <w:rPr>
          <w:rFonts w:cs="Huawei Sans"/>
        </w:rPr>
        <w:tab/>
      </w:r>
      <w:r w:rsidRPr="00383667">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Pr="00383667">
        <w:rPr>
          <w:rFonts w:cs="Huawei Sans"/>
        </w:rPr>
        <w:t>Area:</w:t>
      </w:r>
      <w:r w:rsidR="00DB76C3">
        <w:rPr>
          <w:rFonts w:cs="Huawei Sans"/>
        </w:rPr>
        <w:tab/>
      </w:r>
      <w:r w:rsidRPr="00383667">
        <w:rPr>
          <w:rFonts w:cs="Huawei Sans"/>
        </w:rPr>
        <w:t>0.0.0.0</w:t>
      </w:r>
    </w:p>
    <w:p w14:paraId="58958C5F" w14:textId="77777777" w:rsidR="00227531" w:rsidRDefault="00480CA1" w:rsidP="00480CA1">
      <w:pPr>
        <w:pStyle w:val="2f3"/>
        <w:rPr>
          <w:rFonts w:cs="Huawei Sans"/>
        </w:rPr>
      </w:pPr>
      <w:r w:rsidRPr="00383667">
        <w:rPr>
          <w:rFonts w:cs="Huawei Sans"/>
        </w:rPr>
        <w:tab/>
      </w:r>
      <w:r w:rsidRPr="00383667">
        <w:rPr>
          <w:rFonts w:cs="Huawei Sans"/>
        </w:rPr>
        <w:tab/>
      </w:r>
      <w:r w:rsidR="00DB76C3">
        <w:rPr>
          <w:rFonts w:cs="Huawei Sans"/>
        </w:rPr>
        <w:tab/>
      </w:r>
      <w:r w:rsidRPr="00383667">
        <w:rPr>
          <w:rFonts w:cs="Huawei Sans"/>
        </w:rPr>
        <w:t>Link</w:t>
      </w:r>
      <w:r w:rsidR="00DB76C3">
        <w:rPr>
          <w:rFonts w:cs="Huawei Sans"/>
        </w:rPr>
        <w:tab/>
      </w:r>
      <w:r w:rsidRPr="00383667">
        <w:rPr>
          <w:rFonts w:cs="Huawei Sans"/>
        </w:rPr>
        <w:t>State</w:t>
      </w:r>
      <w:r w:rsidR="00DB76C3">
        <w:rPr>
          <w:rFonts w:cs="Huawei Sans"/>
        </w:rPr>
        <w:tab/>
      </w:r>
      <w:r w:rsidRPr="00383667">
        <w:rPr>
          <w:rFonts w:cs="Huawei Sans"/>
        </w:rPr>
        <w:t>Database</w:t>
      </w:r>
    </w:p>
    <w:p w14:paraId="4376AC93" w14:textId="1E2A51EC" w:rsidR="00480CA1" w:rsidRPr="00383667" w:rsidRDefault="00480CA1" w:rsidP="00480CA1">
      <w:pPr>
        <w:pStyle w:val="2f3"/>
        <w:rPr>
          <w:rFonts w:cs="Huawei Sans"/>
        </w:rPr>
      </w:pPr>
    </w:p>
    <w:p w14:paraId="3AC74F9B" w14:textId="575AD1F5" w:rsidR="00480CA1" w:rsidRPr="00383667" w:rsidRDefault="00480CA1" w:rsidP="00480CA1">
      <w:pPr>
        <w:pStyle w:val="2f3"/>
        <w:rPr>
          <w:rFonts w:cs="Huawei Sans"/>
        </w:rPr>
      </w:pPr>
      <w:r w:rsidRPr="00383667">
        <w:rPr>
          <w:rFonts w:cs="Huawei Sans"/>
        </w:rPr>
        <w:tab/>
      </w:r>
      <w:r w:rsidRPr="00383667">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Pr="00383667">
        <w:rPr>
          <w:rFonts w:cs="Huawei Sans"/>
        </w:rPr>
        <w:t>Area:</w:t>
      </w:r>
      <w:r w:rsidR="00DB76C3">
        <w:rPr>
          <w:rFonts w:cs="Huawei Sans"/>
        </w:rPr>
        <w:tab/>
      </w:r>
      <w:r w:rsidRPr="00383667">
        <w:rPr>
          <w:rFonts w:cs="Huawei Sans"/>
        </w:rPr>
        <w:t>0.0.0.1</w:t>
      </w:r>
    </w:p>
    <w:p w14:paraId="63A8B09B" w14:textId="77777777" w:rsidR="00227531" w:rsidRDefault="00480CA1" w:rsidP="00480CA1">
      <w:pPr>
        <w:pStyle w:val="2f3"/>
        <w:rPr>
          <w:rFonts w:cs="Huawei Sans"/>
        </w:rPr>
      </w:pPr>
      <w:r w:rsidRPr="00383667">
        <w:rPr>
          <w:rFonts w:cs="Huawei Sans"/>
        </w:rPr>
        <w:tab/>
      </w:r>
      <w:r w:rsidRPr="00383667">
        <w:rPr>
          <w:rFonts w:cs="Huawei Sans"/>
        </w:rPr>
        <w:tab/>
      </w:r>
      <w:r w:rsidR="00DB76C3">
        <w:rPr>
          <w:rFonts w:cs="Huawei Sans"/>
        </w:rPr>
        <w:tab/>
      </w:r>
      <w:r w:rsidRPr="00383667">
        <w:rPr>
          <w:rFonts w:cs="Huawei Sans"/>
        </w:rPr>
        <w:t>Link</w:t>
      </w:r>
      <w:r w:rsidR="00DB76C3">
        <w:rPr>
          <w:rFonts w:cs="Huawei Sans"/>
        </w:rPr>
        <w:tab/>
      </w:r>
      <w:r w:rsidRPr="00383667">
        <w:rPr>
          <w:rFonts w:cs="Huawei Sans"/>
        </w:rPr>
        <w:t>State</w:t>
      </w:r>
      <w:r w:rsidR="00DB76C3">
        <w:rPr>
          <w:rFonts w:cs="Huawei Sans"/>
        </w:rPr>
        <w:tab/>
      </w:r>
      <w:r w:rsidRPr="00383667">
        <w:rPr>
          <w:rFonts w:cs="Huawei Sans"/>
        </w:rPr>
        <w:t>Database</w:t>
      </w:r>
    </w:p>
    <w:p w14:paraId="0D664075" w14:textId="7C36F6D8" w:rsidR="00480CA1" w:rsidRPr="00383667" w:rsidRDefault="00480CA1" w:rsidP="00480CA1">
      <w:pPr>
        <w:pStyle w:val="2f3"/>
        <w:rPr>
          <w:rFonts w:cs="Huawei Sans"/>
        </w:rPr>
      </w:pPr>
    </w:p>
    <w:p w14:paraId="26C378E9" w14:textId="77777777" w:rsidR="00480CA1" w:rsidRPr="00383667" w:rsidRDefault="00480CA1" w:rsidP="00480CA1">
      <w:pPr>
        <w:pStyle w:val="2f3"/>
        <w:rPr>
          <w:rFonts w:cs="Huawei Sans"/>
        </w:rPr>
      </w:pPr>
    </w:p>
    <w:p w14:paraId="34024329" w14:textId="5D098E16" w:rsidR="00480CA1" w:rsidRPr="00383667" w:rsidRDefault="00DB76C3" w:rsidP="00480CA1">
      <w:pPr>
        <w:pStyle w:val="2f3"/>
        <w:rPr>
          <w:rFonts w:cs="Huawei Sans"/>
        </w:rPr>
      </w:pPr>
      <w:r>
        <w:rPr>
          <w:rFonts w:cs="Huawei Sans"/>
        </w:rPr>
        <w:tab/>
      </w:r>
      <w:r>
        <w:rPr>
          <w:rFonts w:cs="Huawei Sans"/>
        </w:rPr>
        <w:tab/>
      </w:r>
      <w:r w:rsidR="00480CA1" w:rsidRPr="00383667">
        <w:rPr>
          <w:rFonts w:cs="Huawei Sans"/>
        </w:rPr>
        <w:t>Type</w:t>
      </w:r>
      <w:r>
        <w:rPr>
          <w:rFonts w:cs="Huawei Sans"/>
        </w:rPr>
        <w:tab/>
      </w:r>
      <w:r>
        <w:rPr>
          <w:rFonts w:cs="Huawei Sans"/>
        </w:rPr>
        <w:tab/>
      </w:r>
      <w:r>
        <w:rPr>
          <w:rFonts w:cs="Huawei Sans"/>
        </w:rPr>
        <w:tab/>
      </w:r>
      <w:r>
        <w:rPr>
          <w:rFonts w:cs="Huawei Sans"/>
        </w:rPr>
        <w:tab/>
      </w:r>
      <w:r w:rsidRPr="00383667">
        <w:rPr>
          <w:rFonts w:cs="Huawei Sans"/>
        </w:rPr>
        <w:tab/>
      </w:r>
      <w:r w:rsidRPr="00383667">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NSSA</w:t>
      </w:r>
    </w:p>
    <w:p w14:paraId="55D73E6E" w14:textId="01E34933" w:rsidR="00480CA1" w:rsidRPr="00383667" w:rsidRDefault="00DB76C3"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Ls</w:t>
      </w:r>
      <w:r>
        <w:rPr>
          <w:rFonts w:cs="Huawei Sans"/>
          <w:color w:val="EC7061"/>
        </w:rPr>
        <w:tab/>
      </w:r>
      <w:r w:rsidR="00480CA1" w:rsidRPr="00383667">
        <w:rPr>
          <w:rFonts w:cs="Huawei Sans"/>
          <w:color w:val="EC7061"/>
        </w:rPr>
        <w:t>id</w:t>
      </w:r>
      <w:r>
        <w:rPr>
          <w:rFonts w:cs="Huawei Sans"/>
          <w:color w:val="EC7061"/>
        </w:rPr>
        <w:tab/>
      </w:r>
      <w:r>
        <w:rPr>
          <w:rFonts w:cs="Huawei Sans"/>
          <w:color w:val="EC7061"/>
        </w:rPr>
        <w:tab/>
      </w:r>
      <w:r>
        <w:rPr>
          <w:rFonts w:cs="Huawei Sans"/>
          <w:color w:val="EC7061"/>
        </w:rPr>
        <w:tab/>
      </w:r>
      <w:r w:rsidRPr="00383667">
        <w:rPr>
          <w:rFonts w:cs="Huawei Sans"/>
        </w:rPr>
        <w:tab/>
      </w:r>
      <w:r w:rsidRPr="00383667">
        <w:rPr>
          <w:rFonts w:cs="Huawei Sans"/>
        </w:rPr>
        <w:tab/>
      </w:r>
      <w:r w:rsidRPr="00383667">
        <w:rPr>
          <w:rFonts w:cs="Huawei Sans"/>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10.0.5.0</w:t>
      </w:r>
    </w:p>
    <w:p w14:paraId="6FF97380" w14:textId="77777777" w:rsidR="00227531" w:rsidRDefault="00DB76C3"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Adv</w:t>
      </w:r>
      <w:r>
        <w:rPr>
          <w:rFonts w:cs="Huawei Sans"/>
          <w:color w:val="EC7061"/>
        </w:rPr>
        <w:tab/>
      </w:r>
      <w:r w:rsidR="00480CA1" w:rsidRPr="00383667">
        <w:rPr>
          <w:rFonts w:cs="Huawei Sans"/>
          <w:color w:val="EC7061"/>
        </w:rPr>
        <w:t>rtr</w:t>
      </w:r>
      <w:r>
        <w:rPr>
          <w:rFonts w:cs="Huawei Sans"/>
          <w:color w:val="EC7061"/>
        </w:rPr>
        <w:tab/>
      </w:r>
      <w:r>
        <w:rPr>
          <w:rFonts w:cs="Huawei Sans"/>
          <w:color w:val="EC7061"/>
        </w:rPr>
        <w:tab/>
      </w:r>
      <w:r w:rsidRPr="00383667">
        <w:rPr>
          <w:rFonts w:cs="Huawei Sans"/>
        </w:rPr>
        <w:tab/>
      </w:r>
      <w:r w:rsidRPr="00383667">
        <w:rPr>
          <w:rFonts w:cs="Huawei Sans"/>
        </w:rPr>
        <w:tab/>
      </w:r>
      <w:r w:rsidRPr="00383667">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10.0.5.5</w:t>
      </w:r>
    </w:p>
    <w:p w14:paraId="47F0B931" w14:textId="4E5A0EE0" w:rsidR="00227531" w:rsidRDefault="00DB76C3"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sidRPr="00383667">
        <w:rPr>
          <w:rFonts w:cs="Huawei Sans"/>
        </w:rPr>
        <w:tab/>
      </w:r>
      <w:r w:rsidRPr="00383667">
        <w:rPr>
          <w:rFonts w:cs="Huawei Sans"/>
        </w:rPr>
        <w:tab/>
      </w:r>
      <w:r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587</w:t>
      </w:r>
    </w:p>
    <w:p w14:paraId="2CFE2BC0" w14:textId="77777777" w:rsidR="00227531" w:rsidRDefault="00DB76C3"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sidRPr="00383667">
        <w:rPr>
          <w:rFonts w:cs="Huawei Sans"/>
        </w:rPr>
        <w:tab/>
      </w:r>
      <w:r w:rsidRPr="00383667">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36</w:t>
      </w:r>
    </w:p>
    <w:p w14:paraId="00BA4D6E" w14:textId="78FD6AFC" w:rsidR="00480CA1" w:rsidRPr="00383667" w:rsidRDefault="00DB76C3" w:rsidP="00480CA1">
      <w:pPr>
        <w:pStyle w:val="2f3"/>
        <w:rPr>
          <w:rFonts w:cs="Huawei Sans"/>
        </w:rPr>
      </w:pPr>
      <w:r>
        <w:rPr>
          <w:rFonts w:cs="Huawei Sans"/>
          <w:color w:val="EC7061"/>
        </w:rPr>
        <w:tab/>
      </w:r>
      <w:r>
        <w:rPr>
          <w:rFonts w:cs="Huawei Sans"/>
          <w:color w:val="EC7061"/>
        </w:rPr>
        <w:tab/>
      </w:r>
      <w:r w:rsidR="00480CA1" w:rsidRPr="00383667">
        <w:rPr>
          <w:rFonts w:cs="Huawei Sans"/>
          <w:color w:val="EC7061"/>
        </w:rPr>
        <w:t>Options</w:t>
      </w:r>
      <w:r>
        <w:rPr>
          <w:rFonts w:cs="Huawei Sans"/>
          <w:color w:val="EC7061"/>
        </w:rPr>
        <w:tab/>
      </w:r>
      <w:r>
        <w:rPr>
          <w:rFonts w:cs="Huawei Sans"/>
          <w:color w:val="EC7061"/>
        </w:rPr>
        <w:tab/>
      </w:r>
      <w:r w:rsidRPr="00383667">
        <w:rPr>
          <w:rFonts w:cs="Huawei Sans"/>
        </w:rPr>
        <w:tab/>
      </w:r>
      <w:r w:rsidRPr="00383667">
        <w:rPr>
          <w:rFonts w:cs="Huawei Sans"/>
        </w:rPr>
        <w:tab/>
      </w:r>
      <w:r>
        <w:rPr>
          <w:rFonts w:cs="Huawei Sans"/>
          <w:color w:val="EC7061"/>
        </w:rPr>
        <w:tab/>
      </w:r>
      <w:r w:rsidR="00480CA1" w:rsidRPr="00497E5B">
        <w:rPr>
          <w:rFonts w:cs="Huawei Sans"/>
          <w:color w:val="EC7061"/>
        </w:rPr>
        <w:t>:</w:t>
      </w:r>
      <w:r>
        <w:rPr>
          <w:rFonts w:cs="Huawei Sans"/>
          <w:color w:val="EC7061"/>
        </w:rPr>
        <w:tab/>
      </w:r>
      <w:r w:rsidR="00480CA1" w:rsidRPr="00383667">
        <w:rPr>
          <w:rFonts w:cs="Huawei Sans"/>
          <w:color w:val="EC7061"/>
        </w:rPr>
        <w:t>NP</w:t>
      </w:r>
    </w:p>
    <w:p w14:paraId="33C68891" w14:textId="77777777" w:rsidR="00227531" w:rsidRDefault="00DB76C3"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sidRPr="00383667">
        <w:rPr>
          <w:rFonts w:cs="Huawei Sans"/>
        </w:rPr>
        <w:tab/>
      </w:r>
      <w:r w:rsidRPr="00383667">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80000001</w:t>
      </w:r>
    </w:p>
    <w:p w14:paraId="57F9B792" w14:textId="2DE1354D" w:rsidR="00480CA1" w:rsidRPr="00383667" w:rsidRDefault="00DB76C3"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sidRPr="00383667">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0x3336</w:t>
      </w:r>
    </w:p>
    <w:p w14:paraId="45F79368" w14:textId="77777777" w:rsidR="00227531" w:rsidRDefault="00DB76C3" w:rsidP="00480CA1">
      <w:pPr>
        <w:pStyle w:val="2f3"/>
        <w:rPr>
          <w:rFonts w:cs="Huawei Sans"/>
          <w:color w:val="EC7061"/>
        </w:rPr>
      </w:pPr>
      <w:r>
        <w:rPr>
          <w:rFonts w:cs="Huawei Sans"/>
          <w:color w:val="EC7061"/>
        </w:rPr>
        <w:tab/>
      </w:r>
      <w:r>
        <w:rPr>
          <w:rFonts w:cs="Huawei Sans"/>
          <w:color w:val="EC7061"/>
        </w:rPr>
        <w:tab/>
      </w:r>
      <w:r w:rsidR="00480CA1" w:rsidRPr="00383667">
        <w:rPr>
          <w:rFonts w:cs="Huawei Sans"/>
          <w:color w:val="EC7061"/>
        </w:rPr>
        <w:t>Net</w:t>
      </w:r>
      <w:r>
        <w:rPr>
          <w:rFonts w:cs="Huawei Sans"/>
          <w:color w:val="EC7061"/>
        </w:rPr>
        <w:tab/>
      </w:r>
      <w:r w:rsidR="00480CA1" w:rsidRPr="00383667">
        <w:rPr>
          <w:rFonts w:cs="Huawei Sans"/>
          <w:color w:val="EC7061"/>
        </w:rPr>
        <w:t>mask</w:t>
      </w:r>
      <w:r>
        <w:rPr>
          <w:rFonts w:cs="Huawei Sans"/>
          <w:color w:val="EC7061"/>
        </w:rPr>
        <w:tab/>
      </w:r>
      <w:r w:rsidRPr="00383667">
        <w:rPr>
          <w:rFonts w:cs="Huawei Sans"/>
        </w:rPr>
        <w:tab/>
      </w:r>
      <w:r w:rsidRPr="00383667">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255.255.255.0</w:t>
      </w:r>
    </w:p>
    <w:p w14:paraId="10F36267" w14:textId="77777777" w:rsidR="00227531" w:rsidRDefault="00DB76C3" w:rsidP="00480CA1">
      <w:pPr>
        <w:pStyle w:val="2f3"/>
        <w:rPr>
          <w:rFonts w:cs="Huawei Sans"/>
        </w:rPr>
      </w:pPr>
      <w:r>
        <w:rPr>
          <w:rFonts w:cs="Huawei Sans"/>
        </w:rPr>
        <w:tab/>
      </w:r>
      <w:r>
        <w:rPr>
          <w:rFonts w:cs="Huawei Sans"/>
        </w:rPr>
        <w:tab/>
      </w:r>
      <w:r w:rsidR="00480CA1" w:rsidRPr="00383667">
        <w:rPr>
          <w:rFonts w:cs="Huawei Sans"/>
        </w:rPr>
        <w:t>TOS</w:t>
      </w:r>
      <w:r>
        <w:rPr>
          <w:rFonts w:cs="Huawei Sans"/>
        </w:rPr>
        <w:tab/>
      </w:r>
      <w:r w:rsidR="00480CA1" w:rsidRPr="00383667">
        <w:rPr>
          <w:rFonts w:cs="Huawei Sans"/>
        </w:rPr>
        <w:t>0</w:t>
      </w:r>
      <w:r>
        <w:rPr>
          <w:rFonts w:cs="Huawei Sans"/>
        </w:rPr>
        <w:tab/>
      </w:r>
      <w:r>
        <w:rPr>
          <w:rFonts w:cs="Huawei Sans"/>
        </w:rPr>
        <w:tab/>
      </w:r>
      <w:r w:rsidR="00480CA1" w:rsidRPr="00383667">
        <w:rPr>
          <w:rFonts w:cs="Huawei Sans"/>
        </w:rPr>
        <w:t>Metric:</w:t>
      </w:r>
      <w:r>
        <w:rPr>
          <w:rFonts w:cs="Huawei Sans"/>
        </w:rPr>
        <w:tab/>
      </w:r>
      <w:r w:rsidR="00480CA1" w:rsidRPr="00383667">
        <w:rPr>
          <w:rFonts w:cs="Huawei Sans"/>
        </w:rPr>
        <w:t>1</w:t>
      </w:r>
    </w:p>
    <w:p w14:paraId="538E672D" w14:textId="45DED738" w:rsidR="00480CA1" w:rsidRPr="00383667" w:rsidRDefault="00DB76C3" w:rsidP="00480CA1">
      <w:pPr>
        <w:pStyle w:val="2f3"/>
        <w:rPr>
          <w:rFonts w:cs="Huawei Sans"/>
        </w:rPr>
      </w:pPr>
      <w:r>
        <w:rPr>
          <w:rFonts w:cs="Huawei Sans"/>
        </w:rPr>
        <w:tab/>
      </w:r>
      <w:r>
        <w:rPr>
          <w:rFonts w:cs="Huawei Sans"/>
        </w:rPr>
        <w:tab/>
      </w:r>
      <w:r w:rsidR="00480CA1" w:rsidRPr="00383667">
        <w:rPr>
          <w:rFonts w:cs="Huawei Sans"/>
        </w:rPr>
        <w:t>E</w:t>
      </w:r>
      <w:r>
        <w:rPr>
          <w:rFonts w:cs="Huawei Sans"/>
        </w:rPr>
        <w:tab/>
      </w:r>
      <w:r w:rsidR="00480CA1" w:rsidRPr="00383667">
        <w:rPr>
          <w:rFonts w:cs="Huawei Sans"/>
        </w:rPr>
        <w:t>type</w:t>
      </w:r>
      <w:r>
        <w:rPr>
          <w:rFonts w:cs="Huawei Sans"/>
        </w:rPr>
        <w:tab/>
      </w:r>
      <w:r>
        <w:rPr>
          <w:rFonts w:cs="Huawei Sans"/>
        </w:rPr>
        <w:tab/>
      </w:r>
      <w:r>
        <w:rPr>
          <w:rFonts w:cs="Huawei Sans"/>
        </w:rPr>
        <w:tab/>
      </w:r>
      <w:r w:rsidRPr="00383667">
        <w:rPr>
          <w:rFonts w:cs="Huawei Sans"/>
        </w:rPr>
        <w:tab/>
      </w:r>
      <w:r w:rsidRPr="00383667">
        <w:rPr>
          <w:rFonts w:cs="Huawei Sans"/>
        </w:rPr>
        <w:tab/>
      </w:r>
      <w:r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2</w:t>
      </w:r>
    </w:p>
    <w:p w14:paraId="3EA32654" w14:textId="77777777" w:rsidR="00227531" w:rsidRDefault="00DB76C3" w:rsidP="00480CA1">
      <w:pPr>
        <w:pStyle w:val="2f3"/>
        <w:rPr>
          <w:rFonts w:cs="Huawei Sans"/>
          <w:color w:val="EC7061"/>
        </w:rPr>
      </w:pPr>
      <w:r>
        <w:rPr>
          <w:rFonts w:cs="Huawei Sans"/>
          <w:color w:val="EC7061"/>
        </w:rPr>
        <w:tab/>
      </w:r>
      <w:r>
        <w:rPr>
          <w:rFonts w:cs="Huawei Sans"/>
          <w:color w:val="EC7061"/>
        </w:rPr>
        <w:tab/>
      </w:r>
      <w:r w:rsidR="00480CA1" w:rsidRPr="00383667">
        <w:rPr>
          <w:rFonts w:cs="Huawei Sans"/>
          <w:color w:val="EC7061"/>
        </w:rPr>
        <w:t>Forwarding</w:t>
      </w:r>
      <w:r>
        <w:rPr>
          <w:rFonts w:cs="Huawei Sans"/>
          <w:color w:val="EC7061"/>
        </w:rPr>
        <w:tab/>
      </w:r>
      <w:r w:rsidR="00480CA1" w:rsidRPr="00383667">
        <w:rPr>
          <w:rFonts w:cs="Huawei Sans"/>
          <w:color w:val="EC7061"/>
        </w:rPr>
        <w:t>Address</w:t>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10.0.45.5</w:t>
      </w:r>
    </w:p>
    <w:p w14:paraId="34898175" w14:textId="77777777" w:rsidR="00227531" w:rsidRDefault="00DB76C3" w:rsidP="00480CA1">
      <w:pPr>
        <w:pStyle w:val="2f3"/>
        <w:rPr>
          <w:rFonts w:cs="Huawei Sans"/>
        </w:rPr>
      </w:pP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18ED4478" w14:textId="14023A76" w:rsidR="00480CA1" w:rsidRPr="00383667" w:rsidRDefault="00DB76C3" w:rsidP="00480CA1">
      <w:pPr>
        <w:pStyle w:val="2f3"/>
        <w:rPr>
          <w:rFonts w:cs="Huawei Sans"/>
        </w:rPr>
      </w:pPr>
      <w:r>
        <w:rPr>
          <w:rFonts w:cs="Huawei Sans"/>
        </w:rPr>
        <w:tab/>
      </w:r>
      <w:r>
        <w:rPr>
          <w:rFonts w:cs="Huawei Sans"/>
        </w:rPr>
        <w:tab/>
      </w:r>
      <w:r w:rsidR="00480CA1" w:rsidRPr="00383667">
        <w:rPr>
          <w:rFonts w:cs="Huawei Sans"/>
        </w:rPr>
        <w:t>Priority</w:t>
      </w:r>
      <w:r w:rsidRPr="00383667">
        <w:rPr>
          <w:rFonts w:cs="Huawei Sans"/>
        </w:rPr>
        <w:tab/>
      </w:r>
      <w:r w:rsidRPr="00383667">
        <w:rPr>
          <w:rFonts w:cs="Huawei Sans"/>
        </w:rPr>
        <w:tab/>
      </w:r>
      <w:r w:rsidRPr="00383667">
        <w:rPr>
          <w:rFonts w:cs="Huawei Sans"/>
        </w:rPr>
        <w:tab/>
      </w:r>
      <w:r w:rsidRPr="00383667">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61685CC6" w14:textId="77777777" w:rsidR="00480CA1" w:rsidRPr="00383667" w:rsidRDefault="00480CA1" w:rsidP="00480CA1">
      <w:pPr>
        <w:pStyle w:val="1e"/>
      </w:pPr>
      <w:r w:rsidRPr="00383667">
        <w:t xml:space="preserve">In the Type 7 LSA that describes the route 10.0.5.0/24, the value of the </w:t>
      </w:r>
      <w:r w:rsidRPr="00383667">
        <w:rPr>
          <w:b/>
          <w:bCs/>
        </w:rPr>
        <w:t>Options</w:t>
      </w:r>
      <w:r w:rsidRPr="00383667">
        <w:t xml:space="preserve"> field is </w:t>
      </w:r>
      <w:r w:rsidRPr="00383667">
        <w:rPr>
          <w:b/>
          <w:bCs/>
        </w:rPr>
        <w:t>NP</w:t>
      </w:r>
      <w:r w:rsidRPr="00383667">
        <w:t xml:space="preserve">, indicating that the LSA can be translated into a Type 5 LSA by the ABR. </w:t>
      </w:r>
    </w:p>
    <w:p w14:paraId="7741E130" w14:textId="77777777" w:rsidR="00480CA1" w:rsidRPr="00383667" w:rsidRDefault="00480CA1" w:rsidP="00480CA1">
      <w:pPr>
        <w:pStyle w:val="1e"/>
      </w:pPr>
      <w:r w:rsidRPr="00383667">
        <w:t># Check the Type 5 LSA generated on R4 to describe the route 10.0.5.0/24.</w:t>
      </w:r>
    </w:p>
    <w:p w14:paraId="3568E9FF" w14:textId="77777777" w:rsidR="00480CA1" w:rsidRPr="00383667" w:rsidRDefault="00480CA1" w:rsidP="00480CA1">
      <w:pPr>
        <w:pStyle w:val="2f3"/>
        <w:rPr>
          <w:rFonts w:cs="Huawei Sans"/>
        </w:rPr>
      </w:pPr>
      <w:r w:rsidRPr="00383667">
        <w:rPr>
          <w:rFonts w:cs="Huawei Sans"/>
        </w:rPr>
        <w:t xml:space="preserve">&lt;R4&gt;display </w:t>
      </w:r>
      <w:r w:rsidRPr="00497E5B">
        <w:rPr>
          <w:rFonts w:cs="Huawei Sans"/>
        </w:rPr>
        <w:t>ospf</w:t>
      </w:r>
      <w:r w:rsidRPr="00383667">
        <w:rPr>
          <w:rFonts w:cs="Huawei Sans"/>
        </w:rPr>
        <w:t xml:space="preserve"> lsdb </w:t>
      </w:r>
      <w:r w:rsidRPr="00497E5B">
        <w:rPr>
          <w:rFonts w:cs="Huawei Sans"/>
        </w:rPr>
        <w:t>ase</w:t>
      </w:r>
      <w:r w:rsidRPr="00383667">
        <w:rPr>
          <w:rFonts w:cs="Huawei Sans"/>
        </w:rPr>
        <w:t xml:space="preserve"> 10.0.5.0</w:t>
      </w:r>
    </w:p>
    <w:p w14:paraId="14E5A359" w14:textId="77777777" w:rsidR="00480CA1" w:rsidRPr="00383667" w:rsidRDefault="00480CA1" w:rsidP="00480CA1">
      <w:pPr>
        <w:pStyle w:val="2f3"/>
        <w:rPr>
          <w:rFonts w:cs="Huawei Sans"/>
        </w:rPr>
      </w:pPr>
    </w:p>
    <w:p w14:paraId="48B83A4A" w14:textId="77777777" w:rsidR="00480CA1" w:rsidRPr="00383667" w:rsidRDefault="00480CA1" w:rsidP="00480CA1">
      <w:pPr>
        <w:pStyle w:val="2f3"/>
        <w:rPr>
          <w:rFonts w:cs="Huawei Sans"/>
        </w:rPr>
      </w:pPr>
      <w:r w:rsidRPr="00383667">
        <w:rPr>
          <w:rFonts w:cs="Huawei Sans"/>
        </w:rPr>
        <w:tab/>
        <w:t xml:space="preserve"> OSPF Process 1 with Router ID 10.0.4.4</w:t>
      </w:r>
    </w:p>
    <w:p w14:paraId="5EA1021F" w14:textId="77777777" w:rsidR="00480CA1" w:rsidRPr="00383667" w:rsidRDefault="00480CA1" w:rsidP="00480CA1">
      <w:pPr>
        <w:pStyle w:val="2f3"/>
        <w:rPr>
          <w:rFonts w:cs="Huawei Sans"/>
        </w:rPr>
      </w:pPr>
      <w:r w:rsidRPr="00383667">
        <w:rPr>
          <w:rFonts w:cs="Huawei Sans"/>
        </w:rPr>
        <w:tab/>
      </w:r>
      <w:r w:rsidRPr="00383667">
        <w:rPr>
          <w:rFonts w:cs="Huawei Sans"/>
        </w:rPr>
        <w:tab/>
        <w:t xml:space="preserve"> Link State Database</w:t>
      </w:r>
    </w:p>
    <w:p w14:paraId="61DB45E9" w14:textId="77777777" w:rsidR="00480CA1" w:rsidRPr="00383667" w:rsidRDefault="00480CA1" w:rsidP="00480CA1">
      <w:pPr>
        <w:pStyle w:val="2f3"/>
        <w:rPr>
          <w:rFonts w:cs="Huawei Sans"/>
        </w:rPr>
      </w:pPr>
    </w:p>
    <w:p w14:paraId="3415F601" w14:textId="77777777" w:rsidR="00480CA1" w:rsidRPr="00383667" w:rsidRDefault="00480CA1" w:rsidP="00480CA1">
      <w:pPr>
        <w:pStyle w:val="2f3"/>
        <w:rPr>
          <w:rFonts w:cs="Huawei Sans"/>
        </w:rPr>
      </w:pPr>
    </w:p>
    <w:p w14:paraId="498B4F97" w14:textId="629ABCFA" w:rsidR="00480CA1" w:rsidRPr="00383667" w:rsidRDefault="00480CA1" w:rsidP="00480CA1">
      <w:pPr>
        <w:pStyle w:val="2f3"/>
        <w:rPr>
          <w:rFonts w:cs="Huawei Sans"/>
        </w:rPr>
      </w:pPr>
      <w:r w:rsidRPr="00383667">
        <w:rPr>
          <w:rFonts w:cs="Huawei Sans"/>
        </w:rPr>
        <w:t xml:space="preserve"> </w:t>
      </w:r>
      <w:r w:rsidR="00DB76C3">
        <w:rPr>
          <w:rFonts w:cs="Huawei Sans"/>
        </w:rPr>
        <w:tab/>
      </w:r>
      <w:r w:rsidRPr="00383667">
        <w:rPr>
          <w:rFonts w:cs="Huawei Sans"/>
        </w:rPr>
        <w:t>Type</w:t>
      </w:r>
      <w:r w:rsidR="00DB76C3">
        <w:rPr>
          <w:rFonts w:cs="Huawei Sans"/>
        </w:rPr>
        <w:tab/>
      </w:r>
      <w:r w:rsidR="00DB76C3">
        <w:rPr>
          <w:rFonts w:cs="Huawei Sans"/>
        </w:rPr>
        <w:tab/>
      </w:r>
      <w:r w:rsidR="00DB76C3">
        <w:rPr>
          <w:rFonts w:cs="Huawei Sans"/>
        </w:rPr>
        <w:tab/>
      </w:r>
      <w:r w:rsidR="00DB76C3">
        <w:rPr>
          <w:rFonts w:cs="Huawei Sans"/>
        </w:rPr>
        <w:tab/>
      </w:r>
      <w:r w:rsidR="00DB76C3">
        <w:rPr>
          <w:rFonts w:cs="Huawei Sans"/>
        </w:rPr>
        <w:tab/>
      </w:r>
      <w:r w:rsidR="00DB76C3" w:rsidRPr="00383667">
        <w:rPr>
          <w:rFonts w:cs="Huawei Sans"/>
        </w:rPr>
        <w:tab/>
      </w:r>
      <w:r w:rsidR="00DB76C3" w:rsidRPr="00383667">
        <w:rPr>
          <w:rFonts w:cs="Huawei Sans"/>
        </w:rPr>
        <w:tab/>
      </w:r>
      <w:r w:rsidR="00DB76C3">
        <w:rPr>
          <w:rFonts w:cs="Huawei Sans"/>
        </w:rPr>
        <w:tab/>
      </w:r>
      <w:r w:rsidRPr="00383667">
        <w:rPr>
          <w:rFonts w:cs="Huawei Sans"/>
        </w:rPr>
        <w:t>:</w:t>
      </w:r>
      <w:r w:rsidR="00DB76C3">
        <w:rPr>
          <w:rFonts w:cs="Huawei Sans"/>
        </w:rPr>
        <w:tab/>
      </w:r>
      <w:r w:rsidRPr="00383667">
        <w:rPr>
          <w:rFonts w:cs="Huawei Sans"/>
        </w:rPr>
        <w:t>External</w:t>
      </w:r>
    </w:p>
    <w:p w14:paraId="00793BC9" w14:textId="21A4AA79" w:rsidR="00480CA1" w:rsidRPr="00383667" w:rsidRDefault="00DB76C3"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Ls</w:t>
      </w:r>
      <w:r>
        <w:rPr>
          <w:rFonts w:cs="Huawei Sans"/>
          <w:color w:val="EC7061"/>
        </w:rPr>
        <w:tab/>
      </w:r>
      <w:r w:rsidR="00480CA1" w:rsidRPr="00383667">
        <w:rPr>
          <w:rFonts w:cs="Huawei Sans"/>
          <w:color w:val="EC7061"/>
        </w:rPr>
        <w:t>id</w:t>
      </w:r>
      <w:r>
        <w:rPr>
          <w:rFonts w:cs="Huawei Sans"/>
          <w:color w:val="EC7061"/>
        </w:rPr>
        <w:tab/>
      </w:r>
      <w:r>
        <w:rPr>
          <w:rFonts w:cs="Huawei Sans"/>
          <w:color w:val="EC7061"/>
        </w:rPr>
        <w:tab/>
      </w:r>
      <w:r>
        <w:rPr>
          <w:rFonts w:cs="Huawei Sans"/>
          <w:color w:val="EC7061"/>
        </w:rPr>
        <w:tab/>
      </w:r>
      <w:r>
        <w:rPr>
          <w:rFonts w:cs="Huawei Sans"/>
          <w:color w:val="EC7061"/>
        </w:rPr>
        <w:tab/>
      </w:r>
      <w:r w:rsidRPr="00383667">
        <w:rPr>
          <w:rFonts w:cs="Huawei Sans"/>
        </w:rPr>
        <w:tab/>
      </w:r>
      <w:r w:rsidRPr="00383667">
        <w:rPr>
          <w:rFonts w:cs="Huawei Sans"/>
        </w:rPr>
        <w:tab/>
      </w:r>
      <w:r w:rsidRPr="00383667">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10.0.5.0</w:t>
      </w:r>
    </w:p>
    <w:p w14:paraId="1BD3EA25" w14:textId="77777777" w:rsidR="00227531" w:rsidRDefault="00DB76C3" w:rsidP="00480CA1">
      <w:pPr>
        <w:pStyle w:val="2f3"/>
        <w:rPr>
          <w:rFonts w:cs="Huawei Sans"/>
          <w:color w:val="EC7061"/>
        </w:rPr>
      </w:pPr>
      <w:r>
        <w:rPr>
          <w:rFonts w:cs="Huawei Sans"/>
          <w:color w:val="EC7061"/>
        </w:rPr>
        <w:tab/>
      </w:r>
      <w:r>
        <w:rPr>
          <w:rFonts w:cs="Huawei Sans"/>
          <w:color w:val="EC7061"/>
        </w:rPr>
        <w:tab/>
      </w:r>
      <w:r w:rsidR="00480CA1" w:rsidRPr="00497E5B">
        <w:rPr>
          <w:rFonts w:cs="Huawei Sans"/>
          <w:color w:val="EC7061"/>
        </w:rPr>
        <w:t>Adv</w:t>
      </w:r>
      <w:r>
        <w:rPr>
          <w:rFonts w:cs="Huawei Sans"/>
          <w:color w:val="EC7061"/>
        </w:rPr>
        <w:tab/>
      </w:r>
      <w:r w:rsidR="00480CA1" w:rsidRPr="00383667">
        <w:rPr>
          <w:rFonts w:cs="Huawei Sans"/>
          <w:color w:val="EC7061"/>
        </w:rPr>
        <w:t>rtr</w:t>
      </w:r>
      <w:r>
        <w:rPr>
          <w:rFonts w:cs="Huawei Sans"/>
          <w:color w:val="EC7061"/>
        </w:rPr>
        <w:tab/>
      </w:r>
      <w:r>
        <w:rPr>
          <w:rFonts w:cs="Huawei Sans"/>
          <w:color w:val="EC7061"/>
        </w:rPr>
        <w:tab/>
      </w:r>
      <w:r w:rsidRPr="00383667">
        <w:rPr>
          <w:rFonts w:cs="Huawei Sans"/>
        </w:rPr>
        <w:tab/>
      </w:r>
      <w:r w:rsidRPr="00383667">
        <w:rPr>
          <w:rFonts w:cs="Huawei Sans"/>
        </w:rPr>
        <w:tab/>
      </w:r>
      <w:r w:rsidRPr="00383667">
        <w:rPr>
          <w:rFonts w:cs="Huawei Sans"/>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10.0.4.4</w:t>
      </w:r>
    </w:p>
    <w:p w14:paraId="514EEC31" w14:textId="4FD0E451" w:rsidR="00227531" w:rsidRDefault="00DB76C3" w:rsidP="00480CA1">
      <w:pPr>
        <w:pStyle w:val="2f3"/>
        <w:rPr>
          <w:rFonts w:cs="Huawei Sans"/>
        </w:rPr>
      </w:pPr>
      <w:r>
        <w:rPr>
          <w:rFonts w:cs="Huawei Sans"/>
        </w:rPr>
        <w:tab/>
      </w:r>
      <w:r>
        <w:rPr>
          <w:rFonts w:cs="Huawei Sans"/>
        </w:rPr>
        <w:tab/>
      </w:r>
      <w:r w:rsidR="00480CA1" w:rsidRPr="00497E5B">
        <w:rPr>
          <w:rFonts w:cs="Huawei Sans"/>
        </w:rPr>
        <w:t>Ls</w:t>
      </w:r>
      <w:r>
        <w:rPr>
          <w:rFonts w:cs="Huawei Sans"/>
        </w:rPr>
        <w:tab/>
      </w:r>
      <w:r w:rsidR="00480CA1" w:rsidRPr="00383667">
        <w:rPr>
          <w:rFonts w:cs="Huawei Sans"/>
        </w:rPr>
        <w:t>age</w:t>
      </w:r>
      <w:r>
        <w:rPr>
          <w:rFonts w:cs="Huawei Sans"/>
        </w:rPr>
        <w:tab/>
      </w:r>
      <w:r>
        <w:rPr>
          <w:rFonts w:cs="Huawei Sans"/>
        </w:rPr>
        <w:tab/>
      </w:r>
      <w:r>
        <w:rPr>
          <w:rFonts w:cs="Huawei Sans"/>
        </w:rPr>
        <w:tab/>
      </w:r>
      <w:r w:rsidRPr="00383667">
        <w:rPr>
          <w:rFonts w:cs="Huawei Sans"/>
        </w:rPr>
        <w:tab/>
      </w:r>
      <w:r w:rsidRPr="00383667">
        <w:rPr>
          <w:rFonts w:cs="Huawei Sans"/>
        </w:rPr>
        <w:tab/>
      </w:r>
      <w:r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753</w:t>
      </w:r>
    </w:p>
    <w:p w14:paraId="1EF4A9C3" w14:textId="77777777" w:rsidR="00227531" w:rsidRDefault="00DB76C3" w:rsidP="00480CA1">
      <w:pPr>
        <w:pStyle w:val="2f3"/>
        <w:rPr>
          <w:rFonts w:cs="Huawei Sans"/>
        </w:rPr>
      </w:pPr>
      <w:r>
        <w:rPr>
          <w:rFonts w:cs="Huawei Sans"/>
        </w:rPr>
        <w:tab/>
      </w:r>
      <w:r>
        <w:rPr>
          <w:rFonts w:cs="Huawei Sans"/>
        </w:rPr>
        <w:tab/>
      </w:r>
      <w:r w:rsidR="00480CA1" w:rsidRPr="00383667">
        <w:rPr>
          <w:rFonts w:cs="Huawei Sans"/>
        </w:rPr>
        <w:t>Len</w:t>
      </w:r>
      <w:r>
        <w:rPr>
          <w:rFonts w:cs="Huawei Sans"/>
        </w:rPr>
        <w:tab/>
      </w:r>
      <w:r>
        <w:rPr>
          <w:rFonts w:cs="Huawei Sans"/>
        </w:rPr>
        <w:tab/>
      </w:r>
      <w:r>
        <w:rPr>
          <w:rFonts w:cs="Huawei Sans"/>
        </w:rPr>
        <w:tab/>
      </w:r>
      <w:r>
        <w:rPr>
          <w:rFonts w:cs="Huawei Sans"/>
        </w:rPr>
        <w:tab/>
      </w:r>
      <w:r w:rsidRPr="00383667">
        <w:rPr>
          <w:rFonts w:cs="Huawei Sans"/>
        </w:rPr>
        <w:tab/>
      </w:r>
      <w:r w:rsidRPr="00383667">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36</w:t>
      </w:r>
    </w:p>
    <w:p w14:paraId="3B611DC2" w14:textId="77777777" w:rsidR="00227531" w:rsidRDefault="00DB76C3" w:rsidP="00480CA1">
      <w:pPr>
        <w:pStyle w:val="2f3"/>
        <w:rPr>
          <w:rFonts w:cs="Huawei Sans"/>
        </w:rPr>
      </w:pPr>
      <w:r>
        <w:rPr>
          <w:rFonts w:cs="Huawei Sans"/>
        </w:rPr>
        <w:tab/>
      </w:r>
      <w:r>
        <w:rPr>
          <w:rFonts w:cs="Huawei Sans"/>
        </w:rPr>
        <w:tab/>
      </w:r>
      <w:r w:rsidR="00480CA1" w:rsidRPr="00383667">
        <w:rPr>
          <w:rFonts w:cs="Huawei Sans"/>
        </w:rPr>
        <w:t>Options</w:t>
      </w:r>
      <w:r w:rsidRPr="00383667">
        <w:rPr>
          <w:rFonts w:cs="Huawei Sans"/>
        </w:rPr>
        <w:tab/>
      </w:r>
      <w:r w:rsidRPr="00383667">
        <w:rPr>
          <w:rFonts w:cs="Huawei Sans"/>
        </w:rPr>
        <w:tab/>
      </w:r>
      <w:r>
        <w:rPr>
          <w:rFonts w:cs="Huawei Sans"/>
        </w:rPr>
        <w:tab/>
      </w:r>
      <w:r>
        <w:rPr>
          <w:rFonts w:cs="Huawei Sans"/>
        </w:rPr>
        <w:tab/>
      </w:r>
      <w:r>
        <w:rPr>
          <w:rFonts w:cs="Huawei Sans"/>
        </w:rPr>
        <w:tab/>
      </w:r>
      <w:r w:rsidR="00480CA1" w:rsidRPr="00497E5B">
        <w:rPr>
          <w:rFonts w:cs="Huawei Sans"/>
        </w:rPr>
        <w:t>:</w:t>
      </w:r>
      <w:r>
        <w:rPr>
          <w:rFonts w:cs="Huawei Sans"/>
        </w:rPr>
        <w:tab/>
      </w:r>
      <w:r w:rsidR="00480CA1" w:rsidRPr="00383667">
        <w:rPr>
          <w:rFonts w:cs="Huawei Sans"/>
        </w:rPr>
        <w:t>E</w:t>
      </w:r>
    </w:p>
    <w:p w14:paraId="25E22329" w14:textId="77777777" w:rsidR="00227531" w:rsidRDefault="00DB76C3" w:rsidP="00480CA1">
      <w:pPr>
        <w:pStyle w:val="2f3"/>
        <w:rPr>
          <w:rFonts w:cs="Huawei Sans"/>
        </w:rPr>
      </w:pPr>
      <w:r>
        <w:rPr>
          <w:rFonts w:cs="Huawei Sans"/>
        </w:rPr>
        <w:tab/>
      </w:r>
      <w:r>
        <w:rPr>
          <w:rFonts w:cs="Huawei Sans"/>
        </w:rPr>
        <w:tab/>
      </w:r>
      <w:r w:rsidR="00480CA1" w:rsidRPr="00497E5B">
        <w:rPr>
          <w:rFonts w:cs="Huawei Sans"/>
        </w:rPr>
        <w:t>seq</w:t>
      </w:r>
      <w:r w:rsidR="00480CA1" w:rsidRPr="00383667">
        <w:rPr>
          <w:rFonts w:cs="Huawei Sans"/>
        </w:rPr>
        <w:t>#</w:t>
      </w:r>
      <w:r>
        <w:rPr>
          <w:rFonts w:cs="Huawei Sans"/>
        </w:rPr>
        <w:tab/>
      </w:r>
      <w:r>
        <w:rPr>
          <w:rFonts w:cs="Huawei Sans"/>
        </w:rPr>
        <w:tab/>
      </w:r>
      <w:r>
        <w:rPr>
          <w:rFonts w:cs="Huawei Sans"/>
        </w:rPr>
        <w:tab/>
      </w:r>
      <w:r>
        <w:rPr>
          <w:rFonts w:cs="Huawei Sans"/>
        </w:rPr>
        <w:tab/>
      </w:r>
      <w:r w:rsidRPr="00383667">
        <w:rPr>
          <w:rFonts w:cs="Huawei Sans"/>
        </w:rPr>
        <w:tab/>
      </w:r>
      <w:r w:rsidRPr="00383667">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80000001</w:t>
      </w:r>
    </w:p>
    <w:p w14:paraId="1E1C2AB1" w14:textId="17BF6DC0" w:rsidR="00480CA1" w:rsidRPr="00383667" w:rsidRDefault="00DB76C3" w:rsidP="00480CA1">
      <w:pPr>
        <w:pStyle w:val="2f3"/>
        <w:rPr>
          <w:rFonts w:cs="Huawei Sans"/>
        </w:rPr>
      </w:pPr>
      <w:r>
        <w:rPr>
          <w:rFonts w:cs="Huawei Sans"/>
        </w:rPr>
        <w:tab/>
      </w:r>
      <w:r>
        <w:rPr>
          <w:rFonts w:cs="Huawei Sans"/>
        </w:rPr>
        <w:tab/>
      </w:r>
      <w:r w:rsidR="00480CA1" w:rsidRPr="00497E5B">
        <w:rPr>
          <w:rFonts w:cs="Huawei Sans"/>
        </w:rPr>
        <w:t>chksum</w:t>
      </w:r>
      <w:r>
        <w:rPr>
          <w:rFonts w:cs="Huawei Sans"/>
        </w:rPr>
        <w:tab/>
      </w:r>
      <w:r w:rsidRPr="00383667">
        <w:rPr>
          <w:rFonts w:cs="Huawei Sans"/>
        </w:rPr>
        <w:tab/>
      </w:r>
      <w:r>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0xb6bc</w:t>
      </w:r>
    </w:p>
    <w:p w14:paraId="113929B5" w14:textId="77777777" w:rsidR="00227531" w:rsidRDefault="00DB76C3" w:rsidP="00480CA1">
      <w:pPr>
        <w:pStyle w:val="2f3"/>
        <w:rPr>
          <w:rFonts w:cs="Huawei Sans"/>
          <w:color w:val="EC7061"/>
        </w:rPr>
      </w:pPr>
      <w:r>
        <w:rPr>
          <w:rFonts w:cs="Huawei Sans"/>
          <w:color w:val="EC7061"/>
        </w:rPr>
        <w:tab/>
      </w:r>
      <w:r>
        <w:rPr>
          <w:rFonts w:cs="Huawei Sans"/>
          <w:color w:val="EC7061"/>
        </w:rPr>
        <w:tab/>
      </w:r>
      <w:r w:rsidR="00480CA1" w:rsidRPr="00383667">
        <w:rPr>
          <w:rFonts w:cs="Huawei Sans"/>
          <w:color w:val="EC7061"/>
        </w:rPr>
        <w:t>Net</w:t>
      </w:r>
      <w:r>
        <w:rPr>
          <w:rFonts w:cs="Huawei Sans"/>
          <w:color w:val="EC7061"/>
        </w:rPr>
        <w:tab/>
      </w:r>
      <w:r w:rsidR="00480CA1" w:rsidRPr="00383667">
        <w:rPr>
          <w:rFonts w:cs="Huawei Sans"/>
          <w:color w:val="EC7061"/>
        </w:rPr>
        <w:t>mask</w:t>
      </w:r>
      <w:r w:rsidRPr="00383667">
        <w:rPr>
          <w:rFonts w:cs="Huawei Sans"/>
        </w:rPr>
        <w:tab/>
      </w:r>
      <w:r w:rsidRPr="00383667">
        <w:rPr>
          <w:rFonts w:cs="Huawei Sans"/>
        </w:rPr>
        <w:tab/>
      </w:r>
      <w:r>
        <w:rPr>
          <w:rFonts w:cs="Huawei Sans"/>
          <w:color w:val="EC7061"/>
        </w:rPr>
        <w:tab/>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255.255.255.0</w:t>
      </w:r>
    </w:p>
    <w:p w14:paraId="317B8750" w14:textId="77777777" w:rsidR="00227531" w:rsidRDefault="00DB76C3" w:rsidP="00480CA1">
      <w:pPr>
        <w:pStyle w:val="2f3"/>
        <w:rPr>
          <w:rFonts w:cs="Huawei Sans"/>
        </w:rPr>
      </w:pPr>
      <w:r>
        <w:rPr>
          <w:rFonts w:cs="Huawei Sans"/>
        </w:rPr>
        <w:tab/>
      </w:r>
      <w:r>
        <w:rPr>
          <w:rFonts w:cs="Huawei Sans"/>
        </w:rPr>
        <w:tab/>
      </w:r>
      <w:r w:rsidR="00480CA1" w:rsidRPr="00383667">
        <w:rPr>
          <w:rFonts w:cs="Huawei Sans"/>
        </w:rPr>
        <w:t>TOS</w:t>
      </w:r>
      <w:r>
        <w:rPr>
          <w:rFonts w:cs="Huawei Sans"/>
        </w:rPr>
        <w:tab/>
      </w:r>
      <w:r w:rsidR="00480CA1" w:rsidRPr="00383667">
        <w:rPr>
          <w:rFonts w:cs="Huawei Sans"/>
        </w:rPr>
        <w:t>0</w:t>
      </w:r>
      <w:r>
        <w:rPr>
          <w:rFonts w:cs="Huawei Sans"/>
        </w:rPr>
        <w:tab/>
      </w:r>
      <w:r>
        <w:rPr>
          <w:rFonts w:cs="Huawei Sans"/>
        </w:rPr>
        <w:tab/>
      </w:r>
      <w:r w:rsidR="00480CA1" w:rsidRPr="00383667">
        <w:rPr>
          <w:rFonts w:cs="Huawei Sans"/>
        </w:rPr>
        <w:t>Metric:</w:t>
      </w:r>
      <w:r>
        <w:rPr>
          <w:rFonts w:cs="Huawei Sans"/>
        </w:rPr>
        <w:tab/>
      </w:r>
      <w:r w:rsidR="00480CA1" w:rsidRPr="00383667">
        <w:rPr>
          <w:rFonts w:cs="Huawei Sans"/>
        </w:rPr>
        <w:t>1</w:t>
      </w:r>
    </w:p>
    <w:p w14:paraId="1F62559A" w14:textId="5901B4A2" w:rsidR="00480CA1" w:rsidRPr="00383667" w:rsidRDefault="00DB76C3" w:rsidP="00480CA1">
      <w:pPr>
        <w:pStyle w:val="2f3"/>
        <w:rPr>
          <w:rFonts w:cs="Huawei Sans"/>
        </w:rPr>
      </w:pPr>
      <w:r>
        <w:rPr>
          <w:rFonts w:cs="Huawei Sans"/>
        </w:rPr>
        <w:tab/>
      </w:r>
      <w:r>
        <w:rPr>
          <w:rFonts w:cs="Huawei Sans"/>
        </w:rPr>
        <w:tab/>
      </w:r>
      <w:r w:rsidR="00480CA1" w:rsidRPr="00383667">
        <w:rPr>
          <w:rFonts w:cs="Huawei Sans"/>
        </w:rPr>
        <w:t>E</w:t>
      </w:r>
      <w:r>
        <w:rPr>
          <w:rFonts w:cs="Huawei Sans"/>
        </w:rPr>
        <w:tab/>
      </w:r>
      <w:r w:rsidR="00480CA1" w:rsidRPr="00383667">
        <w:rPr>
          <w:rFonts w:cs="Huawei Sans"/>
        </w:rPr>
        <w:t>type</w:t>
      </w:r>
      <w:r>
        <w:rPr>
          <w:rFonts w:cs="Huawei Sans"/>
        </w:rPr>
        <w:tab/>
      </w:r>
      <w:r>
        <w:rPr>
          <w:rFonts w:cs="Huawei Sans"/>
        </w:rPr>
        <w:tab/>
      </w:r>
      <w:r w:rsidRPr="00383667">
        <w:rPr>
          <w:rFonts w:cs="Huawei Sans"/>
        </w:rPr>
        <w:tab/>
      </w:r>
      <w:r w:rsidRPr="00383667">
        <w:rPr>
          <w:rFonts w:cs="Huawei Sans"/>
        </w:rPr>
        <w:tab/>
      </w:r>
      <w:r w:rsidRPr="00383667">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2</w:t>
      </w:r>
    </w:p>
    <w:p w14:paraId="6975E304" w14:textId="77777777" w:rsidR="00227531" w:rsidRDefault="00DB76C3" w:rsidP="00480CA1">
      <w:pPr>
        <w:pStyle w:val="2f3"/>
        <w:rPr>
          <w:rFonts w:cs="Huawei Sans"/>
          <w:color w:val="EC7061"/>
        </w:rPr>
      </w:pPr>
      <w:r>
        <w:rPr>
          <w:rFonts w:cs="Huawei Sans"/>
          <w:color w:val="EC7061"/>
        </w:rPr>
        <w:tab/>
      </w:r>
      <w:r>
        <w:rPr>
          <w:rFonts w:cs="Huawei Sans"/>
          <w:color w:val="EC7061"/>
        </w:rPr>
        <w:tab/>
      </w:r>
      <w:r w:rsidR="00480CA1" w:rsidRPr="00383667">
        <w:rPr>
          <w:rFonts w:cs="Huawei Sans"/>
          <w:color w:val="EC7061"/>
        </w:rPr>
        <w:t>Forwarding</w:t>
      </w:r>
      <w:r>
        <w:rPr>
          <w:rFonts w:cs="Huawei Sans"/>
          <w:color w:val="EC7061"/>
        </w:rPr>
        <w:tab/>
      </w:r>
      <w:r w:rsidR="00480CA1" w:rsidRPr="00383667">
        <w:rPr>
          <w:rFonts w:cs="Huawei Sans"/>
          <w:color w:val="EC7061"/>
        </w:rPr>
        <w:t>Address</w:t>
      </w:r>
      <w:r>
        <w:rPr>
          <w:rFonts w:cs="Huawei Sans"/>
          <w:color w:val="EC7061"/>
        </w:rPr>
        <w:tab/>
      </w:r>
      <w:r w:rsidR="00480CA1" w:rsidRPr="00383667">
        <w:rPr>
          <w:rFonts w:cs="Huawei Sans"/>
          <w:color w:val="EC7061"/>
        </w:rPr>
        <w:t>:</w:t>
      </w:r>
      <w:r>
        <w:rPr>
          <w:rFonts w:cs="Huawei Sans"/>
          <w:color w:val="EC7061"/>
        </w:rPr>
        <w:tab/>
      </w:r>
      <w:r w:rsidR="00480CA1" w:rsidRPr="00383667">
        <w:rPr>
          <w:rFonts w:cs="Huawei Sans"/>
          <w:color w:val="EC7061"/>
        </w:rPr>
        <w:t>10.0.45.5</w:t>
      </w:r>
    </w:p>
    <w:p w14:paraId="272C4C1E" w14:textId="77777777" w:rsidR="00227531" w:rsidRDefault="00DB76C3" w:rsidP="00480CA1">
      <w:pPr>
        <w:pStyle w:val="2f3"/>
        <w:rPr>
          <w:rFonts w:cs="Huawei Sans"/>
        </w:rPr>
      </w:pPr>
      <w:r>
        <w:rPr>
          <w:rFonts w:cs="Huawei Sans"/>
        </w:rPr>
        <w:tab/>
      </w:r>
      <w:r>
        <w:rPr>
          <w:rFonts w:cs="Huawei Sans"/>
        </w:rPr>
        <w:tab/>
      </w:r>
      <w:r w:rsidR="00480CA1" w:rsidRPr="00383667">
        <w:rPr>
          <w:rFonts w:cs="Huawei Sans"/>
        </w:rPr>
        <w:t>Tag</w:t>
      </w:r>
      <w:r>
        <w:rPr>
          <w:rFonts w:cs="Huawei Sans"/>
        </w:rPr>
        <w:tab/>
      </w:r>
      <w:r>
        <w:rPr>
          <w:rFonts w:cs="Huawei Sans"/>
        </w:rPr>
        <w:tab/>
      </w:r>
      <w:r>
        <w:rPr>
          <w:rFonts w:cs="Huawei Sans"/>
        </w:rPr>
        <w:tab/>
      </w:r>
      <w:r>
        <w:rPr>
          <w:rFonts w:cs="Huawei Sans"/>
        </w:rPr>
        <w:tab/>
      </w:r>
      <w:r>
        <w:rPr>
          <w:rFonts w:cs="Huawei Sans"/>
        </w:rPr>
        <w:tab/>
      </w:r>
      <w:r w:rsidRPr="00383667">
        <w:rPr>
          <w:rFonts w:cs="Huawei Sans"/>
        </w:rPr>
        <w:tab/>
      </w:r>
      <w:r>
        <w:rPr>
          <w:rFonts w:cs="Huawei Sans"/>
        </w:rPr>
        <w:tab/>
      </w:r>
      <w:r>
        <w:rPr>
          <w:rFonts w:cs="Huawei Sans"/>
        </w:rPr>
        <w:tab/>
      </w:r>
      <w:r w:rsidR="00480CA1" w:rsidRPr="00383667">
        <w:rPr>
          <w:rFonts w:cs="Huawei Sans"/>
        </w:rPr>
        <w:t>:</w:t>
      </w:r>
      <w:r>
        <w:rPr>
          <w:rFonts w:cs="Huawei Sans"/>
        </w:rPr>
        <w:tab/>
      </w:r>
      <w:r w:rsidR="00480CA1" w:rsidRPr="00383667">
        <w:rPr>
          <w:rFonts w:cs="Huawei Sans"/>
        </w:rPr>
        <w:t>1</w:t>
      </w:r>
    </w:p>
    <w:p w14:paraId="1C1740FA" w14:textId="6A931227" w:rsidR="00480CA1" w:rsidRPr="00383667" w:rsidRDefault="00DB76C3" w:rsidP="00480CA1">
      <w:pPr>
        <w:pStyle w:val="2f3"/>
        <w:rPr>
          <w:rFonts w:cs="Huawei Sans"/>
        </w:rPr>
      </w:pPr>
      <w:r>
        <w:rPr>
          <w:rFonts w:cs="Huawei Sans"/>
        </w:rPr>
        <w:tab/>
      </w:r>
      <w:r>
        <w:rPr>
          <w:rFonts w:cs="Huawei Sans"/>
        </w:rPr>
        <w:tab/>
      </w:r>
      <w:r w:rsidR="00480CA1" w:rsidRPr="00383667">
        <w:rPr>
          <w:rFonts w:cs="Huawei Sans"/>
        </w:rPr>
        <w:t>Priority</w:t>
      </w:r>
      <w:r>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Pr>
          <w:rFonts w:cs="Huawei Sans"/>
        </w:rPr>
        <w:tab/>
      </w:r>
      <w:r w:rsidR="00480CA1" w:rsidRPr="00383667">
        <w:rPr>
          <w:rFonts w:cs="Huawei Sans"/>
        </w:rPr>
        <w:t>:</w:t>
      </w:r>
      <w:r>
        <w:rPr>
          <w:rFonts w:cs="Huawei Sans"/>
        </w:rPr>
        <w:tab/>
      </w:r>
      <w:r w:rsidR="00480CA1" w:rsidRPr="00383667">
        <w:rPr>
          <w:rFonts w:cs="Huawei Sans"/>
        </w:rPr>
        <w:t>Low</w:t>
      </w:r>
    </w:p>
    <w:p w14:paraId="43247862" w14:textId="77777777" w:rsidR="00480CA1" w:rsidRPr="00383667" w:rsidRDefault="00480CA1" w:rsidP="00480CA1">
      <w:pPr>
        <w:pStyle w:val="1e"/>
      </w:pPr>
      <w:r w:rsidRPr="00383667">
        <w:t xml:space="preserve">The Type 5 LSA carries the same </w:t>
      </w:r>
      <w:r w:rsidRPr="00497E5B">
        <w:rPr>
          <w:b/>
          <w:bCs/>
        </w:rPr>
        <w:t>Ls</w:t>
      </w:r>
      <w:r w:rsidRPr="00383667">
        <w:rPr>
          <w:b/>
          <w:bCs/>
        </w:rPr>
        <w:t xml:space="preserve"> id</w:t>
      </w:r>
      <w:r w:rsidRPr="00383667">
        <w:t xml:space="preserve">, </w:t>
      </w:r>
      <w:r w:rsidRPr="00383667">
        <w:rPr>
          <w:b/>
          <w:bCs/>
        </w:rPr>
        <w:t>Net mask</w:t>
      </w:r>
      <w:r w:rsidRPr="00383667">
        <w:t xml:space="preserve">, and </w:t>
      </w:r>
      <w:r w:rsidRPr="00383667">
        <w:rPr>
          <w:b/>
          <w:bCs/>
        </w:rPr>
        <w:t>Forwarding Address</w:t>
      </w:r>
      <w:r w:rsidRPr="00383667">
        <w:t xml:space="preserve"> fields as those in the Type 7 LSA. However, the value of the </w:t>
      </w:r>
      <w:r w:rsidRPr="00497E5B">
        <w:rPr>
          <w:b/>
          <w:bCs/>
        </w:rPr>
        <w:t>Adv</w:t>
      </w:r>
      <w:r w:rsidRPr="00383667">
        <w:rPr>
          <w:b/>
          <w:bCs/>
        </w:rPr>
        <w:t xml:space="preserve"> rtr</w:t>
      </w:r>
      <w:r w:rsidRPr="00383667">
        <w:t xml:space="preserve"> field is changed from 10.0.5.5 to 10.0.4.4, indicating that the Type 5 LSA is generated by R4.</w:t>
      </w:r>
    </w:p>
    <w:p w14:paraId="692B1EF7" w14:textId="77777777" w:rsidR="00480CA1" w:rsidRPr="00383667" w:rsidRDefault="00480CA1" w:rsidP="00480CA1">
      <w:pPr>
        <w:pStyle w:val="End"/>
        <w:rPr>
          <w:rFonts w:ascii="Huawei Sans" w:hAnsi="Huawei Sans" w:cs="Huawei Sans"/>
        </w:rPr>
      </w:pPr>
      <w:r w:rsidRPr="00383667">
        <w:rPr>
          <w:rFonts w:ascii="Huawei Sans" w:hAnsi="Huawei Sans" w:cs="Huawei Sans"/>
        </w:rPr>
        <w:t>----End</w:t>
      </w:r>
    </w:p>
    <w:p w14:paraId="364FE1FE" w14:textId="77777777" w:rsidR="00480CA1" w:rsidRPr="00383667" w:rsidRDefault="00480CA1" w:rsidP="00480CA1">
      <w:pPr>
        <w:pStyle w:val="3"/>
        <w:numPr>
          <w:ilvl w:val="2"/>
          <w:numId w:val="31"/>
        </w:numPr>
      </w:pPr>
      <w:bookmarkStart w:id="49" w:name="_Toc49940000"/>
      <w:r w:rsidRPr="00383667">
        <w:t>Quiz</w:t>
      </w:r>
      <w:bookmarkEnd w:id="49"/>
    </w:p>
    <w:p w14:paraId="319D9535" w14:textId="77777777" w:rsidR="00480CA1" w:rsidRPr="00383667" w:rsidRDefault="00480CA1" w:rsidP="00480CA1">
      <w:pPr>
        <w:pStyle w:val="1e"/>
      </w:pPr>
      <w:r w:rsidRPr="00383667">
        <w:t>In which scenarios is an NSSA applicable?</w:t>
      </w:r>
    </w:p>
    <w:p w14:paraId="0571D41F" w14:textId="6BFDC8C0" w:rsidR="00480CA1" w:rsidRPr="00383667" w:rsidRDefault="00480CA1" w:rsidP="00480CA1">
      <w:pPr>
        <w:pStyle w:val="3"/>
        <w:numPr>
          <w:ilvl w:val="2"/>
          <w:numId w:val="31"/>
        </w:numPr>
      </w:pPr>
      <w:bookmarkStart w:id="50" w:name="_Toc49940001"/>
      <w:r w:rsidRPr="00383667">
        <w:t>Configuration Reference</w:t>
      </w:r>
      <w:bookmarkEnd w:id="50"/>
    </w:p>
    <w:p w14:paraId="7AE34FC6" w14:textId="77777777" w:rsidR="00480CA1" w:rsidRPr="00383667" w:rsidRDefault="00480CA1" w:rsidP="00480CA1">
      <w:pPr>
        <w:pStyle w:val="1e"/>
      </w:pPr>
      <w:r w:rsidRPr="00383667">
        <w:t>Configuration on R1</w:t>
      </w:r>
    </w:p>
    <w:p w14:paraId="7D7846B4" w14:textId="77777777" w:rsidR="00480CA1" w:rsidRPr="00383667" w:rsidRDefault="00480CA1" w:rsidP="00480CA1">
      <w:pPr>
        <w:pStyle w:val="2f3"/>
        <w:rPr>
          <w:rFonts w:cs="Huawei Sans"/>
        </w:rPr>
      </w:pPr>
      <w:r w:rsidRPr="00383667">
        <w:rPr>
          <w:rFonts w:cs="Huawei Sans"/>
        </w:rPr>
        <w:t>#</w:t>
      </w:r>
    </w:p>
    <w:p w14:paraId="0A3D5743"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R1</w:t>
      </w:r>
    </w:p>
    <w:p w14:paraId="6E496028" w14:textId="77777777" w:rsidR="00480CA1" w:rsidRPr="00383667" w:rsidRDefault="00480CA1" w:rsidP="00480CA1">
      <w:pPr>
        <w:pStyle w:val="2f3"/>
        <w:rPr>
          <w:rFonts w:cs="Huawei Sans"/>
        </w:rPr>
      </w:pPr>
      <w:r w:rsidRPr="00383667">
        <w:rPr>
          <w:rFonts w:cs="Huawei Sans"/>
        </w:rPr>
        <w:t>#</w:t>
      </w:r>
    </w:p>
    <w:p w14:paraId="0FFACEED"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GigabitEthernet0/0/1</w:t>
      </w:r>
    </w:p>
    <w:p w14:paraId="23E11F4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10.0.13.1 255.255.255.0</w:t>
      </w:r>
    </w:p>
    <w:p w14:paraId="0E78F38E" w14:textId="77777777" w:rsidR="00480CA1" w:rsidRPr="00383667" w:rsidRDefault="00480CA1" w:rsidP="00480CA1">
      <w:pPr>
        <w:pStyle w:val="2f3"/>
        <w:rPr>
          <w:rFonts w:cs="Huawei Sans"/>
        </w:rPr>
      </w:pPr>
      <w:r w:rsidRPr="00383667">
        <w:rPr>
          <w:rFonts w:cs="Huawei Sans"/>
        </w:rPr>
        <w:t>#</w:t>
      </w:r>
    </w:p>
    <w:p w14:paraId="51245A7D"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7AB0475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10.0.1.1 255.255.255.0</w:t>
      </w:r>
    </w:p>
    <w:p w14:paraId="57AD13CB"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25DD2817" w14:textId="77777777" w:rsidR="00480CA1" w:rsidRPr="00383667" w:rsidRDefault="00480CA1" w:rsidP="00480CA1">
      <w:pPr>
        <w:pStyle w:val="2f3"/>
        <w:rPr>
          <w:rFonts w:cs="Huawei Sans"/>
        </w:rPr>
      </w:pPr>
      <w:r w:rsidRPr="00383667">
        <w:rPr>
          <w:rFonts w:cs="Huawei Sans"/>
        </w:rPr>
        <w:t>#</w:t>
      </w:r>
    </w:p>
    <w:p w14:paraId="3057CFED"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10.0.1.1</w:t>
      </w:r>
    </w:p>
    <w:p w14:paraId="33D07B35"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0.0.0.2</w:t>
      </w:r>
    </w:p>
    <w:p w14:paraId="60137E5D"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10.0.1.1 0.0.0.0</w:t>
      </w:r>
    </w:p>
    <w:p w14:paraId="66E3950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10.0.13.1 0.0.0.0</w:t>
      </w:r>
    </w:p>
    <w:p w14:paraId="43D8B57C"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stub</w:t>
      </w:r>
    </w:p>
    <w:p w14:paraId="6BB739A0" w14:textId="77777777" w:rsidR="00480CA1" w:rsidRPr="00383667" w:rsidRDefault="00480CA1" w:rsidP="00480CA1">
      <w:pPr>
        <w:pStyle w:val="2f3"/>
        <w:rPr>
          <w:rFonts w:cs="Huawei Sans"/>
        </w:rPr>
      </w:pPr>
      <w:r w:rsidRPr="00383667">
        <w:rPr>
          <w:rFonts w:cs="Huawei Sans"/>
        </w:rPr>
        <w:t>#</w:t>
      </w:r>
    </w:p>
    <w:p w14:paraId="502282E4" w14:textId="77777777" w:rsidR="00480CA1" w:rsidRPr="00383667" w:rsidRDefault="00480CA1" w:rsidP="00480CA1">
      <w:pPr>
        <w:pStyle w:val="1e"/>
      </w:pPr>
      <w:r w:rsidRPr="00383667">
        <w:t>Configuration on R2</w:t>
      </w:r>
    </w:p>
    <w:p w14:paraId="57043D78" w14:textId="77777777" w:rsidR="00480CA1" w:rsidRPr="00383667" w:rsidRDefault="00480CA1" w:rsidP="00480CA1">
      <w:pPr>
        <w:pStyle w:val="2f3"/>
        <w:rPr>
          <w:rFonts w:cs="Huawei Sans"/>
        </w:rPr>
      </w:pPr>
      <w:r w:rsidRPr="00383667">
        <w:rPr>
          <w:rFonts w:cs="Huawei Sans"/>
        </w:rPr>
        <w:t>#</w:t>
      </w:r>
    </w:p>
    <w:p w14:paraId="58B6F9DC"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R2</w:t>
      </w:r>
    </w:p>
    <w:p w14:paraId="7E9C61E2" w14:textId="77777777" w:rsidR="00480CA1" w:rsidRPr="00383667" w:rsidRDefault="00480CA1" w:rsidP="00480CA1">
      <w:pPr>
        <w:pStyle w:val="2f3"/>
        <w:rPr>
          <w:rFonts w:cs="Huawei Sans"/>
        </w:rPr>
      </w:pPr>
      <w:r w:rsidRPr="00383667">
        <w:rPr>
          <w:rFonts w:cs="Huawei Sans"/>
        </w:rPr>
        <w:t>#</w:t>
      </w:r>
    </w:p>
    <w:p w14:paraId="506409B2"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GigabitEthernet0/0/2</w:t>
      </w:r>
    </w:p>
    <w:p w14:paraId="28D4CF67" w14:textId="77777777" w:rsidR="00480CA1" w:rsidRPr="00383667" w:rsidRDefault="00480CA1" w:rsidP="00480CA1">
      <w:pPr>
        <w:pStyle w:val="2f3"/>
        <w:rPr>
          <w:rFonts w:cs="Huawei Sans"/>
        </w:rPr>
      </w:pPr>
      <w:r w:rsidRPr="00383667">
        <w:rPr>
          <w:rFonts w:cs="Huawei Sans"/>
        </w:rPr>
        <w:lastRenderedPageBreak/>
        <w:t xml:space="preserve"> </w:t>
      </w:r>
      <w:r w:rsidRPr="00497E5B">
        <w:rPr>
          <w:rFonts w:cs="Huawei Sans"/>
        </w:rPr>
        <w:t>ip</w:t>
      </w:r>
      <w:r w:rsidRPr="00383667">
        <w:rPr>
          <w:rFonts w:cs="Huawei Sans"/>
        </w:rPr>
        <w:t xml:space="preserve"> address 10.0.23.2 255.255.255.0</w:t>
      </w:r>
    </w:p>
    <w:p w14:paraId="07255ED0" w14:textId="77777777" w:rsidR="00480CA1" w:rsidRPr="00383667" w:rsidRDefault="00480CA1" w:rsidP="00480CA1">
      <w:pPr>
        <w:pStyle w:val="2f3"/>
        <w:rPr>
          <w:rFonts w:cs="Huawei Sans"/>
        </w:rPr>
      </w:pPr>
      <w:r w:rsidRPr="00383667">
        <w:rPr>
          <w:rFonts w:cs="Huawei Sans"/>
        </w:rPr>
        <w:t>#</w:t>
      </w:r>
    </w:p>
    <w:p w14:paraId="3FB31479"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542547A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10.0.2.2 255.255.255.0</w:t>
      </w:r>
    </w:p>
    <w:p w14:paraId="353B193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3742AE91" w14:textId="77777777" w:rsidR="00480CA1" w:rsidRPr="00383667" w:rsidRDefault="00480CA1" w:rsidP="00480CA1">
      <w:pPr>
        <w:pStyle w:val="2f3"/>
        <w:rPr>
          <w:rFonts w:cs="Huawei Sans"/>
        </w:rPr>
      </w:pPr>
      <w:r w:rsidRPr="00383667">
        <w:rPr>
          <w:rFonts w:cs="Huawei Sans"/>
        </w:rPr>
        <w:t>#</w:t>
      </w:r>
    </w:p>
    <w:p w14:paraId="142FBFE1"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10.0.2.2</w:t>
      </w:r>
    </w:p>
    <w:p w14:paraId="06E0CDFE"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default-route-advertise</w:t>
      </w:r>
      <w:r w:rsidRPr="00383667">
        <w:rPr>
          <w:rFonts w:cs="Huawei Sans"/>
        </w:rPr>
        <w:t xml:space="preserve"> cost 20 type 1</w:t>
      </w:r>
    </w:p>
    <w:p w14:paraId="794B460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0.0.0.3</w:t>
      </w:r>
    </w:p>
    <w:p w14:paraId="57CAD36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10.0.23.2 0.0.0.0</w:t>
      </w:r>
    </w:p>
    <w:p w14:paraId="1B1C4A38" w14:textId="77777777" w:rsidR="00480CA1" w:rsidRPr="00383667" w:rsidRDefault="00480CA1" w:rsidP="00480CA1">
      <w:pPr>
        <w:pStyle w:val="2f3"/>
        <w:rPr>
          <w:rFonts w:cs="Huawei Sans"/>
        </w:rPr>
      </w:pPr>
      <w:r w:rsidRPr="00383667">
        <w:rPr>
          <w:rFonts w:cs="Huawei Sans"/>
        </w:rPr>
        <w:t>#</w:t>
      </w:r>
    </w:p>
    <w:p w14:paraId="2758043D" w14:textId="77777777" w:rsidR="00480CA1" w:rsidRPr="00383667" w:rsidRDefault="00480CA1" w:rsidP="00480CA1">
      <w:pPr>
        <w:pStyle w:val="2f3"/>
        <w:rPr>
          <w:rFonts w:cs="Huawei Sans"/>
        </w:rPr>
      </w:pPr>
      <w:r w:rsidRPr="00497E5B">
        <w:rPr>
          <w:rFonts w:cs="Huawei Sans"/>
        </w:rPr>
        <w:t>ip</w:t>
      </w:r>
      <w:r w:rsidRPr="00383667">
        <w:rPr>
          <w:rFonts w:cs="Huawei Sans"/>
        </w:rPr>
        <w:t xml:space="preserve"> route-static 0.0.0.0 0.0.0.0 LoopBack0</w:t>
      </w:r>
    </w:p>
    <w:p w14:paraId="76A74CFB" w14:textId="77777777" w:rsidR="00480CA1" w:rsidRPr="00383667" w:rsidRDefault="00480CA1" w:rsidP="00480CA1">
      <w:pPr>
        <w:pStyle w:val="2f3"/>
        <w:rPr>
          <w:rFonts w:cs="Huawei Sans"/>
        </w:rPr>
      </w:pPr>
      <w:r w:rsidRPr="00383667">
        <w:rPr>
          <w:rFonts w:cs="Huawei Sans"/>
        </w:rPr>
        <w:t>#</w:t>
      </w:r>
    </w:p>
    <w:p w14:paraId="6096B8E2" w14:textId="77777777" w:rsidR="00480CA1" w:rsidRPr="00383667" w:rsidRDefault="00480CA1" w:rsidP="00480CA1">
      <w:pPr>
        <w:pStyle w:val="1e"/>
      </w:pPr>
      <w:r w:rsidRPr="00383667">
        <w:t>Configuration on R3</w:t>
      </w:r>
    </w:p>
    <w:p w14:paraId="113FB170" w14:textId="77777777" w:rsidR="00480CA1" w:rsidRPr="00383667" w:rsidRDefault="00480CA1" w:rsidP="00480CA1">
      <w:pPr>
        <w:pStyle w:val="2f3"/>
        <w:rPr>
          <w:rFonts w:cs="Huawei Sans"/>
        </w:rPr>
      </w:pPr>
      <w:r w:rsidRPr="00383667">
        <w:rPr>
          <w:rFonts w:cs="Huawei Sans"/>
        </w:rPr>
        <w:t>#</w:t>
      </w:r>
    </w:p>
    <w:p w14:paraId="5386C86A"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R3</w:t>
      </w:r>
    </w:p>
    <w:p w14:paraId="74C36338" w14:textId="77777777" w:rsidR="00480CA1" w:rsidRPr="00383667" w:rsidRDefault="00480CA1" w:rsidP="00480CA1">
      <w:pPr>
        <w:pStyle w:val="2f3"/>
        <w:rPr>
          <w:rFonts w:cs="Huawei Sans"/>
        </w:rPr>
      </w:pPr>
      <w:r w:rsidRPr="00383667">
        <w:rPr>
          <w:rFonts w:cs="Huawei Sans"/>
        </w:rPr>
        <w:t>#</w:t>
      </w:r>
    </w:p>
    <w:p w14:paraId="06C25DF3"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GigabitEthernet0/0/1</w:t>
      </w:r>
    </w:p>
    <w:p w14:paraId="699AD77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10.0.13.3 255.255.255.0</w:t>
      </w:r>
    </w:p>
    <w:p w14:paraId="7448E62A" w14:textId="77777777" w:rsidR="00480CA1" w:rsidRPr="00383667" w:rsidRDefault="00480CA1" w:rsidP="00480CA1">
      <w:pPr>
        <w:pStyle w:val="2f3"/>
        <w:rPr>
          <w:rFonts w:cs="Huawei Sans"/>
        </w:rPr>
      </w:pPr>
      <w:r w:rsidRPr="00383667">
        <w:rPr>
          <w:rFonts w:cs="Huawei Sans"/>
        </w:rPr>
        <w:t>#</w:t>
      </w:r>
    </w:p>
    <w:p w14:paraId="2BB2D5B7"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GigabitEthernet0/0/2</w:t>
      </w:r>
    </w:p>
    <w:p w14:paraId="06BD9C1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10.0.34.3 255.255.255.0</w:t>
      </w:r>
    </w:p>
    <w:p w14:paraId="331999DC" w14:textId="77777777" w:rsidR="00480CA1" w:rsidRPr="00383667" w:rsidRDefault="00480CA1" w:rsidP="00480CA1">
      <w:pPr>
        <w:pStyle w:val="2f3"/>
        <w:rPr>
          <w:rFonts w:cs="Huawei Sans"/>
        </w:rPr>
      </w:pPr>
      <w:r w:rsidRPr="00383667">
        <w:rPr>
          <w:rFonts w:cs="Huawei Sans"/>
        </w:rPr>
        <w:t>#</w:t>
      </w:r>
    </w:p>
    <w:p w14:paraId="78306AA7"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GigabitEthernet0/0/3</w:t>
      </w:r>
    </w:p>
    <w:p w14:paraId="747891C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10.0.23.3 255.255.255.0</w:t>
      </w:r>
    </w:p>
    <w:p w14:paraId="507DB571" w14:textId="77777777" w:rsidR="00480CA1" w:rsidRPr="00383667" w:rsidRDefault="00480CA1" w:rsidP="00480CA1">
      <w:pPr>
        <w:pStyle w:val="2f3"/>
        <w:rPr>
          <w:rFonts w:cs="Huawei Sans"/>
        </w:rPr>
      </w:pPr>
      <w:r w:rsidRPr="00383667">
        <w:rPr>
          <w:rFonts w:cs="Huawei Sans"/>
        </w:rPr>
        <w:t>#</w:t>
      </w:r>
    </w:p>
    <w:p w14:paraId="01A69FC6"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704C1BBC"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10.0.3.3 255.255.255.0</w:t>
      </w:r>
    </w:p>
    <w:p w14:paraId="32D0ECF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141F93E1" w14:textId="77777777" w:rsidR="00480CA1" w:rsidRPr="00383667" w:rsidRDefault="00480CA1" w:rsidP="00480CA1">
      <w:pPr>
        <w:pStyle w:val="2f3"/>
        <w:rPr>
          <w:rFonts w:cs="Huawei Sans"/>
        </w:rPr>
      </w:pPr>
      <w:r w:rsidRPr="00383667">
        <w:rPr>
          <w:rFonts w:cs="Huawei Sans"/>
        </w:rPr>
        <w:t>#</w:t>
      </w:r>
    </w:p>
    <w:p w14:paraId="1A78D18B"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10.0.3.3</w:t>
      </w:r>
    </w:p>
    <w:p w14:paraId="280B7AD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5B737C0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786A7CD9"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10.0.34.3 0.0.0.0</w:t>
      </w:r>
    </w:p>
    <w:p w14:paraId="28447C4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0.0.0.2</w:t>
      </w:r>
    </w:p>
    <w:p w14:paraId="66609BE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10.0.13.3 0.0.0.0</w:t>
      </w:r>
    </w:p>
    <w:p w14:paraId="234A3DF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stub</w:t>
      </w:r>
      <w:r w:rsidRPr="00383667">
        <w:rPr>
          <w:rFonts w:cs="Huawei Sans"/>
        </w:rPr>
        <w:t xml:space="preserve"> no-summary</w:t>
      </w:r>
    </w:p>
    <w:p w14:paraId="72382463"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0.0.0.3</w:t>
      </w:r>
    </w:p>
    <w:p w14:paraId="6ED8ED3D"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10.0.23.3 0.0.0.0</w:t>
      </w:r>
    </w:p>
    <w:p w14:paraId="13121FFE" w14:textId="77777777" w:rsidR="00480CA1" w:rsidRPr="00383667" w:rsidRDefault="00480CA1" w:rsidP="00480CA1">
      <w:pPr>
        <w:pStyle w:val="2f3"/>
        <w:rPr>
          <w:rFonts w:cs="Huawei Sans"/>
        </w:rPr>
      </w:pPr>
      <w:r w:rsidRPr="00383667">
        <w:rPr>
          <w:rFonts w:cs="Huawei Sans"/>
        </w:rPr>
        <w:t>#</w:t>
      </w:r>
    </w:p>
    <w:p w14:paraId="04081EA1" w14:textId="77777777" w:rsidR="00480CA1" w:rsidRPr="00383667" w:rsidRDefault="00480CA1" w:rsidP="00480CA1">
      <w:pPr>
        <w:pStyle w:val="1e"/>
      </w:pPr>
      <w:r w:rsidRPr="00383667">
        <w:t>Configuration on R4</w:t>
      </w:r>
    </w:p>
    <w:p w14:paraId="468BB0D3" w14:textId="77777777" w:rsidR="00480CA1" w:rsidRPr="00383667" w:rsidRDefault="00480CA1" w:rsidP="00480CA1">
      <w:pPr>
        <w:pStyle w:val="2f3"/>
        <w:rPr>
          <w:rFonts w:cs="Huawei Sans"/>
        </w:rPr>
      </w:pPr>
      <w:r w:rsidRPr="00383667">
        <w:rPr>
          <w:rFonts w:cs="Huawei Sans"/>
        </w:rPr>
        <w:t>#</w:t>
      </w:r>
    </w:p>
    <w:p w14:paraId="780B5A2D"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R4</w:t>
      </w:r>
    </w:p>
    <w:p w14:paraId="668F7425" w14:textId="77777777" w:rsidR="00480CA1" w:rsidRPr="00383667" w:rsidRDefault="00480CA1" w:rsidP="00480CA1">
      <w:pPr>
        <w:pStyle w:val="2f3"/>
        <w:rPr>
          <w:rFonts w:cs="Huawei Sans"/>
        </w:rPr>
      </w:pPr>
      <w:r w:rsidRPr="00383667">
        <w:rPr>
          <w:rFonts w:cs="Huawei Sans"/>
        </w:rPr>
        <w:t>#</w:t>
      </w:r>
    </w:p>
    <w:p w14:paraId="28679CC3"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GigabitEthernet0/0/2</w:t>
      </w:r>
    </w:p>
    <w:p w14:paraId="29F5BF3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10.0.45.4 255.255.255.0</w:t>
      </w:r>
    </w:p>
    <w:p w14:paraId="53B509FA" w14:textId="77777777" w:rsidR="00480CA1" w:rsidRPr="00383667" w:rsidRDefault="00480CA1" w:rsidP="00480CA1">
      <w:pPr>
        <w:pStyle w:val="2f3"/>
        <w:rPr>
          <w:rFonts w:cs="Huawei Sans"/>
        </w:rPr>
      </w:pPr>
      <w:r w:rsidRPr="00383667">
        <w:rPr>
          <w:rFonts w:cs="Huawei Sans"/>
        </w:rPr>
        <w:t>#</w:t>
      </w:r>
    </w:p>
    <w:p w14:paraId="634C9EB9"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GigabitEthernet0/0/3</w:t>
      </w:r>
    </w:p>
    <w:p w14:paraId="0D72166C"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10.0.34.4 255.255.255.0</w:t>
      </w:r>
    </w:p>
    <w:p w14:paraId="6CD2E055" w14:textId="77777777" w:rsidR="00480CA1" w:rsidRPr="00383667" w:rsidRDefault="00480CA1" w:rsidP="00480CA1">
      <w:pPr>
        <w:pStyle w:val="2f3"/>
        <w:rPr>
          <w:rFonts w:cs="Huawei Sans"/>
        </w:rPr>
      </w:pPr>
      <w:r w:rsidRPr="00383667">
        <w:rPr>
          <w:rFonts w:cs="Huawei Sans"/>
        </w:rPr>
        <w:t>#</w:t>
      </w:r>
    </w:p>
    <w:p w14:paraId="70F5186F"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05B74866" w14:textId="77777777" w:rsidR="00480CA1" w:rsidRPr="00383667" w:rsidRDefault="00480CA1" w:rsidP="00480CA1">
      <w:pPr>
        <w:pStyle w:val="2f3"/>
        <w:rPr>
          <w:rFonts w:cs="Huawei Sans"/>
        </w:rPr>
      </w:pPr>
      <w:r w:rsidRPr="00383667">
        <w:rPr>
          <w:rFonts w:cs="Huawei Sans"/>
        </w:rPr>
        <w:lastRenderedPageBreak/>
        <w:t xml:space="preserve"> </w:t>
      </w:r>
      <w:r w:rsidRPr="00497E5B">
        <w:rPr>
          <w:rFonts w:cs="Huawei Sans"/>
        </w:rPr>
        <w:t>ip</w:t>
      </w:r>
      <w:r w:rsidRPr="00383667">
        <w:rPr>
          <w:rFonts w:cs="Huawei Sans"/>
        </w:rPr>
        <w:t xml:space="preserve"> address 10.0.4.4 255.255.255.0</w:t>
      </w:r>
    </w:p>
    <w:p w14:paraId="63611E16"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1FCC1234" w14:textId="77777777" w:rsidR="00480CA1" w:rsidRPr="00383667" w:rsidRDefault="00480CA1" w:rsidP="00480CA1">
      <w:pPr>
        <w:pStyle w:val="2f3"/>
        <w:rPr>
          <w:rFonts w:cs="Huawei Sans"/>
        </w:rPr>
      </w:pPr>
      <w:r w:rsidRPr="00383667">
        <w:rPr>
          <w:rFonts w:cs="Huawei Sans"/>
        </w:rPr>
        <w:t>#</w:t>
      </w:r>
    </w:p>
    <w:p w14:paraId="72E3110E"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10.0.4.4</w:t>
      </w:r>
    </w:p>
    <w:p w14:paraId="0C1240D2"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334D8025"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10.0.4.4 0.0.0.0</w:t>
      </w:r>
    </w:p>
    <w:p w14:paraId="3F39ECB3"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10.0.34.4 0.0.0.0</w:t>
      </w:r>
    </w:p>
    <w:p w14:paraId="2C3A6007"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0.0.0.1</w:t>
      </w:r>
    </w:p>
    <w:p w14:paraId="5682AD9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10.0.45.4 0.0.0.0</w:t>
      </w:r>
    </w:p>
    <w:p w14:paraId="6E49FA14"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nssa</w:t>
      </w:r>
    </w:p>
    <w:p w14:paraId="270BC003" w14:textId="77777777" w:rsidR="00480CA1" w:rsidRPr="00383667" w:rsidRDefault="00480CA1" w:rsidP="00480CA1">
      <w:pPr>
        <w:pStyle w:val="2f3"/>
        <w:rPr>
          <w:rFonts w:cs="Huawei Sans"/>
        </w:rPr>
      </w:pPr>
      <w:r w:rsidRPr="00383667">
        <w:rPr>
          <w:rFonts w:cs="Huawei Sans"/>
        </w:rPr>
        <w:t>#</w:t>
      </w:r>
    </w:p>
    <w:p w14:paraId="7A38FB4E" w14:textId="77777777" w:rsidR="00480CA1" w:rsidRPr="00383667" w:rsidRDefault="00480CA1" w:rsidP="00480CA1">
      <w:pPr>
        <w:pStyle w:val="1e"/>
      </w:pPr>
      <w:r w:rsidRPr="00383667">
        <w:t>Configuration on R5</w:t>
      </w:r>
    </w:p>
    <w:p w14:paraId="770DE77A" w14:textId="77777777" w:rsidR="00480CA1" w:rsidRPr="00383667" w:rsidRDefault="00480CA1" w:rsidP="00480CA1">
      <w:pPr>
        <w:pStyle w:val="2f3"/>
        <w:rPr>
          <w:rFonts w:cs="Huawei Sans"/>
        </w:rPr>
      </w:pPr>
      <w:r w:rsidRPr="00383667">
        <w:rPr>
          <w:rFonts w:cs="Huawei Sans"/>
        </w:rPr>
        <w:t>#</w:t>
      </w:r>
    </w:p>
    <w:p w14:paraId="6B76352B" w14:textId="77777777" w:rsidR="00480CA1" w:rsidRPr="00383667" w:rsidRDefault="00480CA1" w:rsidP="00480CA1">
      <w:pPr>
        <w:pStyle w:val="2f3"/>
        <w:rPr>
          <w:rFonts w:cs="Huawei Sans"/>
        </w:rPr>
      </w:pPr>
      <w:r w:rsidRPr="00497E5B">
        <w:rPr>
          <w:rFonts w:cs="Huawei Sans"/>
        </w:rPr>
        <w:t>sysname</w:t>
      </w:r>
      <w:r w:rsidRPr="00383667">
        <w:rPr>
          <w:rFonts w:cs="Huawei Sans"/>
        </w:rPr>
        <w:t xml:space="preserve"> R5</w:t>
      </w:r>
    </w:p>
    <w:p w14:paraId="30E2AA95" w14:textId="77777777" w:rsidR="00480CA1" w:rsidRPr="00383667" w:rsidRDefault="00480CA1" w:rsidP="00480CA1">
      <w:pPr>
        <w:pStyle w:val="2f3"/>
        <w:rPr>
          <w:rFonts w:cs="Huawei Sans"/>
        </w:rPr>
      </w:pPr>
      <w:r w:rsidRPr="00383667">
        <w:rPr>
          <w:rFonts w:cs="Huawei Sans"/>
        </w:rPr>
        <w:t>#</w:t>
      </w:r>
    </w:p>
    <w:p w14:paraId="02B6E8A1"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GigabitEthernet0/0/3</w:t>
      </w:r>
    </w:p>
    <w:p w14:paraId="3E071B71"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10.0.45.5 255.255.255.0</w:t>
      </w:r>
    </w:p>
    <w:p w14:paraId="31B48550" w14:textId="77777777" w:rsidR="00480CA1" w:rsidRPr="00383667" w:rsidRDefault="00480CA1" w:rsidP="00480CA1">
      <w:pPr>
        <w:pStyle w:val="2f3"/>
        <w:rPr>
          <w:rFonts w:cs="Huawei Sans"/>
        </w:rPr>
      </w:pPr>
      <w:r w:rsidRPr="00383667">
        <w:rPr>
          <w:rFonts w:cs="Huawei Sans"/>
        </w:rPr>
        <w:t>#</w:t>
      </w:r>
    </w:p>
    <w:p w14:paraId="756B0E93" w14:textId="77777777" w:rsidR="00480CA1" w:rsidRPr="00383667" w:rsidRDefault="00480CA1" w:rsidP="00480CA1">
      <w:pPr>
        <w:pStyle w:val="2f3"/>
        <w:rPr>
          <w:rFonts w:cs="Huawei Sans"/>
        </w:rPr>
      </w:pPr>
      <w:r w:rsidRPr="00497E5B">
        <w:rPr>
          <w:rFonts w:cs="Huawei Sans"/>
        </w:rPr>
        <w:t>interface</w:t>
      </w:r>
      <w:r w:rsidRPr="00383667">
        <w:rPr>
          <w:rFonts w:cs="Huawei Sans"/>
        </w:rPr>
        <w:t xml:space="preserve"> LoopBack0</w:t>
      </w:r>
    </w:p>
    <w:p w14:paraId="271B064E"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10.0.5.5 255.255.255.0</w:t>
      </w:r>
    </w:p>
    <w:p w14:paraId="52CD9D33"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ospf</w:t>
      </w:r>
      <w:r w:rsidRPr="00383667">
        <w:rPr>
          <w:rFonts w:cs="Huawei Sans"/>
        </w:rPr>
        <w:t xml:space="preserve"> network-type broadcast</w:t>
      </w:r>
    </w:p>
    <w:p w14:paraId="35149694" w14:textId="77777777" w:rsidR="00480CA1" w:rsidRPr="00383667" w:rsidRDefault="00480CA1" w:rsidP="00480CA1">
      <w:pPr>
        <w:pStyle w:val="2f3"/>
        <w:rPr>
          <w:rFonts w:cs="Huawei Sans"/>
        </w:rPr>
      </w:pPr>
      <w:r w:rsidRPr="00383667">
        <w:rPr>
          <w:rFonts w:cs="Huawei Sans"/>
        </w:rPr>
        <w:t>#</w:t>
      </w:r>
    </w:p>
    <w:p w14:paraId="71E17890" w14:textId="77777777" w:rsidR="00480CA1" w:rsidRPr="00383667" w:rsidRDefault="00480CA1" w:rsidP="00480CA1">
      <w:pPr>
        <w:pStyle w:val="2f3"/>
        <w:rPr>
          <w:rFonts w:cs="Huawei Sans"/>
        </w:rPr>
      </w:pPr>
      <w:r w:rsidRPr="00497E5B">
        <w:rPr>
          <w:rFonts w:cs="Huawei Sans"/>
        </w:rPr>
        <w:t>ospf</w:t>
      </w:r>
      <w:r w:rsidRPr="00383667">
        <w:rPr>
          <w:rFonts w:cs="Huawei Sans"/>
        </w:rPr>
        <w:t xml:space="preserve"> 1 router-id 10.0.5.5</w:t>
      </w:r>
    </w:p>
    <w:p w14:paraId="71DB337B"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direct</w:t>
      </w:r>
    </w:p>
    <w:p w14:paraId="0152E99A"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0.0.0.1</w:t>
      </w:r>
    </w:p>
    <w:p w14:paraId="64D86C6B"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10.0.45.5 0.0.0.0</w:t>
      </w:r>
    </w:p>
    <w:p w14:paraId="5DC43CE8" w14:textId="77777777" w:rsidR="00480CA1" w:rsidRPr="00383667" w:rsidRDefault="00480CA1" w:rsidP="00480CA1">
      <w:pPr>
        <w:pStyle w:val="2f3"/>
        <w:rPr>
          <w:rFonts w:cs="Huawei Sans"/>
        </w:rPr>
      </w:pPr>
      <w:r w:rsidRPr="00383667">
        <w:rPr>
          <w:rFonts w:cs="Huawei Sans"/>
        </w:rPr>
        <w:t xml:space="preserve">  </w:t>
      </w:r>
      <w:r w:rsidRPr="00497E5B">
        <w:rPr>
          <w:rFonts w:cs="Huawei Sans"/>
        </w:rPr>
        <w:t>nssa</w:t>
      </w:r>
    </w:p>
    <w:p w14:paraId="4C617522" w14:textId="77777777" w:rsidR="00480CA1" w:rsidRPr="00383667" w:rsidRDefault="00480CA1" w:rsidP="00480CA1">
      <w:pPr>
        <w:pStyle w:val="2f3"/>
        <w:rPr>
          <w:rFonts w:cs="Huawei Sans"/>
        </w:rPr>
      </w:pPr>
      <w:r w:rsidRPr="00383667">
        <w:rPr>
          <w:rFonts w:cs="Huawei Sans"/>
        </w:rPr>
        <w:t>#</w:t>
      </w:r>
    </w:p>
    <w:p w14:paraId="7EB90480" w14:textId="77777777" w:rsidR="00C23C0F" w:rsidRPr="00383667" w:rsidRDefault="00C23C0F" w:rsidP="00480CA1">
      <w:pPr>
        <w:pStyle w:val="1e"/>
        <w:sectPr w:rsidR="00C23C0F" w:rsidRPr="00383667" w:rsidSect="00D01CEC">
          <w:pgSz w:w="11907" w:h="16840" w:code="9"/>
          <w:pgMar w:top="1701" w:right="1134" w:bottom="1701" w:left="1134" w:header="567" w:footer="567" w:gutter="0"/>
          <w:cols w:space="425"/>
          <w:docGrid w:linePitch="312"/>
        </w:sectPr>
      </w:pPr>
    </w:p>
    <w:p w14:paraId="09E3F687" w14:textId="58ECB87D" w:rsidR="00CA08AE" w:rsidRPr="00383667" w:rsidRDefault="00CA08AE" w:rsidP="00CA08AE">
      <w:pPr>
        <w:pStyle w:val="1"/>
        <w:rPr>
          <w:rFonts w:cs="Huawei Sans"/>
        </w:rPr>
      </w:pPr>
      <w:bookmarkStart w:id="51" w:name="_Toc45098822"/>
      <w:bookmarkStart w:id="52" w:name="_Toc45122583"/>
      <w:bookmarkStart w:id="53" w:name="_Toc49940002"/>
      <w:r w:rsidRPr="00383667">
        <w:rPr>
          <w:rFonts w:cs="Huawei Sans"/>
        </w:rPr>
        <w:lastRenderedPageBreak/>
        <w:t>IS-IS Basics Experiment</w:t>
      </w:r>
      <w:bookmarkEnd w:id="51"/>
      <w:bookmarkEnd w:id="52"/>
      <w:bookmarkEnd w:id="53"/>
    </w:p>
    <w:p w14:paraId="09754C86" w14:textId="5AF19579" w:rsidR="00CA08AE" w:rsidRPr="00383667" w:rsidRDefault="00CA08AE" w:rsidP="004027AB">
      <w:pPr>
        <w:pStyle w:val="2"/>
      </w:pPr>
      <w:bookmarkStart w:id="54" w:name="_Toc45098823"/>
      <w:bookmarkStart w:id="55" w:name="_Toc49940003"/>
      <w:r w:rsidRPr="00383667">
        <w:t>IS-IS Configuration Experiment</w:t>
      </w:r>
      <w:bookmarkEnd w:id="54"/>
      <w:bookmarkEnd w:id="55"/>
    </w:p>
    <w:p w14:paraId="74055BFC" w14:textId="77777777" w:rsidR="00CA08AE" w:rsidRPr="00383667" w:rsidRDefault="00CA08AE" w:rsidP="004027AB">
      <w:pPr>
        <w:pStyle w:val="3"/>
      </w:pPr>
      <w:bookmarkStart w:id="56" w:name="_Toc49940004"/>
      <w:r w:rsidRPr="00383667">
        <w:t>Introduction</w:t>
      </w:r>
      <w:bookmarkEnd w:id="56"/>
    </w:p>
    <w:p w14:paraId="68AB559F" w14:textId="5EE1D220" w:rsidR="00CA08AE" w:rsidRPr="00383667" w:rsidRDefault="006A1D64" w:rsidP="004027AB">
      <w:pPr>
        <w:pStyle w:val="4"/>
      </w:pPr>
      <w:r w:rsidRPr="00383667">
        <w:t>Objectives</w:t>
      </w:r>
    </w:p>
    <w:p w14:paraId="36E2792B" w14:textId="77777777" w:rsidR="006A1D64" w:rsidRPr="00383667" w:rsidRDefault="006A1D64" w:rsidP="00604E8C">
      <w:pPr>
        <w:pStyle w:val="1e"/>
      </w:pPr>
      <w:r w:rsidRPr="00383667">
        <w:t>Upon completion of this task, you will be able to:</w:t>
      </w:r>
    </w:p>
    <w:p w14:paraId="76DEA245" w14:textId="77777777" w:rsidR="00CA08AE" w:rsidRPr="00383667" w:rsidRDefault="00CA08AE" w:rsidP="00604E8C">
      <w:pPr>
        <w:pStyle w:val="4a"/>
      </w:pPr>
      <w:r w:rsidRPr="00383667">
        <w:t>Perform basic IS-IS configurations.</w:t>
      </w:r>
    </w:p>
    <w:p w14:paraId="56042A26" w14:textId="77777777" w:rsidR="00CA08AE" w:rsidRPr="00383667" w:rsidRDefault="00CA08AE" w:rsidP="00604E8C">
      <w:pPr>
        <w:pStyle w:val="4a"/>
      </w:pPr>
      <w:r w:rsidRPr="00383667">
        <w:t>Change the IS-IS DIS priority.</w:t>
      </w:r>
    </w:p>
    <w:p w14:paraId="78D1E205" w14:textId="77777777" w:rsidR="00CA08AE" w:rsidRPr="00383667" w:rsidRDefault="00CA08AE" w:rsidP="00604E8C">
      <w:pPr>
        <w:pStyle w:val="4a"/>
      </w:pPr>
      <w:r w:rsidRPr="00383667">
        <w:t>Change the IS-IS network type.</w:t>
      </w:r>
    </w:p>
    <w:p w14:paraId="26D8E170" w14:textId="77777777" w:rsidR="00CA08AE" w:rsidRPr="00383667" w:rsidRDefault="00CA08AE" w:rsidP="00604E8C">
      <w:pPr>
        <w:pStyle w:val="4a"/>
      </w:pPr>
      <w:r w:rsidRPr="00383667">
        <w:t>Import external routes to IS-IS.</w:t>
      </w:r>
    </w:p>
    <w:p w14:paraId="34D066C7" w14:textId="77777777" w:rsidR="00CA17E2" w:rsidRPr="00383667" w:rsidRDefault="00CA08AE" w:rsidP="00604E8C">
      <w:pPr>
        <w:pStyle w:val="4a"/>
      </w:pPr>
      <w:r w:rsidRPr="00383667">
        <w:t>Change the IS-IS interface cost.</w:t>
      </w:r>
    </w:p>
    <w:p w14:paraId="57091EB7" w14:textId="3A03BF4D" w:rsidR="00CA08AE" w:rsidRPr="00383667" w:rsidRDefault="00CA08AE" w:rsidP="00604E8C">
      <w:pPr>
        <w:pStyle w:val="4a"/>
      </w:pPr>
      <w:r w:rsidRPr="00383667">
        <w:t>Configure IS-IS route leaking.</w:t>
      </w:r>
    </w:p>
    <w:p w14:paraId="13EC3D8E" w14:textId="77777777" w:rsidR="00CA08AE" w:rsidRPr="00383667" w:rsidRDefault="00CA08AE" w:rsidP="004027AB">
      <w:pPr>
        <w:pStyle w:val="4"/>
      </w:pPr>
      <w:r w:rsidRPr="00383667">
        <w:t>Networking Topology</w:t>
      </w:r>
    </w:p>
    <w:p w14:paraId="156D061D" w14:textId="52A613C1" w:rsidR="00CA08AE" w:rsidRPr="00A03879" w:rsidRDefault="00CA08AE" w:rsidP="00A03879">
      <w:pPr>
        <w:pStyle w:val="1e"/>
        <w:numPr>
          <w:ilvl w:val="7"/>
          <w:numId w:val="31"/>
        </w:numPr>
        <w:ind w:left="1021"/>
        <w:jc w:val="center"/>
        <w:rPr>
          <w:spacing w:val="-4"/>
        </w:rPr>
      </w:pPr>
      <w:r w:rsidRPr="00A03879">
        <w:rPr>
          <w:b/>
          <w:bCs/>
        </w:rPr>
        <w:t>IS-IS topology</w:t>
      </w:r>
      <w:r w:rsidRPr="00383667">
        <w:rPr>
          <w:noProof/>
        </w:rPr>
        <w:drawing>
          <wp:inline distT="0" distB="0" distL="0" distR="0" wp14:anchorId="4850BDE3" wp14:editId="737C2264">
            <wp:extent cx="4574066" cy="1903282"/>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12399" cy="1919233"/>
                    </a:xfrm>
                    <a:prstGeom prst="rect">
                      <a:avLst/>
                    </a:prstGeom>
                    <a:noFill/>
                  </pic:spPr>
                </pic:pic>
              </a:graphicData>
            </a:graphic>
          </wp:inline>
        </w:drawing>
      </w:r>
    </w:p>
    <w:p w14:paraId="5511F7BE" w14:textId="77777777" w:rsidR="00CA08AE" w:rsidRPr="00383667" w:rsidRDefault="00CA08AE" w:rsidP="00CA08AE">
      <w:pPr>
        <w:pStyle w:val="1e"/>
      </w:pPr>
    </w:p>
    <w:p w14:paraId="129037D7" w14:textId="77777777" w:rsidR="00CA08AE" w:rsidRPr="00383667" w:rsidRDefault="00CA08AE" w:rsidP="00CA08AE">
      <w:pPr>
        <w:pStyle w:val="1e"/>
      </w:pPr>
      <w:r w:rsidRPr="00383667">
        <w:t>The preceding figure shows the IP addresses, IS-IS areas, and IS-IS router levels. R1, R2, and R3 belong to area 49.0001, and R4 and R5 belong to area 49.0002. Loopback0 interfaces are created on all routers, and their IP addresses are in the format of 10.0.x.x/32, where x indicates the device ID.</w:t>
      </w:r>
    </w:p>
    <w:p w14:paraId="41BAFA83" w14:textId="77777777" w:rsidR="00CA08AE" w:rsidRPr="00383667" w:rsidRDefault="00CA08AE" w:rsidP="004027AB">
      <w:pPr>
        <w:pStyle w:val="4"/>
      </w:pPr>
      <w:r w:rsidRPr="00383667">
        <w:t>Background</w:t>
      </w:r>
    </w:p>
    <w:p w14:paraId="3D295167" w14:textId="77777777" w:rsidR="00CA08AE" w:rsidRPr="00383667" w:rsidRDefault="00CA08AE" w:rsidP="00CA08AE">
      <w:pPr>
        <w:pStyle w:val="1e"/>
      </w:pPr>
      <w:r w:rsidRPr="00383667">
        <w:t>A customer's network uses IS-IS as an IGP. R4 and R5 are Level-2 routers and run in area 49.0002. R1, R2, and R3 belong to area 49.0001. R1 is a Level-1 router, whereas R2 and R3 are Level-1-2 routers. R5 imports an external route 192.168.1.0/24.</w:t>
      </w:r>
    </w:p>
    <w:p w14:paraId="75249FC7" w14:textId="45B96D28" w:rsidR="00CA08AE" w:rsidRPr="00383667" w:rsidRDefault="00CA08AE" w:rsidP="00CA08AE">
      <w:pPr>
        <w:pStyle w:val="1e"/>
      </w:pPr>
      <w:r w:rsidRPr="00383667">
        <w:lastRenderedPageBreak/>
        <w:t>Requirements: R1 can access the destination of the external route imported by R5. GE0/0/1 of R1 functions as the DIS. Bidirectional traffic between R1 and R5 is forwarded along the path between R3 and R4. You can control the route selection result by changing the cost or configuring route leaking as required.</w:t>
      </w:r>
    </w:p>
    <w:p w14:paraId="19127A73" w14:textId="4A0229EC" w:rsidR="00CA08AE" w:rsidRPr="00383667" w:rsidRDefault="00CA08AE" w:rsidP="004027AB">
      <w:pPr>
        <w:pStyle w:val="3"/>
      </w:pPr>
      <w:bookmarkStart w:id="57" w:name="_Toc49940005"/>
      <w:r w:rsidRPr="00383667">
        <w:t>Lab Configuration</w:t>
      </w:r>
      <w:bookmarkEnd w:id="57"/>
    </w:p>
    <w:p w14:paraId="74F049A4" w14:textId="77777777" w:rsidR="00CA08AE" w:rsidRPr="00383667" w:rsidRDefault="00CA08AE" w:rsidP="004027AB">
      <w:pPr>
        <w:pStyle w:val="4"/>
      </w:pPr>
      <w:r w:rsidRPr="00383667">
        <w:t>Configuration Roadmap</w:t>
      </w:r>
    </w:p>
    <w:p w14:paraId="41461DCD" w14:textId="77777777" w:rsidR="00CA08AE" w:rsidRPr="00383667" w:rsidRDefault="00CA08AE" w:rsidP="00CA08AE">
      <w:pPr>
        <w:pStyle w:val="1e"/>
        <w:numPr>
          <w:ilvl w:val="0"/>
          <w:numId w:val="40"/>
        </w:numPr>
      </w:pPr>
      <w:r w:rsidRPr="00383667">
        <w:t>Configure IP addresses for the devices.</w:t>
      </w:r>
    </w:p>
    <w:p w14:paraId="39F219D0" w14:textId="77777777" w:rsidR="00CA08AE" w:rsidRPr="00383667" w:rsidRDefault="00CA08AE" w:rsidP="00CA08AE">
      <w:pPr>
        <w:pStyle w:val="1e"/>
        <w:numPr>
          <w:ilvl w:val="0"/>
          <w:numId w:val="40"/>
        </w:numPr>
      </w:pPr>
      <w:r w:rsidRPr="00383667">
        <w:t>Configure IS-IS as planned.</w:t>
      </w:r>
    </w:p>
    <w:p w14:paraId="17D52053" w14:textId="77777777" w:rsidR="00CA08AE" w:rsidRPr="00383667" w:rsidRDefault="00CA08AE" w:rsidP="00CA08AE">
      <w:pPr>
        <w:pStyle w:val="1e"/>
        <w:numPr>
          <w:ilvl w:val="0"/>
          <w:numId w:val="40"/>
        </w:numPr>
      </w:pPr>
      <w:r w:rsidRPr="00383667">
        <w:t>Check IS-IS configurations and IS-IS neighbor information on R1 and R4.</w:t>
      </w:r>
    </w:p>
    <w:p w14:paraId="6645C8DF" w14:textId="77777777" w:rsidR="00CA08AE" w:rsidRPr="00383667" w:rsidRDefault="00CA08AE" w:rsidP="00CA08AE">
      <w:pPr>
        <w:pStyle w:val="1e"/>
        <w:numPr>
          <w:ilvl w:val="0"/>
          <w:numId w:val="40"/>
        </w:numPr>
      </w:pPr>
      <w:r w:rsidRPr="00383667">
        <w:t>Manually change the DIS priority of R1's GE0/0/1 so that R1 becomes the DIS.</w:t>
      </w:r>
    </w:p>
    <w:p w14:paraId="1E38001C" w14:textId="77777777" w:rsidR="00CA08AE" w:rsidRPr="00383667" w:rsidRDefault="00CA08AE" w:rsidP="00CA08AE">
      <w:pPr>
        <w:pStyle w:val="1e"/>
        <w:numPr>
          <w:ilvl w:val="0"/>
          <w:numId w:val="40"/>
        </w:numPr>
      </w:pPr>
      <w:r w:rsidRPr="00383667">
        <w:t>Create Loopback1 on R5 and import Loopback1's route as an external route to IS-IS. Check the IS-IS routing tables on R4 and R1, and test the connectivity between R1 and the destination address of the external route.</w:t>
      </w:r>
    </w:p>
    <w:p w14:paraId="6568F7A1" w14:textId="77777777" w:rsidR="00CA08AE" w:rsidRPr="00383667" w:rsidRDefault="00CA08AE" w:rsidP="00CA08AE">
      <w:pPr>
        <w:pStyle w:val="1e"/>
        <w:numPr>
          <w:ilvl w:val="0"/>
          <w:numId w:val="40"/>
        </w:numPr>
      </w:pPr>
      <w:r w:rsidRPr="00383667">
        <w:t>Manually change the IS-IS cost of GE0/0/3 on R4 so that R4 preferentially selects the route with R2 as the next hop to R1.</w:t>
      </w:r>
    </w:p>
    <w:p w14:paraId="06F0C3F1" w14:textId="77777777" w:rsidR="00CA08AE" w:rsidRPr="00383667" w:rsidRDefault="00CA08AE" w:rsidP="00CA08AE">
      <w:pPr>
        <w:pStyle w:val="1e"/>
        <w:numPr>
          <w:ilvl w:val="0"/>
          <w:numId w:val="40"/>
        </w:numPr>
      </w:pPr>
      <w:r w:rsidRPr="00383667">
        <w:t>Configure IS-IS route leaking on R3 so that R1 learns specific routes in the Level-2 area from R3. Based on the longest match rule, R1 preferentially selects the specific route with the next hop being R3 to the Level-2 area.</w:t>
      </w:r>
    </w:p>
    <w:p w14:paraId="5D99AFF8" w14:textId="77777777" w:rsidR="00CA08AE" w:rsidRPr="00383667" w:rsidRDefault="00CA08AE" w:rsidP="004027AB">
      <w:pPr>
        <w:pStyle w:val="4"/>
      </w:pPr>
      <w:r w:rsidRPr="00383667">
        <w:t>Configuration Procedure</w:t>
      </w:r>
    </w:p>
    <w:p w14:paraId="6C009881" w14:textId="77777777" w:rsidR="00CA08AE" w:rsidRPr="00383667" w:rsidRDefault="00CA08AE" w:rsidP="00604E8C">
      <w:pPr>
        <w:pStyle w:val="30"/>
        <w:numPr>
          <w:ilvl w:val="5"/>
          <w:numId w:val="26"/>
        </w:numPr>
        <w:tabs>
          <w:tab w:val="clear" w:pos="1701"/>
        </w:tabs>
        <w:ind w:left="1032" w:hanging="278"/>
        <w:outlineLvl w:val="4"/>
        <w:rPr>
          <w:rFonts w:cs="Huawei Sans"/>
        </w:rPr>
      </w:pPr>
      <w:r w:rsidRPr="00383667">
        <w:rPr>
          <w:rFonts w:cs="Huawei Sans"/>
        </w:rPr>
        <w:t>Configure IP addresses for the interconnection and loopback interfaces.</w:t>
      </w:r>
    </w:p>
    <w:p w14:paraId="6DE77DC7" w14:textId="77777777" w:rsidR="00CA08AE" w:rsidRPr="00383667" w:rsidRDefault="00CA08AE" w:rsidP="00CA08AE">
      <w:pPr>
        <w:pStyle w:val="1e"/>
      </w:pPr>
      <w:r w:rsidRPr="00383667">
        <w:t># Name the devices.</w:t>
      </w:r>
    </w:p>
    <w:p w14:paraId="64D1314E" w14:textId="77777777" w:rsidR="00CA08AE" w:rsidRPr="00383667" w:rsidRDefault="00CA08AE" w:rsidP="00CA08AE">
      <w:pPr>
        <w:pStyle w:val="1e"/>
      </w:pPr>
      <w:r w:rsidRPr="00383667">
        <w:t>The configuration details are not provided.</w:t>
      </w:r>
    </w:p>
    <w:p w14:paraId="4064A554" w14:textId="77777777" w:rsidR="00CA08AE" w:rsidRPr="00383667" w:rsidRDefault="00CA08AE" w:rsidP="00CA08AE">
      <w:pPr>
        <w:pStyle w:val="1e"/>
      </w:pPr>
      <w:r w:rsidRPr="00383667">
        <w:t># Disable the interfaces that are not used in this experiment.</w:t>
      </w:r>
    </w:p>
    <w:p w14:paraId="70276B64" w14:textId="77777777" w:rsidR="00CA08AE" w:rsidRPr="00383667" w:rsidRDefault="00CA08AE" w:rsidP="00CA08AE">
      <w:pPr>
        <w:pStyle w:val="1e"/>
      </w:pPr>
      <w:r w:rsidRPr="00383667">
        <w:t>The configuration details are not provided.</w:t>
      </w:r>
    </w:p>
    <w:p w14:paraId="1A6099AD" w14:textId="77777777" w:rsidR="00CA08AE" w:rsidRPr="00383667" w:rsidRDefault="00CA08AE" w:rsidP="00CA08AE">
      <w:pPr>
        <w:pStyle w:val="1e"/>
      </w:pPr>
      <w:r w:rsidRPr="00383667">
        <w:t># Configure IP addresses for GE0/0/1 and Loopback0 of R1.</w:t>
      </w:r>
    </w:p>
    <w:p w14:paraId="06F4358D" w14:textId="77777777" w:rsidR="00CA08AE" w:rsidRPr="00383667" w:rsidRDefault="00CA08AE" w:rsidP="00CA08AE">
      <w:pPr>
        <w:pStyle w:val="2f3"/>
        <w:rPr>
          <w:rFonts w:cs="Huawei Sans"/>
        </w:rPr>
      </w:pPr>
      <w:r w:rsidRPr="00383667">
        <w:rPr>
          <w:rFonts w:cs="Huawei Sans"/>
        </w:rPr>
        <w:t>[R1]interface LoopBack0</w:t>
      </w:r>
    </w:p>
    <w:p w14:paraId="61B7226F" w14:textId="77777777" w:rsidR="00CA08AE" w:rsidRPr="00383667" w:rsidRDefault="00CA08AE" w:rsidP="00CA08AE">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10.0.1.1 255.255.255.255</w:t>
      </w:r>
    </w:p>
    <w:p w14:paraId="49B0EFB7" w14:textId="77777777" w:rsidR="00CA08AE" w:rsidRPr="00383667" w:rsidRDefault="00CA08AE" w:rsidP="00CA08AE">
      <w:pPr>
        <w:pStyle w:val="2f3"/>
        <w:rPr>
          <w:rFonts w:cs="Huawei Sans"/>
        </w:rPr>
      </w:pPr>
      <w:r w:rsidRPr="00383667">
        <w:rPr>
          <w:rFonts w:cs="Huawei Sans"/>
        </w:rPr>
        <w:t>[R1-LoopBack0] quit</w:t>
      </w:r>
    </w:p>
    <w:p w14:paraId="23E90ED5" w14:textId="77777777" w:rsidR="00CA08AE" w:rsidRPr="00383667" w:rsidRDefault="00CA08AE" w:rsidP="00CA08AE">
      <w:pPr>
        <w:pStyle w:val="2f3"/>
        <w:rPr>
          <w:rFonts w:cs="Huawei Sans"/>
        </w:rPr>
      </w:pPr>
      <w:r w:rsidRPr="00383667">
        <w:rPr>
          <w:rFonts w:cs="Huawei Sans"/>
        </w:rPr>
        <w:t>[R1]interface GigabitEthernet0/0/1</w:t>
      </w:r>
    </w:p>
    <w:p w14:paraId="3EEAC291" w14:textId="77777777" w:rsidR="00CA08AE" w:rsidRPr="00383667" w:rsidRDefault="00CA08AE" w:rsidP="00CA08AE">
      <w:pPr>
        <w:pStyle w:val="2f3"/>
        <w:rPr>
          <w:rFonts w:cs="Huawei Sans"/>
        </w:rPr>
      </w:pPr>
      <w:r w:rsidRPr="00383667">
        <w:rPr>
          <w:rFonts w:cs="Huawei Sans"/>
        </w:rPr>
        <w:t xml:space="preserve">[R1-GigabitEthernet0/0/1] </w:t>
      </w:r>
      <w:r w:rsidRPr="00497E5B">
        <w:rPr>
          <w:rFonts w:cs="Huawei Sans"/>
        </w:rPr>
        <w:t>ip</w:t>
      </w:r>
      <w:r w:rsidRPr="00383667">
        <w:rPr>
          <w:rFonts w:cs="Huawei Sans"/>
        </w:rPr>
        <w:t xml:space="preserve"> address 10.0.123.1 255.255.255.0</w:t>
      </w:r>
    </w:p>
    <w:p w14:paraId="4F370F90" w14:textId="77777777" w:rsidR="00CA08AE" w:rsidRPr="00383667" w:rsidRDefault="00CA08AE" w:rsidP="00CA08AE">
      <w:pPr>
        <w:pStyle w:val="2f3"/>
        <w:rPr>
          <w:rFonts w:cs="Huawei Sans"/>
        </w:rPr>
      </w:pPr>
      <w:r w:rsidRPr="00383667">
        <w:rPr>
          <w:rFonts w:cs="Huawei Sans"/>
        </w:rPr>
        <w:t>[R1-GigabitEthernet0/0/1] quit</w:t>
      </w:r>
    </w:p>
    <w:p w14:paraId="1E1C30FC" w14:textId="77777777" w:rsidR="00CA08AE" w:rsidRPr="00383667" w:rsidRDefault="00CA08AE" w:rsidP="00CA08AE">
      <w:pPr>
        <w:pStyle w:val="1e"/>
      </w:pPr>
      <w:r w:rsidRPr="00383667">
        <w:t># Configure IP addresses for GE0/0/1, GE0/0/5, and Loopback0 of R2.</w:t>
      </w:r>
    </w:p>
    <w:p w14:paraId="3A900705" w14:textId="77777777" w:rsidR="00CA08AE" w:rsidRPr="00383667" w:rsidRDefault="00CA08AE" w:rsidP="00CA08AE">
      <w:pPr>
        <w:pStyle w:val="2f3"/>
        <w:rPr>
          <w:rFonts w:cs="Huawei Sans"/>
        </w:rPr>
      </w:pPr>
      <w:r w:rsidRPr="00383667">
        <w:rPr>
          <w:rFonts w:cs="Huawei Sans"/>
        </w:rPr>
        <w:t>[R2]interface LoopBack0</w:t>
      </w:r>
    </w:p>
    <w:p w14:paraId="426A0BA1" w14:textId="77777777" w:rsidR="00CA08AE" w:rsidRPr="00383667" w:rsidRDefault="00CA08AE" w:rsidP="00CA08AE">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10.0.2.2 255.255.255.255 </w:t>
      </w:r>
    </w:p>
    <w:p w14:paraId="794CFDE5" w14:textId="77777777" w:rsidR="00CA08AE" w:rsidRPr="00383667" w:rsidRDefault="00CA08AE" w:rsidP="00CA08AE">
      <w:pPr>
        <w:pStyle w:val="2f3"/>
        <w:rPr>
          <w:rFonts w:cs="Huawei Sans"/>
        </w:rPr>
      </w:pPr>
      <w:r w:rsidRPr="00383667">
        <w:rPr>
          <w:rFonts w:cs="Huawei Sans"/>
        </w:rPr>
        <w:t>[R2-LoopBack0] quit</w:t>
      </w:r>
    </w:p>
    <w:p w14:paraId="19B5354D" w14:textId="77777777" w:rsidR="00CA08AE" w:rsidRPr="00383667" w:rsidRDefault="00CA08AE" w:rsidP="00CA08AE">
      <w:pPr>
        <w:pStyle w:val="2f3"/>
        <w:rPr>
          <w:rFonts w:cs="Huawei Sans"/>
        </w:rPr>
      </w:pPr>
      <w:r w:rsidRPr="00383667">
        <w:rPr>
          <w:rFonts w:cs="Huawei Sans"/>
        </w:rPr>
        <w:t>[R2]interface GigabitEthernet0/0/1</w:t>
      </w:r>
    </w:p>
    <w:p w14:paraId="57CA8F3B" w14:textId="77777777" w:rsidR="00CA08AE" w:rsidRPr="00383667" w:rsidRDefault="00CA08AE" w:rsidP="00CA08AE">
      <w:pPr>
        <w:pStyle w:val="2f3"/>
        <w:rPr>
          <w:rFonts w:cs="Huawei Sans"/>
        </w:rPr>
      </w:pPr>
      <w:r w:rsidRPr="00383667">
        <w:rPr>
          <w:rFonts w:cs="Huawei Sans"/>
        </w:rPr>
        <w:t xml:space="preserve">[R2-GigabitEthernet0/0/1] </w:t>
      </w:r>
      <w:r w:rsidRPr="00497E5B">
        <w:rPr>
          <w:rFonts w:cs="Huawei Sans"/>
        </w:rPr>
        <w:t>ip</w:t>
      </w:r>
      <w:r w:rsidRPr="00383667">
        <w:rPr>
          <w:rFonts w:cs="Huawei Sans"/>
        </w:rPr>
        <w:t xml:space="preserve"> address 10.0.123.2 255.255.255.0</w:t>
      </w:r>
    </w:p>
    <w:p w14:paraId="10E5B67C" w14:textId="77777777" w:rsidR="00CA08AE" w:rsidRPr="00383667" w:rsidRDefault="00CA08AE" w:rsidP="00CA08AE">
      <w:pPr>
        <w:pStyle w:val="2f3"/>
        <w:rPr>
          <w:rFonts w:cs="Huawei Sans"/>
        </w:rPr>
      </w:pPr>
      <w:r w:rsidRPr="00383667">
        <w:rPr>
          <w:rFonts w:cs="Huawei Sans"/>
        </w:rPr>
        <w:t>[R2-GigabitEthernet0/0/1] quit</w:t>
      </w:r>
    </w:p>
    <w:p w14:paraId="579663AD" w14:textId="77777777" w:rsidR="00CA08AE" w:rsidRPr="00383667" w:rsidRDefault="00CA08AE" w:rsidP="00CA08AE">
      <w:pPr>
        <w:pStyle w:val="2f3"/>
        <w:rPr>
          <w:rFonts w:cs="Huawei Sans"/>
        </w:rPr>
      </w:pPr>
      <w:r w:rsidRPr="00383667">
        <w:rPr>
          <w:rFonts w:cs="Huawei Sans"/>
        </w:rPr>
        <w:t>[R2]interface GigabitEthernet0/0/5</w:t>
      </w:r>
    </w:p>
    <w:p w14:paraId="3F7AB944" w14:textId="77777777" w:rsidR="00CA08AE" w:rsidRPr="00383667" w:rsidRDefault="00CA08AE" w:rsidP="00CA08AE">
      <w:pPr>
        <w:pStyle w:val="2f3"/>
        <w:rPr>
          <w:rFonts w:cs="Huawei Sans"/>
        </w:rPr>
      </w:pPr>
      <w:r w:rsidRPr="00383667">
        <w:rPr>
          <w:rFonts w:cs="Huawei Sans"/>
        </w:rPr>
        <w:t xml:space="preserve">[R2-GigabitEthernet0/0/5] </w:t>
      </w:r>
      <w:r w:rsidRPr="00497E5B">
        <w:rPr>
          <w:rFonts w:cs="Huawei Sans"/>
        </w:rPr>
        <w:t>ip</w:t>
      </w:r>
      <w:r w:rsidRPr="00383667">
        <w:rPr>
          <w:rFonts w:cs="Huawei Sans"/>
        </w:rPr>
        <w:t xml:space="preserve"> address 10.0.24.2 255.255.255.0</w:t>
      </w:r>
    </w:p>
    <w:p w14:paraId="6222423D" w14:textId="77777777" w:rsidR="00CA08AE" w:rsidRPr="00383667" w:rsidRDefault="00CA08AE" w:rsidP="00CA08AE">
      <w:pPr>
        <w:pStyle w:val="2f3"/>
        <w:rPr>
          <w:rFonts w:cs="Huawei Sans"/>
        </w:rPr>
      </w:pPr>
      <w:r w:rsidRPr="00383667">
        <w:rPr>
          <w:rFonts w:cs="Huawei Sans"/>
        </w:rPr>
        <w:t>[R2-GigabitEthernet0/0/5] quit</w:t>
      </w:r>
    </w:p>
    <w:p w14:paraId="4D3DF413" w14:textId="77777777" w:rsidR="00CA08AE" w:rsidRPr="00383667" w:rsidRDefault="00CA08AE" w:rsidP="00CA08AE">
      <w:pPr>
        <w:pStyle w:val="1e"/>
      </w:pPr>
      <w:r w:rsidRPr="00383667">
        <w:lastRenderedPageBreak/>
        <w:t># Configure IP addresses for GE0/0/1, GE0/0/2, and Loopback0 of R3.</w:t>
      </w:r>
    </w:p>
    <w:p w14:paraId="5CC9589D" w14:textId="77777777" w:rsidR="00CA08AE" w:rsidRPr="00383667" w:rsidRDefault="00CA08AE" w:rsidP="00CA08AE">
      <w:pPr>
        <w:pStyle w:val="2f3"/>
        <w:rPr>
          <w:rFonts w:cs="Huawei Sans"/>
        </w:rPr>
      </w:pPr>
      <w:r w:rsidRPr="00383667">
        <w:rPr>
          <w:rFonts w:cs="Huawei Sans"/>
        </w:rPr>
        <w:t>[R3]interface LoopBack0</w:t>
      </w:r>
    </w:p>
    <w:p w14:paraId="33596577" w14:textId="77777777" w:rsidR="00CA08AE" w:rsidRPr="00383667" w:rsidRDefault="00CA08AE" w:rsidP="00CA08AE">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10.0.3.3 255.255.255.255</w:t>
      </w:r>
    </w:p>
    <w:p w14:paraId="07964553" w14:textId="77777777" w:rsidR="00CA08AE" w:rsidRPr="00383667" w:rsidRDefault="00CA08AE" w:rsidP="00CA08AE">
      <w:pPr>
        <w:pStyle w:val="2f3"/>
        <w:rPr>
          <w:rFonts w:cs="Huawei Sans"/>
        </w:rPr>
      </w:pPr>
      <w:r w:rsidRPr="00383667">
        <w:rPr>
          <w:rFonts w:cs="Huawei Sans"/>
        </w:rPr>
        <w:t>[R3-LoopBack0] quit</w:t>
      </w:r>
    </w:p>
    <w:p w14:paraId="2AEE3262" w14:textId="77777777" w:rsidR="00CA08AE" w:rsidRPr="00383667" w:rsidRDefault="00CA08AE" w:rsidP="00CA08AE">
      <w:pPr>
        <w:pStyle w:val="2f3"/>
        <w:rPr>
          <w:rFonts w:cs="Huawei Sans"/>
        </w:rPr>
      </w:pPr>
      <w:r w:rsidRPr="00383667">
        <w:rPr>
          <w:rFonts w:cs="Huawei Sans"/>
        </w:rPr>
        <w:t>[R3]interface GigabitEthernet0/0/1</w:t>
      </w:r>
    </w:p>
    <w:p w14:paraId="0F0F9A0B" w14:textId="77777777" w:rsidR="00CA08AE" w:rsidRPr="00383667" w:rsidRDefault="00CA08AE" w:rsidP="00CA08AE">
      <w:pPr>
        <w:pStyle w:val="2f3"/>
        <w:rPr>
          <w:rFonts w:cs="Huawei Sans"/>
        </w:rPr>
      </w:pPr>
      <w:r w:rsidRPr="00383667">
        <w:rPr>
          <w:rFonts w:cs="Huawei Sans"/>
        </w:rPr>
        <w:t xml:space="preserve">[R3-GigabitEthernet0/0/1] </w:t>
      </w:r>
      <w:r w:rsidRPr="00497E5B">
        <w:rPr>
          <w:rFonts w:cs="Huawei Sans"/>
        </w:rPr>
        <w:t>ip</w:t>
      </w:r>
      <w:r w:rsidRPr="00383667">
        <w:rPr>
          <w:rFonts w:cs="Huawei Sans"/>
        </w:rPr>
        <w:t xml:space="preserve"> address 10.0.123.3 255.255.255.0</w:t>
      </w:r>
    </w:p>
    <w:p w14:paraId="64955390" w14:textId="77777777" w:rsidR="00CA08AE" w:rsidRPr="00383667" w:rsidRDefault="00CA08AE" w:rsidP="00CA08AE">
      <w:pPr>
        <w:pStyle w:val="2f3"/>
        <w:rPr>
          <w:rFonts w:cs="Huawei Sans"/>
        </w:rPr>
      </w:pPr>
      <w:r w:rsidRPr="00383667">
        <w:rPr>
          <w:rFonts w:cs="Huawei Sans"/>
        </w:rPr>
        <w:t>[R3-GigabitEthernet0/0/1] quit</w:t>
      </w:r>
    </w:p>
    <w:p w14:paraId="4FB3A4A9" w14:textId="77777777" w:rsidR="00CA08AE" w:rsidRPr="00383667" w:rsidRDefault="00CA08AE" w:rsidP="00CA08AE">
      <w:pPr>
        <w:pStyle w:val="2f3"/>
        <w:rPr>
          <w:rFonts w:cs="Huawei Sans"/>
        </w:rPr>
      </w:pPr>
      <w:r w:rsidRPr="00383667">
        <w:rPr>
          <w:rFonts w:cs="Huawei Sans"/>
        </w:rPr>
        <w:t>[R3]interface GigabitEthernet0/0/2</w:t>
      </w:r>
    </w:p>
    <w:p w14:paraId="39C0D012" w14:textId="77777777" w:rsidR="00CA08AE" w:rsidRPr="00383667" w:rsidRDefault="00CA08AE" w:rsidP="00CA08AE">
      <w:pPr>
        <w:pStyle w:val="2f3"/>
        <w:rPr>
          <w:rFonts w:cs="Huawei Sans"/>
        </w:rPr>
      </w:pPr>
      <w:r w:rsidRPr="00383667">
        <w:rPr>
          <w:rFonts w:cs="Huawei Sans"/>
        </w:rPr>
        <w:t xml:space="preserve">[R3-GigabitEthernet0/0/2] </w:t>
      </w:r>
      <w:r w:rsidRPr="00497E5B">
        <w:rPr>
          <w:rFonts w:cs="Huawei Sans"/>
        </w:rPr>
        <w:t>ip</w:t>
      </w:r>
      <w:r w:rsidRPr="00383667">
        <w:rPr>
          <w:rFonts w:cs="Huawei Sans"/>
        </w:rPr>
        <w:t xml:space="preserve"> address 10.0.34.3 255.255.255.0</w:t>
      </w:r>
    </w:p>
    <w:p w14:paraId="34FB12DD" w14:textId="77777777" w:rsidR="00CA08AE" w:rsidRPr="00383667" w:rsidRDefault="00CA08AE" w:rsidP="00CA08AE">
      <w:pPr>
        <w:pStyle w:val="2f3"/>
        <w:rPr>
          <w:rFonts w:cs="Huawei Sans"/>
        </w:rPr>
      </w:pPr>
      <w:r w:rsidRPr="00383667">
        <w:rPr>
          <w:rFonts w:cs="Huawei Sans"/>
        </w:rPr>
        <w:t>[R3-GigabitEthernet0/0/2] quit</w:t>
      </w:r>
    </w:p>
    <w:p w14:paraId="2F61E9EC" w14:textId="77777777" w:rsidR="00CA08AE" w:rsidRPr="00383667" w:rsidRDefault="00CA08AE" w:rsidP="00CA08AE">
      <w:pPr>
        <w:pStyle w:val="1e"/>
      </w:pPr>
      <w:r w:rsidRPr="00383667">
        <w:t># Configure IP addresses for GE0/0/2, GE0/0/3, GE0/0/5, and Loopback0 of R4.</w:t>
      </w:r>
    </w:p>
    <w:p w14:paraId="5A57C7BE" w14:textId="77777777" w:rsidR="00CA08AE" w:rsidRPr="00383667" w:rsidRDefault="00CA08AE" w:rsidP="00CA08AE">
      <w:pPr>
        <w:pStyle w:val="2f3"/>
        <w:rPr>
          <w:rFonts w:cs="Huawei Sans"/>
        </w:rPr>
      </w:pPr>
      <w:r w:rsidRPr="00383667">
        <w:rPr>
          <w:rFonts w:cs="Huawei Sans"/>
        </w:rPr>
        <w:t>[R4]interface LoopBack0</w:t>
      </w:r>
    </w:p>
    <w:p w14:paraId="7496A906" w14:textId="77777777" w:rsidR="00CA08AE" w:rsidRPr="00383667" w:rsidRDefault="00CA08AE" w:rsidP="00CA08AE">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10.0.4.4 255.255.255.255</w:t>
      </w:r>
    </w:p>
    <w:p w14:paraId="52DF45B0" w14:textId="77777777" w:rsidR="00CA08AE" w:rsidRPr="00383667" w:rsidRDefault="00CA08AE" w:rsidP="00CA08AE">
      <w:pPr>
        <w:pStyle w:val="2f3"/>
        <w:rPr>
          <w:rFonts w:cs="Huawei Sans"/>
        </w:rPr>
      </w:pPr>
      <w:r w:rsidRPr="00383667">
        <w:rPr>
          <w:rFonts w:cs="Huawei Sans"/>
        </w:rPr>
        <w:t>[R4-LoopBack0] quit</w:t>
      </w:r>
    </w:p>
    <w:p w14:paraId="5A814A2D" w14:textId="77777777" w:rsidR="00CA08AE" w:rsidRPr="00383667" w:rsidRDefault="00CA08AE" w:rsidP="00CA08AE">
      <w:pPr>
        <w:pStyle w:val="2f3"/>
        <w:rPr>
          <w:rFonts w:cs="Huawei Sans"/>
        </w:rPr>
      </w:pPr>
      <w:r w:rsidRPr="00383667">
        <w:rPr>
          <w:rFonts w:cs="Huawei Sans"/>
        </w:rPr>
        <w:t>[R4]interface GigabitEthernet0/0/2</w:t>
      </w:r>
    </w:p>
    <w:p w14:paraId="2D078700" w14:textId="77777777" w:rsidR="00CA08AE" w:rsidRPr="00383667" w:rsidRDefault="00CA08AE" w:rsidP="00CA08AE">
      <w:pPr>
        <w:pStyle w:val="2f3"/>
        <w:rPr>
          <w:rFonts w:cs="Huawei Sans"/>
        </w:rPr>
      </w:pPr>
      <w:r w:rsidRPr="00383667">
        <w:rPr>
          <w:rFonts w:cs="Huawei Sans"/>
        </w:rPr>
        <w:t xml:space="preserve">[R4-GigabitEthernet0/0/2] </w:t>
      </w:r>
      <w:r w:rsidRPr="00497E5B">
        <w:rPr>
          <w:rFonts w:cs="Huawei Sans"/>
        </w:rPr>
        <w:t>ip</w:t>
      </w:r>
      <w:r w:rsidRPr="00383667">
        <w:rPr>
          <w:rFonts w:cs="Huawei Sans"/>
        </w:rPr>
        <w:t xml:space="preserve"> address 10.0.45.4 255.255.255.0</w:t>
      </w:r>
    </w:p>
    <w:p w14:paraId="14D2DEFF" w14:textId="77777777" w:rsidR="00CA08AE" w:rsidRPr="00383667" w:rsidRDefault="00CA08AE" w:rsidP="00CA08AE">
      <w:pPr>
        <w:pStyle w:val="2f3"/>
        <w:rPr>
          <w:rFonts w:cs="Huawei Sans"/>
        </w:rPr>
      </w:pPr>
      <w:r w:rsidRPr="00383667">
        <w:rPr>
          <w:rFonts w:cs="Huawei Sans"/>
        </w:rPr>
        <w:t>[R4-GigabitEthernet0/0/2] quit</w:t>
      </w:r>
    </w:p>
    <w:p w14:paraId="78C1A7DD" w14:textId="77777777" w:rsidR="00CA08AE" w:rsidRPr="00383667" w:rsidRDefault="00CA08AE" w:rsidP="00CA08AE">
      <w:pPr>
        <w:pStyle w:val="2f3"/>
        <w:rPr>
          <w:rFonts w:cs="Huawei Sans"/>
        </w:rPr>
      </w:pPr>
      <w:r w:rsidRPr="00383667">
        <w:rPr>
          <w:rFonts w:cs="Huawei Sans"/>
        </w:rPr>
        <w:t>[R4]interface GigabitEthernet0/0/5</w:t>
      </w:r>
    </w:p>
    <w:p w14:paraId="3851B136" w14:textId="77777777" w:rsidR="00CA08AE" w:rsidRPr="00383667" w:rsidRDefault="00CA08AE" w:rsidP="00CA08AE">
      <w:pPr>
        <w:pStyle w:val="2f3"/>
        <w:rPr>
          <w:rFonts w:cs="Huawei Sans"/>
        </w:rPr>
      </w:pPr>
      <w:r w:rsidRPr="00383667">
        <w:rPr>
          <w:rFonts w:cs="Huawei Sans"/>
        </w:rPr>
        <w:t xml:space="preserve">[R4-GigabitEthernet0/0/5] </w:t>
      </w:r>
      <w:r w:rsidRPr="00497E5B">
        <w:rPr>
          <w:rFonts w:cs="Huawei Sans"/>
        </w:rPr>
        <w:t>ip</w:t>
      </w:r>
      <w:r w:rsidRPr="00383667">
        <w:rPr>
          <w:rFonts w:cs="Huawei Sans"/>
        </w:rPr>
        <w:t xml:space="preserve"> address 10.0.24.4 255.255.255.0</w:t>
      </w:r>
    </w:p>
    <w:p w14:paraId="31083C0F" w14:textId="77777777" w:rsidR="00CA08AE" w:rsidRPr="00383667" w:rsidRDefault="00CA08AE" w:rsidP="00CA08AE">
      <w:pPr>
        <w:pStyle w:val="2f3"/>
        <w:rPr>
          <w:rFonts w:cs="Huawei Sans"/>
        </w:rPr>
      </w:pPr>
      <w:r w:rsidRPr="00383667">
        <w:rPr>
          <w:rFonts w:cs="Huawei Sans"/>
        </w:rPr>
        <w:t>[R4-GigabitEthernet0/0/5] quit</w:t>
      </w:r>
    </w:p>
    <w:p w14:paraId="23F4E451" w14:textId="77777777" w:rsidR="00CA08AE" w:rsidRPr="00383667" w:rsidRDefault="00CA08AE" w:rsidP="00CA08AE">
      <w:pPr>
        <w:pStyle w:val="2f3"/>
        <w:rPr>
          <w:rFonts w:cs="Huawei Sans"/>
        </w:rPr>
      </w:pPr>
      <w:r w:rsidRPr="00383667">
        <w:rPr>
          <w:rFonts w:cs="Huawei Sans"/>
        </w:rPr>
        <w:t>[R4]interface GigabitEthernet0/0/3</w:t>
      </w:r>
    </w:p>
    <w:p w14:paraId="04E7BB3D" w14:textId="77777777" w:rsidR="00CA08AE" w:rsidRPr="00383667" w:rsidRDefault="00CA08AE" w:rsidP="00CA08AE">
      <w:pPr>
        <w:pStyle w:val="2f3"/>
        <w:rPr>
          <w:rFonts w:cs="Huawei Sans"/>
        </w:rPr>
      </w:pPr>
      <w:r w:rsidRPr="00383667">
        <w:rPr>
          <w:rFonts w:cs="Huawei Sans"/>
        </w:rPr>
        <w:t xml:space="preserve">[R4-GigabitEthernet0/0/3] </w:t>
      </w:r>
      <w:r w:rsidRPr="00497E5B">
        <w:rPr>
          <w:rFonts w:cs="Huawei Sans"/>
        </w:rPr>
        <w:t>ip</w:t>
      </w:r>
      <w:r w:rsidRPr="00383667">
        <w:rPr>
          <w:rFonts w:cs="Huawei Sans"/>
        </w:rPr>
        <w:t xml:space="preserve"> address 10.0.34.4 255.255.255.0</w:t>
      </w:r>
    </w:p>
    <w:p w14:paraId="4906D566" w14:textId="77777777" w:rsidR="00CA08AE" w:rsidRPr="00383667" w:rsidRDefault="00CA08AE" w:rsidP="00CA08AE">
      <w:pPr>
        <w:pStyle w:val="2f3"/>
        <w:rPr>
          <w:rFonts w:cs="Huawei Sans"/>
        </w:rPr>
      </w:pPr>
      <w:r w:rsidRPr="00383667">
        <w:rPr>
          <w:rFonts w:cs="Huawei Sans"/>
        </w:rPr>
        <w:t>[R4-GigabitEthernet0/0/3] quit</w:t>
      </w:r>
    </w:p>
    <w:p w14:paraId="6B995650" w14:textId="77777777" w:rsidR="00CA08AE" w:rsidRPr="00383667" w:rsidRDefault="00CA08AE" w:rsidP="00CA08AE">
      <w:pPr>
        <w:pStyle w:val="1e"/>
      </w:pPr>
      <w:r w:rsidRPr="00383667">
        <w:t># Configure IP addresses for GE0/0/3 and Loopback0 of R5.</w:t>
      </w:r>
    </w:p>
    <w:p w14:paraId="74912CBA" w14:textId="77777777" w:rsidR="00CA08AE" w:rsidRPr="00383667" w:rsidRDefault="00CA08AE" w:rsidP="00CA08AE">
      <w:pPr>
        <w:pStyle w:val="2f3"/>
        <w:rPr>
          <w:rFonts w:cs="Huawei Sans"/>
        </w:rPr>
      </w:pPr>
      <w:r w:rsidRPr="00383667">
        <w:rPr>
          <w:rFonts w:cs="Huawei Sans"/>
        </w:rPr>
        <w:t>[R5]interface LoopBack0</w:t>
      </w:r>
    </w:p>
    <w:p w14:paraId="006DCA8B" w14:textId="77777777" w:rsidR="00CA08AE" w:rsidRPr="00383667" w:rsidRDefault="00CA08AE" w:rsidP="00CA08AE">
      <w:pPr>
        <w:pStyle w:val="2f3"/>
        <w:rPr>
          <w:rFonts w:cs="Huawei Sans"/>
        </w:rPr>
      </w:pPr>
      <w:r w:rsidRPr="00383667">
        <w:rPr>
          <w:rFonts w:cs="Huawei Sans"/>
        </w:rPr>
        <w:t xml:space="preserve">[R5-LoopBack0] </w:t>
      </w:r>
      <w:r w:rsidRPr="00497E5B">
        <w:rPr>
          <w:rFonts w:cs="Huawei Sans"/>
        </w:rPr>
        <w:t>ip</w:t>
      </w:r>
      <w:r w:rsidRPr="00383667">
        <w:rPr>
          <w:rFonts w:cs="Huawei Sans"/>
        </w:rPr>
        <w:t xml:space="preserve"> address 10.0.5.5 255.255.255.255</w:t>
      </w:r>
    </w:p>
    <w:p w14:paraId="0EFFEA6D" w14:textId="77777777" w:rsidR="00CA08AE" w:rsidRPr="00383667" w:rsidRDefault="00CA08AE" w:rsidP="00CA08AE">
      <w:pPr>
        <w:pStyle w:val="2f3"/>
        <w:rPr>
          <w:rFonts w:cs="Huawei Sans"/>
        </w:rPr>
      </w:pPr>
      <w:r w:rsidRPr="00383667">
        <w:rPr>
          <w:rFonts w:cs="Huawei Sans"/>
        </w:rPr>
        <w:t>[R5-LoopBack0] quit</w:t>
      </w:r>
    </w:p>
    <w:p w14:paraId="0AD1065C" w14:textId="77777777" w:rsidR="00CA08AE" w:rsidRPr="00383667" w:rsidRDefault="00CA08AE" w:rsidP="00CA08AE">
      <w:pPr>
        <w:pStyle w:val="2f3"/>
        <w:rPr>
          <w:rFonts w:cs="Huawei Sans"/>
        </w:rPr>
      </w:pPr>
      <w:r w:rsidRPr="00383667">
        <w:rPr>
          <w:rFonts w:cs="Huawei Sans"/>
        </w:rPr>
        <w:t>[R5]interface GigabitEthernet0/0/3</w:t>
      </w:r>
    </w:p>
    <w:p w14:paraId="0FED9D3A" w14:textId="77777777" w:rsidR="00CA08AE" w:rsidRPr="00383667" w:rsidRDefault="00CA08AE" w:rsidP="00CA08AE">
      <w:pPr>
        <w:pStyle w:val="2f3"/>
        <w:rPr>
          <w:rFonts w:cs="Huawei Sans"/>
        </w:rPr>
      </w:pPr>
      <w:r w:rsidRPr="00383667">
        <w:rPr>
          <w:rFonts w:cs="Huawei Sans"/>
        </w:rPr>
        <w:t xml:space="preserve">[R5-GigabitEthernet0/0/3] </w:t>
      </w:r>
      <w:r w:rsidRPr="00497E5B">
        <w:rPr>
          <w:rFonts w:cs="Huawei Sans"/>
        </w:rPr>
        <w:t>ip</w:t>
      </w:r>
      <w:r w:rsidRPr="00383667">
        <w:rPr>
          <w:rFonts w:cs="Huawei Sans"/>
        </w:rPr>
        <w:t xml:space="preserve"> address 10.0.45.5 255.255.255.0</w:t>
      </w:r>
    </w:p>
    <w:p w14:paraId="29B572D5" w14:textId="77777777" w:rsidR="00CA08AE" w:rsidRPr="00383667" w:rsidRDefault="00CA08AE" w:rsidP="00CA08AE">
      <w:pPr>
        <w:pStyle w:val="2f3"/>
        <w:rPr>
          <w:rFonts w:cs="Huawei Sans"/>
        </w:rPr>
      </w:pPr>
      <w:r w:rsidRPr="00383667">
        <w:rPr>
          <w:rFonts w:cs="Huawei Sans"/>
        </w:rPr>
        <w:t>[R5-GigabitEthernet0/0/3] quit</w:t>
      </w:r>
    </w:p>
    <w:p w14:paraId="6735D5A1" w14:textId="695CB829" w:rsidR="00CA08AE" w:rsidRPr="00383667" w:rsidRDefault="00CA08AE" w:rsidP="00CA08AE">
      <w:pPr>
        <w:pStyle w:val="1e"/>
      </w:pPr>
      <w:r w:rsidRPr="00383667">
        <w:t xml:space="preserve"># </w:t>
      </w:r>
      <w:r w:rsidR="00A41750" w:rsidRPr="000C6F66">
        <w:t>On R</w:t>
      </w:r>
      <w:r w:rsidR="00A41750">
        <w:t>1 and R4</w:t>
      </w:r>
      <w:r w:rsidR="00A41750" w:rsidRPr="000C6F66">
        <w:t>, ping the IP addresses of the interconnected devices to test the connectivity.</w:t>
      </w:r>
    </w:p>
    <w:p w14:paraId="1751618D" w14:textId="77777777" w:rsidR="00CA08AE" w:rsidRPr="00383667" w:rsidRDefault="00CA08AE" w:rsidP="00CA08AE">
      <w:pPr>
        <w:pStyle w:val="2f3"/>
        <w:rPr>
          <w:rFonts w:cs="Huawei Sans"/>
        </w:rPr>
      </w:pPr>
      <w:r w:rsidRPr="00383667">
        <w:rPr>
          <w:rFonts w:cs="Huawei Sans"/>
        </w:rPr>
        <w:t>&lt;R1&gt;ping -c 1 10.0.123.2</w:t>
      </w:r>
    </w:p>
    <w:p w14:paraId="28180C75" w14:textId="77777777" w:rsidR="00CA08AE" w:rsidRPr="00383667" w:rsidRDefault="00CA08AE" w:rsidP="00CA08AE">
      <w:pPr>
        <w:pStyle w:val="2f3"/>
        <w:rPr>
          <w:rFonts w:cs="Huawei Sans"/>
        </w:rPr>
      </w:pPr>
      <w:r w:rsidRPr="00383667">
        <w:rPr>
          <w:rFonts w:cs="Huawei Sans"/>
        </w:rPr>
        <w:t xml:space="preserve">  PING 10.0.123.2: 56  data bytes, press CTRL_C to break</w:t>
      </w:r>
    </w:p>
    <w:p w14:paraId="3DA29AC1" w14:textId="77777777" w:rsidR="00CA08AE" w:rsidRPr="00383667" w:rsidRDefault="00CA08AE" w:rsidP="00CA08AE">
      <w:pPr>
        <w:pStyle w:val="2f3"/>
        <w:rPr>
          <w:rFonts w:cs="Huawei Sans"/>
        </w:rPr>
      </w:pPr>
      <w:r w:rsidRPr="00383667">
        <w:rPr>
          <w:rFonts w:cs="Huawei Sans"/>
        </w:rPr>
        <w:t xml:space="preserve">    Reply from 10.0.123.2: bytes=56 Sequence=1 ttl=255 time=90 ms</w:t>
      </w:r>
    </w:p>
    <w:p w14:paraId="2217A513" w14:textId="77777777" w:rsidR="00CA08AE" w:rsidRPr="00383667" w:rsidRDefault="00CA08AE" w:rsidP="00CA08AE">
      <w:pPr>
        <w:pStyle w:val="2f3"/>
        <w:rPr>
          <w:rFonts w:cs="Huawei Sans"/>
        </w:rPr>
      </w:pPr>
    </w:p>
    <w:p w14:paraId="00247DE8" w14:textId="77777777" w:rsidR="00CA08AE" w:rsidRPr="00383667" w:rsidRDefault="00CA08AE" w:rsidP="00CA08AE">
      <w:pPr>
        <w:pStyle w:val="2f3"/>
        <w:rPr>
          <w:rFonts w:cs="Huawei Sans"/>
        </w:rPr>
      </w:pPr>
      <w:r w:rsidRPr="00383667">
        <w:rPr>
          <w:rFonts w:cs="Huawei Sans"/>
        </w:rPr>
        <w:t xml:space="preserve">  --- 10.0.123.2 ping statistics ---</w:t>
      </w:r>
    </w:p>
    <w:p w14:paraId="12FEE302" w14:textId="77777777" w:rsidR="00CA08AE" w:rsidRPr="00383667" w:rsidRDefault="00CA08AE" w:rsidP="00CA08AE">
      <w:pPr>
        <w:pStyle w:val="2f3"/>
        <w:rPr>
          <w:rFonts w:cs="Huawei Sans"/>
        </w:rPr>
      </w:pPr>
      <w:r w:rsidRPr="00383667">
        <w:rPr>
          <w:rFonts w:cs="Huawei Sans"/>
        </w:rPr>
        <w:t xml:space="preserve">    1 packet(s) transmitted</w:t>
      </w:r>
    </w:p>
    <w:p w14:paraId="57578045" w14:textId="77777777" w:rsidR="00CA08AE" w:rsidRPr="00383667" w:rsidRDefault="00CA08AE" w:rsidP="00CA08AE">
      <w:pPr>
        <w:pStyle w:val="2f3"/>
        <w:rPr>
          <w:rFonts w:cs="Huawei Sans"/>
        </w:rPr>
      </w:pPr>
      <w:r w:rsidRPr="00383667">
        <w:rPr>
          <w:rFonts w:cs="Huawei Sans"/>
        </w:rPr>
        <w:t xml:space="preserve">    1 packet(s) received</w:t>
      </w:r>
    </w:p>
    <w:p w14:paraId="52E0B648" w14:textId="77777777" w:rsidR="00CA08AE" w:rsidRPr="00383667" w:rsidRDefault="00CA08AE" w:rsidP="00CA08AE">
      <w:pPr>
        <w:pStyle w:val="2f3"/>
        <w:rPr>
          <w:rFonts w:cs="Huawei Sans"/>
        </w:rPr>
      </w:pPr>
      <w:r w:rsidRPr="00383667">
        <w:rPr>
          <w:rFonts w:cs="Huawei Sans"/>
        </w:rPr>
        <w:t xml:space="preserve">    0.00% packet loss</w:t>
      </w:r>
    </w:p>
    <w:p w14:paraId="11BDC4B2"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90/90/90 ms</w:t>
      </w:r>
    </w:p>
    <w:p w14:paraId="382FA0A7" w14:textId="77777777" w:rsidR="00CA08AE" w:rsidRPr="00383667" w:rsidRDefault="00CA08AE" w:rsidP="00CA08AE">
      <w:pPr>
        <w:pStyle w:val="2f3"/>
        <w:rPr>
          <w:rFonts w:cs="Huawei Sans"/>
        </w:rPr>
      </w:pPr>
    </w:p>
    <w:p w14:paraId="16330528" w14:textId="77777777" w:rsidR="00CA08AE" w:rsidRPr="00383667" w:rsidRDefault="00CA08AE" w:rsidP="00CA08AE">
      <w:pPr>
        <w:pStyle w:val="2f3"/>
        <w:rPr>
          <w:rFonts w:cs="Huawei Sans"/>
        </w:rPr>
      </w:pPr>
      <w:r w:rsidRPr="00383667">
        <w:rPr>
          <w:rFonts w:cs="Huawei Sans"/>
        </w:rPr>
        <w:t>&lt;R1&gt;ping -c 1 10.0.123.3</w:t>
      </w:r>
    </w:p>
    <w:p w14:paraId="3E5984E1" w14:textId="77777777" w:rsidR="00CA08AE" w:rsidRPr="00383667" w:rsidRDefault="00CA08AE" w:rsidP="00CA08AE">
      <w:pPr>
        <w:pStyle w:val="2f3"/>
        <w:rPr>
          <w:rFonts w:cs="Huawei Sans"/>
        </w:rPr>
      </w:pPr>
      <w:r w:rsidRPr="00383667">
        <w:rPr>
          <w:rFonts w:cs="Huawei Sans"/>
        </w:rPr>
        <w:t xml:space="preserve">  PING 10.0.123.3: 56  data bytes, press CTRL_C to break</w:t>
      </w:r>
    </w:p>
    <w:p w14:paraId="0B4B922B" w14:textId="77777777" w:rsidR="00CA08AE" w:rsidRPr="00383667" w:rsidRDefault="00CA08AE" w:rsidP="00CA08AE">
      <w:pPr>
        <w:pStyle w:val="2f3"/>
        <w:rPr>
          <w:rFonts w:cs="Huawei Sans"/>
        </w:rPr>
      </w:pPr>
      <w:r w:rsidRPr="00383667">
        <w:rPr>
          <w:rFonts w:cs="Huawei Sans"/>
        </w:rPr>
        <w:t xml:space="preserve">    Reply from 10.0.123.3: bytes=56 Sequence=1 ttl=255 time=140 ms</w:t>
      </w:r>
    </w:p>
    <w:p w14:paraId="6D333AB5" w14:textId="77777777" w:rsidR="00CA08AE" w:rsidRPr="00383667" w:rsidRDefault="00CA08AE" w:rsidP="00CA08AE">
      <w:pPr>
        <w:pStyle w:val="2f3"/>
        <w:rPr>
          <w:rFonts w:cs="Huawei Sans"/>
        </w:rPr>
      </w:pPr>
    </w:p>
    <w:p w14:paraId="61602FB5" w14:textId="77777777" w:rsidR="00CA08AE" w:rsidRPr="00383667" w:rsidRDefault="00CA08AE" w:rsidP="00CA08AE">
      <w:pPr>
        <w:pStyle w:val="2f3"/>
        <w:rPr>
          <w:rFonts w:cs="Huawei Sans"/>
        </w:rPr>
      </w:pPr>
      <w:r w:rsidRPr="00383667">
        <w:rPr>
          <w:rFonts w:cs="Huawei Sans"/>
        </w:rPr>
        <w:t xml:space="preserve">  --- 10.0.123.3 ping statistics ---</w:t>
      </w:r>
    </w:p>
    <w:p w14:paraId="421319A1" w14:textId="77777777" w:rsidR="00CA08AE" w:rsidRPr="00383667" w:rsidRDefault="00CA08AE" w:rsidP="00CA08AE">
      <w:pPr>
        <w:pStyle w:val="2f3"/>
        <w:rPr>
          <w:rFonts w:cs="Huawei Sans"/>
        </w:rPr>
      </w:pPr>
      <w:r w:rsidRPr="00383667">
        <w:rPr>
          <w:rFonts w:cs="Huawei Sans"/>
        </w:rPr>
        <w:t xml:space="preserve">    1 packet(s) transmitted</w:t>
      </w:r>
    </w:p>
    <w:p w14:paraId="71CB1E63" w14:textId="77777777" w:rsidR="00CA08AE" w:rsidRPr="00383667" w:rsidRDefault="00CA08AE" w:rsidP="00CA08AE">
      <w:pPr>
        <w:pStyle w:val="2f3"/>
        <w:rPr>
          <w:rFonts w:cs="Huawei Sans"/>
        </w:rPr>
      </w:pPr>
      <w:r w:rsidRPr="00383667">
        <w:rPr>
          <w:rFonts w:cs="Huawei Sans"/>
        </w:rPr>
        <w:lastRenderedPageBreak/>
        <w:t xml:space="preserve">    1 packet(s) received</w:t>
      </w:r>
    </w:p>
    <w:p w14:paraId="1859A132" w14:textId="77777777" w:rsidR="00CA08AE" w:rsidRPr="00383667" w:rsidRDefault="00CA08AE" w:rsidP="00CA08AE">
      <w:pPr>
        <w:pStyle w:val="2f3"/>
        <w:rPr>
          <w:rFonts w:cs="Huawei Sans"/>
        </w:rPr>
      </w:pPr>
      <w:r w:rsidRPr="00383667">
        <w:rPr>
          <w:rFonts w:cs="Huawei Sans"/>
        </w:rPr>
        <w:t xml:space="preserve">    0.00% packet loss</w:t>
      </w:r>
    </w:p>
    <w:p w14:paraId="4189BDED" w14:textId="77777777" w:rsidR="00CA08AE" w:rsidRPr="00383667" w:rsidRDefault="00CA08AE" w:rsidP="00CA08AE">
      <w:pPr>
        <w:pStyle w:val="2f3"/>
        <w:ind w:firstLine="360"/>
        <w:rPr>
          <w:rFonts w:cs="Huawei Sans"/>
        </w:rPr>
      </w:pPr>
      <w:r w:rsidRPr="00497E5B">
        <w:rPr>
          <w:rFonts w:cs="Huawei Sans"/>
        </w:rPr>
        <w:t>round-trip</w:t>
      </w:r>
      <w:r w:rsidRPr="00383667">
        <w:rPr>
          <w:rFonts w:cs="Huawei Sans"/>
        </w:rPr>
        <w:t xml:space="preserve"> min/avg/max = 140/140/140 ms</w:t>
      </w:r>
    </w:p>
    <w:p w14:paraId="5C4800DE" w14:textId="77777777" w:rsidR="00CA08AE" w:rsidRPr="00383667" w:rsidRDefault="00CA08AE" w:rsidP="00CA08AE">
      <w:pPr>
        <w:pStyle w:val="2f3"/>
        <w:rPr>
          <w:rFonts w:cs="Huawei Sans"/>
        </w:rPr>
      </w:pPr>
    </w:p>
    <w:p w14:paraId="51562156" w14:textId="77777777" w:rsidR="00CA08AE" w:rsidRPr="00383667" w:rsidRDefault="00CA08AE" w:rsidP="00CA08AE">
      <w:pPr>
        <w:pStyle w:val="2f3"/>
        <w:rPr>
          <w:rFonts w:cs="Huawei Sans"/>
        </w:rPr>
      </w:pPr>
      <w:r w:rsidRPr="00383667">
        <w:rPr>
          <w:rFonts w:cs="Huawei Sans"/>
        </w:rPr>
        <w:t>&lt;R4&gt;ping -c 1 10.0.24.2</w:t>
      </w:r>
    </w:p>
    <w:p w14:paraId="7049AE2A" w14:textId="77777777" w:rsidR="00CA08AE" w:rsidRPr="00383667" w:rsidRDefault="00CA08AE" w:rsidP="00CA08AE">
      <w:pPr>
        <w:pStyle w:val="2f3"/>
        <w:rPr>
          <w:rFonts w:cs="Huawei Sans"/>
        </w:rPr>
      </w:pPr>
      <w:r w:rsidRPr="00383667">
        <w:rPr>
          <w:rFonts w:cs="Huawei Sans"/>
        </w:rPr>
        <w:t xml:space="preserve">  PING 10.0.24.2: 56  data bytes, press CTRL_C to break</w:t>
      </w:r>
    </w:p>
    <w:p w14:paraId="55AB7DDD" w14:textId="77777777" w:rsidR="00CA08AE" w:rsidRPr="00383667" w:rsidRDefault="00CA08AE" w:rsidP="00CA08AE">
      <w:pPr>
        <w:pStyle w:val="2f3"/>
        <w:rPr>
          <w:rFonts w:cs="Huawei Sans"/>
        </w:rPr>
      </w:pPr>
      <w:r w:rsidRPr="00383667">
        <w:rPr>
          <w:rFonts w:cs="Huawei Sans"/>
        </w:rPr>
        <w:t xml:space="preserve">    Reply from 10.0.24.2: bytes=56 Sequence=1 ttl=255 time=70 ms</w:t>
      </w:r>
    </w:p>
    <w:p w14:paraId="2F0863D3" w14:textId="77777777" w:rsidR="00CA08AE" w:rsidRPr="00383667" w:rsidRDefault="00CA08AE" w:rsidP="00CA08AE">
      <w:pPr>
        <w:pStyle w:val="2f3"/>
        <w:rPr>
          <w:rFonts w:cs="Huawei Sans"/>
        </w:rPr>
      </w:pPr>
    </w:p>
    <w:p w14:paraId="6FEA55A3" w14:textId="77777777" w:rsidR="00CA08AE" w:rsidRPr="00383667" w:rsidRDefault="00CA08AE" w:rsidP="00CA08AE">
      <w:pPr>
        <w:pStyle w:val="2f3"/>
        <w:rPr>
          <w:rFonts w:cs="Huawei Sans"/>
        </w:rPr>
      </w:pPr>
      <w:r w:rsidRPr="00383667">
        <w:rPr>
          <w:rFonts w:cs="Huawei Sans"/>
        </w:rPr>
        <w:t xml:space="preserve">  --- 10.0.24.2 ping statistics ---</w:t>
      </w:r>
    </w:p>
    <w:p w14:paraId="0BE45311" w14:textId="77777777" w:rsidR="00CA08AE" w:rsidRPr="00383667" w:rsidRDefault="00CA08AE" w:rsidP="00CA08AE">
      <w:pPr>
        <w:pStyle w:val="2f3"/>
        <w:rPr>
          <w:rFonts w:cs="Huawei Sans"/>
        </w:rPr>
      </w:pPr>
      <w:r w:rsidRPr="00383667">
        <w:rPr>
          <w:rFonts w:cs="Huawei Sans"/>
        </w:rPr>
        <w:t xml:space="preserve">    1 packet(s) transmitted</w:t>
      </w:r>
    </w:p>
    <w:p w14:paraId="51536899" w14:textId="77777777" w:rsidR="00CA08AE" w:rsidRPr="00383667" w:rsidRDefault="00CA08AE" w:rsidP="00CA08AE">
      <w:pPr>
        <w:pStyle w:val="2f3"/>
        <w:rPr>
          <w:rFonts w:cs="Huawei Sans"/>
        </w:rPr>
      </w:pPr>
      <w:r w:rsidRPr="00383667">
        <w:rPr>
          <w:rFonts w:cs="Huawei Sans"/>
        </w:rPr>
        <w:t xml:space="preserve">    1 packet(s) received</w:t>
      </w:r>
    </w:p>
    <w:p w14:paraId="07E0A2FB" w14:textId="77777777" w:rsidR="00CA08AE" w:rsidRPr="00383667" w:rsidRDefault="00CA08AE" w:rsidP="00CA08AE">
      <w:pPr>
        <w:pStyle w:val="2f3"/>
        <w:rPr>
          <w:rFonts w:cs="Huawei Sans"/>
        </w:rPr>
      </w:pPr>
      <w:r w:rsidRPr="00383667">
        <w:rPr>
          <w:rFonts w:cs="Huawei Sans"/>
        </w:rPr>
        <w:t xml:space="preserve">    0.00% packet loss</w:t>
      </w:r>
    </w:p>
    <w:p w14:paraId="4FD93227"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70/70/70 ms</w:t>
      </w:r>
    </w:p>
    <w:p w14:paraId="5A65DA22" w14:textId="77777777" w:rsidR="00CA08AE" w:rsidRPr="00383667" w:rsidRDefault="00CA08AE" w:rsidP="00CA08AE">
      <w:pPr>
        <w:pStyle w:val="2f3"/>
        <w:rPr>
          <w:rFonts w:cs="Huawei Sans"/>
        </w:rPr>
      </w:pPr>
    </w:p>
    <w:p w14:paraId="106E2DA3" w14:textId="77777777" w:rsidR="00CA08AE" w:rsidRPr="00383667" w:rsidRDefault="00CA08AE" w:rsidP="00CA08AE">
      <w:pPr>
        <w:pStyle w:val="2f3"/>
        <w:rPr>
          <w:rFonts w:cs="Huawei Sans"/>
        </w:rPr>
      </w:pPr>
      <w:r w:rsidRPr="00383667">
        <w:rPr>
          <w:rFonts w:cs="Huawei Sans"/>
        </w:rPr>
        <w:t>&lt;R4&gt;ping -c 1 10.0.34.3</w:t>
      </w:r>
    </w:p>
    <w:p w14:paraId="6DD96D2D" w14:textId="77777777" w:rsidR="00CA08AE" w:rsidRPr="00383667" w:rsidRDefault="00CA08AE" w:rsidP="00CA08AE">
      <w:pPr>
        <w:pStyle w:val="2f3"/>
        <w:rPr>
          <w:rFonts w:cs="Huawei Sans"/>
        </w:rPr>
      </w:pPr>
      <w:r w:rsidRPr="00383667">
        <w:rPr>
          <w:rFonts w:cs="Huawei Sans"/>
        </w:rPr>
        <w:t xml:space="preserve">  PING 10.0.34.3: 56  data bytes, press CTRL_C to break</w:t>
      </w:r>
    </w:p>
    <w:p w14:paraId="493E4292" w14:textId="77777777" w:rsidR="00CA08AE" w:rsidRPr="00383667" w:rsidRDefault="00CA08AE" w:rsidP="00CA08AE">
      <w:pPr>
        <w:pStyle w:val="2f3"/>
        <w:rPr>
          <w:rFonts w:cs="Huawei Sans"/>
        </w:rPr>
      </w:pPr>
      <w:r w:rsidRPr="00383667">
        <w:rPr>
          <w:rFonts w:cs="Huawei Sans"/>
        </w:rPr>
        <w:t xml:space="preserve">    Reply from 10.0.34.3: bytes=56 Sequence=1 ttl=255 time=60 ms</w:t>
      </w:r>
    </w:p>
    <w:p w14:paraId="748CB22E" w14:textId="77777777" w:rsidR="00CA08AE" w:rsidRPr="00383667" w:rsidRDefault="00CA08AE" w:rsidP="00CA08AE">
      <w:pPr>
        <w:pStyle w:val="2f3"/>
        <w:rPr>
          <w:rFonts w:cs="Huawei Sans"/>
        </w:rPr>
      </w:pPr>
    </w:p>
    <w:p w14:paraId="549C7211" w14:textId="77777777" w:rsidR="00CA08AE" w:rsidRPr="00383667" w:rsidRDefault="00CA08AE" w:rsidP="00CA08AE">
      <w:pPr>
        <w:pStyle w:val="2f3"/>
        <w:rPr>
          <w:rFonts w:cs="Huawei Sans"/>
        </w:rPr>
      </w:pPr>
      <w:r w:rsidRPr="00383667">
        <w:rPr>
          <w:rFonts w:cs="Huawei Sans"/>
        </w:rPr>
        <w:t xml:space="preserve">  --- 10.0.34.3 ping statistics ---</w:t>
      </w:r>
    </w:p>
    <w:p w14:paraId="10D0CAA0" w14:textId="77777777" w:rsidR="00CA08AE" w:rsidRPr="00383667" w:rsidRDefault="00CA08AE" w:rsidP="00CA08AE">
      <w:pPr>
        <w:pStyle w:val="2f3"/>
        <w:rPr>
          <w:rFonts w:cs="Huawei Sans"/>
        </w:rPr>
      </w:pPr>
      <w:r w:rsidRPr="00383667">
        <w:rPr>
          <w:rFonts w:cs="Huawei Sans"/>
        </w:rPr>
        <w:t xml:space="preserve">    1 packet(s) transmitted</w:t>
      </w:r>
    </w:p>
    <w:p w14:paraId="34FA0470" w14:textId="77777777" w:rsidR="00CA08AE" w:rsidRPr="00383667" w:rsidRDefault="00CA08AE" w:rsidP="00CA08AE">
      <w:pPr>
        <w:pStyle w:val="2f3"/>
        <w:rPr>
          <w:rFonts w:cs="Huawei Sans"/>
        </w:rPr>
      </w:pPr>
      <w:r w:rsidRPr="00383667">
        <w:rPr>
          <w:rFonts w:cs="Huawei Sans"/>
        </w:rPr>
        <w:t xml:space="preserve">    1 packet(s) received</w:t>
      </w:r>
    </w:p>
    <w:p w14:paraId="76890BE2" w14:textId="77777777" w:rsidR="00CA08AE" w:rsidRPr="00383667" w:rsidRDefault="00CA08AE" w:rsidP="00CA08AE">
      <w:pPr>
        <w:pStyle w:val="2f3"/>
        <w:rPr>
          <w:rFonts w:cs="Huawei Sans"/>
        </w:rPr>
      </w:pPr>
      <w:r w:rsidRPr="00383667">
        <w:rPr>
          <w:rFonts w:cs="Huawei Sans"/>
        </w:rPr>
        <w:t xml:space="preserve">    0.00% packet loss</w:t>
      </w:r>
    </w:p>
    <w:p w14:paraId="0299DD15"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60/60/60 ms</w:t>
      </w:r>
    </w:p>
    <w:p w14:paraId="63C32B65" w14:textId="77777777" w:rsidR="00CA08AE" w:rsidRPr="00383667" w:rsidRDefault="00CA08AE" w:rsidP="00CA08AE">
      <w:pPr>
        <w:pStyle w:val="2f3"/>
        <w:rPr>
          <w:rFonts w:cs="Huawei Sans"/>
        </w:rPr>
      </w:pPr>
    </w:p>
    <w:p w14:paraId="5164A772" w14:textId="77777777" w:rsidR="00CA08AE" w:rsidRPr="00383667" w:rsidRDefault="00CA08AE" w:rsidP="00CA08AE">
      <w:pPr>
        <w:pStyle w:val="2f3"/>
        <w:rPr>
          <w:rFonts w:cs="Huawei Sans"/>
        </w:rPr>
      </w:pPr>
      <w:r w:rsidRPr="00383667">
        <w:rPr>
          <w:rFonts w:cs="Huawei Sans"/>
        </w:rPr>
        <w:t>&lt;R4&gt;ping -c 1 10.0.45.5</w:t>
      </w:r>
    </w:p>
    <w:p w14:paraId="1D78A485" w14:textId="77777777" w:rsidR="00CA08AE" w:rsidRPr="00383667" w:rsidRDefault="00CA08AE" w:rsidP="00CA08AE">
      <w:pPr>
        <w:pStyle w:val="2f3"/>
        <w:rPr>
          <w:rFonts w:cs="Huawei Sans"/>
        </w:rPr>
      </w:pPr>
      <w:r w:rsidRPr="00383667">
        <w:rPr>
          <w:rFonts w:cs="Huawei Sans"/>
        </w:rPr>
        <w:t xml:space="preserve">  PING 10.0.45.5: 56  data bytes, press CTRL_C to break</w:t>
      </w:r>
    </w:p>
    <w:p w14:paraId="384C4F91" w14:textId="77777777" w:rsidR="00CA08AE" w:rsidRPr="00383667" w:rsidRDefault="00CA08AE" w:rsidP="00CA08AE">
      <w:pPr>
        <w:pStyle w:val="2f3"/>
        <w:rPr>
          <w:rFonts w:cs="Huawei Sans"/>
        </w:rPr>
      </w:pPr>
      <w:r w:rsidRPr="00383667">
        <w:rPr>
          <w:rFonts w:cs="Huawei Sans"/>
        </w:rPr>
        <w:t xml:space="preserve">    Reply from 10.0.45.5: bytes=56 Sequence=1 ttl=255 time=50 ms</w:t>
      </w:r>
    </w:p>
    <w:p w14:paraId="629551EE" w14:textId="77777777" w:rsidR="00CA08AE" w:rsidRPr="00383667" w:rsidRDefault="00CA08AE" w:rsidP="00CA08AE">
      <w:pPr>
        <w:pStyle w:val="2f3"/>
        <w:rPr>
          <w:rFonts w:cs="Huawei Sans"/>
        </w:rPr>
      </w:pPr>
    </w:p>
    <w:p w14:paraId="1574F2A7" w14:textId="77777777" w:rsidR="00CA08AE" w:rsidRPr="00383667" w:rsidRDefault="00CA08AE" w:rsidP="00CA08AE">
      <w:pPr>
        <w:pStyle w:val="2f3"/>
        <w:rPr>
          <w:rFonts w:cs="Huawei Sans"/>
        </w:rPr>
      </w:pPr>
      <w:r w:rsidRPr="00383667">
        <w:rPr>
          <w:rFonts w:cs="Huawei Sans"/>
        </w:rPr>
        <w:t xml:space="preserve">  --- 10.0.45.5 ping statistics ---</w:t>
      </w:r>
    </w:p>
    <w:p w14:paraId="428DA651" w14:textId="77777777" w:rsidR="00CA08AE" w:rsidRPr="00383667" w:rsidRDefault="00CA08AE" w:rsidP="00CA08AE">
      <w:pPr>
        <w:pStyle w:val="2f3"/>
        <w:rPr>
          <w:rFonts w:cs="Huawei Sans"/>
        </w:rPr>
      </w:pPr>
      <w:r w:rsidRPr="00383667">
        <w:rPr>
          <w:rFonts w:cs="Huawei Sans"/>
        </w:rPr>
        <w:t xml:space="preserve">    1 packet(s) transmitted</w:t>
      </w:r>
    </w:p>
    <w:p w14:paraId="4F324D5D" w14:textId="77777777" w:rsidR="00CA08AE" w:rsidRPr="00383667" w:rsidRDefault="00CA08AE" w:rsidP="00CA08AE">
      <w:pPr>
        <w:pStyle w:val="2f3"/>
        <w:rPr>
          <w:rFonts w:cs="Huawei Sans"/>
        </w:rPr>
      </w:pPr>
      <w:r w:rsidRPr="00383667">
        <w:rPr>
          <w:rFonts w:cs="Huawei Sans"/>
        </w:rPr>
        <w:t xml:space="preserve">    1 packet(s) received</w:t>
      </w:r>
    </w:p>
    <w:p w14:paraId="57CEBDC1" w14:textId="77777777" w:rsidR="00CA08AE" w:rsidRPr="00383667" w:rsidRDefault="00CA08AE" w:rsidP="00CA08AE">
      <w:pPr>
        <w:pStyle w:val="2f3"/>
        <w:rPr>
          <w:rFonts w:cs="Huawei Sans"/>
        </w:rPr>
      </w:pPr>
      <w:r w:rsidRPr="00383667">
        <w:rPr>
          <w:rFonts w:cs="Huawei Sans"/>
        </w:rPr>
        <w:t xml:space="preserve">    0.00% packet loss</w:t>
      </w:r>
    </w:p>
    <w:p w14:paraId="31526E34" w14:textId="77777777" w:rsidR="00CA08AE" w:rsidRPr="00383667" w:rsidRDefault="00CA08AE" w:rsidP="00CA08AE">
      <w:pPr>
        <w:pStyle w:val="2f3"/>
        <w:ind w:firstLine="360"/>
        <w:rPr>
          <w:rFonts w:cs="Huawei Sans"/>
        </w:rPr>
      </w:pPr>
      <w:r w:rsidRPr="00497E5B">
        <w:rPr>
          <w:rFonts w:cs="Huawei Sans"/>
        </w:rPr>
        <w:t>round-trip</w:t>
      </w:r>
      <w:r w:rsidRPr="00383667">
        <w:rPr>
          <w:rFonts w:cs="Huawei Sans"/>
        </w:rPr>
        <w:t xml:space="preserve"> min/avg/max = 50/50/50 ms</w:t>
      </w:r>
    </w:p>
    <w:p w14:paraId="7598E456" w14:textId="77777777" w:rsidR="00CA08AE" w:rsidRPr="00383667" w:rsidRDefault="00CA08AE" w:rsidP="00604E8C">
      <w:pPr>
        <w:pStyle w:val="30"/>
        <w:numPr>
          <w:ilvl w:val="5"/>
          <w:numId w:val="26"/>
        </w:numPr>
        <w:tabs>
          <w:tab w:val="clear" w:pos="1701"/>
        </w:tabs>
        <w:ind w:left="1032" w:hanging="278"/>
        <w:outlineLvl w:val="4"/>
        <w:rPr>
          <w:rFonts w:cs="Huawei Sans"/>
        </w:rPr>
      </w:pPr>
      <w:r w:rsidRPr="00383667">
        <w:rPr>
          <w:rFonts w:cs="Huawei Sans"/>
        </w:rPr>
        <w:t>Configure IS-IS.</w:t>
      </w:r>
    </w:p>
    <w:p w14:paraId="057CA637" w14:textId="77777777" w:rsidR="00CA08AE" w:rsidRPr="00383667" w:rsidRDefault="00CA08AE" w:rsidP="00CA08AE">
      <w:pPr>
        <w:pStyle w:val="1e"/>
      </w:pPr>
      <w:r w:rsidRPr="00383667">
        <w:t>Configure IS-IS process 1 on each router, and use the device ID of each device when setting NETs. For example, set the NET of R1 to 49.0001.0000.0000.0001.00.</w:t>
      </w:r>
    </w:p>
    <w:p w14:paraId="3CFD7C66" w14:textId="77777777" w:rsidR="00CA08AE" w:rsidRPr="00383667" w:rsidRDefault="00CA08AE" w:rsidP="00CA08AE">
      <w:pPr>
        <w:pStyle w:val="1e"/>
      </w:pPr>
      <w:r w:rsidRPr="00383667">
        <w:t># Configure R1.</w:t>
      </w:r>
    </w:p>
    <w:p w14:paraId="639A3C14" w14:textId="77777777" w:rsidR="00CA08AE" w:rsidRPr="00383667" w:rsidRDefault="00CA08AE" w:rsidP="00CA08AE">
      <w:pPr>
        <w:pStyle w:val="2f3"/>
        <w:rPr>
          <w:rFonts w:cs="Huawei Sans"/>
        </w:rPr>
      </w:pPr>
      <w:r w:rsidRPr="00383667">
        <w:rPr>
          <w:rFonts w:cs="Huawei Sans"/>
        </w:rPr>
        <w:t>[R1]isis 1</w:t>
      </w:r>
    </w:p>
    <w:p w14:paraId="2EFFC21A" w14:textId="77777777" w:rsidR="00CA08AE" w:rsidRPr="00383667" w:rsidRDefault="00CA08AE" w:rsidP="00CA08AE">
      <w:pPr>
        <w:pStyle w:val="2f3"/>
        <w:rPr>
          <w:rFonts w:cs="Huawei Sans"/>
        </w:rPr>
      </w:pPr>
      <w:r w:rsidRPr="00383667">
        <w:rPr>
          <w:rFonts w:cs="Huawei Sans"/>
        </w:rPr>
        <w:t>[R1-isis-1] is-level level-1</w:t>
      </w:r>
    </w:p>
    <w:p w14:paraId="24C63C6F" w14:textId="77777777" w:rsidR="00CA08AE" w:rsidRPr="00383667" w:rsidRDefault="00CA08AE" w:rsidP="00CA08AE">
      <w:pPr>
        <w:pStyle w:val="2f3"/>
        <w:rPr>
          <w:rFonts w:cs="Huawei Sans"/>
        </w:rPr>
      </w:pPr>
      <w:r w:rsidRPr="00383667">
        <w:rPr>
          <w:rFonts w:cs="Huawei Sans"/>
        </w:rPr>
        <w:t>[R1-isis-1] network-entity 49.0001.0000.0000.0001.00</w:t>
      </w:r>
    </w:p>
    <w:p w14:paraId="640931C2" w14:textId="77777777" w:rsidR="00CA08AE" w:rsidRPr="00383667" w:rsidRDefault="00CA08AE" w:rsidP="00CA08AE">
      <w:pPr>
        <w:pStyle w:val="2f3"/>
        <w:rPr>
          <w:rFonts w:cs="Huawei Sans"/>
        </w:rPr>
      </w:pPr>
      <w:r w:rsidRPr="00383667">
        <w:rPr>
          <w:rFonts w:cs="Huawei Sans"/>
        </w:rPr>
        <w:t>[R1-isis-1] quit</w:t>
      </w:r>
    </w:p>
    <w:p w14:paraId="4FC6CB99" w14:textId="77777777" w:rsidR="00CA08AE" w:rsidRPr="00383667" w:rsidRDefault="00CA08AE" w:rsidP="00CA08AE">
      <w:pPr>
        <w:pStyle w:val="2f3"/>
        <w:rPr>
          <w:rFonts w:cs="Huawei Sans"/>
        </w:rPr>
      </w:pPr>
      <w:r w:rsidRPr="00383667">
        <w:rPr>
          <w:rFonts w:cs="Huawei Sans"/>
        </w:rPr>
        <w:t>[R1]interface LoopBack0</w:t>
      </w:r>
    </w:p>
    <w:p w14:paraId="187D8A8B" w14:textId="77777777" w:rsidR="00CA08AE" w:rsidRPr="00383667" w:rsidRDefault="00CA08AE" w:rsidP="00CA08AE">
      <w:pPr>
        <w:pStyle w:val="2f3"/>
        <w:rPr>
          <w:rFonts w:cs="Huawei Sans"/>
        </w:rPr>
      </w:pPr>
      <w:r w:rsidRPr="00383667">
        <w:rPr>
          <w:rFonts w:cs="Huawei Sans"/>
        </w:rPr>
        <w:t>[R1-LoopBack0] isis enable 1</w:t>
      </w:r>
    </w:p>
    <w:p w14:paraId="2338C7CC" w14:textId="77777777" w:rsidR="00CA08AE" w:rsidRPr="00383667" w:rsidRDefault="00CA08AE" w:rsidP="00CA08AE">
      <w:pPr>
        <w:pStyle w:val="2f3"/>
        <w:rPr>
          <w:rFonts w:cs="Huawei Sans"/>
        </w:rPr>
      </w:pPr>
      <w:r w:rsidRPr="00383667">
        <w:rPr>
          <w:rFonts w:cs="Huawei Sans"/>
        </w:rPr>
        <w:t>[R1-LoopBack0] quit</w:t>
      </w:r>
    </w:p>
    <w:p w14:paraId="545593A8" w14:textId="77777777" w:rsidR="00CA08AE" w:rsidRPr="00383667" w:rsidRDefault="00CA08AE" w:rsidP="00CA08AE">
      <w:pPr>
        <w:pStyle w:val="2f3"/>
        <w:rPr>
          <w:rFonts w:cs="Huawei Sans"/>
        </w:rPr>
      </w:pPr>
      <w:r w:rsidRPr="00383667">
        <w:rPr>
          <w:rFonts w:cs="Huawei Sans"/>
        </w:rPr>
        <w:t>[R1]interface GigabitEthernet0/0/1</w:t>
      </w:r>
    </w:p>
    <w:p w14:paraId="720E76DC" w14:textId="77777777" w:rsidR="00CA08AE" w:rsidRPr="00383667" w:rsidRDefault="00CA08AE" w:rsidP="00CA08AE">
      <w:pPr>
        <w:pStyle w:val="2f3"/>
        <w:rPr>
          <w:rFonts w:cs="Huawei Sans"/>
        </w:rPr>
      </w:pPr>
      <w:r w:rsidRPr="00383667">
        <w:rPr>
          <w:rFonts w:cs="Huawei Sans"/>
        </w:rPr>
        <w:t xml:space="preserve">[R1-GigabitEthernet0/0/1] isis enable 1 </w:t>
      </w:r>
    </w:p>
    <w:p w14:paraId="2FF2C62A" w14:textId="77777777" w:rsidR="00CA08AE" w:rsidRPr="00383667" w:rsidRDefault="00CA08AE" w:rsidP="00CA08AE">
      <w:pPr>
        <w:pStyle w:val="2f3"/>
        <w:rPr>
          <w:rFonts w:cs="Huawei Sans"/>
        </w:rPr>
      </w:pPr>
      <w:r w:rsidRPr="00383667">
        <w:rPr>
          <w:rFonts w:cs="Huawei Sans"/>
        </w:rPr>
        <w:t>[R1-GigabitEthernet0/0/1] quit</w:t>
      </w:r>
    </w:p>
    <w:p w14:paraId="64E3F107" w14:textId="77777777" w:rsidR="00CA08AE" w:rsidRPr="00383667" w:rsidRDefault="00CA08AE" w:rsidP="00CA08AE">
      <w:pPr>
        <w:pStyle w:val="1e"/>
      </w:pPr>
      <w:r w:rsidRPr="00383667">
        <w:t># Configure R2.</w:t>
      </w:r>
    </w:p>
    <w:p w14:paraId="17A282D2" w14:textId="77777777" w:rsidR="00CA08AE" w:rsidRPr="00383667" w:rsidRDefault="00CA08AE" w:rsidP="00CA08AE">
      <w:pPr>
        <w:pStyle w:val="2f3"/>
        <w:rPr>
          <w:rFonts w:cs="Huawei Sans"/>
        </w:rPr>
      </w:pPr>
      <w:r w:rsidRPr="00383667">
        <w:rPr>
          <w:rFonts w:cs="Huawei Sans"/>
        </w:rPr>
        <w:t>[R2]isis 1</w:t>
      </w:r>
    </w:p>
    <w:p w14:paraId="50816DA2" w14:textId="77777777" w:rsidR="00CA08AE" w:rsidRPr="00383667" w:rsidRDefault="00CA08AE" w:rsidP="00CA08AE">
      <w:pPr>
        <w:pStyle w:val="2f3"/>
        <w:rPr>
          <w:rFonts w:cs="Huawei Sans"/>
        </w:rPr>
      </w:pPr>
      <w:r w:rsidRPr="00383667">
        <w:rPr>
          <w:rFonts w:cs="Huawei Sans"/>
        </w:rPr>
        <w:t>[R2-isis-1] network-entity 49.0001.0000.0000.0002.00</w:t>
      </w:r>
    </w:p>
    <w:p w14:paraId="1057B44D" w14:textId="77777777" w:rsidR="00CA08AE" w:rsidRPr="00383667" w:rsidRDefault="00CA08AE" w:rsidP="00CA08AE">
      <w:pPr>
        <w:pStyle w:val="2f3"/>
        <w:rPr>
          <w:rFonts w:cs="Huawei Sans"/>
        </w:rPr>
      </w:pPr>
      <w:r w:rsidRPr="00383667">
        <w:rPr>
          <w:rFonts w:cs="Huawei Sans"/>
        </w:rPr>
        <w:lastRenderedPageBreak/>
        <w:t>[R2-isis-1] quit</w:t>
      </w:r>
    </w:p>
    <w:p w14:paraId="0FAC964A" w14:textId="77777777" w:rsidR="00CA08AE" w:rsidRPr="00383667" w:rsidRDefault="00CA08AE" w:rsidP="00CA08AE">
      <w:pPr>
        <w:pStyle w:val="2f3"/>
        <w:rPr>
          <w:rFonts w:cs="Huawei Sans"/>
        </w:rPr>
      </w:pPr>
      <w:r w:rsidRPr="00383667">
        <w:rPr>
          <w:rFonts w:cs="Huawei Sans"/>
        </w:rPr>
        <w:t>[R2]interface LoopBack0</w:t>
      </w:r>
    </w:p>
    <w:p w14:paraId="6B0E3DB7" w14:textId="77777777" w:rsidR="00CA08AE" w:rsidRPr="00383667" w:rsidRDefault="00CA08AE" w:rsidP="00CA08AE">
      <w:pPr>
        <w:pStyle w:val="2f3"/>
        <w:rPr>
          <w:rFonts w:cs="Huawei Sans"/>
        </w:rPr>
      </w:pPr>
      <w:r w:rsidRPr="00383667">
        <w:rPr>
          <w:rFonts w:cs="Huawei Sans"/>
        </w:rPr>
        <w:t>[R2-LoopBack0] isis enable 1</w:t>
      </w:r>
    </w:p>
    <w:p w14:paraId="1C629576" w14:textId="77777777" w:rsidR="00CA08AE" w:rsidRPr="00383667" w:rsidRDefault="00CA08AE" w:rsidP="00CA08AE">
      <w:pPr>
        <w:pStyle w:val="2f3"/>
        <w:rPr>
          <w:rFonts w:cs="Huawei Sans"/>
        </w:rPr>
      </w:pPr>
      <w:r w:rsidRPr="00383667">
        <w:rPr>
          <w:rFonts w:cs="Huawei Sans"/>
        </w:rPr>
        <w:t>[R2-LoopBack0] quit</w:t>
      </w:r>
    </w:p>
    <w:p w14:paraId="0D0C8CA3" w14:textId="77777777" w:rsidR="00CA08AE" w:rsidRPr="00383667" w:rsidRDefault="00CA08AE" w:rsidP="00CA08AE">
      <w:pPr>
        <w:pStyle w:val="2f3"/>
        <w:rPr>
          <w:rFonts w:cs="Huawei Sans"/>
        </w:rPr>
      </w:pPr>
      <w:r w:rsidRPr="00383667">
        <w:rPr>
          <w:rFonts w:cs="Huawei Sans"/>
        </w:rPr>
        <w:t>[R2]interface GigabitEthernet0/0/1</w:t>
      </w:r>
    </w:p>
    <w:p w14:paraId="357C089B" w14:textId="77777777" w:rsidR="00CA08AE" w:rsidRPr="00383667" w:rsidRDefault="00CA08AE" w:rsidP="00CA08AE">
      <w:pPr>
        <w:pStyle w:val="2f3"/>
        <w:rPr>
          <w:rFonts w:cs="Huawei Sans"/>
        </w:rPr>
      </w:pPr>
      <w:r w:rsidRPr="00383667">
        <w:rPr>
          <w:rFonts w:cs="Huawei Sans"/>
        </w:rPr>
        <w:t>[R2-GigabitEthernet0/0/1] isis enable 1</w:t>
      </w:r>
    </w:p>
    <w:p w14:paraId="7262EF68" w14:textId="77777777" w:rsidR="00CA08AE" w:rsidRPr="00383667" w:rsidRDefault="00CA08AE" w:rsidP="00CA08AE">
      <w:pPr>
        <w:pStyle w:val="2f3"/>
        <w:rPr>
          <w:rFonts w:cs="Huawei Sans"/>
        </w:rPr>
      </w:pPr>
      <w:r w:rsidRPr="00383667">
        <w:rPr>
          <w:rFonts w:cs="Huawei Sans"/>
        </w:rPr>
        <w:t>[R2-GigabitEthernet0/0/1] quit</w:t>
      </w:r>
    </w:p>
    <w:p w14:paraId="58876576" w14:textId="77777777" w:rsidR="00CA08AE" w:rsidRPr="00383667" w:rsidRDefault="00CA08AE" w:rsidP="00CA08AE">
      <w:pPr>
        <w:pStyle w:val="2f3"/>
        <w:rPr>
          <w:rFonts w:cs="Huawei Sans"/>
        </w:rPr>
      </w:pPr>
      <w:r w:rsidRPr="00383667">
        <w:rPr>
          <w:rFonts w:cs="Huawei Sans"/>
        </w:rPr>
        <w:t>[R2]interface GigabitEthernet0/0/5</w:t>
      </w:r>
    </w:p>
    <w:p w14:paraId="5D4C434C" w14:textId="77777777" w:rsidR="00CA08AE" w:rsidRPr="00383667" w:rsidRDefault="00CA08AE" w:rsidP="00CA08AE">
      <w:pPr>
        <w:pStyle w:val="2f3"/>
        <w:rPr>
          <w:rFonts w:cs="Huawei Sans"/>
        </w:rPr>
      </w:pPr>
      <w:r w:rsidRPr="00383667">
        <w:rPr>
          <w:rFonts w:cs="Huawei Sans"/>
        </w:rPr>
        <w:t>[R2-GigabitEthernet0/0/5] isis enable 1</w:t>
      </w:r>
    </w:p>
    <w:p w14:paraId="51BE95DF" w14:textId="77777777" w:rsidR="00CA08AE" w:rsidRPr="00383667" w:rsidRDefault="00CA08AE" w:rsidP="00CA08AE">
      <w:pPr>
        <w:pStyle w:val="2f3"/>
        <w:rPr>
          <w:rFonts w:cs="Huawei Sans"/>
        </w:rPr>
      </w:pPr>
      <w:r w:rsidRPr="00383667">
        <w:rPr>
          <w:rFonts w:cs="Huawei Sans"/>
        </w:rPr>
        <w:t>[R2-GigabitEthernet0/0/5] quit</w:t>
      </w:r>
    </w:p>
    <w:p w14:paraId="6816DE16" w14:textId="77777777" w:rsidR="00CA08AE" w:rsidRPr="00383667" w:rsidRDefault="00CA08AE" w:rsidP="00CA08AE">
      <w:pPr>
        <w:pStyle w:val="1e"/>
      </w:pPr>
      <w:r w:rsidRPr="00383667">
        <w:t># Configure R3.</w:t>
      </w:r>
    </w:p>
    <w:p w14:paraId="5052EDB3" w14:textId="77777777" w:rsidR="00CA08AE" w:rsidRPr="00383667" w:rsidRDefault="00CA08AE" w:rsidP="00CA08AE">
      <w:pPr>
        <w:pStyle w:val="2f3"/>
        <w:rPr>
          <w:rFonts w:cs="Huawei Sans"/>
        </w:rPr>
      </w:pPr>
      <w:r w:rsidRPr="00383667">
        <w:rPr>
          <w:rFonts w:cs="Huawei Sans"/>
        </w:rPr>
        <w:t xml:space="preserve">[R3]isis </w:t>
      </w:r>
    </w:p>
    <w:p w14:paraId="1875C199" w14:textId="77777777" w:rsidR="00CA08AE" w:rsidRPr="00383667" w:rsidRDefault="00CA08AE" w:rsidP="00CA08AE">
      <w:pPr>
        <w:pStyle w:val="2f3"/>
        <w:rPr>
          <w:rFonts w:cs="Huawei Sans"/>
        </w:rPr>
      </w:pPr>
      <w:r w:rsidRPr="00383667">
        <w:rPr>
          <w:rFonts w:cs="Huawei Sans"/>
        </w:rPr>
        <w:t>[R3-isis-1] network-entity 49.0001.0000.0000.0003.00</w:t>
      </w:r>
    </w:p>
    <w:p w14:paraId="7890CEB0" w14:textId="77777777" w:rsidR="00CA08AE" w:rsidRPr="00383667" w:rsidRDefault="00CA08AE" w:rsidP="00CA08AE">
      <w:pPr>
        <w:pStyle w:val="2f3"/>
        <w:rPr>
          <w:rFonts w:cs="Huawei Sans"/>
        </w:rPr>
      </w:pPr>
      <w:r w:rsidRPr="00383667">
        <w:rPr>
          <w:rFonts w:cs="Huawei Sans"/>
        </w:rPr>
        <w:t>[R3-isis-1] quit</w:t>
      </w:r>
    </w:p>
    <w:p w14:paraId="66563A69" w14:textId="77777777" w:rsidR="00CA08AE" w:rsidRPr="00383667" w:rsidRDefault="00CA08AE" w:rsidP="00CA08AE">
      <w:pPr>
        <w:pStyle w:val="2f3"/>
        <w:rPr>
          <w:rFonts w:cs="Huawei Sans"/>
        </w:rPr>
      </w:pPr>
      <w:r w:rsidRPr="00383667">
        <w:rPr>
          <w:rFonts w:cs="Huawei Sans"/>
        </w:rPr>
        <w:t>[R3]interface LoopBack0</w:t>
      </w:r>
    </w:p>
    <w:p w14:paraId="150BAD62" w14:textId="77777777" w:rsidR="00CA08AE" w:rsidRPr="00383667" w:rsidRDefault="00CA08AE" w:rsidP="00CA08AE">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10.0.3.3 255.255.255.255</w:t>
      </w:r>
    </w:p>
    <w:p w14:paraId="7C0736E7" w14:textId="77777777" w:rsidR="00CA08AE" w:rsidRPr="00383667" w:rsidRDefault="00CA08AE" w:rsidP="00CA08AE">
      <w:pPr>
        <w:pStyle w:val="2f3"/>
        <w:rPr>
          <w:rFonts w:cs="Huawei Sans"/>
        </w:rPr>
      </w:pPr>
      <w:r w:rsidRPr="00383667">
        <w:rPr>
          <w:rFonts w:cs="Huawei Sans"/>
        </w:rPr>
        <w:t>[R3-LoopBack0] isis enable 1</w:t>
      </w:r>
    </w:p>
    <w:p w14:paraId="3BD245DD" w14:textId="77777777" w:rsidR="00CA08AE" w:rsidRPr="00383667" w:rsidRDefault="00CA08AE" w:rsidP="00CA08AE">
      <w:pPr>
        <w:pStyle w:val="2f3"/>
        <w:rPr>
          <w:rFonts w:cs="Huawei Sans"/>
        </w:rPr>
      </w:pPr>
      <w:r w:rsidRPr="00383667">
        <w:rPr>
          <w:rFonts w:cs="Huawei Sans"/>
        </w:rPr>
        <w:t>[R3-LoopBack0] quit</w:t>
      </w:r>
    </w:p>
    <w:p w14:paraId="0CCEF233" w14:textId="77777777" w:rsidR="00CA08AE" w:rsidRPr="00383667" w:rsidRDefault="00CA08AE" w:rsidP="00CA08AE">
      <w:pPr>
        <w:pStyle w:val="2f3"/>
        <w:rPr>
          <w:rFonts w:cs="Huawei Sans"/>
        </w:rPr>
      </w:pPr>
      <w:r w:rsidRPr="00383667">
        <w:rPr>
          <w:rFonts w:cs="Huawei Sans"/>
        </w:rPr>
        <w:t>[R3]interface GigabitEthernet0/0/1</w:t>
      </w:r>
    </w:p>
    <w:p w14:paraId="7A2E49DE" w14:textId="77777777" w:rsidR="00CA08AE" w:rsidRPr="00383667" w:rsidRDefault="00CA08AE" w:rsidP="00CA08AE">
      <w:pPr>
        <w:pStyle w:val="2f3"/>
        <w:rPr>
          <w:rFonts w:cs="Huawei Sans"/>
        </w:rPr>
      </w:pPr>
      <w:r w:rsidRPr="00383667">
        <w:rPr>
          <w:rFonts w:cs="Huawei Sans"/>
        </w:rPr>
        <w:t>[R3-GigabitEthernet0/0/1] isis enable 1</w:t>
      </w:r>
    </w:p>
    <w:p w14:paraId="5CD4C474" w14:textId="77777777" w:rsidR="00CA08AE" w:rsidRPr="00383667" w:rsidRDefault="00CA08AE" w:rsidP="00CA08AE">
      <w:pPr>
        <w:pStyle w:val="2f3"/>
        <w:rPr>
          <w:rFonts w:cs="Huawei Sans"/>
        </w:rPr>
      </w:pPr>
      <w:r w:rsidRPr="00383667">
        <w:rPr>
          <w:rFonts w:cs="Huawei Sans"/>
        </w:rPr>
        <w:t>[R3-GigabitEthernet0/0/1] quit</w:t>
      </w:r>
    </w:p>
    <w:p w14:paraId="69818B40" w14:textId="77777777" w:rsidR="00CA08AE" w:rsidRPr="00383667" w:rsidRDefault="00CA08AE" w:rsidP="00CA08AE">
      <w:pPr>
        <w:pStyle w:val="2f3"/>
        <w:rPr>
          <w:rFonts w:cs="Huawei Sans"/>
        </w:rPr>
      </w:pPr>
      <w:r w:rsidRPr="00383667">
        <w:rPr>
          <w:rFonts w:cs="Huawei Sans"/>
        </w:rPr>
        <w:t>[R3]interface GigabitEthernet0/0/2</w:t>
      </w:r>
    </w:p>
    <w:p w14:paraId="29C812C8" w14:textId="77777777" w:rsidR="00CA08AE" w:rsidRPr="00383667" w:rsidRDefault="00CA08AE" w:rsidP="00CA08AE">
      <w:pPr>
        <w:pStyle w:val="2f3"/>
        <w:rPr>
          <w:rFonts w:cs="Huawei Sans"/>
        </w:rPr>
      </w:pPr>
      <w:r w:rsidRPr="00383667">
        <w:rPr>
          <w:rFonts w:cs="Huawei Sans"/>
        </w:rPr>
        <w:t>[R3-GigabitEthernet0/0/2] isis enable 1</w:t>
      </w:r>
    </w:p>
    <w:p w14:paraId="7B855825" w14:textId="77777777" w:rsidR="00CA08AE" w:rsidRPr="00383667" w:rsidRDefault="00CA08AE" w:rsidP="00CA08AE">
      <w:pPr>
        <w:pStyle w:val="2f3"/>
        <w:rPr>
          <w:rFonts w:cs="Huawei Sans"/>
        </w:rPr>
      </w:pPr>
      <w:r w:rsidRPr="00383667">
        <w:rPr>
          <w:rFonts w:cs="Huawei Sans"/>
        </w:rPr>
        <w:t>[R3-GigabitEthernet0/0/2] quit</w:t>
      </w:r>
    </w:p>
    <w:p w14:paraId="48A0F1EE" w14:textId="77777777" w:rsidR="00CA08AE" w:rsidRPr="00383667" w:rsidRDefault="00CA08AE" w:rsidP="00CA08AE">
      <w:pPr>
        <w:pStyle w:val="1e"/>
      </w:pPr>
      <w:r w:rsidRPr="00383667">
        <w:t># Configure R4.</w:t>
      </w:r>
    </w:p>
    <w:p w14:paraId="616E1652" w14:textId="77777777" w:rsidR="00CA08AE" w:rsidRPr="00383667" w:rsidRDefault="00CA08AE" w:rsidP="00CA08AE">
      <w:pPr>
        <w:pStyle w:val="2f3"/>
        <w:rPr>
          <w:rFonts w:cs="Huawei Sans"/>
        </w:rPr>
      </w:pPr>
      <w:r w:rsidRPr="00383667">
        <w:rPr>
          <w:rFonts w:cs="Huawei Sans"/>
        </w:rPr>
        <w:t>[R4]isis 1</w:t>
      </w:r>
    </w:p>
    <w:p w14:paraId="575B1FFB" w14:textId="77777777" w:rsidR="00CA08AE" w:rsidRPr="00383667" w:rsidRDefault="00CA08AE" w:rsidP="00CA08AE">
      <w:pPr>
        <w:pStyle w:val="2f3"/>
        <w:rPr>
          <w:rFonts w:cs="Huawei Sans"/>
        </w:rPr>
      </w:pPr>
      <w:r w:rsidRPr="00383667">
        <w:rPr>
          <w:rFonts w:cs="Huawei Sans"/>
        </w:rPr>
        <w:t>[R4-isis-1] is-level level-2</w:t>
      </w:r>
    </w:p>
    <w:p w14:paraId="5DE6B201" w14:textId="77777777" w:rsidR="00CA08AE" w:rsidRPr="00383667" w:rsidRDefault="00CA08AE" w:rsidP="00CA08AE">
      <w:pPr>
        <w:pStyle w:val="2f3"/>
        <w:rPr>
          <w:rFonts w:cs="Huawei Sans"/>
        </w:rPr>
      </w:pPr>
      <w:r w:rsidRPr="00383667">
        <w:rPr>
          <w:rFonts w:cs="Huawei Sans"/>
        </w:rPr>
        <w:t>[R4-isis-1] network-entity 49.0002.0000.0000.0004.00</w:t>
      </w:r>
    </w:p>
    <w:p w14:paraId="7647B7B0" w14:textId="77777777" w:rsidR="00CA08AE" w:rsidRPr="00383667" w:rsidRDefault="00CA08AE" w:rsidP="00CA08AE">
      <w:pPr>
        <w:pStyle w:val="2f3"/>
        <w:rPr>
          <w:rFonts w:cs="Huawei Sans"/>
        </w:rPr>
      </w:pPr>
      <w:r w:rsidRPr="00383667">
        <w:rPr>
          <w:rFonts w:cs="Huawei Sans"/>
        </w:rPr>
        <w:t>[R4-isis-1] quit</w:t>
      </w:r>
    </w:p>
    <w:p w14:paraId="385EC749" w14:textId="77777777" w:rsidR="00CA08AE" w:rsidRPr="00383667" w:rsidRDefault="00CA08AE" w:rsidP="00CA08AE">
      <w:pPr>
        <w:pStyle w:val="2f3"/>
        <w:rPr>
          <w:rFonts w:cs="Huawei Sans"/>
        </w:rPr>
      </w:pPr>
      <w:r w:rsidRPr="00383667">
        <w:rPr>
          <w:rFonts w:cs="Huawei Sans"/>
        </w:rPr>
        <w:t>[R4]interface LoopBack0</w:t>
      </w:r>
    </w:p>
    <w:p w14:paraId="2710082C" w14:textId="77777777" w:rsidR="00CA08AE" w:rsidRPr="00383667" w:rsidRDefault="00CA08AE" w:rsidP="00CA08AE">
      <w:pPr>
        <w:pStyle w:val="2f3"/>
        <w:rPr>
          <w:rFonts w:cs="Huawei Sans"/>
        </w:rPr>
      </w:pPr>
      <w:r w:rsidRPr="00383667">
        <w:rPr>
          <w:rFonts w:cs="Huawei Sans"/>
        </w:rPr>
        <w:t>[R4-LoopBack0] isis enable 1</w:t>
      </w:r>
    </w:p>
    <w:p w14:paraId="2D1652DB" w14:textId="77777777" w:rsidR="00CA08AE" w:rsidRPr="00383667" w:rsidRDefault="00CA08AE" w:rsidP="00CA08AE">
      <w:pPr>
        <w:pStyle w:val="2f3"/>
        <w:rPr>
          <w:rFonts w:cs="Huawei Sans"/>
        </w:rPr>
      </w:pPr>
      <w:r w:rsidRPr="00383667">
        <w:rPr>
          <w:rFonts w:cs="Huawei Sans"/>
        </w:rPr>
        <w:t>[R4-LoopBack0] quit</w:t>
      </w:r>
    </w:p>
    <w:p w14:paraId="4C75715A" w14:textId="77777777" w:rsidR="00CA08AE" w:rsidRPr="00383667" w:rsidRDefault="00CA08AE" w:rsidP="00CA08AE">
      <w:pPr>
        <w:pStyle w:val="2f3"/>
        <w:rPr>
          <w:rFonts w:cs="Huawei Sans"/>
        </w:rPr>
      </w:pPr>
      <w:r w:rsidRPr="00383667">
        <w:rPr>
          <w:rFonts w:cs="Huawei Sans"/>
        </w:rPr>
        <w:t>[R4]interface GigabitEthernet0/0/2</w:t>
      </w:r>
    </w:p>
    <w:p w14:paraId="508A62B6" w14:textId="77777777" w:rsidR="00CA08AE" w:rsidRPr="00383667" w:rsidRDefault="00CA08AE" w:rsidP="00CA08AE">
      <w:pPr>
        <w:pStyle w:val="2f3"/>
        <w:rPr>
          <w:rFonts w:cs="Huawei Sans"/>
        </w:rPr>
      </w:pPr>
      <w:r w:rsidRPr="00383667">
        <w:rPr>
          <w:rFonts w:cs="Huawei Sans"/>
        </w:rPr>
        <w:t>[R4-GigabitEthernet0/0/2] isis enable 1</w:t>
      </w:r>
    </w:p>
    <w:p w14:paraId="67F9B1DD" w14:textId="77777777" w:rsidR="00CA08AE" w:rsidRPr="00383667" w:rsidRDefault="00CA08AE" w:rsidP="00CA08AE">
      <w:pPr>
        <w:pStyle w:val="2f3"/>
        <w:rPr>
          <w:rFonts w:cs="Huawei Sans"/>
        </w:rPr>
      </w:pPr>
      <w:r w:rsidRPr="00383667">
        <w:rPr>
          <w:rFonts w:cs="Huawei Sans"/>
        </w:rPr>
        <w:t>[R4-GigabitEthernet0/0/2] quit</w:t>
      </w:r>
    </w:p>
    <w:p w14:paraId="71294BA4" w14:textId="77777777" w:rsidR="00CA08AE" w:rsidRPr="00383667" w:rsidRDefault="00CA08AE" w:rsidP="00CA08AE">
      <w:pPr>
        <w:pStyle w:val="2f3"/>
        <w:rPr>
          <w:rFonts w:cs="Huawei Sans"/>
        </w:rPr>
      </w:pPr>
      <w:r w:rsidRPr="00383667">
        <w:rPr>
          <w:rFonts w:cs="Huawei Sans"/>
        </w:rPr>
        <w:t>[R4]interface GigabitEthernet0/0/3</w:t>
      </w:r>
    </w:p>
    <w:p w14:paraId="5847C30B" w14:textId="77777777" w:rsidR="00CA08AE" w:rsidRPr="00383667" w:rsidRDefault="00CA08AE" w:rsidP="00CA08AE">
      <w:pPr>
        <w:pStyle w:val="2f3"/>
        <w:rPr>
          <w:rFonts w:cs="Huawei Sans"/>
        </w:rPr>
      </w:pPr>
      <w:r w:rsidRPr="00383667">
        <w:rPr>
          <w:rFonts w:cs="Huawei Sans"/>
        </w:rPr>
        <w:t>[R4-GigabitEthernet0/0/3] isis enable 1</w:t>
      </w:r>
    </w:p>
    <w:p w14:paraId="54126F90" w14:textId="77777777" w:rsidR="00CA08AE" w:rsidRPr="00383667" w:rsidRDefault="00CA08AE" w:rsidP="00CA08AE">
      <w:pPr>
        <w:pStyle w:val="2f3"/>
        <w:rPr>
          <w:rFonts w:cs="Huawei Sans"/>
        </w:rPr>
      </w:pPr>
      <w:r w:rsidRPr="00383667">
        <w:rPr>
          <w:rFonts w:cs="Huawei Sans"/>
        </w:rPr>
        <w:t>[R4-GigabitEthernet0/0/3] quit</w:t>
      </w:r>
    </w:p>
    <w:p w14:paraId="624EB6BC" w14:textId="77777777" w:rsidR="00CA08AE" w:rsidRPr="00383667" w:rsidRDefault="00CA08AE" w:rsidP="00CA08AE">
      <w:pPr>
        <w:pStyle w:val="2f3"/>
        <w:rPr>
          <w:rFonts w:cs="Huawei Sans"/>
        </w:rPr>
      </w:pPr>
      <w:r w:rsidRPr="00383667">
        <w:rPr>
          <w:rFonts w:cs="Huawei Sans"/>
        </w:rPr>
        <w:t>[R4]interface GigabitEthernet0/0/5</w:t>
      </w:r>
    </w:p>
    <w:p w14:paraId="00C538D2" w14:textId="77777777" w:rsidR="00CA08AE" w:rsidRPr="00383667" w:rsidRDefault="00CA08AE" w:rsidP="00CA08AE">
      <w:pPr>
        <w:pStyle w:val="2f3"/>
        <w:rPr>
          <w:rFonts w:cs="Huawei Sans"/>
        </w:rPr>
      </w:pPr>
      <w:r w:rsidRPr="00383667">
        <w:rPr>
          <w:rFonts w:cs="Huawei Sans"/>
        </w:rPr>
        <w:t>[R4-GigabitEthernet0/0/5] isis enable 1</w:t>
      </w:r>
    </w:p>
    <w:p w14:paraId="292180B2" w14:textId="77777777" w:rsidR="00CA08AE" w:rsidRPr="00383667" w:rsidRDefault="00CA08AE" w:rsidP="00CA08AE">
      <w:pPr>
        <w:pStyle w:val="2f3"/>
        <w:rPr>
          <w:rFonts w:cs="Huawei Sans"/>
        </w:rPr>
      </w:pPr>
      <w:r w:rsidRPr="00383667">
        <w:rPr>
          <w:rFonts w:cs="Huawei Sans"/>
        </w:rPr>
        <w:t>[R4-GigabitEthernet0/0/5] quit</w:t>
      </w:r>
    </w:p>
    <w:p w14:paraId="5961CBBF" w14:textId="77777777" w:rsidR="00CA08AE" w:rsidRPr="00383667" w:rsidRDefault="00CA08AE" w:rsidP="00CA08AE">
      <w:pPr>
        <w:pStyle w:val="1e"/>
      </w:pPr>
      <w:r w:rsidRPr="00383667">
        <w:t># Configure R5.</w:t>
      </w:r>
    </w:p>
    <w:p w14:paraId="17D25244" w14:textId="77777777" w:rsidR="00CA08AE" w:rsidRPr="00383667" w:rsidRDefault="00CA08AE" w:rsidP="00CA08AE">
      <w:pPr>
        <w:pStyle w:val="2f3"/>
        <w:rPr>
          <w:rFonts w:cs="Huawei Sans"/>
        </w:rPr>
      </w:pPr>
      <w:r w:rsidRPr="00383667">
        <w:rPr>
          <w:rFonts w:cs="Huawei Sans"/>
        </w:rPr>
        <w:t>[R5]isis 1</w:t>
      </w:r>
    </w:p>
    <w:p w14:paraId="7AAABDD6" w14:textId="77777777" w:rsidR="00CA08AE" w:rsidRPr="00383667" w:rsidRDefault="00CA08AE" w:rsidP="00CA08AE">
      <w:pPr>
        <w:pStyle w:val="2f3"/>
        <w:rPr>
          <w:rFonts w:cs="Huawei Sans"/>
        </w:rPr>
      </w:pPr>
      <w:r w:rsidRPr="00383667">
        <w:rPr>
          <w:rFonts w:cs="Huawei Sans"/>
        </w:rPr>
        <w:t>[R5-isis-1] is-level level-2</w:t>
      </w:r>
    </w:p>
    <w:p w14:paraId="0341B15C" w14:textId="77777777" w:rsidR="00CA08AE" w:rsidRPr="00383667" w:rsidRDefault="00CA08AE" w:rsidP="00CA08AE">
      <w:pPr>
        <w:pStyle w:val="2f3"/>
        <w:rPr>
          <w:rFonts w:cs="Huawei Sans"/>
        </w:rPr>
      </w:pPr>
      <w:r w:rsidRPr="00383667">
        <w:rPr>
          <w:rFonts w:cs="Huawei Sans"/>
        </w:rPr>
        <w:t xml:space="preserve">[R5-isis-1] network-entity 49.0002.0000.0000.0005.00 </w:t>
      </w:r>
    </w:p>
    <w:p w14:paraId="0A3DB838" w14:textId="77777777" w:rsidR="00CA08AE" w:rsidRPr="00383667" w:rsidRDefault="00CA08AE" w:rsidP="00CA08AE">
      <w:pPr>
        <w:pStyle w:val="2f3"/>
        <w:rPr>
          <w:rFonts w:cs="Huawei Sans"/>
        </w:rPr>
      </w:pPr>
      <w:r w:rsidRPr="00383667">
        <w:rPr>
          <w:rFonts w:cs="Huawei Sans"/>
        </w:rPr>
        <w:t>[R5-isis-1] quit</w:t>
      </w:r>
    </w:p>
    <w:p w14:paraId="7CD0ECBF" w14:textId="77777777" w:rsidR="00CA08AE" w:rsidRPr="00383667" w:rsidRDefault="00CA08AE" w:rsidP="00CA08AE">
      <w:pPr>
        <w:pStyle w:val="2f3"/>
        <w:rPr>
          <w:rFonts w:cs="Huawei Sans"/>
        </w:rPr>
      </w:pPr>
      <w:r w:rsidRPr="00383667">
        <w:rPr>
          <w:rFonts w:cs="Huawei Sans"/>
        </w:rPr>
        <w:t>[R5]interface LoopBack0</w:t>
      </w:r>
    </w:p>
    <w:p w14:paraId="76175941" w14:textId="77777777" w:rsidR="00CA08AE" w:rsidRPr="00383667" w:rsidRDefault="00CA08AE" w:rsidP="00CA08AE">
      <w:pPr>
        <w:pStyle w:val="2f3"/>
        <w:rPr>
          <w:rFonts w:cs="Huawei Sans"/>
        </w:rPr>
      </w:pPr>
      <w:r w:rsidRPr="00383667">
        <w:rPr>
          <w:rFonts w:cs="Huawei Sans"/>
        </w:rPr>
        <w:t>[R5-LoopBack0] isis enable 1</w:t>
      </w:r>
    </w:p>
    <w:p w14:paraId="78C809AC" w14:textId="77777777" w:rsidR="00CA08AE" w:rsidRPr="00383667" w:rsidRDefault="00CA08AE" w:rsidP="00CA08AE">
      <w:pPr>
        <w:pStyle w:val="2f3"/>
        <w:rPr>
          <w:rFonts w:cs="Huawei Sans"/>
        </w:rPr>
      </w:pPr>
      <w:r w:rsidRPr="00383667">
        <w:rPr>
          <w:rFonts w:cs="Huawei Sans"/>
        </w:rPr>
        <w:t>[R5-LoopBack0] quit</w:t>
      </w:r>
    </w:p>
    <w:p w14:paraId="2D27FD74" w14:textId="77777777" w:rsidR="00CA08AE" w:rsidRPr="00383667" w:rsidRDefault="00CA08AE" w:rsidP="00CA08AE">
      <w:pPr>
        <w:pStyle w:val="2f3"/>
        <w:rPr>
          <w:rFonts w:cs="Huawei Sans"/>
        </w:rPr>
      </w:pPr>
      <w:r w:rsidRPr="00383667">
        <w:rPr>
          <w:rFonts w:cs="Huawei Sans"/>
        </w:rPr>
        <w:lastRenderedPageBreak/>
        <w:t>[R5]interface GigabitEthernet0/0/3</w:t>
      </w:r>
    </w:p>
    <w:p w14:paraId="72330941" w14:textId="77777777" w:rsidR="00CA08AE" w:rsidRPr="00383667" w:rsidRDefault="00CA08AE" w:rsidP="00CA08AE">
      <w:pPr>
        <w:pStyle w:val="2f3"/>
        <w:rPr>
          <w:rFonts w:cs="Huawei Sans"/>
        </w:rPr>
      </w:pPr>
      <w:r w:rsidRPr="00383667">
        <w:rPr>
          <w:rFonts w:cs="Huawei Sans"/>
        </w:rPr>
        <w:t>[R5-GigabitEthernet0/0/3] isis enable 1</w:t>
      </w:r>
    </w:p>
    <w:p w14:paraId="2AF6F2B5" w14:textId="77777777" w:rsidR="00CA08AE" w:rsidRPr="00383667" w:rsidRDefault="00CA08AE" w:rsidP="00CA08AE">
      <w:pPr>
        <w:pStyle w:val="2f3"/>
        <w:rPr>
          <w:rFonts w:cs="Huawei Sans"/>
        </w:rPr>
      </w:pPr>
      <w:r w:rsidRPr="00383667">
        <w:rPr>
          <w:rFonts w:cs="Huawei Sans"/>
        </w:rPr>
        <w:t>[R5-GigabitEthernet0/0/3] quit</w:t>
      </w:r>
    </w:p>
    <w:p w14:paraId="00A6217C" w14:textId="77777777" w:rsidR="00CA08AE" w:rsidRPr="00383667" w:rsidRDefault="00CA08AE" w:rsidP="00CA08AE">
      <w:pPr>
        <w:pStyle w:val="1e"/>
      </w:pPr>
      <w:r w:rsidRPr="00383667">
        <w:t xml:space="preserve"># To ensure security, configure IS-IS interface authentication, with the authentication mode being MD5, and the password being </w:t>
      </w:r>
      <w:r w:rsidRPr="00497E5B">
        <w:rPr>
          <w:b/>
          <w:bCs/>
        </w:rPr>
        <w:t>huawei</w:t>
      </w:r>
      <w:r w:rsidRPr="00383667">
        <w:t>.</w:t>
      </w:r>
    </w:p>
    <w:p w14:paraId="005F3617" w14:textId="77777777" w:rsidR="00CA08AE" w:rsidRPr="00383667" w:rsidRDefault="00CA08AE" w:rsidP="00CA08AE">
      <w:pPr>
        <w:pStyle w:val="2f3"/>
        <w:rPr>
          <w:rFonts w:cs="Huawei Sans"/>
        </w:rPr>
      </w:pPr>
      <w:r w:rsidRPr="00383667">
        <w:rPr>
          <w:rFonts w:cs="Huawei Sans"/>
        </w:rPr>
        <w:t>[R1]interface GigabitEthernet0/0/1</w:t>
      </w:r>
    </w:p>
    <w:p w14:paraId="5FAAD1FE" w14:textId="77777777" w:rsidR="00CA08AE" w:rsidRPr="00383667" w:rsidRDefault="00CA08AE" w:rsidP="00CA08AE">
      <w:pPr>
        <w:pStyle w:val="2f3"/>
        <w:rPr>
          <w:rFonts w:cs="Huawei Sans"/>
        </w:rPr>
      </w:pPr>
      <w:r w:rsidRPr="00383667">
        <w:rPr>
          <w:rFonts w:cs="Huawei Sans"/>
        </w:rPr>
        <w:t xml:space="preserve">[R1-GigabitEthernet0/0/1] isis authentication-mode md5 </w:t>
      </w:r>
      <w:r w:rsidRPr="00497E5B">
        <w:rPr>
          <w:rFonts w:cs="Huawei Sans"/>
        </w:rPr>
        <w:t>huawei</w:t>
      </w:r>
    </w:p>
    <w:p w14:paraId="3746E71C" w14:textId="77777777" w:rsidR="00CA08AE" w:rsidRDefault="00CA08AE" w:rsidP="00CA08AE">
      <w:pPr>
        <w:pStyle w:val="2f3"/>
        <w:rPr>
          <w:rFonts w:cs="Huawei Sans"/>
        </w:rPr>
      </w:pPr>
      <w:r w:rsidRPr="00383667">
        <w:rPr>
          <w:rFonts w:cs="Huawei Sans"/>
        </w:rPr>
        <w:t>[R1-GigabitEthernet0/0/1] quit</w:t>
      </w:r>
    </w:p>
    <w:p w14:paraId="6F0F78E5" w14:textId="77777777" w:rsidR="00FE5425" w:rsidRPr="00383667" w:rsidRDefault="00FE5425" w:rsidP="00CA08AE">
      <w:pPr>
        <w:pStyle w:val="2f3"/>
        <w:rPr>
          <w:rFonts w:cs="Huawei Sans"/>
        </w:rPr>
      </w:pPr>
    </w:p>
    <w:p w14:paraId="0D9C5E07" w14:textId="77777777" w:rsidR="00CA08AE" w:rsidRPr="00383667" w:rsidRDefault="00CA08AE" w:rsidP="00CA08AE">
      <w:pPr>
        <w:pStyle w:val="2f3"/>
        <w:rPr>
          <w:rFonts w:cs="Huawei Sans"/>
        </w:rPr>
      </w:pPr>
      <w:r w:rsidRPr="00383667">
        <w:rPr>
          <w:rFonts w:cs="Huawei Sans"/>
        </w:rPr>
        <w:t>[R2]interface GigabitEthernet0/0/1</w:t>
      </w:r>
    </w:p>
    <w:p w14:paraId="42CFEAD0" w14:textId="77777777" w:rsidR="00CA08AE" w:rsidRPr="00383667" w:rsidRDefault="00CA08AE" w:rsidP="00CA08AE">
      <w:pPr>
        <w:pStyle w:val="2f3"/>
        <w:rPr>
          <w:rFonts w:cs="Huawei Sans"/>
        </w:rPr>
      </w:pPr>
      <w:r w:rsidRPr="00383667">
        <w:rPr>
          <w:rFonts w:cs="Huawei Sans"/>
        </w:rPr>
        <w:t xml:space="preserve">[R2-GigabitEthernet0/0/1] isis authentication-mode md5 </w:t>
      </w:r>
      <w:r w:rsidRPr="00497E5B">
        <w:rPr>
          <w:rFonts w:cs="Huawei Sans"/>
        </w:rPr>
        <w:t>huawei</w:t>
      </w:r>
    </w:p>
    <w:p w14:paraId="3D701736" w14:textId="77777777" w:rsidR="00CA08AE" w:rsidRPr="00383667" w:rsidRDefault="00CA08AE" w:rsidP="00CA08AE">
      <w:pPr>
        <w:pStyle w:val="2f3"/>
        <w:rPr>
          <w:rFonts w:cs="Huawei Sans"/>
        </w:rPr>
      </w:pPr>
      <w:r w:rsidRPr="00383667">
        <w:rPr>
          <w:rFonts w:cs="Huawei Sans"/>
        </w:rPr>
        <w:t>[R2-GigabitEthernet0/0/1] quit</w:t>
      </w:r>
    </w:p>
    <w:p w14:paraId="103750CE" w14:textId="77777777" w:rsidR="00CA08AE" w:rsidRPr="00383667" w:rsidRDefault="00CA08AE" w:rsidP="00CA08AE">
      <w:pPr>
        <w:pStyle w:val="2f3"/>
        <w:rPr>
          <w:rFonts w:cs="Huawei Sans"/>
        </w:rPr>
      </w:pPr>
      <w:r w:rsidRPr="00383667">
        <w:rPr>
          <w:rFonts w:cs="Huawei Sans"/>
        </w:rPr>
        <w:t>[R2]interface GigabitEthernet0/0/5</w:t>
      </w:r>
    </w:p>
    <w:p w14:paraId="3523AEAD" w14:textId="77777777" w:rsidR="00CA08AE" w:rsidRPr="00383667" w:rsidRDefault="00CA08AE" w:rsidP="00CA08AE">
      <w:pPr>
        <w:pStyle w:val="2f3"/>
        <w:rPr>
          <w:rFonts w:cs="Huawei Sans"/>
        </w:rPr>
      </w:pPr>
      <w:r w:rsidRPr="00383667">
        <w:rPr>
          <w:rFonts w:cs="Huawei Sans"/>
        </w:rPr>
        <w:t xml:space="preserve">[R2-GigabitEthernet0/0/5] isis authentication-mode md5 </w:t>
      </w:r>
      <w:r w:rsidRPr="00497E5B">
        <w:rPr>
          <w:rFonts w:cs="Huawei Sans"/>
        </w:rPr>
        <w:t>huawei</w:t>
      </w:r>
    </w:p>
    <w:p w14:paraId="34F0F366" w14:textId="77777777" w:rsidR="00CA08AE" w:rsidRDefault="00CA08AE" w:rsidP="00CA08AE">
      <w:pPr>
        <w:pStyle w:val="2f3"/>
        <w:rPr>
          <w:rFonts w:cs="Huawei Sans"/>
        </w:rPr>
      </w:pPr>
      <w:r w:rsidRPr="00383667">
        <w:rPr>
          <w:rFonts w:cs="Huawei Sans"/>
        </w:rPr>
        <w:t>[R2-GigabitEthernet0/0/5] quit</w:t>
      </w:r>
    </w:p>
    <w:p w14:paraId="3F9DEB7E" w14:textId="77777777" w:rsidR="00FE5425" w:rsidRPr="00383667" w:rsidRDefault="00FE5425" w:rsidP="00CA08AE">
      <w:pPr>
        <w:pStyle w:val="2f3"/>
        <w:rPr>
          <w:rFonts w:cs="Huawei Sans"/>
        </w:rPr>
      </w:pPr>
    </w:p>
    <w:p w14:paraId="5ECD989E" w14:textId="77777777" w:rsidR="00CA08AE" w:rsidRPr="00383667" w:rsidRDefault="00CA08AE" w:rsidP="00CA08AE">
      <w:pPr>
        <w:pStyle w:val="2f3"/>
        <w:rPr>
          <w:rFonts w:cs="Huawei Sans"/>
        </w:rPr>
      </w:pPr>
      <w:r w:rsidRPr="00383667">
        <w:rPr>
          <w:rFonts w:cs="Huawei Sans"/>
        </w:rPr>
        <w:t>[R3]interface GigabitEthernet0/0/1</w:t>
      </w:r>
    </w:p>
    <w:p w14:paraId="1064D1E6" w14:textId="77777777" w:rsidR="00CA08AE" w:rsidRPr="00383667" w:rsidRDefault="00CA08AE" w:rsidP="00CA08AE">
      <w:pPr>
        <w:pStyle w:val="2f3"/>
        <w:rPr>
          <w:rFonts w:cs="Huawei Sans"/>
        </w:rPr>
      </w:pPr>
      <w:r w:rsidRPr="00383667">
        <w:rPr>
          <w:rFonts w:cs="Huawei Sans"/>
        </w:rPr>
        <w:t xml:space="preserve">[R3-GigabitEthernet0/0/1] isis authentication-mode md5 </w:t>
      </w:r>
      <w:r w:rsidRPr="00497E5B">
        <w:rPr>
          <w:rFonts w:cs="Huawei Sans"/>
        </w:rPr>
        <w:t>huawei</w:t>
      </w:r>
    </w:p>
    <w:p w14:paraId="06D518A2" w14:textId="77777777" w:rsidR="00CA08AE" w:rsidRPr="00383667" w:rsidRDefault="00CA08AE" w:rsidP="00CA08AE">
      <w:pPr>
        <w:pStyle w:val="2f3"/>
        <w:rPr>
          <w:rFonts w:cs="Huawei Sans"/>
        </w:rPr>
      </w:pPr>
      <w:r w:rsidRPr="00383667">
        <w:rPr>
          <w:rFonts w:cs="Huawei Sans"/>
        </w:rPr>
        <w:t>[R3-GigabitEthernet0/0/1] quit</w:t>
      </w:r>
    </w:p>
    <w:p w14:paraId="381EBB8B" w14:textId="77777777" w:rsidR="00CA08AE" w:rsidRPr="00383667" w:rsidRDefault="00CA08AE" w:rsidP="00CA08AE">
      <w:pPr>
        <w:pStyle w:val="2f3"/>
        <w:rPr>
          <w:rFonts w:cs="Huawei Sans"/>
        </w:rPr>
      </w:pPr>
      <w:r w:rsidRPr="00383667">
        <w:rPr>
          <w:rFonts w:cs="Huawei Sans"/>
        </w:rPr>
        <w:t>[R3]interface GigabitEthernet0/0/2</w:t>
      </w:r>
    </w:p>
    <w:p w14:paraId="0E0DA249" w14:textId="77777777" w:rsidR="00CA08AE" w:rsidRPr="00383667" w:rsidRDefault="00CA08AE" w:rsidP="00CA08AE">
      <w:pPr>
        <w:pStyle w:val="2f3"/>
        <w:rPr>
          <w:rFonts w:cs="Huawei Sans"/>
        </w:rPr>
      </w:pPr>
      <w:r w:rsidRPr="00383667">
        <w:rPr>
          <w:rFonts w:cs="Huawei Sans"/>
        </w:rPr>
        <w:t xml:space="preserve">[R3-GigabitEthernet0/0/2] isis authentication-mode md5 </w:t>
      </w:r>
      <w:r w:rsidRPr="00497E5B">
        <w:rPr>
          <w:rFonts w:cs="Huawei Sans"/>
        </w:rPr>
        <w:t>huawei</w:t>
      </w:r>
    </w:p>
    <w:p w14:paraId="3C177561" w14:textId="77777777" w:rsidR="00CA08AE" w:rsidRDefault="00CA08AE" w:rsidP="00CA08AE">
      <w:pPr>
        <w:pStyle w:val="2f3"/>
        <w:rPr>
          <w:rFonts w:cs="Huawei Sans"/>
        </w:rPr>
      </w:pPr>
      <w:r w:rsidRPr="00383667">
        <w:rPr>
          <w:rFonts w:cs="Huawei Sans"/>
        </w:rPr>
        <w:t>[R3-GigabitEthernet0/0/2] quit</w:t>
      </w:r>
    </w:p>
    <w:p w14:paraId="286015D2" w14:textId="77777777" w:rsidR="00FE5425" w:rsidRPr="00383667" w:rsidRDefault="00FE5425" w:rsidP="00CA08AE">
      <w:pPr>
        <w:pStyle w:val="2f3"/>
        <w:rPr>
          <w:rFonts w:cs="Huawei Sans"/>
        </w:rPr>
      </w:pPr>
    </w:p>
    <w:p w14:paraId="4EEB2BA9" w14:textId="77777777" w:rsidR="00CA08AE" w:rsidRPr="00383667" w:rsidRDefault="00CA08AE" w:rsidP="00CA08AE">
      <w:pPr>
        <w:pStyle w:val="2f3"/>
        <w:rPr>
          <w:rFonts w:cs="Huawei Sans"/>
        </w:rPr>
      </w:pPr>
      <w:r w:rsidRPr="00383667">
        <w:rPr>
          <w:rFonts w:cs="Huawei Sans"/>
        </w:rPr>
        <w:t>[R4]interface GigabitEthernet0/0/2</w:t>
      </w:r>
    </w:p>
    <w:p w14:paraId="2EF6E26A" w14:textId="77777777" w:rsidR="00CA08AE" w:rsidRPr="00383667" w:rsidRDefault="00CA08AE" w:rsidP="00CA08AE">
      <w:pPr>
        <w:pStyle w:val="2f3"/>
        <w:rPr>
          <w:rFonts w:cs="Huawei Sans"/>
        </w:rPr>
      </w:pPr>
      <w:r w:rsidRPr="00383667">
        <w:rPr>
          <w:rFonts w:cs="Huawei Sans"/>
        </w:rPr>
        <w:t xml:space="preserve">[R4-GigabitEthernet0/0/2] isis authentication-mode md5 </w:t>
      </w:r>
      <w:r w:rsidRPr="00497E5B">
        <w:rPr>
          <w:rFonts w:cs="Huawei Sans"/>
        </w:rPr>
        <w:t>huawei</w:t>
      </w:r>
    </w:p>
    <w:p w14:paraId="5058C530" w14:textId="77777777" w:rsidR="00CA08AE" w:rsidRPr="00383667" w:rsidRDefault="00CA08AE" w:rsidP="00CA08AE">
      <w:pPr>
        <w:pStyle w:val="2f3"/>
        <w:rPr>
          <w:rFonts w:cs="Huawei Sans"/>
        </w:rPr>
      </w:pPr>
      <w:r w:rsidRPr="00383667">
        <w:rPr>
          <w:rFonts w:cs="Huawei Sans"/>
        </w:rPr>
        <w:t>[R4-GigabitEthernet0/0/2] quit</w:t>
      </w:r>
    </w:p>
    <w:p w14:paraId="7891A39E" w14:textId="77777777" w:rsidR="00CA08AE" w:rsidRPr="00383667" w:rsidRDefault="00CA08AE" w:rsidP="00CA08AE">
      <w:pPr>
        <w:pStyle w:val="2f3"/>
        <w:rPr>
          <w:rFonts w:cs="Huawei Sans"/>
        </w:rPr>
      </w:pPr>
      <w:r w:rsidRPr="00383667">
        <w:rPr>
          <w:rFonts w:cs="Huawei Sans"/>
        </w:rPr>
        <w:t>[R4]interface GigabitEthernet0/0/3</w:t>
      </w:r>
    </w:p>
    <w:p w14:paraId="063ED4CB" w14:textId="77777777" w:rsidR="00CA08AE" w:rsidRPr="00383667" w:rsidRDefault="00CA08AE" w:rsidP="00CA08AE">
      <w:pPr>
        <w:pStyle w:val="2f3"/>
        <w:rPr>
          <w:rFonts w:cs="Huawei Sans"/>
        </w:rPr>
      </w:pPr>
      <w:r w:rsidRPr="00383667">
        <w:rPr>
          <w:rFonts w:cs="Huawei Sans"/>
        </w:rPr>
        <w:t xml:space="preserve">[R4-GigabitEthernet0/0/3] isis authentication-mode md5 </w:t>
      </w:r>
      <w:r w:rsidRPr="00497E5B">
        <w:rPr>
          <w:rFonts w:cs="Huawei Sans"/>
        </w:rPr>
        <w:t>huawei</w:t>
      </w:r>
    </w:p>
    <w:p w14:paraId="337634E8" w14:textId="77777777" w:rsidR="00CA08AE" w:rsidRPr="00383667" w:rsidRDefault="00CA08AE" w:rsidP="00CA08AE">
      <w:pPr>
        <w:pStyle w:val="2f3"/>
        <w:rPr>
          <w:rFonts w:cs="Huawei Sans"/>
        </w:rPr>
      </w:pPr>
      <w:r w:rsidRPr="00383667">
        <w:rPr>
          <w:rFonts w:cs="Huawei Sans"/>
        </w:rPr>
        <w:t>[R4-GigabitEthernet0/0/3] quit</w:t>
      </w:r>
    </w:p>
    <w:p w14:paraId="58D874DB" w14:textId="77777777" w:rsidR="00CA08AE" w:rsidRPr="00383667" w:rsidRDefault="00CA08AE" w:rsidP="00CA08AE">
      <w:pPr>
        <w:pStyle w:val="2f3"/>
        <w:rPr>
          <w:rFonts w:cs="Huawei Sans"/>
        </w:rPr>
      </w:pPr>
      <w:r w:rsidRPr="00383667">
        <w:rPr>
          <w:rFonts w:cs="Huawei Sans"/>
        </w:rPr>
        <w:t>[R4]interface GigabitEthernet0/0/5</w:t>
      </w:r>
    </w:p>
    <w:p w14:paraId="0307E7D4" w14:textId="77777777" w:rsidR="00CA08AE" w:rsidRPr="00383667" w:rsidRDefault="00CA08AE" w:rsidP="00CA08AE">
      <w:pPr>
        <w:pStyle w:val="2f3"/>
        <w:rPr>
          <w:rFonts w:cs="Huawei Sans"/>
        </w:rPr>
      </w:pPr>
      <w:r w:rsidRPr="00383667">
        <w:rPr>
          <w:rFonts w:cs="Huawei Sans"/>
        </w:rPr>
        <w:t xml:space="preserve">[R4-GigabitEthernet0/0/5] isis authentication-mode md5 </w:t>
      </w:r>
      <w:r w:rsidRPr="00497E5B">
        <w:rPr>
          <w:rFonts w:cs="Huawei Sans"/>
        </w:rPr>
        <w:t>huawei</w:t>
      </w:r>
    </w:p>
    <w:p w14:paraId="61556391" w14:textId="77777777" w:rsidR="00CA08AE" w:rsidRDefault="00CA08AE" w:rsidP="00CA08AE">
      <w:pPr>
        <w:pStyle w:val="2f3"/>
        <w:rPr>
          <w:rFonts w:cs="Huawei Sans"/>
        </w:rPr>
      </w:pPr>
      <w:r w:rsidRPr="00383667">
        <w:rPr>
          <w:rFonts w:cs="Huawei Sans"/>
        </w:rPr>
        <w:t>[R4-GigabitEthernet0/0/5] quit</w:t>
      </w:r>
    </w:p>
    <w:p w14:paraId="0931D2FD" w14:textId="77777777" w:rsidR="00FE5425" w:rsidRPr="00383667" w:rsidRDefault="00FE5425" w:rsidP="00CA08AE">
      <w:pPr>
        <w:pStyle w:val="2f3"/>
        <w:rPr>
          <w:rFonts w:cs="Huawei Sans"/>
        </w:rPr>
      </w:pPr>
    </w:p>
    <w:p w14:paraId="6B9C31B2" w14:textId="77777777" w:rsidR="00CA08AE" w:rsidRPr="00383667" w:rsidRDefault="00CA08AE" w:rsidP="00CA08AE">
      <w:pPr>
        <w:pStyle w:val="2f3"/>
        <w:rPr>
          <w:rFonts w:cs="Huawei Sans"/>
        </w:rPr>
      </w:pPr>
      <w:r w:rsidRPr="00383667">
        <w:rPr>
          <w:rFonts w:cs="Huawei Sans"/>
        </w:rPr>
        <w:t>[R5]interface GigabitEthernet0/0/3</w:t>
      </w:r>
    </w:p>
    <w:p w14:paraId="622B658F" w14:textId="77777777" w:rsidR="00CA08AE" w:rsidRPr="00383667" w:rsidRDefault="00CA08AE" w:rsidP="00CA08AE">
      <w:pPr>
        <w:pStyle w:val="2f3"/>
        <w:rPr>
          <w:rFonts w:cs="Huawei Sans"/>
        </w:rPr>
      </w:pPr>
      <w:r w:rsidRPr="00383667">
        <w:rPr>
          <w:rFonts w:cs="Huawei Sans"/>
        </w:rPr>
        <w:t xml:space="preserve">[R5-GigabitEthernet0/0/3] isis authentication-mode md5 </w:t>
      </w:r>
      <w:r w:rsidRPr="00497E5B">
        <w:rPr>
          <w:rFonts w:cs="Huawei Sans"/>
        </w:rPr>
        <w:t>huawei</w:t>
      </w:r>
    </w:p>
    <w:p w14:paraId="35E40E5E" w14:textId="77777777" w:rsidR="00CA08AE" w:rsidRPr="00383667" w:rsidRDefault="00CA08AE" w:rsidP="00CA08AE">
      <w:pPr>
        <w:pStyle w:val="2f3"/>
        <w:rPr>
          <w:rFonts w:cs="Huawei Sans"/>
        </w:rPr>
      </w:pPr>
      <w:r w:rsidRPr="00383667">
        <w:rPr>
          <w:rFonts w:cs="Huawei Sans"/>
        </w:rPr>
        <w:t>[R5-GigabitEthernet0/0/3] quit</w:t>
      </w:r>
    </w:p>
    <w:p w14:paraId="146D25FD" w14:textId="77777777" w:rsidR="00CA08AE" w:rsidRPr="00383667" w:rsidRDefault="00CA08AE" w:rsidP="00604E8C">
      <w:pPr>
        <w:pStyle w:val="30"/>
        <w:numPr>
          <w:ilvl w:val="5"/>
          <w:numId w:val="26"/>
        </w:numPr>
        <w:tabs>
          <w:tab w:val="clear" w:pos="1701"/>
        </w:tabs>
        <w:ind w:left="1032" w:hanging="278"/>
        <w:outlineLvl w:val="4"/>
        <w:rPr>
          <w:rFonts w:cs="Huawei Sans"/>
        </w:rPr>
      </w:pPr>
      <w:r w:rsidRPr="00383667">
        <w:rPr>
          <w:rFonts w:cs="Huawei Sans"/>
        </w:rPr>
        <w:t>Check IS-IS configurations.</w:t>
      </w:r>
    </w:p>
    <w:p w14:paraId="3A5721F1" w14:textId="77777777" w:rsidR="00CA08AE" w:rsidRPr="00383667" w:rsidRDefault="00CA08AE" w:rsidP="00CA08AE">
      <w:pPr>
        <w:pStyle w:val="1e"/>
      </w:pPr>
      <w:r w:rsidRPr="00383667">
        <w:t># Check the IS-IS neighbor relationships on R1 and R4.</w:t>
      </w:r>
    </w:p>
    <w:p w14:paraId="2C7E12F0" w14:textId="77777777" w:rsidR="00227531" w:rsidRDefault="00CA08AE" w:rsidP="00CA08AE">
      <w:pPr>
        <w:pStyle w:val="2f3"/>
        <w:rPr>
          <w:rFonts w:cs="Huawei Sans"/>
        </w:rPr>
      </w:pPr>
      <w:r w:rsidRPr="00383667">
        <w:rPr>
          <w:rFonts w:cs="Huawei Sans"/>
        </w:rPr>
        <w:t>&lt;R1&gt;display</w:t>
      </w:r>
      <w:r w:rsidRPr="00383667">
        <w:rPr>
          <w:rFonts w:cs="Huawei Sans"/>
        </w:rPr>
        <w:tab/>
        <w:t>isis</w:t>
      </w:r>
      <w:r w:rsidRPr="00383667">
        <w:rPr>
          <w:rFonts w:cs="Huawei Sans"/>
        </w:rPr>
        <w:tab/>
        <w:t>peer</w:t>
      </w:r>
    </w:p>
    <w:p w14:paraId="0274E512" w14:textId="6970EE97" w:rsidR="00CA08AE" w:rsidRPr="00383667" w:rsidRDefault="00CA08AE" w:rsidP="00CA08AE">
      <w:pPr>
        <w:pStyle w:val="2f3"/>
        <w:rPr>
          <w:rFonts w:cs="Huawei Sans"/>
        </w:rPr>
      </w:pPr>
    </w:p>
    <w:p w14:paraId="5984A074"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Peer</w:t>
      </w:r>
      <w:r w:rsidRPr="00383667">
        <w:rPr>
          <w:rFonts w:cs="Huawei Sans"/>
        </w:rPr>
        <w:tab/>
        <w:t>information</w:t>
      </w:r>
      <w:r w:rsidRPr="00383667">
        <w:rPr>
          <w:rFonts w:cs="Huawei Sans"/>
        </w:rPr>
        <w:tab/>
        <w:t>for</w:t>
      </w:r>
      <w:r w:rsidRPr="00383667">
        <w:rPr>
          <w:rFonts w:cs="Huawei Sans"/>
        </w:rPr>
        <w:tab/>
        <w:t>ISIS(1)</w:t>
      </w:r>
    </w:p>
    <w:p w14:paraId="500C75D5" w14:textId="77777777" w:rsidR="00CA08AE" w:rsidRPr="00383667" w:rsidRDefault="00CA08AE" w:rsidP="00CA08AE">
      <w:pPr>
        <w:pStyle w:val="2f3"/>
        <w:rPr>
          <w:rFonts w:cs="Huawei Sans"/>
        </w:rPr>
      </w:pPr>
    </w:p>
    <w:p w14:paraId="0911483F" w14:textId="7D808D70" w:rsidR="00CA08AE" w:rsidRPr="00383667" w:rsidRDefault="00CA08AE" w:rsidP="00CA08AE">
      <w:pPr>
        <w:pStyle w:val="2f3"/>
        <w:rPr>
          <w:rFonts w:cs="Huawei Sans"/>
        </w:rPr>
      </w:pPr>
      <w:r w:rsidRPr="00383667">
        <w:rPr>
          <w:rFonts w:cs="Huawei Sans"/>
        </w:rPr>
        <w:tab/>
      </w:r>
      <w:r w:rsidRPr="00383667">
        <w:rPr>
          <w:rFonts w:cs="Huawei Sans"/>
        </w:rPr>
        <w:tab/>
        <w:t>System</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Interface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Circuit</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State</w:t>
      </w:r>
      <w:r w:rsidRPr="00383667">
        <w:rPr>
          <w:rFonts w:cs="Huawei Sans"/>
        </w:rPr>
        <w:tab/>
      </w:r>
      <w:r w:rsidRPr="00383667">
        <w:rPr>
          <w:rFonts w:cs="Huawei Sans"/>
        </w:rPr>
        <w:tab/>
        <w:t>HoldTime</w:t>
      </w:r>
      <w:r w:rsidRPr="00383667">
        <w:rPr>
          <w:rFonts w:cs="Huawei Sans"/>
        </w:rPr>
        <w:tab/>
      </w:r>
      <w:r w:rsidR="0057368C">
        <w:rPr>
          <w:rFonts w:cs="Huawei Sans"/>
        </w:rPr>
        <w:tab/>
      </w:r>
      <w:r w:rsidRPr="00383667">
        <w:rPr>
          <w:rFonts w:cs="Huawei Sans"/>
        </w:rPr>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PRI</w:t>
      </w:r>
    </w:p>
    <w:p w14:paraId="770D4085" w14:textId="77777777" w:rsidR="00CA08AE" w:rsidRPr="00383667" w:rsidRDefault="00CA08AE" w:rsidP="00CA08AE">
      <w:pPr>
        <w:pStyle w:val="2f3"/>
        <w:rPr>
          <w:rFonts w:cs="Huawei Sans"/>
        </w:rPr>
      </w:pPr>
      <w:r w:rsidRPr="00383667">
        <w:rPr>
          <w:rFonts w:cs="Huawei Sans"/>
        </w:rPr>
        <w:t>-------------------------------------------------------------------------------</w:t>
      </w:r>
    </w:p>
    <w:p w14:paraId="29EAFAAB" w14:textId="77777777" w:rsidR="00227531" w:rsidRDefault="00CA08AE" w:rsidP="00CA08AE">
      <w:pPr>
        <w:pStyle w:val="2f3"/>
        <w:rPr>
          <w:rFonts w:cs="Huawei Sans"/>
        </w:rPr>
      </w:pPr>
      <w:r w:rsidRPr="00383667">
        <w:rPr>
          <w:rFonts w:cs="Huawei Sans"/>
        </w:rPr>
        <w:t>0000.0000.0002</w:t>
      </w:r>
      <w:r w:rsidRPr="00383667">
        <w:rPr>
          <w:rFonts w:cs="Huawei Sans"/>
        </w:rPr>
        <w:tab/>
      </w:r>
      <w:r w:rsidRPr="00383667">
        <w:rPr>
          <w:rFonts w:cs="Huawei Sans"/>
        </w:rPr>
        <w:tab/>
        <w:t>GE0/0/1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0000.0000.0002.01</w:t>
      </w:r>
      <w:r w:rsidRPr="00383667">
        <w:rPr>
          <w:rFonts w:cs="Huawei Sans"/>
        </w:rPr>
        <w:tab/>
        <w:t>Up</w:t>
      </w:r>
      <w:r w:rsidRPr="00383667">
        <w:rPr>
          <w:rFonts w:cs="Huawei Sans"/>
        </w:rPr>
        <w:tab/>
      </w:r>
      <w:r w:rsidRPr="00383667">
        <w:rPr>
          <w:rFonts w:cs="Huawei Sans"/>
        </w:rPr>
        <w:tab/>
      </w:r>
      <w:r w:rsidRPr="00383667">
        <w:rPr>
          <w:rFonts w:cs="Huawei Sans"/>
        </w:rPr>
        <w:tab/>
      </w:r>
      <w:r w:rsidRPr="00497E5B">
        <w:rPr>
          <w:rFonts w:cs="Huawei Sans"/>
        </w:rPr>
        <w:t>8s</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w:t>
      </w:r>
    </w:p>
    <w:p w14:paraId="1363A565" w14:textId="77777777" w:rsidR="00227531" w:rsidRDefault="00CA08AE" w:rsidP="00CA08AE">
      <w:pPr>
        <w:pStyle w:val="2f3"/>
        <w:rPr>
          <w:rFonts w:cs="Huawei Sans"/>
        </w:rPr>
      </w:pPr>
      <w:r w:rsidRPr="00383667">
        <w:rPr>
          <w:rFonts w:cs="Huawei Sans"/>
        </w:rPr>
        <w:t>0000.0000.0003</w:t>
      </w:r>
      <w:r w:rsidRPr="00383667">
        <w:rPr>
          <w:rFonts w:cs="Huawei Sans"/>
        </w:rPr>
        <w:tab/>
      </w:r>
      <w:r w:rsidRPr="00383667">
        <w:rPr>
          <w:rFonts w:cs="Huawei Sans"/>
        </w:rPr>
        <w:tab/>
        <w:t>GE0/0/1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0000.0000.0002.01</w:t>
      </w:r>
      <w:r w:rsidRPr="00383667">
        <w:rPr>
          <w:rFonts w:cs="Huawei Sans"/>
        </w:rPr>
        <w:tab/>
        <w:t>Up</w:t>
      </w:r>
      <w:r w:rsidRPr="00383667">
        <w:rPr>
          <w:rFonts w:cs="Huawei Sans"/>
        </w:rPr>
        <w:tab/>
      </w:r>
      <w:r w:rsidRPr="00383667">
        <w:rPr>
          <w:rFonts w:cs="Huawei Sans"/>
        </w:rPr>
        <w:tab/>
      </w:r>
      <w:r w:rsidRPr="00383667">
        <w:rPr>
          <w:rFonts w:cs="Huawei Sans"/>
        </w:rPr>
        <w:tab/>
      </w:r>
      <w:r w:rsidRPr="00497E5B">
        <w:rPr>
          <w:rFonts w:cs="Huawei Sans"/>
        </w:rPr>
        <w:t>29s</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w:t>
      </w:r>
    </w:p>
    <w:p w14:paraId="50A5E161" w14:textId="369F2BE4" w:rsidR="00CA08AE" w:rsidRPr="00383667" w:rsidRDefault="00CA08AE" w:rsidP="00CA08AE">
      <w:pPr>
        <w:pStyle w:val="2f3"/>
        <w:rPr>
          <w:rFonts w:cs="Huawei Sans"/>
        </w:rPr>
      </w:pPr>
    </w:p>
    <w:p w14:paraId="06C42553" w14:textId="77777777" w:rsidR="00CA08AE" w:rsidRPr="00383667" w:rsidRDefault="00CA08AE" w:rsidP="00CA08AE">
      <w:pPr>
        <w:pStyle w:val="2f3"/>
        <w:rPr>
          <w:rFonts w:cs="Huawei Sans"/>
        </w:rPr>
      </w:pPr>
      <w:r w:rsidRPr="00383667">
        <w:rPr>
          <w:rFonts w:cs="Huawei Sans"/>
        </w:rPr>
        <w:t>Total</w:t>
      </w:r>
      <w:r w:rsidRPr="00383667">
        <w:rPr>
          <w:rFonts w:cs="Huawei Sans"/>
        </w:rPr>
        <w:tab/>
        <w:t>Peer(s):</w:t>
      </w:r>
      <w:r w:rsidRPr="00383667">
        <w:rPr>
          <w:rFonts w:cs="Huawei Sans"/>
        </w:rPr>
        <w:tab/>
        <w:t>2</w:t>
      </w:r>
    </w:p>
    <w:p w14:paraId="2DD8A7E3" w14:textId="77777777" w:rsidR="00CA08AE" w:rsidRPr="00383667" w:rsidRDefault="00CA08AE" w:rsidP="00CA08AE">
      <w:pPr>
        <w:pStyle w:val="1e"/>
      </w:pPr>
      <w:r w:rsidRPr="00383667">
        <w:lastRenderedPageBreak/>
        <w:t>According to the preceding command output, R1 has established Level-1 IS-IS neighbor relationships with R2 and R3.</w:t>
      </w:r>
    </w:p>
    <w:p w14:paraId="7ACDD09E" w14:textId="77777777" w:rsidR="00227531" w:rsidRDefault="00CA08AE" w:rsidP="00CA08AE">
      <w:pPr>
        <w:pStyle w:val="2f3"/>
        <w:rPr>
          <w:rFonts w:cs="Huawei Sans"/>
        </w:rPr>
      </w:pPr>
      <w:r w:rsidRPr="00383667">
        <w:rPr>
          <w:rFonts w:cs="Huawei Sans"/>
        </w:rPr>
        <w:t>&lt;R4&gt;display</w:t>
      </w:r>
      <w:r w:rsidRPr="00383667">
        <w:rPr>
          <w:rFonts w:cs="Huawei Sans"/>
        </w:rPr>
        <w:tab/>
        <w:t>isis</w:t>
      </w:r>
      <w:r w:rsidRPr="00383667">
        <w:rPr>
          <w:rFonts w:cs="Huawei Sans"/>
        </w:rPr>
        <w:tab/>
        <w:t>peer</w:t>
      </w:r>
    </w:p>
    <w:p w14:paraId="4BD56F01" w14:textId="70CCC5D1" w:rsidR="00CA08AE" w:rsidRPr="00383667" w:rsidRDefault="00CA08AE" w:rsidP="00CA08AE">
      <w:pPr>
        <w:pStyle w:val="2f3"/>
        <w:rPr>
          <w:rFonts w:cs="Huawei Sans"/>
        </w:rPr>
      </w:pPr>
    </w:p>
    <w:p w14:paraId="561062C9"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Peer</w:t>
      </w:r>
      <w:r w:rsidRPr="00383667">
        <w:rPr>
          <w:rFonts w:cs="Huawei Sans"/>
        </w:rPr>
        <w:tab/>
        <w:t>information</w:t>
      </w:r>
      <w:r w:rsidRPr="00383667">
        <w:rPr>
          <w:rFonts w:cs="Huawei Sans"/>
        </w:rPr>
        <w:tab/>
        <w:t>for</w:t>
      </w:r>
      <w:r w:rsidRPr="00383667">
        <w:rPr>
          <w:rFonts w:cs="Huawei Sans"/>
        </w:rPr>
        <w:tab/>
        <w:t>ISIS(1)</w:t>
      </w:r>
    </w:p>
    <w:p w14:paraId="4DAAA8AA" w14:textId="77777777" w:rsidR="00CA08AE" w:rsidRPr="00383667" w:rsidRDefault="00CA08AE" w:rsidP="00CA08AE">
      <w:pPr>
        <w:pStyle w:val="2f3"/>
        <w:rPr>
          <w:rFonts w:cs="Huawei Sans"/>
        </w:rPr>
      </w:pPr>
    </w:p>
    <w:p w14:paraId="27154DF6" w14:textId="73C23BE4" w:rsidR="00CA08AE" w:rsidRPr="00383667" w:rsidRDefault="00CA08AE" w:rsidP="00CA08AE">
      <w:pPr>
        <w:pStyle w:val="2f3"/>
        <w:rPr>
          <w:rFonts w:cs="Huawei Sans"/>
        </w:rPr>
      </w:pPr>
      <w:r w:rsidRPr="00383667">
        <w:rPr>
          <w:rFonts w:cs="Huawei Sans"/>
        </w:rPr>
        <w:tab/>
      </w:r>
      <w:r w:rsidRPr="00383667">
        <w:rPr>
          <w:rFonts w:cs="Huawei Sans"/>
        </w:rPr>
        <w:tab/>
        <w:t>System</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Interface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Circuit</w:t>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State</w:t>
      </w:r>
      <w:r w:rsidRPr="00383667">
        <w:rPr>
          <w:rFonts w:cs="Huawei Sans"/>
        </w:rPr>
        <w:tab/>
      </w:r>
      <w:r w:rsidRPr="00383667">
        <w:rPr>
          <w:rFonts w:cs="Huawei Sans"/>
        </w:rPr>
        <w:tab/>
        <w:t>HoldTime</w:t>
      </w:r>
      <w:r w:rsidRPr="00383667">
        <w:rPr>
          <w:rFonts w:cs="Huawei Sans"/>
        </w:rPr>
        <w:tab/>
      </w:r>
      <w:r w:rsidR="0057368C">
        <w:rPr>
          <w:rFonts w:cs="Huawei Sans"/>
        </w:rPr>
        <w:tab/>
      </w:r>
      <w:r w:rsidRPr="00383667">
        <w:rPr>
          <w:rFonts w:cs="Huawei Sans"/>
        </w:rPr>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PRI</w:t>
      </w:r>
    </w:p>
    <w:p w14:paraId="775CA5CA" w14:textId="77777777" w:rsidR="00CA08AE" w:rsidRPr="00383667" w:rsidRDefault="00CA08AE" w:rsidP="00CA08AE">
      <w:pPr>
        <w:pStyle w:val="2f3"/>
        <w:rPr>
          <w:rFonts w:cs="Huawei Sans"/>
        </w:rPr>
      </w:pPr>
      <w:r w:rsidRPr="00383667">
        <w:rPr>
          <w:rFonts w:cs="Huawei Sans"/>
        </w:rPr>
        <w:t>-------------------------------------------------------------------------------</w:t>
      </w:r>
    </w:p>
    <w:p w14:paraId="76DA13DD" w14:textId="77777777" w:rsidR="00227531" w:rsidRDefault="00CA08AE" w:rsidP="00CA08AE">
      <w:pPr>
        <w:pStyle w:val="2f3"/>
        <w:rPr>
          <w:rFonts w:cs="Huawei Sans"/>
        </w:rPr>
      </w:pPr>
      <w:r w:rsidRPr="00383667">
        <w:rPr>
          <w:rFonts w:cs="Huawei Sans"/>
        </w:rPr>
        <w:t>0000.0000.0005</w:t>
      </w:r>
      <w:r w:rsidRPr="00383667">
        <w:rPr>
          <w:rFonts w:cs="Huawei Sans"/>
        </w:rPr>
        <w:tab/>
      </w:r>
      <w:r w:rsidRPr="00383667">
        <w:rPr>
          <w:rFonts w:cs="Huawei Sans"/>
        </w:rPr>
        <w:tab/>
        <w:t>GE0/0/2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0000.0000.0004.01</w:t>
      </w:r>
      <w:r w:rsidRPr="00383667">
        <w:rPr>
          <w:rFonts w:cs="Huawei Sans"/>
        </w:rPr>
        <w:tab/>
        <w:t>Up</w:t>
      </w:r>
      <w:r w:rsidRPr="00383667">
        <w:rPr>
          <w:rFonts w:cs="Huawei Sans"/>
        </w:rPr>
        <w:tab/>
      </w:r>
      <w:r w:rsidRPr="00383667">
        <w:rPr>
          <w:rFonts w:cs="Huawei Sans"/>
        </w:rPr>
        <w:tab/>
      </w:r>
      <w:r w:rsidRPr="00383667">
        <w:rPr>
          <w:rFonts w:cs="Huawei Sans"/>
        </w:rPr>
        <w:tab/>
      </w:r>
      <w:r w:rsidRPr="00497E5B">
        <w:rPr>
          <w:rFonts w:cs="Huawei Sans"/>
        </w:rPr>
        <w:t>24s</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w:t>
      </w:r>
    </w:p>
    <w:p w14:paraId="4E83A18A" w14:textId="77777777" w:rsidR="00227531" w:rsidRDefault="00CA08AE" w:rsidP="00CA08AE">
      <w:pPr>
        <w:pStyle w:val="2f3"/>
        <w:rPr>
          <w:rFonts w:cs="Huawei Sans"/>
        </w:rPr>
      </w:pPr>
      <w:r w:rsidRPr="00383667">
        <w:rPr>
          <w:rFonts w:cs="Huawei Sans"/>
        </w:rPr>
        <w:t>0000.0000.0003</w:t>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0000.0000.0004.02</w:t>
      </w:r>
      <w:r w:rsidRPr="00383667">
        <w:rPr>
          <w:rFonts w:cs="Huawei Sans"/>
        </w:rPr>
        <w:tab/>
        <w:t>Up</w:t>
      </w:r>
      <w:r w:rsidRPr="00383667">
        <w:rPr>
          <w:rFonts w:cs="Huawei Sans"/>
        </w:rPr>
        <w:tab/>
      </w:r>
      <w:r w:rsidRPr="00383667">
        <w:rPr>
          <w:rFonts w:cs="Huawei Sans"/>
        </w:rPr>
        <w:tab/>
      </w:r>
      <w:r w:rsidRPr="00383667">
        <w:rPr>
          <w:rFonts w:cs="Huawei Sans"/>
        </w:rPr>
        <w:tab/>
      </w:r>
      <w:r w:rsidRPr="00497E5B">
        <w:rPr>
          <w:rFonts w:cs="Huawei Sans"/>
        </w:rPr>
        <w:t>27s</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w:t>
      </w:r>
    </w:p>
    <w:p w14:paraId="60C64B77" w14:textId="77777777" w:rsidR="00227531" w:rsidRDefault="00CA08AE" w:rsidP="00CA08AE">
      <w:pPr>
        <w:pStyle w:val="2f3"/>
        <w:rPr>
          <w:rFonts w:cs="Huawei Sans"/>
        </w:rPr>
      </w:pPr>
      <w:r w:rsidRPr="00383667">
        <w:rPr>
          <w:rFonts w:cs="Huawei Sans"/>
        </w:rPr>
        <w:t>0000.0000.0002</w:t>
      </w:r>
      <w:r w:rsidRPr="00383667">
        <w:rPr>
          <w:rFonts w:cs="Huawei Sans"/>
        </w:rPr>
        <w:tab/>
      </w:r>
      <w:r w:rsidRPr="00383667">
        <w:rPr>
          <w:rFonts w:cs="Huawei Sans"/>
        </w:rPr>
        <w:tab/>
        <w:t>GE0/0/5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0000.0000.0004.03</w:t>
      </w:r>
      <w:r w:rsidRPr="00383667">
        <w:rPr>
          <w:rFonts w:cs="Huawei Sans"/>
        </w:rPr>
        <w:tab/>
        <w:t>Up</w:t>
      </w:r>
      <w:r w:rsidRPr="00383667">
        <w:rPr>
          <w:rFonts w:cs="Huawei Sans"/>
        </w:rPr>
        <w:tab/>
      </w:r>
      <w:r w:rsidRPr="00383667">
        <w:rPr>
          <w:rFonts w:cs="Huawei Sans"/>
        </w:rPr>
        <w:tab/>
      </w:r>
      <w:r w:rsidRPr="00383667">
        <w:rPr>
          <w:rFonts w:cs="Huawei Sans"/>
        </w:rPr>
        <w:tab/>
      </w:r>
      <w:r w:rsidRPr="00497E5B">
        <w:rPr>
          <w:rFonts w:cs="Huawei Sans"/>
        </w:rPr>
        <w:t>23s</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w:t>
      </w:r>
    </w:p>
    <w:p w14:paraId="4BF6F691" w14:textId="2AD8F89C" w:rsidR="00CA08AE" w:rsidRPr="00383667" w:rsidRDefault="00CA08AE" w:rsidP="00CA08AE">
      <w:pPr>
        <w:pStyle w:val="2f3"/>
        <w:rPr>
          <w:rFonts w:cs="Huawei Sans"/>
        </w:rPr>
      </w:pPr>
    </w:p>
    <w:p w14:paraId="5C5DFE48" w14:textId="77777777" w:rsidR="00CA08AE" w:rsidRPr="00383667" w:rsidRDefault="00CA08AE" w:rsidP="00CA08AE">
      <w:pPr>
        <w:pStyle w:val="2f3"/>
        <w:rPr>
          <w:rFonts w:cs="Huawei Sans"/>
        </w:rPr>
      </w:pPr>
      <w:r w:rsidRPr="00383667">
        <w:rPr>
          <w:rFonts w:cs="Huawei Sans"/>
        </w:rPr>
        <w:t>Total</w:t>
      </w:r>
      <w:r w:rsidRPr="00383667">
        <w:rPr>
          <w:rFonts w:cs="Huawei Sans"/>
        </w:rPr>
        <w:tab/>
        <w:t>Peer(s):</w:t>
      </w:r>
      <w:r w:rsidRPr="00383667">
        <w:rPr>
          <w:rFonts w:cs="Huawei Sans"/>
        </w:rPr>
        <w:tab/>
        <w:t>3</w:t>
      </w:r>
    </w:p>
    <w:p w14:paraId="1CF0E654" w14:textId="77777777" w:rsidR="00CA08AE" w:rsidRPr="00383667" w:rsidRDefault="00CA08AE" w:rsidP="00CA08AE">
      <w:pPr>
        <w:pStyle w:val="1e"/>
      </w:pPr>
      <w:r w:rsidRPr="00383667">
        <w:t>According to the preceding command output, R4 has established Level-2 IS-IS neighbor relationships with R2, R3, and R5.</w:t>
      </w:r>
    </w:p>
    <w:p w14:paraId="60844472" w14:textId="77777777" w:rsidR="00CA08AE" w:rsidRPr="00383667" w:rsidRDefault="00CA08AE" w:rsidP="00CA08AE">
      <w:pPr>
        <w:pStyle w:val="1e"/>
      </w:pPr>
      <w:r w:rsidRPr="00383667">
        <w:t># Check the IS-IS routing table on R4.</w:t>
      </w:r>
    </w:p>
    <w:p w14:paraId="5D582B01" w14:textId="77777777" w:rsidR="00227531" w:rsidRDefault="00CA08AE" w:rsidP="00CA08AE">
      <w:pPr>
        <w:pStyle w:val="2f3"/>
        <w:rPr>
          <w:rFonts w:cs="Huawei Sans"/>
        </w:rPr>
      </w:pPr>
      <w:r w:rsidRPr="00383667">
        <w:rPr>
          <w:rFonts w:cs="Huawei Sans"/>
        </w:rPr>
        <w:t>&lt;R4&gt;display</w:t>
      </w:r>
      <w:r w:rsidRPr="00383667">
        <w:rPr>
          <w:rFonts w:cs="Huawei Sans"/>
        </w:rPr>
        <w:tab/>
        <w:t>isis</w:t>
      </w:r>
      <w:r w:rsidRPr="00383667">
        <w:rPr>
          <w:rFonts w:cs="Huawei Sans"/>
        </w:rPr>
        <w:tab/>
        <w:t>route</w:t>
      </w:r>
    </w:p>
    <w:p w14:paraId="11BFB7CE" w14:textId="324A096B" w:rsidR="00CA08AE" w:rsidRPr="00383667" w:rsidRDefault="00CA08AE" w:rsidP="00CA08AE">
      <w:pPr>
        <w:pStyle w:val="2f3"/>
        <w:rPr>
          <w:rFonts w:cs="Huawei Sans"/>
        </w:rPr>
      </w:pPr>
    </w:p>
    <w:p w14:paraId="02FB0BAB"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Route</w:t>
      </w:r>
      <w:r w:rsidRPr="00383667">
        <w:rPr>
          <w:rFonts w:cs="Huawei Sans"/>
        </w:rPr>
        <w:tab/>
        <w:t>information</w:t>
      </w:r>
      <w:r w:rsidRPr="00383667">
        <w:rPr>
          <w:rFonts w:cs="Huawei Sans"/>
        </w:rPr>
        <w:tab/>
        <w:t>for</w:t>
      </w:r>
      <w:r w:rsidRPr="00383667">
        <w:rPr>
          <w:rFonts w:cs="Huawei Sans"/>
        </w:rPr>
        <w:tab/>
        <w:t>ISIS(1)</w:t>
      </w:r>
    </w:p>
    <w:p w14:paraId="73FB4A94"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0A68F719" w14:textId="77777777" w:rsidR="00CA08AE" w:rsidRPr="00383667" w:rsidRDefault="00CA08AE" w:rsidP="00CA08AE">
      <w:pPr>
        <w:pStyle w:val="2f3"/>
        <w:rPr>
          <w:rFonts w:cs="Huawei Sans"/>
        </w:rPr>
      </w:pPr>
    </w:p>
    <w:p w14:paraId="77DC30B4"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ISIS(1)</w:t>
      </w:r>
      <w:r w:rsidRPr="00383667">
        <w:rPr>
          <w:rFonts w:cs="Huawei Sans"/>
        </w:rPr>
        <w:tab/>
        <w:t>Level-2</w:t>
      </w:r>
      <w:r w:rsidRPr="00383667">
        <w:rPr>
          <w:rFonts w:cs="Huawei Sans"/>
        </w:rPr>
        <w:tab/>
        <w:t>Forwarding</w:t>
      </w:r>
      <w:r w:rsidRPr="00383667">
        <w:rPr>
          <w:rFonts w:cs="Huawei Sans"/>
        </w:rPr>
        <w:tab/>
        <w:t>Table</w:t>
      </w:r>
    </w:p>
    <w:p w14:paraId="55455330"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5F95448F" w14:textId="77777777" w:rsidR="00CA08AE" w:rsidRPr="00383667" w:rsidRDefault="00CA08AE" w:rsidP="00CA08AE">
      <w:pPr>
        <w:pStyle w:val="2f3"/>
        <w:rPr>
          <w:rFonts w:cs="Huawei Sans"/>
        </w:rPr>
      </w:pPr>
    </w:p>
    <w:p w14:paraId="7C73FFE8" w14:textId="71D0A601" w:rsidR="00CA08AE" w:rsidRPr="00383667" w:rsidRDefault="00CA08AE" w:rsidP="00CA08AE">
      <w:pPr>
        <w:pStyle w:val="2f3"/>
        <w:rPr>
          <w:rFonts w:cs="Huawei Sans"/>
        </w:rPr>
      </w:pPr>
      <w:r w:rsidRPr="00383667">
        <w:rPr>
          <w:rFonts w:cs="Huawei Sans"/>
        </w:rPr>
        <w:t>IPV4</w:t>
      </w:r>
      <w:r w:rsidRPr="00383667">
        <w:rPr>
          <w:rFonts w:cs="Huawei Sans"/>
        </w:rPr>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IntCost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ExtCost</w:t>
      </w:r>
      <w:r w:rsidRPr="00383667">
        <w:rPr>
          <w:rFonts w:cs="Huawei Sans"/>
        </w:rPr>
        <w:tab/>
      </w:r>
      <w:r w:rsidRPr="00383667">
        <w:rPr>
          <w:rFonts w:cs="Huawei Sans"/>
        </w:rPr>
        <w:tab/>
      </w:r>
      <w:r w:rsidRPr="00383667">
        <w:rPr>
          <w:rFonts w:cs="Huawei Sans"/>
        </w:rPr>
        <w:tab/>
        <w:t>ExitInterface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Flags</w:t>
      </w:r>
    </w:p>
    <w:p w14:paraId="092D5EF2" w14:textId="77777777" w:rsidR="00CA08AE" w:rsidRPr="00383667" w:rsidRDefault="00CA08AE" w:rsidP="00CA08AE">
      <w:pPr>
        <w:pStyle w:val="2f3"/>
        <w:rPr>
          <w:rFonts w:cs="Huawei Sans"/>
        </w:rPr>
      </w:pPr>
      <w:r w:rsidRPr="00383667">
        <w:rPr>
          <w:rFonts w:cs="Huawei Sans"/>
        </w:rPr>
        <w:t>-------------------------------------------------------------------------------</w:t>
      </w:r>
    </w:p>
    <w:p w14:paraId="2CA0208A" w14:textId="77777777" w:rsidR="00CA08AE" w:rsidRPr="00383667" w:rsidRDefault="00CA08AE" w:rsidP="00CA08AE">
      <w:pPr>
        <w:pStyle w:val="2f3"/>
        <w:rPr>
          <w:rFonts w:cs="Huawei Sans"/>
        </w:rPr>
      </w:pPr>
      <w:r w:rsidRPr="00383667">
        <w:rPr>
          <w:rFonts w:cs="Huawei Sans"/>
        </w:rPr>
        <w:t>10.0.24.0/24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Direct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D/-/L/-</w:t>
      </w:r>
    </w:p>
    <w:p w14:paraId="160D1192" w14:textId="77777777" w:rsidR="00CA08AE" w:rsidRPr="00383667" w:rsidRDefault="00CA08AE" w:rsidP="00CA08AE">
      <w:pPr>
        <w:pStyle w:val="2f3"/>
        <w:rPr>
          <w:rFonts w:cs="Huawei Sans"/>
        </w:rPr>
      </w:pPr>
      <w:r w:rsidRPr="00383667">
        <w:rPr>
          <w:rFonts w:cs="Huawei Sans"/>
        </w:rPr>
        <w:t>10.0.3.3/32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10.0.34.3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0E67D3CD" w14:textId="77777777" w:rsidR="00CA08AE" w:rsidRPr="00383667" w:rsidRDefault="00CA08AE" w:rsidP="00CA08AE">
      <w:pPr>
        <w:pStyle w:val="2f3"/>
        <w:rPr>
          <w:rFonts w:cs="Huawei Sans"/>
        </w:rPr>
      </w:pPr>
      <w:r w:rsidRPr="00383667">
        <w:rPr>
          <w:rFonts w:cs="Huawei Sans"/>
        </w:rPr>
        <w:t>10.0.2.2/32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40351712" w14:textId="77777777" w:rsidR="00CA08AE" w:rsidRPr="00383667" w:rsidRDefault="00CA08AE" w:rsidP="00CA08AE">
      <w:pPr>
        <w:pStyle w:val="2f3"/>
        <w:rPr>
          <w:rFonts w:cs="Huawei Sans"/>
        </w:rPr>
      </w:pPr>
      <w:r w:rsidRPr="00383667">
        <w:rPr>
          <w:rFonts w:cs="Huawei Sans"/>
        </w:rPr>
        <w:t>10.0.5.5/32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4FC2DED6" w14:textId="77777777" w:rsidR="00CA08AE" w:rsidRPr="00383667" w:rsidRDefault="00CA08AE" w:rsidP="00CA08AE">
      <w:pPr>
        <w:pStyle w:val="2f3"/>
        <w:rPr>
          <w:rFonts w:cs="Huawei Sans"/>
        </w:rPr>
      </w:pPr>
      <w:r w:rsidRPr="00383667">
        <w:rPr>
          <w:rFonts w:cs="Huawei Sans"/>
        </w:rPr>
        <w:t>10.0.123.0/24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10.0.34.3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6E1B6A20" w14:textId="77777777" w:rsidR="00227531"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GE0/0/5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10.0.24.2</w:t>
      </w:r>
    </w:p>
    <w:p w14:paraId="45B2AD80" w14:textId="033D9F78" w:rsidR="00CA08AE" w:rsidRPr="00383667" w:rsidRDefault="00CA08AE" w:rsidP="00CA08AE">
      <w:pPr>
        <w:pStyle w:val="2f3"/>
        <w:rPr>
          <w:rFonts w:cs="Huawei Sans"/>
        </w:rPr>
      </w:pPr>
      <w:r w:rsidRPr="00383667">
        <w:rPr>
          <w:rFonts w:cs="Huawei Sans"/>
        </w:rPr>
        <w:t>10.0.45.0/24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Direct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D/-/L/-</w:t>
      </w:r>
    </w:p>
    <w:p w14:paraId="72B6D161" w14:textId="77777777" w:rsidR="00CA08AE" w:rsidRPr="00383667" w:rsidRDefault="00CA08AE" w:rsidP="00CA08AE">
      <w:pPr>
        <w:pStyle w:val="2f3"/>
        <w:rPr>
          <w:rFonts w:cs="Huawei Sans"/>
        </w:rPr>
      </w:pPr>
      <w:r w:rsidRPr="00383667">
        <w:rPr>
          <w:rFonts w:cs="Huawei Sans"/>
        </w:rPr>
        <w:t>10.0.1.1/32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10.0.34.3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6A8B6AD3" w14:textId="7E003984"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GE0/0/5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10.0.24.2</w:t>
      </w:r>
    </w:p>
    <w:p w14:paraId="018E12C6" w14:textId="21C2E976" w:rsidR="00CA08AE" w:rsidRPr="00383667" w:rsidRDefault="00CA08AE" w:rsidP="00CA08AE">
      <w:pPr>
        <w:pStyle w:val="2f3"/>
        <w:rPr>
          <w:rFonts w:cs="Huawei Sans"/>
        </w:rPr>
      </w:pPr>
      <w:r w:rsidRPr="00383667">
        <w:rPr>
          <w:rFonts w:cs="Huawei Sans"/>
        </w:rPr>
        <w:t>10.0.4.4/32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E06234"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Loop0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E06234"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Direct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D/-/L/-</w:t>
      </w:r>
    </w:p>
    <w:p w14:paraId="4272DB8B" w14:textId="2E1530DC" w:rsidR="00CA08AE" w:rsidRPr="00383667" w:rsidRDefault="00CA08AE" w:rsidP="00CA08AE">
      <w:pPr>
        <w:pStyle w:val="2f3"/>
        <w:rPr>
          <w:rFonts w:cs="Huawei Sans"/>
        </w:rPr>
      </w:pPr>
      <w:r w:rsidRPr="00383667">
        <w:rPr>
          <w:rFonts w:cs="Huawei Sans"/>
        </w:rPr>
        <w:t>10.0.34.0/24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00E06234"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Direct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D/-/L/-</w:t>
      </w:r>
    </w:p>
    <w:p w14:paraId="4B5D4461"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Flags: </w:t>
      </w:r>
      <w:r w:rsidRPr="00383667">
        <w:rPr>
          <w:rFonts w:cs="Huawei Sans"/>
        </w:rPr>
        <w:tab/>
        <w:t>D-Direct,</w:t>
      </w:r>
      <w:r w:rsidRPr="00383667">
        <w:rPr>
          <w:rFonts w:cs="Huawei Sans"/>
        </w:rPr>
        <w:tab/>
        <w:t>A-Added</w:t>
      </w:r>
      <w:r w:rsidRPr="00383667">
        <w:rPr>
          <w:rFonts w:cs="Huawei Sans"/>
        </w:rPr>
        <w:tab/>
        <w:t>to</w:t>
      </w:r>
      <w:r w:rsidRPr="00383667">
        <w:rPr>
          <w:rFonts w:cs="Huawei Sans"/>
        </w:rPr>
        <w:tab/>
        <w:t>URT,</w:t>
      </w:r>
      <w:r w:rsidRPr="00383667">
        <w:rPr>
          <w:rFonts w:cs="Huawei Sans"/>
        </w:rPr>
        <w:tab/>
        <w:t>L-Advertised</w:t>
      </w:r>
      <w:r w:rsidRPr="00383667">
        <w:rPr>
          <w:rFonts w:cs="Huawei Sans"/>
        </w:rPr>
        <w:tab/>
        <w:t>in</w:t>
      </w:r>
      <w:r w:rsidRPr="00383667">
        <w:rPr>
          <w:rFonts w:cs="Huawei Sans"/>
        </w:rPr>
        <w:tab/>
        <w:t>LSPs,</w:t>
      </w:r>
      <w:r w:rsidRPr="00383667">
        <w:rPr>
          <w:rFonts w:cs="Huawei Sans"/>
        </w:rPr>
        <w:tab/>
        <w:t>S-IGP</w:t>
      </w:r>
      <w:r w:rsidRPr="00383667">
        <w:rPr>
          <w:rFonts w:cs="Huawei Sans"/>
        </w:rPr>
        <w:tab/>
        <w:t>Shortcut,U-Up/Down</w:t>
      </w:r>
      <w:r w:rsidRPr="00383667">
        <w:rPr>
          <w:rFonts w:cs="Huawei Sans"/>
        </w:rPr>
        <w:tab/>
        <w:t>Bit</w:t>
      </w:r>
      <w:r w:rsidRPr="00383667">
        <w:rPr>
          <w:rFonts w:cs="Huawei Sans"/>
        </w:rPr>
        <w:tab/>
        <w:t>Set</w:t>
      </w:r>
    </w:p>
    <w:p w14:paraId="54151D38" w14:textId="77777777" w:rsidR="00CA08AE" w:rsidRPr="00383667" w:rsidRDefault="00CA08AE" w:rsidP="00CA08AE">
      <w:pPr>
        <w:pStyle w:val="1e"/>
      </w:pPr>
      <w:r w:rsidRPr="00383667">
        <w:t>According to the preceding command output, R4 has learned the routes on the entire network, the routes to 10.0.123.0/24 and 10.0.1.1/32 are in the load balancing state.</w:t>
      </w:r>
    </w:p>
    <w:p w14:paraId="5AE75A9C" w14:textId="77777777" w:rsidR="00CA08AE" w:rsidRPr="00383667" w:rsidRDefault="00CA08AE" w:rsidP="00604E8C">
      <w:pPr>
        <w:pStyle w:val="30"/>
        <w:numPr>
          <w:ilvl w:val="5"/>
          <w:numId w:val="26"/>
        </w:numPr>
        <w:tabs>
          <w:tab w:val="clear" w:pos="1701"/>
        </w:tabs>
        <w:ind w:left="1032" w:hanging="278"/>
        <w:outlineLvl w:val="4"/>
        <w:rPr>
          <w:rFonts w:cs="Huawei Sans"/>
        </w:rPr>
      </w:pPr>
      <w:r w:rsidRPr="00383667">
        <w:rPr>
          <w:rFonts w:cs="Huawei Sans"/>
        </w:rPr>
        <w:t>Change the DIS priority of GE0/0/1 on R1.</w:t>
      </w:r>
    </w:p>
    <w:p w14:paraId="788BFF9D" w14:textId="77777777" w:rsidR="00CA08AE" w:rsidRPr="00383667" w:rsidRDefault="00CA08AE" w:rsidP="00CA08AE">
      <w:pPr>
        <w:pStyle w:val="1e"/>
      </w:pPr>
      <w:r w:rsidRPr="00383667">
        <w:t xml:space="preserve">Change the DIS priority of GE0/0/1 on R1 so that R1 is elected as the DIS among R1, R2, and R3 that are on the same broadcast network. </w:t>
      </w:r>
    </w:p>
    <w:p w14:paraId="262E70ED" w14:textId="77777777" w:rsidR="00CA08AE" w:rsidRPr="00383667" w:rsidRDefault="00CA08AE" w:rsidP="00CA08AE">
      <w:pPr>
        <w:pStyle w:val="1e"/>
      </w:pPr>
      <w:r w:rsidRPr="00383667">
        <w:t># Check the IS-IS interface status on R1.</w:t>
      </w:r>
    </w:p>
    <w:p w14:paraId="5EAEF5BC" w14:textId="77777777" w:rsidR="00CA08AE" w:rsidRPr="00383667" w:rsidRDefault="00CA08AE" w:rsidP="00CA08AE">
      <w:pPr>
        <w:pStyle w:val="2f3"/>
        <w:rPr>
          <w:rFonts w:cs="Huawei Sans"/>
        </w:rPr>
      </w:pPr>
      <w:r w:rsidRPr="00383667">
        <w:rPr>
          <w:rFonts w:cs="Huawei Sans"/>
        </w:rPr>
        <w:t>&lt;R1&gt;display</w:t>
      </w:r>
      <w:r w:rsidRPr="00383667">
        <w:rPr>
          <w:rFonts w:cs="Huawei Sans"/>
        </w:rPr>
        <w:tab/>
        <w:t>isis</w:t>
      </w:r>
      <w:r w:rsidRPr="00383667">
        <w:rPr>
          <w:rFonts w:cs="Huawei Sans"/>
        </w:rPr>
        <w:tab/>
        <w:t>interface</w:t>
      </w:r>
    </w:p>
    <w:p w14:paraId="79160BA1" w14:textId="77777777" w:rsidR="00CA08AE" w:rsidRPr="00383667" w:rsidRDefault="00CA08AE" w:rsidP="00CA08AE">
      <w:pPr>
        <w:pStyle w:val="2f3"/>
        <w:rPr>
          <w:rFonts w:cs="Huawei Sans"/>
        </w:rPr>
      </w:pPr>
    </w:p>
    <w:p w14:paraId="5DC913A0"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Interface</w:t>
      </w:r>
      <w:r w:rsidRPr="00383667">
        <w:rPr>
          <w:rFonts w:cs="Huawei Sans"/>
        </w:rPr>
        <w:tab/>
        <w:t>information</w:t>
      </w:r>
      <w:r w:rsidRPr="00383667">
        <w:rPr>
          <w:rFonts w:cs="Huawei Sans"/>
        </w:rPr>
        <w:tab/>
        <w:t>for</w:t>
      </w:r>
      <w:r w:rsidRPr="00383667">
        <w:rPr>
          <w:rFonts w:cs="Huawei Sans"/>
        </w:rPr>
        <w:tab/>
        <w:t>ISIS(1)</w:t>
      </w:r>
    </w:p>
    <w:p w14:paraId="0602CFF3" w14:textId="77777777" w:rsidR="00CA08AE" w:rsidRPr="00383667" w:rsidRDefault="00CA08AE" w:rsidP="00CA08AE">
      <w:pPr>
        <w:pStyle w:val="2f3"/>
        <w:rPr>
          <w:rFonts w:cs="Huawei Sans"/>
        </w:rPr>
      </w:pPr>
      <w:r w:rsidRPr="00383667">
        <w:rPr>
          <w:rFonts w:cs="Huawei Sans"/>
        </w:rPr>
        <w:lastRenderedPageBreak/>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4A306592" w14:textId="77777777" w:rsidR="00227531" w:rsidRDefault="00CA08AE" w:rsidP="00CA08AE">
      <w:pPr>
        <w:pStyle w:val="2f3"/>
        <w:rPr>
          <w:rFonts w:cs="Huawei Sans"/>
        </w:rPr>
      </w:pPr>
      <w:r w:rsidRPr="00383667">
        <w:rPr>
          <w:rFonts w:cs="Huawei Sans"/>
        </w:rPr>
        <w:tab/>
        <w:t>Interface</w:t>
      </w:r>
      <w:r w:rsidRPr="00383667">
        <w:rPr>
          <w:rFonts w:cs="Huawei Sans"/>
        </w:rPr>
        <w:tab/>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IPV4.State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IPV6.State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MTU</w:t>
      </w:r>
      <w:r w:rsidRPr="00383667">
        <w:rPr>
          <w:rFonts w:cs="Huawei Sans"/>
        </w:rPr>
        <w:tab/>
      </w:r>
      <w:r w:rsidRPr="00383667">
        <w:rPr>
          <w:rFonts w:cs="Huawei Sans"/>
        </w:rPr>
        <w:tab/>
        <w:t>Type</w:t>
      </w:r>
      <w:r w:rsidRPr="00383667">
        <w:rPr>
          <w:rFonts w:cs="Huawei Sans"/>
        </w:rPr>
        <w:tab/>
      </w:r>
      <w:r w:rsidRPr="00383667">
        <w:rPr>
          <w:rFonts w:cs="Huawei Sans"/>
        </w:rPr>
        <w:tab/>
      </w:r>
      <w:r w:rsidR="00E06234" w:rsidRPr="00383667">
        <w:rPr>
          <w:rFonts w:cs="Huawei Sans"/>
        </w:rPr>
        <w:tab/>
      </w:r>
      <w:r w:rsidRPr="00383667">
        <w:rPr>
          <w:rFonts w:cs="Huawei Sans"/>
        </w:rPr>
        <w:tab/>
      </w:r>
      <w:r w:rsidRPr="00383667">
        <w:rPr>
          <w:rFonts w:cs="Huawei Sans"/>
        </w:rPr>
        <w:tab/>
        <w:t>DIS</w:t>
      </w:r>
    </w:p>
    <w:p w14:paraId="3AD1CFD1" w14:textId="2C18B04E" w:rsidR="00227531" w:rsidRDefault="00CA08AE" w:rsidP="00CA08AE">
      <w:pPr>
        <w:pStyle w:val="2f3"/>
        <w:rPr>
          <w:rFonts w:cs="Huawei Sans"/>
        </w:rPr>
      </w:pPr>
      <w:r w:rsidRPr="00383667">
        <w:rPr>
          <w:rFonts w:cs="Huawei Sans"/>
        </w:rPr>
        <w:tab/>
        <w:t>Loop0</w:t>
      </w:r>
      <w:r w:rsidRPr="00383667">
        <w:rPr>
          <w:rFonts w:cs="Huawei Sans"/>
        </w:rPr>
        <w:tab/>
      </w:r>
      <w:r w:rsidR="00E06234" w:rsidRPr="00383667">
        <w:rPr>
          <w:rFonts w:cs="Huawei Sans"/>
        </w:rPr>
        <w:tab/>
      </w:r>
      <w:r w:rsidRPr="00383667">
        <w:rPr>
          <w:rFonts w:cs="Huawei Sans"/>
        </w:rPr>
        <w:tab/>
      </w:r>
      <w:r w:rsidRPr="00383667">
        <w:rPr>
          <w:rFonts w:cs="Huawei Sans"/>
        </w:rPr>
        <w:tab/>
        <w:t>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Up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Down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1500</w:t>
      </w:r>
      <w:r w:rsidRPr="00383667">
        <w:rPr>
          <w:rFonts w:cs="Huawei Sans"/>
        </w:rPr>
        <w:tab/>
      </w:r>
      <w:r w:rsidRPr="00383667">
        <w:rPr>
          <w:rFonts w:cs="Huawei Sans"/>
        </w:rPr>
        <w:tab/>
      </w:r>
      <w:r w:rsidRPr="00383667">
        <w:rPr>
          <w:rFonts w:cs="Huawei Sans"/>
        </w:rPr>
        <w:tab/>
        <w:t>L1/L2</w:t>
      </w:r>
      <w:r w:rsidRPr="00383667">
        <w:rPr>
          <w:rFonts w:cs="Huawei Sans"/>
        </w:rPr>
        <w:tab/>
      </w:r>
      <w:r w:rsidRPr="00383667">
        <w:rPr>
          <w:rFonts w:cs="Huawei Sans"/>
        </w:rPr>
        <w:tab/>
      </w:r>
      <w:r w:rsidRPr="00383667">
        <w:rPr>
          <w:rFonts w:cs="Huawei Sans"/>
        </w:rPr>
        <w:tab/>
        <w:t>--</w:t>
      </w:r>
    </w:p>
    <w:p w14:paraId="5F589333" w14:textId="2A69E062" w:rsidR="00CA08AE" w:rsidRPr="00383667" w:rsidRDefault="00CA08AE" w:rsidP="00CA08AE">
      <w:pPr>
        <w:pStyle w:val="2f3"/>
        <w:rPr>
          <w:rFonts w:cs="Huawei Sans"/>
        </w:rPr>
      </w:pPr>
      <w:r w:rsidRPr="00383667">
        <w:rPr>
          <w:rFonts w:cs="Huawei Sans"/>
        </w:rPr>
        <w:tab/>
        <w:t>GE0/0/1</w:t>
      </w:r>
      <w:r w:rsidRPr="00383667">
        <w:rPr>
          <w:rFonts w:cs="Huawei Sans"/>
        </w:rPr>
        <w:tab/>
      </w:r>
      <w:r w:rsidRPr="00383667">
        <w:rPr>
          <w:rFonts w:cs="Huawei Sans"/>
        </w:rPr>
        <w:tab/>
        <w:t>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E06234" w:rsidRPr="00383667">
        <w:rPr>
          <w:rFonts w:cs="Huawei Sans"/>
        </w:rPr>
        <w:tab/>
      </w:r>
      <w:r w:rsidRPr="00383667">
        <w:rPr>
          <w:rFonts w:cs="Huawei Sans"/>
        </w:rPr>
        <w:tab/>
      </w:r>
      <w:r w:rsidRPr="00383667">
        <w:rPr>
          <w:rFonts w:cs="Huawei Sans"/>
        </w:rPr>
        <w:tab/>
        <w:t>Up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Down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1497</w:t>
      </w:r>
      <w:r w:rsidRPr="00383667">
        <w:rPr>
          <w:rFonts w:cs="Huawei Sans"/>
        </w:rPr>
        <w:tab/>
      </w:r>
      <w:r w:rsidRPr="00383667">
        <w:rPr>
          <w:rFonts w:cs="Huawei Sans"/>
        </w:rPr>
        <w:tab/>
      </w:r>
      <w:r w:rsidRPr="00383667">
        <w:rPr>
          <w:rFonts w:cs="Huawei Sans"/>
        </w:rPr>
        <w:tab/>
        <w:t>L1/L2</w:t>
      </w:r>
      <w:r w:rsidRPr="00383667">
        <w:rPr>
          <w:rFonts w:cs="Huawei Sans"/>
        </w:rPr>
        <w:tab/>
      </w:r>
      <w:r w:rsidRPr="00383667">
        <w:rPr>
          <w:rFonts w:cs="Huawei Sans"/>
        </w:rPr>
        <w:tab/>
      </w:r>
      <w:r w:rsidRPr="00383667">
        <w:rPr>
          <w:rFonts w:cs="Huawei Sans"/>
        </w:rPr>
        <w:tab/>
      </w:r>
      <w:r w:rsidRPr="00383667">
        <w:rPr>
          <w:rFonts w:cs="Huawei Sans"/>
          <w:color w:val="EC7061"/>
        </w:rPr>
        <w:t>No/No</w:t>
      </w:r>
    </w:p>
    <w:p w14:paraId="6413E2AB" w14:textId="77777777" w:rsidR="00CA08AE" w:rsidRPr="00383667" w:rsidRDefault="00CA08AE" w:rsidP="00CA08AE">
      <w:pPr>
        <w:pStyle w:val="1e"/>
      </w:pPr>
      <w:r w:rsidRPr="00383667">
        <w:t>According to the preceding command output, GE0/0/1 on R1 is not the DIS.</w:t>
      </w:r>
    </w:p>
    <w:p w14:paraId="112D0CCA" w14:textId="77777777" w:rsidR="00CA08AE" w:rsidRPr="00383667" w:rsidRDefault="00CA08AE" w:rsidP="00CA08AE">
      <w:pPr>
        <w:pStyle w:val="1e"/>
      </w:pPr>
      <w:r w:rsidRPr="00383667">
        <w:t># Change the DIS priority of GE0/0/1 on R1.</w:t>
      </w:r>
    </w:p>
    <w:p w14:paraId="08504A26" w14:textId="77777777" w:rsidR="00CA08AE" w:rsidRPr="00383667" w:rsidRDefault="00CA08AE" w:rsidP="00CA08AE">
      <w:pPr>
        <w:pStyle w:val="2f3"/>
        <w:rPr>
          <w:rFonts w:cs="Huawei Sans"/>
        </w:rPr>
      </w:pPr>
      <w:r w:rsidRPr="00383667">
        <w:rPr>
          <w:rFonts w:cs="Huawei Sans"/>
        </w:rPr>
        <w:t>[R1]interface GigabitEthernet0/0/1</w:t>
      </w:r>
    </w:p>
    <w:p w14:paraId="0B394017" w14:textId="77777777" w:rsidR="00CA08AE" w:rsidRPr="00383667" w:rsidRDefault="00CA08AE" w:rsidP="00CA08AE">
      <w:pPr>
        <w:pStyle w:val="2f3"/>
        <w:rPr>
          <w:rFonts w:cs="Huawei Sans"/>
        </w:rPr>
      </w:pPr>
      <w:r w:rsidRPr="00383667">
        <w:rPr>
          <w:rFonts w:cs="Huawei Sans"/>
        </w:rPr>
        <w:t xml:space="preserve">[R1-GigabitEthernet0/0/1] isis </w:t>
      </w:r>
      <w:r w:rsidRPr="00497E5B">
        <w:rPr>
          <w:rFonts w:cs="Huawei Sans"/>
        </w:rPr>
        <w:t>dis-priority</w:t>
      </w:r>
      <w:r w:rsidRPr="00383667">
        <w:rPr>
          <w:rFonts w:cs="Huawei Sans"/>
        </w:rPr>
        <w:t xml:space="preserve"> 127</w:t>
      </w:r>
    </w:p>
    <w:p w14:paraId="2BBDF6E7" w14:textId="77777777" w:rsidR="00CA08AE" w:rsidRPr="00383667" w:rsidRDefault="00CA08AE" w:rsidP="00CA08AE">
      <w:pPr>
        <w:pStyle w:val="1e"/>
      </w:pPr>
      <w:r w:rsidRPr="00383667">
        <w:t># Check the IS-IS interface status on R1.</w:t>
      </w:r>
    </w:p>
    <w:p w14:paraId="0C3ACCFE" w14:textId="77777777" w:rsidR="00227531" w:rsidRDefault="00CA08AE" w:rsidP="00CA08AE">
      <w:pPr>
        <w:pStyle w:val="2f3"/>
        <w:rPr>
          <w:rFonts w:cs="Huawei Sans"/>
        </w:rPr>
      </w:pPr>
      <w:r w:rsidRPr="00383667">
        <w:rPr>
          <w:rFonts w:cs="Huawei Sans"/>
        </w:rPr>
        <w:t>&lt;R1&gt;display</w:t>
      </w:r>
      <w:r w:rsidRPr="00383667">
        <w:rPr>
          <w:rFonts w:cs="Huawei Sans"/>
        </w:rPr>
        <w:tab/>
        <w:t>isis</w:t>
      </w:r>
      <w:r w:rsidRPr="00383667">
        <w:rPr>
          <w:rFonts w:cs="Huawei Sans"/>
        </w:rPr>
        <w:tab/>
        <w:t>interface</w:t>
      </w:r>
    </w:p>
    <w:p w14:paraId="2674B50F" w14:textId="1E1E51F4" w:rsidR="00CA08AE" w:rsidRPr="00383667" w:rsidRDefault="00CA08AE" w:rsidP="00CA08AE">
      <w:pPr>
        <w:pStyle w:val="2f3"/>
        <w:rPr>
          <w:rFonts w:cs="Huawei Sans"/>
        </w:rPr>
      </w:pPr>
    </w:p>
    <w:p w14:paraId="6652BBA4"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Interface</w:t>
      </w:r>
      <w:r w:rsidRPr="00383667">
        <w:rPr>
          <w:rFonts w:cs="Huawei Sans"/>
        </w:rPr>
        <w:tab/>
        <w:t>information</w:t>
      </w:r>
      <w:r w:rsidRPr="00383667">
        <w:rPr>
          <w:rFonts w:cs="Huawei Sans"/>
        </w:rPr>
        <w:tab/>
        <w:t>for</w:t>
      </w:r>
      <w:r w:rsidRPr="00383667">
        <w:rPr>
          <w:rFonts w:cs="Huawei Sans"/>
        </w:rPr>
        <w:tab/>
        <w:t>ISIS(1)</w:t>
      </w:r>
    </w:p>
    <w:p w14:paraId="0EF56F74"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7306F345" w14:textId="77777777" w:rsidR="00227531" w:rsidRDefault="00CA08AE" w:rsidP="00CA08AE">
      <w:pPr>
        <w:pStyle w:val="2f3"/>
        <w:rPr>
          <w:rFonts w:cs="Huawei Sans"/>
        </w:rPr>
      </w:pPr>
      <w:r w:rsidRPr="00383667">
        <w:rPr>
          <w:rFonts w:cs="Huawei Sans"/>
        </w:rPr>
        <w:tab/>
        <w:t>Interface</w:t>
      </w:r>
      <w:r w:rsidRPr="00383667">
        <w:rPr>
          <w:rFonts w:cs="Huawei Sans"/>
        </w:rPr>
        <w:tab/>
      </w:r>
      <w:r w:rsidRPr="00383667">
        <w:rPr>
          <w:rFonts w:cs="Huawei Sans"/>
        </w:rPr>
        <w:tab/>
        <w:t>Id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IPV4.State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IPV6.State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MTU</w:t>
      </w:r>
      <w:r w:rsidRPr="00383667">
        <w:rPr>
          <w:rFonts w:cs="Huawei Sans"/>
        </w:rPr>
        <w:tab/>
      </w:r>
      <w:r w:rsidRPr="00383667">
        <w:rPr>
          <w:rFonts w:cs="Huawei Sans"/>
        </w:rPr>
        <w:tab/>
        <w:t>Type</w:t>
      </w:r>
      <w:r w:rsidRPr="00383667">
        <w:rPr>
          <w:rFonts w:cs="Huawei Sans"/>
        </w:rPr>
        <w:tab/>
      </w:r>
      <w:r w:rsidRPr="00383667">
        <w:rPr>
          <w:rFonts w:cs="Huawei Sans"/>
        </w:rPr>
        <w:tab/>
      </w:r>
      <w:r w:rsidR="00E06234" w:rsidRPr="00383667">
        <w:rPr>
          <w:rFonts w:cs="Huawei Sans"/>
        </w:rPr>
        <w:tab/>
      </w:r>
      <w:r w:rsidR="00E06234" w:rsidRPr="00383667">
        <w:rPr>
          <w:rFonts w:cs="Huawei Sans"/>
        </w:rPr>
        <w:tab/>
      </w:r>
      <w:r w:rsidRPr="00383667">
        <w:rPr>
          <w:rFonts w:cs="Huawei Sans"/>
        </w:rPr>
        <w:t>DIS</w:t>
      </w:r>
    </w:p>
    <w:p w14:paraId="5DFAEF74" w14:textId="3DB56596" w:rsidR="00227531" w:rsidRDefault="00CA08AE" w:rsidP="00CA08AE">
      <w:pPr>
        <w:pStyle w:val="2f3"/>
        <w:rPr>
          <w:rFonts w:cs="Huawei Sans"/>
        </w:rPr>
      </w:pPr>
      <w:r w:rsidRPr="00383667">
        <w:rPr>
          <w:rFonts w:cs="Huawei Sans"/>
        </w:rPr>
        <w:tab/>
        <w:t>Loop0</w:t>
      </w:r>
      <w:r w:rsidRPr="00383667">
        <w:rPr>
          <w:rFonts w:cs="Huawei Sans"/>
        </w:rPr>
        <w:tab/>
      </w:r>
      <w:r w:rsidRPr="00383667">
        <w:rPr>
          <w:rFonts w:cs="Huawei Sans"/>
        </w:rPr>
        <w:tab/>
      </w:r>
      <w:r w:rsidRPr="00383667">
        <w:rPr>
          <w:rFonts w:cs="Huawei Sans"/>
        </w:rPr>
        <w:tab/>
      </w:r>
      <w:r w:rsidR="00E06234" w:rsidRPr="00383667">
        <w:rPr>
          <w:rFonts w:cs="Huawei Sans"/>
        </w:rPr>
        <w:tab/>
      </w:r>
      <w:r w:rsidRPr="00383667">
        <w:rPr>
          <w:rFonts w:cs="Huawei Sans"/>
        </w:rPr>
        <w:tab/>
        <w:t>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Up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Down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1500</w:t>
      </w:r>
      <w:r w:rsidRPr="00383667">
        <w:rPr>
          <w:rFonts w:cs="Huawei Sans"/>
        </w:rPr>
        <w:tab/>
      </w:r>
      <w:r w:rsidRPr="00383667">
        <w:rPr>
          <w:rFonts w:cs="Huawei Sans"/>
        </w:rPr>
        <w:tab/>
        <w:t>L1/L2</w:t>
      </w:r>
      <w:r w:rsidRPr="00383667">
        <w:rPr>
          <w:rFonts w:cs="Huawei Sans"/>
        </w:rPr>
        <w:tab/>
      </w:r>
      <w:r w:rsidRPr="00383667">
        <w:rPr>
          <w:rFonts w:cs="Huawei Sans"/>
        </w:rPr>
        <w:tab/>
      </w:r>
      <w:r w:rsidRPr="00383667">
        <w:rPr>
          <w:rFonts w:cs="Huawei Sans"/>
        </w:rPr>
        <w:tab/>
        <w:t>--</w:t>
      </w:r>
    </w:p>
    <w:p w14:paraId="47143544" w14:textId="1C50AC9E" w:rsidR="00CA08AE" w:rsidRPr="00383667" w:rsidRDefault="00CA08AE" w:rsidP="00CA08AE">
      <w:pPr>
        <w:pStyle w:val="2f3"/>
        <w:rPr>
          <w:rFonts w:cs="Huawei Sans"/>
        </w:rPr>
      </w:pPr>
      <w:r w:rsidRPr="00383667">
        <w:rPr>
          <w:rFonts w:cs="Huawei Sans"/>
        </w:rPr>
        <w:tab/>
        <w:t>GE0/0/1</w:t>
      </w:r>
      <w:r w:rsidRPr="00383667">
        <w:rPr>
          <w:rFonts w:cs="Huawei Sans"/>
        </w:rPr>
        <w:tab/>
      </w:r>
      <w:r w:rsidRPr="00383667">
        <w:rPr>
          <w:rFonts w:cs="Huawei Sans"/>
        </w:rPr>
        <w:tab/>
      </w:r>
      <w:r w:rsidRPr="00383667">
        <w:rPr>
          <w:rFonts w:cs="Huawei Sans"/>
        </w:rPr>
        <w:tab/>
        <w:t>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Up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Down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1497</w:t>
      </w:r>
      <w:r w:rsidRPr="00383667">
        <w:rPr>
          <w:rFonts w:cs="Huawei Sans"/>
        </w:rPr>
        <w:tab/>
      </w:r>
      <w:r w:rsidRPr="00383667">
        <w:rPr>
          <w:rFonts w:cs="Huawei Sans"/>
        </w:rPr>
        <w:tab/>
        <w:t>L1/L2</w:t>
      </w:r>
      <w:r w:rsidRPr="00383667">
        <w:rPr>
          <w:rFonts w:cs="Huawei Sans"/>
        </w:rPr>
        <w:tab/>
      </w:r>
      <w:r w:rsidRPr="00383667">
        <w:rPr>
          <w:rFonts w:cs="Huawei Sans"/>
        </w:rPr>
        <w:tab/>
      </w:r>
      <w:r w:rsidR="00E06234" w:rsidRPr="00383667">
        <w:rPr>
          <w:rFonts w:cs="Huawei Sans"/>
        </w:rPr>
        <w:tab/>
      </w:r>
      <w:r w:rsidRPr="00383667">
        <w:rPr>
          <w:rFonts w:cs="Huawei Sans"/>
          <w:color w:val="EC7061"/>
        </w:rPr>
        <w:t>Yes</w:t>
      </w:r>
      <w:r w:rsidRPr="00383667">
        <w:rPr>
          <w:rFonts w:cs="Huawei Sans"/>
        </w:rPr>
        <w:t>/No</w:t>
      </w:r>
    </w:p>
    <w:p w14:paraId="6D4C5EA5" w14:textId="77777777" w:rsidR="00CA08AE" w:rsidRPr="00383667" w:rsidRDefault="00CA08AE" w:rsidP="00CA08AE">
      <w:pPr>
        <w:pStyle w:val="1e"/>
      </w:pPr>
      <w:r w:rsidRPr="00383667">
        <w:t>According to the preceding command output, GE0/0/1 on R1 becomes the DIS.</w:t>
      </w:r>
    </w:p>
    <w:p w14:paraId="6659F634" w14:textId="77777777" w:rsidR="00CA08AE" w:rsidRPr="00383667" w:rsidRDefault="00CA08AE" w:rsidP="00604E8C">
      <w:pPr>
        <w:pStyle w:val="30"/>
        <w:numPr>
          <w:ilvl w:val="5"/>
          <w:numId w:val="26"/>
        </w:numPr>
        <w:tabs>
          <w:tab w:val="clear" w:pos="1701"/>
        </w:tabs>
        <w:ind w:left="1032" w:hanging="278"/>
        <w:outlineLvl w:val="4"/>
        <w:rPr>
          <w:rFonts w:cs="Huawei Sans"/>
        </w:rPr>
      </w:pPr>
      <w:r w:rsidRPr="00383667">
        <w:rPr>
          <w:rFonts w:cs="Huawei Sans"/>
        </w:rPr>
        <w:t>Import the external route.</w:t>
      </w:r>
    </w:p>
    <w:p w14:paraId="244710E5" w14:textId="77777777" w:rsidR="00CA08AE" w:rsidRPr="00383667" w:rsidRDefault="00CA08AE" w:rsidP="00CA08AE">
      <w:pPr>
        <w:pStyle w:val="1e"/>
      </w:pPr>
      <w:r w:rsidRPr="00383667">
        <w:t># Create Loopback1 on R5, set the IP address to 192.168.1.1, and import the route 192.168.1.1 as an external route to IS-IS.</w:t>
      </w:r>
    </w:p>
    <w:p w14:paraId="5433EDA2" w14:textId="77777777" w:rsidR="00227531" w:rsidRDefault="00CA08AE" w:rsidP="00CA08AE">
      <w:pPr>
        <w:pStyle w:val="2f3"/>
        <w:rPr>
          <w:rFonts w:cs="Huawei Sans"/>
        </w:rPr>
      </w:pPr>
      <w:r w:rsidRPr="00383667">
        <w:rPr>
          <w:rFonts w:cs="Huawei Sans"/>
        </w:rPr>
        <w:t>[R5]interface LoopBack 1</w:t>
      </w:r>
    </w:p>
    <w:p w14:paraId="591AEE08" w14:textId="7EC12EF8" w:rsidR="00CA08AE" w:rsidRPr="00383667" w:rsidRDefault="00CA08AE" w:rsidP="00CA08AE">
      <w:pPr>
        <w:pStyle w:val="2f3"/>
        <w:rPr>
          <w:rFonts w:cs="Huawei Sans"/>
        </w:rPr>
      </w:pPr>
      <w:r w:rsidRPr="00383667">
        <w:rPr>
          <w:rFonts w:cs="Huawei Sans"/>
        </w:rPr>
        <w:t xml:space="preserve">[R5-LoopBack1] </w:t>
      </w:r>
      <w:r w:rsidRPr="00497E5B">
        <w:rPr>
          <w:rFonts w:cs="Huawei Sans"/>
        </w:rPr>
        <w:t>ip</w:t>
      </w:r>
      <w:r w:rsidRPr="00383667">
        <w:rPr>
          <w:rFonts w:cs="Huawei Sans"/>
        </w:rPr>
        <w:t xml:space="preserve"> address 192.168.1.1 32</w:t>
      </w:r>
    </w:p>
    <w:p w14:paraId="792A9792" w14:textId="77777777" w:rsidR="00CA08AE" w:rsidRPr="00383667" w:rsidRDefault="00CA08AE" w:rsidP="00CA08AE">
      <w:pPr>
        <w:pStyle w:val="2f3"/>
        <w:rPr>
          <w:rFonts w:cs="Huawei Sans"/>
        </w:rPr>
      </w:pPr>
      <w:r w:rsidRPr="00383667">
        <w:rPr>
          <w:rFonts w:cs="Huawei Sans"/>
        </w:rPr>
        <w:t>[R5-LoopBack1] quit</w:t>
      </w:r>
    </w:p>
    <w:p w14:paraId="7205C71A" w14:textId="77777777" w:rsidR="00CA08AE" w:rsidRPr="00383667" w:rsidRDefault="00CA08AE" w:rsidP="00CA08AE">
      <w:pPr>
        <w:pStyle w:val="2f3"/>
        <w:rPr>
          <w:rFonts w:cs="Huawei Sans"/>
        </w:rPr>
      </w:pPr>
      <w:r w:rsidRPr="00383667">
        <w:rPr>
          <w:rFonts w:cs="Huawei Sans"/>
        </w:rPr>
        <w:t>[R5]isis 1</w:t>
      </w:r>
    </w:p>
    <w:p w14:paraId="62B43571" w14:textId="77777777" w:rsidR="00CA08AE" w:rsidRPr="00383667" w:rsidRDefault="00CA08AE" w:rsidP="00CA08AE">
      <w:pPr>
        <w:pStyle w:val="2f3"/>
        <w:rPr>
          <w:rFonts w:cs="Huawei Sans"/>
        </w:rPr>
      </w:pPr>
      <w:r w:rsidRPr="00383667">
        <w:rPr>
          <w:rFonts w:cs="Huawei Sans"/>
        </w:rPr>
        <w:t>[R5-isis-1] import-route direct</w:t>
      </w:r>
    </w:p>
    <w:p w14:paraId="367319C7" w14:textId="77777777" w:rsidR="00CA08AE" w:rsidRPr="00383667" w:rsidRDefault="00CA08AE" w:rsidP="00CA08AE">
      <w:pPr>
        <w:pStyle w:val="2f3"/>
        <w:rPr>
          <w:rFonts w:cs="Huawei Sans"/>
        </w:rPr>
      </w:pPr>
      <w:r w:rsidRPr="00383667">
        <w:rPr>
          <w:rFonts w:cs="Huawei Sans"/>
        </w:rPr>
        <w:t>[R5-isis-1] quit</w:t>
      </w:r>
    </w:p>
    <w:p w14:paraId="2BE055B6" w14:textId="77777777" w:rsidR="00CA08AE" w:rsidRPr="00383667" w:rsidRDefault="00CA08AE" w:rsidP="00CA08AE">
      <w:pPr>
        <w:pStyle w:val="1e"/>
      </w:pPr>
      <w:r w:rsidRPr="00383667">
        <w:t># Check the IS-IS routing table on R5.</w:t>
      </w:r>
    </w:p>
    <w:p w14:paraId="40D444F4" w14:textId="77777777" w:rsidR="00227531" w:rsidRDefault="00CA08AE" w:rsidP="00CA08AE">
      <w:pPr>
        <w:pStyle w:val="2f3"/>
        <w:rPr>
          <w:rFonts w:cs="Huawei Sans"/>
        </w:rPr>
      </w:pPr>
      <w:r w:rsidRPr="00383667">
        <w:rPr>
          <w:rFonts w:cs="Huawei Sans"/>
        </w:rPr>
        <w:t>&lt;R5&gt;display</w:t>
      </w:r>
      <w:r w:rsidRPr="00383667">
        <w:rPr>
          <w:rFonts w:cs="Huawei Sans"/>
        </w:rPr>
        <w:tab/>
        <w:t>isis</w:t>
      </w:r>
      <w:r w:rsidRPr="00383667">
        <w:rPr>
          <w:rFonts w:cs="Huawei Sans"/>
        </w:rPr>
        <w:tab/>
        <w:t>route</w:t>
      </w:r>
    </w:p>
    <w:p w14:paraId="68EF57EF" w14:textId="67303E56" w:rsidR="00CA08AE" w:rsidRPr="00383667" w:rsidRDefault="00CA08AE" w:rsidP="00CA08AE">
      <w:pPr>
        <w:pStyle w:val="2f3"/>
        <w:rPr>
          <w:rFonts w:cs="Huawei Sans"/>
        </w:rPr>
      </w:pPr>
    </w:p>
    <w:p w14:paraId="410D5F24"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Route</w:t>
      </w:r>
      <w:r w:rsidRPr="00383667">
        <w:rPr>
          <w:rFonts w:cs="Huawei Sans"/>
        </w:rPr>
        <w:tab/>
        <w:t>information</w:t>
      </w:r>
      <w:r w:rsidRPr="00383667">
        <w:rPr>
          <w:rFonts w:cs="Huawei Sans"/>
        </w:rPr>
        <w:tab/>
        <w:t>for</w:t>
      </w:r>
      <w:r w:rsidRPr="00383667">
        <w:rPr>
          <w:rFonts w:cs="Huawei Sans"/>
        </w:rPr>
        <w:tab/>
        <w:t>ISIS(1)</w:t>
      </w:r>
    </w:p>
    <w:p w14:paraId="3907B076"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7709642C" w14:textId="77777777" w:rsidR="00CA08AE" w:rsidRPr="00383667" w:rsidRDefault="00CA08AE" w:rsidP="00CA08AE">
      <w:pPr>
        <w:pStyle w:val="2f3"/>
        <w:rPr>
          <w:rFonts w:cs="Huawei Sans"/>
        </w:rPr>
      </w:pPr>
    </w:p>
    <w:p w14:paraId="3E54ECDD"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ISIS(1)</w:t>
      </w:r>
      <w:r w:rsidRPr="00383667">
        <w:rPr>
          <w:rFonts w:cs="Huawei Sans"/>
        </w:rPr>
        <w:tab/>
        <w:t>Level-2</w:t>
      </w:r>
      <w:r w:rsidRPr="00383667">
        <w:rPr>
          <w:rFonts w:cs="Huawei Sans"/>
        </w:rPr>
        <w:tab/>
        <w:t>Forwarding</w:t>
      </w:r>
      <w:r w:rsidRPr="00383667">
        <w:rPr>
          <w:rFonts w:cs="Huawei Sans"/>
        </w:rPr>
        <w:tab/>
        <w:t>Table</w:t>
      </w:r>
    </w:p>
    <w:p w14:paraId="5B0F9DF2"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012B2795" w14:textId="77777777" w:rsidR="00CA08AE" w:rsidRPr="00383667" w:rsidRDefault="00CA08AE" w:rsidP="00CA08AE">
      <w:pPr>
        <w:pStyle w:val="2f3"/>
        <w:rPr>
          <w:rFonts w:cs="Huawei Sans"/>
        </w:rPr>
      </w:pPr>
    </w:p>
    <w:p w14:paraId="6F9A2A5C" w14:textId="77777777" w:rsidR="00CA08AE" w:rsidRPr="00383667" w:rsidRDefault="00CA08AE" w:rsidP="00CA08AE">
      <w:pPr>
        <w:pStyle w:val="2f3"/>
        <w:rPr>
          <w:rFonts w:cs="Huawei Sans"/>
        </w:rPr>
      </w:pPr>
      <w:r w:rsidRPr="00383667">
        <w:rPr>
          <w:rFonts w:cs="Huawei Sans"/>
        </w:rPr>
        <w:t>IPV4</w:t>
      </w:r>
      <w:r w:rsidRPr="00383667">
        <w:rPr>
          <w:rFonts w:cs="Huawei Sans"/>
        </w:rPr>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IntCost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ExtCost</w:t>
      </w:r>
      <w:r w:rsidRPr="00383667">
        <w:rPr>
          <w:rFonts w:cs="Huawei Sans"/>
        </w:rPr>
        <w:tab/>
      </w:r>
      <w:r w:rsidRPr="00383667">
        <w:rPr>
          <w:rFonts w:cs="Huawei Sans"/>
        </w:rPr>
        <w:tab/>
      </w:r>
      <w:r w:rsidRPr="00383667">
        <w:rPr>
          <w:rFonts w:cs="Huawei Sans"/>
        </w:rPr>
        <w:tab/>
        <w:t>ExitInterface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Flags</w:t>
      </w:r>
    </w:p>
    <w:p w14:paraId="08580436" w14:textId="77777777" w:rsidR="00CA08AE" w:rsidRPr="00383667" w:rsidRDefault="00CA08AE" w:rsidP="00CA08AE">
      <w:pPr>
        <w:pStyle w:val="2f3"/>
        <w:rPr>
          <w:rFonts w:cs="Huawei Sans"/>
        </w:rPr>
      </w:pPr>
      <w:r w:rsidRPr="00383667">
        <w:rPr>
          <w:rFonts w:cs="Huawei Sans"/>
        </w:rPr>
        <w:t>-------------------------------------------------------------------------------</w:t>
      </w:r>
    </w:p>
    <w:p w14:paraId="33A64324" w14:textId="77777777" w:rsidR="00CA08AE" w:rsidRPr="00383667" w:rsidRDefault="00CA08AE" w:rsidP="00CA08AE">
      <w:pPr>
        <w:pStyle w:val="2f3"/>
        <w:rPr>
          <w:rFonts w:cs="Huawei Sans"/>
        </w:rPr>
      </w:pPr>
      <w:r w:rsidRPr="00383667">
        <w:rPr>
          <w:rFonts w:cs="Huawei Sans"/>
        </w:rPr>
        <w:t>10.0.24.0/24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0C6A8669" w14:textId="77777777" w:rsidR="00CA08AE" w:rsidRPr="00383667" w:rsidRDefault="00CA08AE" w:rsidP="00CA08AE">
      <w:pPr>
        <w:pStyle w:val="2f3"/>
        <w:rPr>
          <w:rFonts w:cs="Huawei Sans"/>
        </w:rPr>
      </w:pPr>
      <w:r w:rsidRPr="00383667">
        <w:rPr>
          <w:rFonts w:cs="Huawei Sans"/>
        </w:rPr>
        <w:t>10.0.3.3/32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6DB324D0" w14:textId="77777777" w:rsidR="00CA08AE" w:rsidRPr="00383667" w:rsidRDefault="00CA08AE" w:rsidP="00CA08AE">
      <w:pPr>
        <w:pStyle w:val="2f3"/>
        <w:rPr>
          <w:rFonts w:cs="Huawei Sans"/>
        </w:rPr>
      </w:pPr>
      <w:r w:rsidRPr="00383667">
        <w:rPr>
          <w:rFonts w:cs="Huawei Sans"/>
        </w:rPr>
        <w:t>10.0.2.2/32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0C982206" w14:textId="795C27F3" w:rsidR="00CA08AE" w:rsidRPr="00383667" w:rsidRDefault="00CA08AE" w:rsidP="00CA08AE">
      <w:pPr>
        <w:pStyle w:val="2f3"/>
        <w:rPr>
          <w:rFonts w:cs="Huawei Sans"/>
        </w:rPr>
      </w:pPr>
      <w:r w:rsidRPr="00383667">
        <w:rPr>
          <w:rFonts w:cs="Huawei Sans"/>
        </w:rPr>
        <w:t>10.0.5.5/32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E06234"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Loop0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E06234" w:rsidRPr="00383667">
        <w:rPr>
          <w:rFonts w:cs="Huawei Sans"/>
        </w:rPr>
        <w:tab/>
      </w:r>
      <w:r w:rsidR="00E06234" w:rsidRPr="00383667">
        <w:rPr>
          <w:rFonts w:cs="Huawei Sans"/>
        </w:rPr>
        <w:tab/>
      </w:r>
      <w:r w:rsidRPr="00383667">
        <w:rPr>
          <w:rFonts w:cs="Huawei Sans"/>
        </w:rPr>
        <w:tab/>
        <w:t>Direct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D/-/L/-</w:t>
      </w:r>
    </w:p>
    <w:p w14:paraId="435DE75E" w14:textId="77777777" w:rsidR="00CA08AE" w:rsidRPr="00383667" w:rsidRDefault="00CA08AE" w:rsidP="00CA08AE">
      <w:pPr>
        <w:pStyle w:val="2f3"/>
        <w:rPr>
          <w:rFonts w:cs="Huawei Sans"/>
        </w:rPr>
      </w:pPr>
      <w:r w:rsidRPr="00383667">
        <w:rPr>
          <w:rFonts w:cs="Huawei Sans"/>
        </w:rPr>
        <w:t>10.0.123.0/24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0481DAEB" w14:textId="77777777" w:rsidR="00CA08AE" w:rsidRPr="00383667" w:rsidRDefault="00CA08AE" w:rsidP="00CA08AE">
      <w:pPr>
        <w:pStyle w:val="2f3"/>
        <w:rPr>
          <w:rFonts w:cs="Huawei Sans"/>
        </w:rPr>
      </w:pPr>
      <w:r w:rsidRPr="00383667">
        <w:rPr>
          <w:rFonts w:cs="Huawei Sans"/>
        </w:rPr>
        <w:t>10.0.45.0/24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Direct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D/-/L/-</w:t>
      </w:r>
    </w:p>
    <w:p w14:paraId="04B80DB7" w14:textId="77777777" w:rsidR="00CA08AE" w:rsidRPr="00383667" w:rsidRDefault="00CA08AE" w:rsidP="00CA08AE">
      <w:pPr>
        <w:pStyle w:val="2f3"/>
        <w:rPr>
          <w:rFonts w:cs="Huawei Sans"/>
        </w:rPr>
      </w:pPr>
      <w:r w:rsidRPr="00383667">
        <w:rPr>
          <w:rFonts w:cs="Huawei Sans"/>
        </w:rPr>
        <w:t>10.0.1.1/32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23F2DCA1" w14:textId="77777777" w:rsidR="00CA08AE" w:rsidRPr="00383667" w:rsidRDefault="00CA08AE" w:rsidP="00CA08AE">
      <w:pPr>
        <w:pStyle w:val="2f3"/>
        <w:rPr>
          <w:rFonts w:cs="Huawei Sans"/>
        </w:rPr>
      </w:pPr>
      <w:r w:rsidRPr="00383667">
        <w:rPr>
          <w:rFonts w:cs="Huawei Sans"/>
        </w:rPr>
        <w:t>10.0.4.4/32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3706DA57" w14:textId="77777777" w:rsidR="00CA08AE" w:rsidRPr="00383667" w:rsidRDefault="00CA08AE" w:rsidP="00CA08AE">
      <w:pPr>
        <w:pStyle w:val="2f3"/>
        <w:rPr>
          <w:rFonts w:cs="Huawei Sans"/>
        </w:rPr>
      </w:pPr>
      <w:r w:rsidRPr="00383667">
        <w:rPr>
          <w:rFonts w:cs="Huawei Sans"/>
        </w:rPr>
        <w:lastRenderedPageBreak/>
        <w:t>10.0.34.0/24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1CF30AE2"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Flags: </w:t>
      </w:r>
      <w:r w:rsidRPr="00383667">
        <w:rPr>
          <w:rFonts w:cs="Huawei Sans"/>
        </w:rPr>
        <w:tab/>
        <w:t>D-Direct,</w:t>
      </w:r>
      <w:r w:rsidRPr="00383667">
        <w:rPr>
          <w:rFonts w:cs="Huawei Sans"/>
        </w:rPr>
        <w:tab/>
        <w:t>A-Added</w:t>
      </w:r>
      <w:r w:rsidRPr="00383667">
        <w:rPr>
          <w:rFonts w:cs="Huawei Sans"/>
        </w:rPr>
        <w:tab/>
        <w:t>to</w:t>
      </w:r>
      <w:r w:rsidRPr="00383667">
        <w:rPr>
          <w:rFonts w:cs="Huawei Sans"/>
        </w:rPr>
        <w:tab/>
        <w:t>URT,</w:t>
      </w:r>
      <w:r w:rsidRPr="00383667">
        <w:rPr>
          <w:rFonts w:cs="Huawei Sans"/>
        </w:rPr>
        <w:tab/>
        <w:t>L-Advertised</w:t>
      </w:r>
      <w:r w:rsidRPr="00383667">
        <w:rPr>
          <w:rFonts w:cs="Huawei Sans"/>
        </w:rPr>
        <w:tab/>
        <w:t>in</w:t>
      </w:r>
      <w:r w:rsidRPr="00383667">
        <w:rPr>
          <w:rFonts w:cs="Huawei Sans"/>
        </w:rPr>
        <w:tab/>
        <w:t>LSPs,</w:t>
      </w:r>
      <w:r w:rsidRPr="00383667">
        <w:rPr>
          <w:rFonts w:cs="Huawei Sans"/>
        </w:rPr>
        <w:tab/>
        <w:t>S-IGP</w:t>
      </w:r>
      <w:r w:rsidRPr="00383667">
        <w:rPr>
          <w:rFonts w:cs="Huawei Sans"/>
        </w:rPr>
        <w:tab/>
        <w:t>Shortcut,U-Up/Down</w:t>
      </w:r>
      <w:r w:rsidRPr="00383667">
        <w:rPr>
          <w:rFonts w:cs="Huawei Sans"/>
        </w:rPr>
        <w:tab/>
        <w:t>Bit</w:t>
      </w:r>
      <w:r w:rsidRPr="00383667">
        <w:rPr>
          <w:rFonts w:cs="Huawei Sans"/>
        </w:rPr>
        <w:tab/>
        <w:t>Set</w:t>
      </w:r>
    </w:p>
    <w:p w14:paraId="32F53A52" w14:textId="77777777" w:rsidR="00CA08AE" w:rsidRPr="00383667" w:rsidRDefault="00CA08AE" w:rsidP="00CA08AE">
      <w:pPr>
        <w:pStyle w:val="2f3"/>
        <w:rPr>
          <w:rFonts w:cs="Huawei Sans"/>
        </w:rPr>
      </w:pPr>
    </w:p>
    <w:p w14:paraId="04CB3ACD" w14:textId="77777777" w:rsidR="00CA08AE" w:rsidRPr="00383667" w:rsidRDefault="00CA08AE" w:rsidP="00CA08AE">
      <w:pPr>
        <w:pStyle w:val="2f3"/>
        <w:rPr>
          <w:rFonts w:cs="Huawei Sans"/>
        </w:rPr>
      </w:pPr>
      <w:r w:rsidRPr="00383667">
        <w:rPr>
          <w:rFonts w:cs="Huawei Sans"/>
        </w:rPr>
        <w:t xml:space="preserve">                       ISIS(1) Level-2 Redistribute Table</w:t>
      </w:r>
    </w:p>
    <w:p w14:paraId="039B8A3E" w14:textId="77777777" w:rsidR="00CA08AE" w:rsidRPr="00383667" w:rsidRDefault="00CA08AE" w:rsidP="00CA08AE">
      <w:pPr>
        <w:pStyle w:val="2f3"/>
        <w:rPr>
          <w:rFonts w:cs="Huawei Sans"/>
        </w:rPr>
      </w:pPr>
      <w:r w:rsidRPr="00383667">
        <w:rPr>
          <w:rFonts w:cs="Huawei Sans"/>
        </w:rPr>
        <w:t xml:space="preserve">                       ----------------------------------</w:t>
      </w:r>
    </w:p>
    <w:p w14:paraId="01130FBE" w14:textId="77777777" w:rsidR="00CA08AE" w:rsidRPr="00383667" w:rsidRDefault="00CA08AE" w:rsidP="00CA08AE">
      <w:pPr>
        <w:pStyle w:val="2f3"/>
        <w:rPr>
          <w:rFonts w:cs="Huawei Sans"/>
        </w:rPr>
      </w:pPr>
    </w:p>
    <w:p w14:paraId="534FADBC" w14:textId="77777777" w:rsidR="00CA08AE" w:rsidRPr="00383667" w:rsidRDefault="00CA08AE" w:rsidP="00CA08AE">
      <w:pPr>
        <w:pStyle w:val="2f3"/>
        <w:rPr>
          <w:rFonts w:cs="Huawei Sans"/>
        </w:rPr>
      </w:pPr>
      <w:r w:rsidRPr="00383667">
        <w:rPr>
          <w:rFonts w:cs="Huawei Sans"/>
        </w:rPr>
        <w:t xml:space="preserve"> Type IPV4 Destination     IntCost    ExtCost Tag       </w:t>
      </w:r>
    </w:p>
    <w:p w14:paraId="32C8EA9A" w14:textId="77777777" w:rsidR="00CA08AE" w:rsidRPr="00383667" w:rsidRDefault="00CA08AE" w:rsidP="00CA08AE">
      <w:pPr>
        <w:pStyle w:val="2f3"/>
        <w:rPr>
          <w:rFonts w:cs="Huawei Sans"/>
        </w:rPr>
      </w:pPr>
      <w:r w:rsidRPr="00383667">
        <w:rPr>
          <w:rFonts w:cs="Huawei Sans"/>
        </w:rPr>
        <w:t>-------------------------------------------------------------------------------</w:t>
      </w:r>
    </w:p>
    <w:p w14:paraId="60DCEB10" w14:textId="77777777" w:rsidR="00CA08AE" w:rsidRPr="00383667" w:rsidRDefault="00CA08AE" w:rsidP="00CA08AE">
      <w:pPr>
        <w:pStyle w:val="2f3"/>
        <w:rPr>
          <w:rFonts w:cs="Huawei Sans"/>
          <w:color w:val="EC7061"/>
        </w:rPr>
      </w:pPr>
      <w:r w:rsidRPr="00383667">
        <w:rPr>
          <w:rFonts w:cs="Huawei Sans"/>
          <w:color w:val="EC7061"/>
        </w:rPr>
        <w:t xml:space="preserve"> D    192.168.1.1/32       0          0      </w:t>
      </w:r>
    </w:p>
    <w:p w14:paraId="1632ABD7" w14:textId="77777777" w:rsidR="00CA08AE" w:rsidRPr="00383667" w:rsidRDefault="00CA08AE" w:rsidP="00CA08AE">
      <w:pPr>
        <w:pStyle w:val="2f3"/>
        <w:rPr>
          <w:rFonts w:cs="Huawei Sans"/>
        </w:rPr>
      </w:pPr>
    </w:p>
    <w:p w14:paraId="30F72794" w14:textId="77777777" w:rsidR="00CA08AE" w:rsidRPr="00383667" w:rsidRDefault="00CA08AE" w:rsidP="00CA08AE">
      <w:pPr>
        <w:pStyle w:val="2f3"/>
        <w:rPr>
          <w:rFonts w:cs="Huawei Sans"/>
        </w:rPr>
      </w:pPr>
      <w:r w:rsidRPr="00383667">
        <w:rPr>
          <w:rFonts w:cs="Huawei Sans"/>
        </w:rPr>
        <w:t xml:space="preserve">         Type: D-Direct, I-ISIS, S-Static, O-OSPF, B-BGP, R-RIP, U-UNR</w:t>
      </w:r>
    </w:p>
    <w:p w14:paraId="14B635C1" w14:textId="77777777" w:rsidR="00CA08AE" w:rsidRPr="00383667" w:rsidRDefault="00CA08AE" w:rsidP="00CA08AE">
      <w:pPr>
        <w:pStyle w:val="1e"/>
      </w:pPr>
      <w:r w:rsidRPr="00383667">
        <w:t>According to the preceding command output, the imported external route is displayed in the routing table.</w:t>
      </w:r>
    </w:p>
    <w:p w14:paraId="7C7116FA" w14:textId="77777777" w:rsidR="00CA08AE" w:rsidRPr="00383667" w:rsidRDefault="00CA08AE" w:rsidP="00CA08AE">
      <w:pPr>
        <w:pStyle w:val="1e"/>
      </w:pPr>
      <w:r w:rsidRPr="00383667">
        <w:t># Check the IS-IS route 192.168.1.1 on R4.</w:t>
      </w:r>
    </w:p>
    <w:p w14:paraId="198B7925" w14:textId="77777777" w:rsidR="00CA08AE" w:rsidRPr="00383667" w:rsidRDefault="00CA08AE" w:rsidP="00CA08AE">
      <w:pPr>
        <w:pStyle w:val="2f3"/>
        <w:rPr>
          <w:rFonts w:cs="Huawei Sans"/>
        </w:rPr>
      </w:pPr>
      <w:r w:rsidRPr="00383667">
        <w:rPr>
          <w:rFonts w:cs="Huawei Sans"/>
        </w:rPr>
        <w:t>&lt;R4&gt;display</w:t>
      </w:r>
      <w:r w:rsidRPr="00383667">
        <w:rPr>
          <w:rFonts w:cs="Huawei Sans"/>
        </w:rPr>
        <w:tab/>
        <w:t>isis</w:t>
      </w:r>
      <w:r w:rsidRPr="00383667">
        <w:rPr>
          <w:rFonts w:cs="Huawei Sans"/>
        </w:rPr>
        <w:tab/>
        <w:t>route</w:t>
      </w:r>
      <w:r w:rsidRPr="00383667">
        <w:rPr>
          <w:rFonts w:cs="Huawei Sans"/>
        </w:rPr>
        <w:tab/>
        <w:t>192.168.1.1</w:t>
      </w:r>
    </w:p>
    <w:p w14:paraId="16B351E4" w14:textId="77777777" w:rsidR="00CA08AE" w:rsidRPr="00383667" w:rsidRDefault="00CA08AE" w:rsidP="00CA08AE">
      <w:pPr>
        <w:pStyle w:val="2f3"/>
        <w:rPr>
          <w:rFonts w:cs="Huawei Sans"/>
        </w:rPr>
      </w:pPr>
    </w:p>
    <w:p w14:paraId="78595C4F"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Route</w:t>
      </w:r>
      <w:r w:rsidRPr="00383667">
        <w:rPr>
          <w:rFonts w:cs="Huawei Sans"/>
        </w:rPr>
        <w:tab/>
        <w:t>information</w:t>
      </w:r>
      <w:r w:rsidRPr="00383667">
        <w:rPr>
          <w:rFonts w:cs="Huawei Sans"/>
        </w:rPr>
        <w:tab/>
        <w:t>for</w:t>
      </w:r>
      <w:r w:rsidRPr="00383667">
        <w:rPr>
          <w:rFonts w:cs="Huawei Sans"/>
        </w:rPr>
        <w:tab/>
        <w:t>ISIS(1)</w:t>
      </w:r>
    </w:p>
    <w:p w14:paraId="173743A7"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3E2B285F" w14:textId="77777777" w:rsidR="00CA08AE" w:rsidRPr="00383667" w:rsidRDefault="00CA08AE" w:rsidP="00CA08AE">
      <w:pPr>
        <w:pStyle w:val="2f3"/>
        <w:rPr>
          <w:rFonts w:cs="Huawei Sans"/>
        </w:rPr>
      </w:pPr>
    </w:p>
    <w:p w14:paraId="18B8A206"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ISIS(1)</w:t>
      </w:r>
      <w:r w:rsidRPr="00383667">
        <w:rPr>
          <w:rFonts w:cs="Huawei Sans"/>
        </w:rPr>
        <w:tab/>
        <w:t>Level-2</w:t>
      </w:r>
      <w:r w:rsidRPr="00383667">
        <w:rPr>
          <w:rFonts w:cs="Huawei Sans"/>
        </w:rPr>
        <w:tab/>
        <w:t>Forwarding</w:t>
      </w:r>
      <w:r w:rsidRPr="00383667">
        <w:rPr>
          <w:rFonts w:cs="Huawei Sans"/>
        </w:rPr>
        <w:tab/>
        <w:t>Table</w:t>
      </w:r>
    </w:p>
    <w:p w14:paraId="7E2C8E07"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0E51982F" w14:textId="77777777" w:rsidR="00CA08AE" w:rsidRPr="00383667" w:rsidRDefault="00CA08AE" w:rsidP="00CA08AE">
      <w:pPr>
        <w:pStyle w:val="2f3"/>
        <w:rPr>
          <w:rFonts w:cs="Huawei Sans"/>
        </w:rPr>
      </w:pPr>
    </w:p>
    <w:p w14:paraId="6B47FD71" w14:textId="5F758332" w:rsidR="00CA08AE" w:rsidRPr="00383667" w:rsidRDefault="00CA08AE" w:rsidP="00CA08AE">
      <w:pPr>
        <w:pStyle w:val="2f3"/>
        <w:rPr>
          <w:rFonts w:cs="Huawei Sans"/>
        </w:rPr>
      </w:pPr>
      <w:r w:rsidRPr="00383667">
        <w:rPr>
          <w:rFonts w:cs="Huawei Sans"/>
        </w:rPr>
        <w:t>IPV4</w:t>
      </w:r>
      <w:r w:rsidRPr="00383667">
        <w:rPr>
          <w:rFonts w:cs="Huawei Sans"/>
        </w:rPr>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IntCost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ExtCost</w:t>
      </w:r>
      <w:r w:rsidRPr="00383667">
        <w:rPr>
          <w:rFonts w:cs="Huawei Sans"/>
        </w:rPr>
        <w:tab/>
      </w:r>
      <w:r w:rsidRPr="00383667">
        <w:rPr>
          <w:rFonts w:cs="Huawei Sans"/>
        </w:rPr>
        <w:tab/>
        <w:t>ExitInterface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Flags</w:t>
      </w:r>
    </w:p>
    <w:p w14:paraId="43D2C4FF" w14:textId="77777777" w:rsidR="00CA08AE" w:rsidRPr="00383667" w:rsidRDefault="00CA08AE" w:rsidP="00CA08AE">
      <w:pPr>
        <w:pStyle w:val="2f3"/>
        <w:rPr>
          <w:rFonts w:cs="Huawei Sans"/>
        </w:rPr>
      </w:pPr>
      <w:r w:rsidRPr="00383667">
        <w:rPr>
          <w:rFonts w:cs="Huawei Sans"/>
        </w:rPr>
        <w:t>-------------------------------------------------------------------------------</w:t>
      </w:r>
    </w:p>
    <w:p w14:paraId="07DC48AD" w14:textId="77777777" w:rsidR="00CA08AE" w:rsidRPr="00383667" w:rsidRDefault="00CA08AE" w:rsidP="00CA08AE">
      <w:pPr>
        <w:pStyle w:val="2f3"/>
        <w:rPr>
          <w:rFonts w:cs="Huawei Sans"/>
        </w:rPr>
      </w:pPr>
      <w:r w:rsidRPr="00383667">
        <w:rPr>
          <w:rFonts w:cs="Huawei Sans"/>
        </w:rPr>
        <w:t>192.168.1.1/32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GE0/0/2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28DCC6C0" w14:textId="77777777" w:rsidR="00CA08AE" w:rsidRPr="00383667" w:rsidRDefault="00CA08AE" w:rsidP="00CA08AE">
      <w:pPr>
        <w:pStyle w:val="2f3"/>
        <w:rPr>
          <w:rFonts w:cs="Huawei Sans"/>
        </w:rPr>
      </w:pPr>
      <w:r w:rsidRPr="00383667">
        <w:rPr>
          <w:rFonts w:cs="Huawei Sans"/>
        </w:rPr>
        <w:t xml:space="preserve">     Flags: D-Direct, A-Added to URT, L-Advertised in LSPs, S-IGP Shortcut,U-Up/Down Bit Set</w:t>
      </w:r>
    </w:p>
    <w:p w14:paraId="38C18C8A" w14:textId="77777777" w:rsidR="00CA08AE" w:rsidRPr="00383667" w:rsidRDefault="00CA08AE" w:rsidP="00CA08AE">
      <w:pPr>
        <w:pStyle w:val="1e"/>
      </w:pPr>
      <w:r w:rsidRPr="00383667">
        <w:t>According to the preceding command output, R4 has learned the IS-IS route 192.168.1.1/32.</w:t>
      </w:r>
    </w:p>
    <w:p w14:paraId="5A2468F6" w14:textId="77777777" w:rsidR="00CA08AE" w:rsidRPr="00383667" w:rsidRDefault="00CA08AE" w:rsidP="00CA08AE">
      <w:pPr>
        <w:pStyle w:val="1e"/>
      </w:pPr>
      <w:r w:rsidRPr="00383667">
        <w:t># Check the IS-IS routing table on R1.</w:t>
      </w:r>
    </w:p>
    <w:p w14:paraId="2C8F10A1" w14:textId="77777777" w:rsidR="00227531" w:rsidRDefault="00CA08AE" w:rsidP="00CA08AE">
      <w:pPr>
        <w:pStyle w:val="2f3"/>
        <w:rPr>
          <w:rFonts w:cs="Huawei Sans"/>
        </w:rPr>
      </w:pPr>
      <w:r w:rsidRPr="00383667">
        <w:rPr>
          <w:rFonts w:cs="Huawei Sans"/>
        </w:rPr>
        <w:t>&lt;R1&gt;display</w:t>
      </w:r>
      <w:r w:rsidRPr="00383667">
        <w:rPr>
          <w:rFonts w:cs="Huawei Sans"/>
        </w:rPr>
        <w:tab/>
        <w:t>isis</w:t>
      </w:r>
      <w:r w:rsidRPr="00383667">
        <w:rPr>
          <w:rFonts w:cs="Huawei Sans"/>
        </w:rPr>
        <w:tab/>
        <w:t>route</w:t>
      </w:r>
    </w:p>
    <w:p w14:paraId="1FE7C0AF" w14:textId="2A662B12" w:rsidR="00CA08AE" w:rsidRPr="00383667" w:rsidRDefault="00CA08AE" w:rsidP="00CA08AE">
      <w:pPr>
        <w:pStyle w:val="2f3"/>
        <w:rPr>
          <w:rFonts w:cs="Huawei Sans"/>
        </w:rPr>
      </w:pPr>
    </w:p>
    <w:p w14:paraId="18D7AF00"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Route</w:t>
      </w:r>
      <w:r w:rsidRPr="00383667">
        <w:rPr>
          <w:rFonts w:cs="Huawei Sans"/>
        </w:rPr>
        <w:tab/>
        <w:t>information</w:t>
      </w:r>
      <w:r w:rsidRPr="00383667">
        <w:rPr>
          <w:rFonts w:cs="Huawei Sans"/>
        </w:rPr>
        <w:tab/>
        <w:t>for</w:t>
      </w:r>
      <w:r w:rsidRPr="00383667">
        <w:rPr>
          <w:rFonts w:cs="Huawei Sans"/>
        </w:rPr>
        <w:tab/>
        <w:t>ISIS(1)</w:t>
      </w:r>
    </w:p>
    <w:p w14:paraId="25615A09"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22C7C63D" w14:textId="77777777" w:rsidR="00CA08AE" w:rsidRPr="00383667" w:rsidRDefault="00CA08AE" w:rsidP="00CA08AE">
      <w:pPr>
        <w:pStyle w:val="2f3"/>
        <w:rPr>
          <w:rFonts w:cs="Huawei Sans"/>
        </w:rPr>
      </w:pPr>
    </w:p>
    <w:p w14:paraId="650CEA20"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ISIS(1)</w:t>
      </w:r>
      <w:r w:rsidRPr="00383667">
        <w:rPr>
          <w:rFonts w:cs="Huawei Sans"/>
        </w:rPr>
        <w:tab/>
        <w:t>Level-1</w:t>
      </w:r>
      <w:r w:rsidRPr="00383667">
        <w:rPr>
          <w:rFonts w:cs="Huawei Sans"/>
        </w:rPr>
        <w:tab/>
        <w:t>Forwarding</w:t>
      </w:r>
      <w:r w:rsidRPr="00383667">
        <w:rPr>
          <w:rFonts w:cs="Huawei Sans"/>
        </w:rPr>
        <w:tab/>
        <w:t>Table</w:t>
      </w:r>
    </w:p>
    <w:p w14:paraId="3B7EB0E8"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0655819C" w14:textId="77777777" w:rsidR="00CA08AE" w:rsidRPr="00383667" w:rsidRDefault="00CA08AE" w:rsidP="00CA08AE">
      <w:pPr>
        <w:pStyle w:val="2f3"/>
        <w:rPr>
          <w:rFonts w:cs="Huawei Sans"/>
        </w:rPr>
      </w:pPr>
    </w:p>
    <w:p w14:paraId="195A0289" w14:textId="5BA6A4B0" w:rsidR="00CA08AE" w:rsidRPr="00383667" w:rsidRDefault="00CA08AE" w:rsidP="00CA08AE">
      <w:pPr>
        <w:pStyle w:val="2f3"/>
        <w:rPr>
          <w:rFonts w:cs="Huawei Sans"/>
        </w:rPr>
      </w:pPr>
      <w:r w:rsidRPr="00383667">
        <w:rPr>
          <w:rFonts w:cs="Huawei Sans"/>
        </w:rPr>
        <w:t>IPV4</w:t>
      </w:r>
      <w:r w:rsidRPr="00383667">
        <w:rPr>
          <w:rFonts w:cs="Huawei Sans"/>
        </w:rPr>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IntCost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ExtCost</w:t>
      </w:r>
      <w:r w:rsidRPr="00383667">
        <w:rPr>
          <w:rFonts w:cs="Huawei Sans"/>
        </w:rPr>
        <w:tab/>
      </w:r>
      <w:r w:rsidRPr="00383667">
        <w:rPr>
          <w:rFonts w:cs="Huawei Sans"/>
        </w:rPr>
        <w:tab/>
      </w:r>
      <w:r w:rsidRPr="00383667">
        <w:rPr>
          <w:rFonts w:cs="Huawei Sans"/>
        </w:rPr>
        <w:tab/>
        <w:t>ExitInterface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Flags</w:t>
      </w:r>
    </w:p>
    <w:p w14:paraId="2D1FF279" w14:textId="77777777" w:rsidR="00CA08AE" w:rsidRPr="00383667" w:rsidRDefault="00CA08AE" w:rsidP="00CA08AE">
      <w:pPr>
        <w:pStyle w:val="2f3"/>
        <w:rPr>
          <w:rFonts w:cs="Huawei Sans"/>
        </w:rPr>
      </w:pPr>
      <w:r w:rsidRPr="00383667">
        <w:rPr>
          <w:rFonts w:cs="Huawei Sans"/>
        </w:rPr>
        <w:t>-------------------------------------------------------------------------------</w:t>
      </w:r>
    </w:p>
    <w:p w14:paraId="3DA5E858" w14:textId="77777777" w:rsidR="00CA08AE" w:rsidRPr="00383667" w:rsidRDefault="00CA08AE" w:rsidP="00CA08AE">
      <w:pPr>
        <w:pStyle w:val="2f3"/>
        <w:rPr>
          <w:rFonts w:cs="Huawei Sans"/>
        </w:rPr>
      </w:pPr>
      <w:r w:rsidRPr="00383667">
        <w:rPr>
          <w:rFonts w:cs="Huawei Sans"/>
          <w:color w:val="EC7061"/>
        </w:rPr>
        <w:t>0.0.0.0/0</w:t>
      </w:r>
      <w:r w:rsidRPr="00383667">
        <w:rPr>
          <w:rFonts w:cs="Huawei Sans"/>
          <w:color w:val="EC7061"/>
        </w:rPr>
        <w:tab/>
      </w:r>
      <w:r w:rsidRPr="00383667">
        <w:rPr>
          <w:rFonts w:cs="Huawei Sans"/>
          <w:color w:val="EC7061"/>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20CF5063" w14:textId="1B8F185F"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GE0/0/1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10.0.123.2</w:t>
      </w:r>
    </w:p>
    <w:p w14:paraId="4C4BA654" w14:textId="77777777" w:rsidR="00CA08AE" w:rsidRPr="00383667" w:rsidRDefault="00CA08AE" w:rsidP="00CA08AE">
      <w:pPr>
        <w:pStyle w:val="2f3"/>
        <w:rPr>
          <w:rFonts w:cs="Huawei Sans"/>
        </w:rPr>
      </w:pPr>
      <w:r w:rsidRPr="00383667">
        <w:rPr>
          <w:rFonts w:cs="Huawei Sans"/>
        </w:rPr>
        <w:t>10.0.24.0/24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0D38BF7B" w14:textId="77777777" w:rsidR="00CA08AE" w:rsidRPr="00383667" w:rsidRDefault="00CA08AE" w:rsidP="00CA08AE">
      <w:pPr>
        <w:pStyle w:val="2f3"/>
        <w:rPr>
          <w:rFonts w:cs="Huawei Sans"/>
        </w:rPr>
      </w:pPr>
      <w:r w:rsidRPr="00383667">
        <w:rPr>
          <w:rFonts w:cs="Huawei Sans"/>
        </w:rPr>
        <w:t>10.0.3.3/32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551698CA" w14:textId="77777777" w:rsidR="00CA08AE" w:rsidRPr="00383667" w:rsidRDefault="00CA08AE" w:rsidP="00CA08AE">
      <w:pPr>
        <w:pStyle w:val="2f3"/>
        <w:rPr>
          <w:rFonts w:cs="Huawei Sans"/>
        </w:rPr>
      </w:pPr>
      <w:r w:rsidRPr="00383667">
        <w:rPr>
          <w:rFonts w:cs="Huawei Sans"/>
        </w:rPr>
        <w:t>10.0.2.2/32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5EF065AE" w14:textId="77777777" w:rsidR="00CA08AE" w:rsidRPr="00383667" w:rsidRDefault="00CA08AE" w:rsidP="00CA08AE">
      <w:pPr>
        <w:pStyle w:val="2f3"/>
        <w:rPr>
          <w:rFonts w:cs="Huawei Sans"/>
        </w:rPr>
      </w:pPr>
      <w:r w:rsidRPr="00383667">
        <w:rPr>
          <w:rFonts w:cs="Huawei Sans"/>
        </w:rPr>
        <w:t>10.0.123.0/24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Direct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D/-/L/-</w:t>
      </w:r>
    </w:p>
    <w:p w14:paraId="4779BE6B" w14:textId="70C39DF1" w:rsidR="00CA08AE" w:rsidRPr="00383667" w:rsidRDefault="00CA08AE" w:rsidP="00CA08AE">
      <w:pPr>
        <w:pStyle w:val="2f3"/>
        <w:rPr>
          <w:rFonts w:cs="Huawei Sans"/>
        </w:rPr>
      </w:pPr>
      <w:r w:rsidRPr="00383667">
        <w:rPr>
          <w:rFonts w:cs="Huawei Sans"/>
        </w:rPr>
        <w:t>10.0.1.1/32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E06234"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Loop0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E06234" w:rsidRPr="00383667">
        <w:rPr>
          <w:rFonts w:cs="Huawei Sans"/>
        </w:rPr>
        <w:tab/>
      </w:r>
      <w:r w:rsidRPr="00383667">
        <w:rPr>
          <w:rFonts w:cs="Huawei Sans"/>
        </w:rPr>
        <w:tab/>
      </w:r>
      <w:r w:rsidRPr="00383667">
        <w:rPr>
          <w:rFonts w:cs="Huawei Sans"/>
        </w:rPr>
        <w:tab/>
        <w:t>Direct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D/-/L/-</w:t>
      </w:r>
    </w:p>
    <w:p w14:paraId="248AF287" w14:textId="77777777" w:rsidR="00CA08AE" w:rsidRPr="00383667" w:rsidRDefault="00CA08AE" w:rsidP="00CA08AE">
      <w:pPr>
        <w:pStyle w:val="2f3"/>
        <w:rPr>
          <w:rFonts w:cs="Huawei Sans"/>
        </w:rPr>
      </w:pPr>
      <w:r w:rsidRPr="00383667">
        <w:rPr>
          <w:rFonts w:cs="Huawei Sans"/>
        </w:rPr>
        <w:t>10.0.34.0/24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0186EEDA"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Flags: </w:t>
      </w:r>
      <w:r w:rsidRPr="00383667">
        <w:rPr>
          <w:rFonts w:cs="Huawei Sans"/>
        </w:rPr>
        <w:tab/>
        <w:t>D-Direct,</w:t>
      </w:r>
      <w:r w:rsidRPr="00383667">
        <w:rPr>
          <w:rFonts w:cs="Huawei Sans"/>
        </w:rPr>
        <w:tab/>
        <w:t>A-Added</w:t>
      </w:r>
      <w:r w:rsidRPr="00383667">
        <w:rPr>
          <w:rFonts w:cs="Huawei Sans"/>
        </w:rPr>
        <w:tab/>
        <w:t>to</w:t>
      </w:r>
      <w:r w:rsidRPr="00383667">
        <w:rPr>
          <w:rFonts w:cs="Huawei Sans"/>
        </w:rPr>
        <w:tab/>
        <w:t>URT,</w:t>
      </w:r>
      <w:r w:rsidRPr="00383667">
        <w:rPr>
          <w:rFonts w:cs="Huawei Sans"/>
        </w:rPr>
        <w:tab/>
        <w:t>L-Advertised</w:t>
      </w:r>
      <w:r w:rsidRPr="00383667">
        <w:rPr>
          <w:rFonts w:cs="Huawei Sans"/>
        </w:rPr>
        <w:tab/>
        <w:t>in</w:t>
      </w:r>
      <w:r w:rsidRPr="00383667">
        <w:rPr>
          <w:rFonts w:cs="Huawei Sans"/>
        </w:rPr>
        <w:tab/>
        <w:t>LSPs,</w:t>
      </w:r>
      <w:r w:rsidRPr="00383667">
        <w:rPr>
          <w:rFonts w:cs="Huawei Sans"/>
        </w:rPr>
        <w:tab/>
        <w:t>S-IGP</w:t>
      </w:r>
      <w:r w:rsidRPr="00383667">
        <w:rPr>
          <w:rFonts w:cs="Huawei Sans"/>
        </w:rPr>
        <w:tab/>
        <w:t>Shortcut,U-Up/Down</w:t>
      </w:r>
      <w:r w:rsidRPr="00383667">
        <w:rPr>
          <w:rFonts w:cs="Huawei Sans"/>
        </w:rPr>
        <w:tab/>
        <w:t>Bit</w:t>
      </w:r>
      <w:r w:rsidRPr="00383667">
        <w:rPr>
          <w:rFonts w:cs="Huawei Sans"/>
        </w:rPr>
        <w:tab/>
        <w:t>Set</w:t>
      </w:r>
    </w:p>
    <w:p w14:paraId="3085D173" w14:textId="77777777" w:rsidR="00CA08AE" w:rsidRPr="00383667" w:rsidRDefault="00CA08AE" w:rsidP="00CA08AE">
      <w:pPr>
        <w:pStyle w:val="1e"/>
      </w:pPr>
      <w:r w:rsidRPr="00383667">
        <w:lastRenderedPageBreak/>
        <w:t>According to the preceding command output, the IS-IS routing table on R1 does not contain the route 192.168.1.1/32 because Level-1-2 routers do not leak Level-2 routes to Level-1 routers by default. Therefore, R1 does not have the imported external route to 192.168.1.1/32. However, R1 has two default routes to the backbone area, and the two routes are in the load balancing state.</w:t>
      </w:r>
    </w:p>
    <w:p w14:paraId="3F6BC620" w14:textId="77777777" w:rsidR="00CA08AE" w:rsidRPr="00383667" w:rsidRDefault="00CA08AE" w:rsidP="00CA08AE">
      <w:pPr>
        <w:pStyle w:val="1e"/>
      </w:pPr>
      <w:r w:rsidRPr="00383667">
        <w:t># On R1, ping R5's Loopback1.</w:t>
      </w:r>
    </w:p>
    <w:p w14:paraId="249C8664" w14:textId="77777777" w:rsidR="00CA08AE" w:rsidRPr="00383667" w:rsidRDefault="00CA08AE" w:rsidP="00CA08AE">
      <w:pPr>
        <w:pStyle w:val="2f3"/>
        <w:rPr>
          <w:rFonts w:cs="Huawei Sans"/>
        </w:rPr>
      </w:pPr>
      <w:r w:rsidRPr="00383667">
        <w:rPr>
          <w:rFonts w:cs="Huawei Sans"/>
        </w:rPr>
        <w:t>&lt;R1&gt;ping -c 1 192.168.1.1</w:t>
      </w:r>
    </w:p>
    <w:p w14:paraId="23DC7482" w14:textId="77777777" w:rsidR="00CA08AE" w:rsidRPr="00383667" w:rsidRDefault="00CA08AE" w:rsidP="00CA08AE">
      <w:pPr>
        <w:pStyle w:val="2f3"/>
        <w:rPr>
          <w:rFonts w:cs="Huawei Sans"/>
        </w:rPr>
      </w:pPr>
      <w:r w:rsidRPr="00383667">
        <w:rPr>
          <w:rFonts w:cs="Huawei Sans"/>
        </w:rPr>
        <w:t xml:space="preserve">  PING 192.168.1.1: 56  data bytes, press CTRL_C to break</w:t>
      </w:r>
    </w:p>
    <w:p w14:paraId="5B6E7252" w14:textId="77777777" w:rsidR="00CA08AE" w:rsidRPr="00383667" w:rsidRDefault="00CA08AE" w:rsidP="00CA08AE">
      <w:pPr>
        <w:pStyle w:val="2f3"/>
        <w:rPr>
          <w:rFonts w:cs="Huawei Sans"/>
        </w:rPr>
      </w:pPr>
      <w:r w:rsidRPr="00383667">
        <w:rPr>
          <w:rFonts w:cs="Huawei Sans"/>
        </w:rPr>
        <w:t xml:space="preserve">    Reply from 192.168.1.1: bytes=56 Sequence=1 ttl=253 time=90 ms</w:t>
      </w:r>
    </w:p>
    <w:p w14:paraId="37249E7D" w14:textId="77777777" w:rsidR="00CA08AE" w:rsidRPr="00383667" w:rsidRDefault="00CA08AE" w:rsidP="00CA08AE">
      <w:pPr>
        <w:pStyle w:val="2f3"/>
        <w:rPr>
          <w:rFonts w:cs="Huawei Sans"/>
        </w:rPr>
      </w:pPr>
    </w:p>
    <w:p w14:paraId="12E0EE11" w14:textId="77777777" w:rsidR="00CA08AE" w:rsidRPr="00383667" w:rsidRDefault="00CA08AE" w:rsidP="00CA08AE">
      <w:pPr>
        <w:pStyle w:val="2f3"/>
        <w:rPr>
          <w:rFonts w:cs="Huawei Sans"/>
        </w:rPr>
      </w:pPr>
      <w:r w:rsidRPr="00383667">
        <w:rPr>
          <w:rFonts w:cs="Huawei Sans"/>
        </w:rPr>
        <w:t xml:space="preserve">  --- 192.168.1.1 ping statistics ---</w:t>
      </w:r>
    </w:p>
    <w:p w14:paraId="5A19AEAF" w14:textId="77777777" w:rsidR="00CA08AE" w:rsidRPr="00383667" w:rsidRDefault="00CA08AE" w:rsidP="00CA08AE">
      <w:pPr>
        <w:pStyle w:val="2f3"/>
        <w:rPr>
          <w:rFonts w:cs="Huawei Sans"/>
        </w:rPr>
      </w:pPr>
      <w:r w:rsidRPr="00383667">
        <w:rPr>
          <w:rFonts w:cs="Huawei Sans"/>
        </w:rPr>
        <w:t xml:space="preserve">    1 packet(s) transmitted</w:t>
      </w:r>
    </w:p>
    <w:p w14:paraId="264F455E" w14:textId="77777777" w:rsidR="00CA08AE" w:rsidRPr="00383667" w:rsidRDefault="00CA08AE" w:rsidP="00CA08AE">
      <w:pPr>
        <w:pStyle w:val="2f3"/>
        <w:rPr>
          <w:rFonts w:cs="Huawei Sans"/>
        </w:rPr>
      </w:pPr>
      <w:r w:rsidRPr="00383667">
        <w:rPr>
          <w:rFonts w:cs="Huawei Sans"/>
        </w:rPr>
        <w:t xml:space="preserve">    1 packet(s) received</w:t>
      </w:r>
    </w:p>
    <w:p w14:paraId="4A25002A" w14:textId="77777777" w:rsidR="00CA08AE" w:rsidRPr="00383667" w:rsidRDefault="00CA08AE" w:rsidP="00CA08AE">
      <w:pPr>
        <w:pStyle w:val="2f3"/>
        <w:rPr>
          <w:rFonts w:cs="Huawei Sans"/>
        </w:rPr>
      </w:pPr>
      <w:r w:rsidRPr="00383667">
        <w:rPr>
          <w:rFonts w:cs="Huawei Sans"/>
        </w:rPr>
        <w:t xml:space="preserve">    0.00% packet loss</w:t>
      </w:r>
    </w:p>
    <w:p w14:paraId="08841D02"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90/90/90 ms</w:t>
      </w:r>
    </w:p>
    <w:p w14:paraId="4F598FB8" w14:textId="77777777" w:rsidR="00CA08AE" w:rsidRPr="00383667" w:rsidRDefault="00CA08AE" w:rsidP="00CA08AE">
      <w:pPr>
        <w:pStyle w:val="1e"/>
      </w:pPr>
      <w:r w:rsidRPr="00383667">
        <w:t>According to the preceding command output, R1 can communicate with Loopback1 of R5.</w:t>
      </w:r>
    </w:p>
    <w:p w14:paraId="1926A731" w14:textId="77777777" w:rsidR="00CA08AE" w:rsidRPr="00383667" w:rsidRDefault="00CA08AE" w:rsidP="00604E8C">
      <w:pPr>
        <w:pStyle w:val="30"/>
        <w:numPr>
          <w:ilvl w:val="5"/>
          <w:numId w:val="26"/>
        </w:numPr>
        <w:tabs>
          <w:tab w:val="clear" w:pos="1701"/>
        </w:tabs>
        <w:ind w:left="1032" w:hanging="278"/>
        <w:outlineLvl w:val="4"/>
        <w:rPr>
          <w:rFonts w:cs="Huawei Sans"/>
        </w:rPr>
      </w:pPr>
      <w:r w:rsidRPr="00383667">
        <w:rPr>
          <w:rFonts w:cs="Huawei Sans"/>
        </w:rPr>
        <w:t>Change the cost of an IS-IS interface.</w:t>
      </w:r>
    </w:p>
    <w:p w14:paraId="7AE8CB41" w14:textId="77777777" w:rsidR="00CA08AE" w:rsidRPr="00383667" w:rsidRDefault="00CA08AE" w:rsidP="00CA08AE">
      <w:pPr>
        <w:pStyle w:val="1e"/>
      </w:pPr>
      <w:r w:rsidRPr="00383667">
        <w:t>The traffic from R4 to R1 is balanced by R2 and R3 (the conclusion can be drawn according to the routing table). To enable the traffic from R4 to R1 to pass through R2, change the interface cost on R4.</w:t>
      </w:r>
    </w:p>
    <w:p w14:paraId="241AE728" w14:textId="77777777" w:rsidR="00CA08AE" w:rsidRPr="00383667" w:rsidRDefault="00CA08AE" w:rsidP="00CA08AE">
      <w:pPr>
        <w:pStyle w:val="1e"/>
      </w:pPr>
      <w:r w:rsidRPr="00383667">
        <w:t># Check the IS-IS route 10.0.1.1/32 on R4.</w:t>
      </w:r>
    </w:p>
    <w:p w14:paraId="7F718E10" w14:textId="77777777" w:rsidR="00227531" w:rsidRDefault="00CA08AE" w:rsidP="00CA08AE">
      <w:pPr>
        <w:pStyle w:val="2f3"/>
        <w:rPr>
          <w:rFonts w:cs="Huawei Sans"/>
        </w:rPr>
      </w:pPr>
      <w:r w:rsidRPr="00383667">
        <w:rPr>
          <w:rFonts w:cs="Huawei Sans"/>
        </w:rPr>
        <w:t>&lt;R4&gt;display</w:t>
      </w:r>
      <w:r w:rsidRPr="00383667">
        <w:rPr>
          <w:rFonts w:cs="Huawei Sans"/>
        </w:rPr>
        <w:tab/>
        <w:t>isis</w:t>
      </w:r>
      <w:r w:rsidRPr="00383667">
        <w:rPr>
          <w:rFonts w:cs="Huawei Sans"/>
        </w:rPr>
        <w:tab/>
        <w:t>route</w:t>
      </w:r>
      <w:r w:rsidRPr="00383667">
        <w:rPr>
          <w:rFonts w:cs="Huawei Sans"/>
        </w:rPr>
        <w:tab/>
        <w:t>10.0.1.1</w:t>
      </w:r>
    </w:p>
    <w:p w14:paraId="4A8012C3" w14:textId="077DC815" w:rsidR="00CA08AE" w:rsidRPr="00383667" w:rsidRDefault="00CA08AE" w:rsidP="00CA08AE">
      <w:pPr>
        <w:pStyle w:val="2f3"/>
        <w:rPr>
          <w:rFonts w:cs="Huawei Sans"/>
        </w:rPr>
      </w:pPr>
    </w:p>
    <w:p w14:paraId="2E5CA6F2"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Route</w:t>
      </w:r>
      <w:r w:rsidRPr="00383667">
        <w:rPr>
          <w:rFonts w:cs="Huawei Sans"/>
        </w:rPr>
        <w:tab/>
        <w:t>information</w:t>
      </w:r>
      <w:r w:rsidRPr="00383667">
        <w:rPr>
          <w:rFonts w:cs="Huawei Sans"/>
        </w:rPr>
        <w:tab/>
        <w:t>for</w:t>
      </w:r>
      <w:r w:rsidRPr="00383667">
        <w:rPr>
          <w:rFonts w:cs="Huawei Sans"/>
        </w:rPr>
        <w:tab/>
        <w:t>ISIS(1)</w:t>
      </w:r>
    </w:p>
    <w:p w14:paraId="337D5F2B"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6BB8B282" w14:textId="77777777" w:rsidR="00CA08AE" w:rsidRPr="00383667" w:rsidRDefault="00CA08AE" w:rsidP="00CA08AE">
      <w:pPr>
        <w:pStyle w:val="2f3"/>
        <w:rPr>
          <w:rFonts w:cs="Huawei Sans"/>
        </w:rPr>
      </w:pPr>
    </w:p>
    <w:p w14:paraId="27A526C8"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ISIS(1)</w:t>
      </w:r>
      <w:r w:rsidRPr="00383667">
        <w:rPr>
          <w:rFonts w:cs="Huawei Sans"/>
        </w:rPr>
        <w:tab/>
        <w:t>Level-2</w:t>
      </w:r>
      <w:r w:rsidRPr="00383667">
        <w:rPr>
          <w:rFonts w:cs="Huawei Sans"/>
        </w:rPr>
        <w:tab/>
        <w:t>Forwarding</w:t>
      </w:r>
      <w:r w:rsidRPr="00383667">
        <w:rPr>
          <w:rFonts w:cs="Huawei Sans"/>
        </w:rPr>
        <w:tab/>
        <w:t>Table</w:t>
      </w:r>
    </w:p>
    <w:p w14:paraId="05CD7C62" w14:textId="77777777"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37297825" w14:textId="77777777" w:rsidR="00CA08AE" w:rsidRPr="00383667" w:rsidRDefault="00CA08AE" w:rsidP="00CA08AE">
      <w:pPr>
        <w:pStyle w:val="2f3"/>
        <w:rPr>
          <w:rFonts w:cs="Huawei Sans"/>
        </w:rPr>
      </w:pPr>
    </w:p>
    <w:p w14:paraId="4CF2F44A" w14:textId="1415629F" w:rsidR="00CA08AE" w:rsidRPr="00383667" w:rsidRDefault="00CA08AE" w:rsidP="00CA08AE">
      <w:pPr>
        <w:pStyle w:val="2f3"/>
        <w:rPr>
          <w:rFonts w:cs="Huawei Sans"/>
        </w:rPr>
      </w:pPr>
      <w:r w:rsidRPr="00383667">
        <w:rPr>
          <w:rFonts w:cs="Huawei Sans"/>
        </w:rPr>
        <w:t>IPV4</w:t>
      </w:r>
      <w:r w:rsidRPr="00383667">
        <w:rPr>
          <w:rFonts w:cs="Huawei Sans"/>
        </w:rPr>
        <w:tab/>
        <w:t>Destination</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IntCost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ExtCost</w:t>
      </w:r>
      <w:r w:rsidRPr="00383667">
        <w:rPr>
          <w:rFonts w:cs="Huawei Sans"/>
        </w:rPr>
        <w:tab/>
      </w:r>
      <w:r w:rsidRPr="00383667">
        <w:rPr>
          <w:rFonts w:cs="Huawei Sans"/>
        </w:rPr>
        <w:tab/>
      </w:r>
      <w:r w:rsidRPr="00383667">
        <w:rPr>
          <w:rFonts w:cs="Huawei Sans"/>
        </w:rPr>
        <w:tab/>
        <w:t>ExitInterface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Flags</w:t>
      </w:r>
    </w:p>
    <w:p w14:paraId="1F929459" w14:textId="77777777" w:rsidR="00CA08AE" w:rsidRPr="00383667" w:rsidRDefault="00CA08AE" w:rsidP="00CA08AE">
      <w:pPr>
        <w:pStyle w:val="2f3"/>
        <w:rPr>
          <w:rFonts w:cs="Huawei Sans"/>
        </w:rPr>
      </w:pPr>
      <w:r w:rsidRPr="00383667">
        <w:rPr>
          <w:rFonts w:cs="Huawei Sans"/>
        </w:rPr>
        <w:t>-------------------------------------------------------------------------------</w:t>
      </w:r>
    </w:p>
    <w:p w14:paraId="5551EF86" w14:textId="77777777" w:rsidR="00CA08AE" w:rsidRPr="00383667" w:rsidRDefault="00CA08AE" w:rsidP="00CA08AE">
      <w:pPr>
        <w:pStyle w:val="2f3"/>
        <w:rPr>
          <w:rFonts w:cs="Huawei Sans"/>
        </w:rPr>
      </w:pPr>
      <w:r w:rsidRPr="00383667">
        <w:rPr>
          <w:rFonts w:cs="Huawei Sans"/>
        </w:rPr>
        <w:t>10.0.1.1/32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NULL</w:t>
      </w:r>
      <w:r w:rsidRPr="00383667">
        <w:rPr>
          <w:rFonts w:cs="Huawei Sans"/>
        </w:rPr>
        <w:tab/>
      </w:r>
      <w:r w:rsidRPr="00383667">
        <w:rPr>
          <w:rFonts w:cs="Huawei Sans"/>
        </w:rPr>
        <w:tab/>
      </w:r>
      <w:r w:rsidRPr="00383667">
        <w:rPr>
          <w:rFonts w:cs="Huawei Sans"/>
        </w:rPr>
        <w:tab/>
      </w:r>
      <w:r w:rsidRPr="00383667">
        <w:rPr>
          <w:rFonts w:cs="Huawei Sans"/>
        </w:rPr>
        <w:tab/>
        <w:t>GE0/0/5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w:t>
      </w:r>
    </w:p>
    <w:p w14:paraId="58DEA5AC" w14:textId="77777777" w:rsidR="00227531"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GE0/0/3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10.0.34.3</w:t>
      </w:r>
    </w:p>
    <w:p w14:paraId="28381A34" w14:textId="2CC33BEC" w:rsidR="00CA08AE" w:rsidRPr="00383667" w:rsidRDefault="00CA08AE" w:rsidP="00CA08A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Flags: </w:t>
      </w:r>
      <w:r w:rsidRPr="00383667">
        <w:rPr>
          <w:rFonts w:cs="Huawei Sans"/>
        </w:rPr>
        <w:tab/>
        <w:t>D-Direct,</w:t>
      </w:r>
      <w:r w:rsidRPr="00383667">
        <w:rPr>
          <w:rFonts w:cs="Huawei Sans"/>
        </w:rPr>
        <w:tab/>
        <w:t>A-Added</w:t>
      </w:r>
      <w:r w:rsidRPr="00383667">
        <w:rPr>
          <w:rFonts w:cs="Huawei Sans"/>
        </w:rPr>
        <w:tab/>
        <w:t>to</w:t>
      </w:r>
      <w:r w:rsidRPr="00383667">
        <w:rPr>
          <w:rFonts w:cs="Huawei Sans"/>
        </w:rPr>
        <w:tab/>
        <w:t>URT,</w:t>
      </w:r>
      <w:r w:rsidRPr="00383667">
        <w:rPr>
          <w:rFonts w:cs="Huawei Sans"/>
        </w:rPr>
        <w:tab/>
        <w:t>L-Advertised</w:t>
      </w:r>
      <w:r w:rsidRPr="00383667">
        <w:rPr>
          <w:rFonts w:cs="Huawei Sans"/>
        </w:rPr>
        <w:tab/>
        <w:t>in</w:t>
      </w:r>
      <w:r w:rsidRPr="00383667">
        <w:rPr>
          <w:rFonts w:cs="Huawei Sans"/>
        </w:rPr>
        <w:tab/>
        <w:t>LSPs,</w:t>
      </w:r>
      <w:r w:rsidRPr="00383667">
        <w:rPr>
          <w:rFonts w:cs="Huawei Sans"/>
        </w:rPr>
        <w:tab/>
        <w:t>S-IGP</w:t>
      </w:r>
      <w:r w:rsidRPr="00383667">
        <w:rPr>
          <w:rFonts w:cs="Huawei Sans"/>
        </w:rPr>
        <w:tab/>
        <w:t>Shortcut,U-Up/Down</w:t>
      </w:r>
      <w:r w:rsidRPr="00383667">
        <w:rPr>
          <w:rFonts w:cs="Huawei Sans"/>
        </w:rPr>
        <w:tab/>
        <w:t>Bit</w:t>
      </w:r>
      <w:r w:rsidRPr="00383667">
        <w:rPr>
          <w:rFonts w:cs="Huawei Sans"/>
        </w:rPr>
        <w:tab/>
        <w:t>Set</w:t>
      </w:r>
    </w:p>
    <w:p w14:paraId="0B51F3E4" w14:textId="77777777" w:rsidR="00CA08AE" w:rsidRPr="00383667" w:rsidRDefault="00CA08AE" w:rsidP="00CA08AE">
      <w:pPr>
        <w:pStyle w:val="1e"/>
      </w:pPr>
      <w:r w:rsidRPr="00383667">
        <w:t>The routes from R4 to Loopback0 of R1 work in load balancing mode, and the next hops are 10.0.24.2 and 10.0.34.3.</w:t>
      </w:r>
    </w:p>
    <w:p w14:paraId="22AF1D8B" w14:textId="77777777" w:rsidR="00CA08AE" w:rsidRPr="00383667" w:rsidRDefault="00CA08AE" w:rsidP="00CA08AE">
      <w:pPr>
        <w:pStyle w:val="1e"/>
      </w:pPr>
      <w:r w:rsidRPr="00383667">
        <w:t># Change the IS-IS cost of GE0/0/3 on R4.</w:t>
      </w:r>
    </w:p>
    <w:p w14:paraId="330D16F8" w14:textId="77777777" w:rsidR="00CA08AE" w:rsidRPr="00383667" w:rsidRDefault="00CA08AE" w:rsidP="00CA08AE">
      <w:pPr>
        <w:pStyle w:val="2f3"/>
        <w:rPr>
          <w:rFonts w:cs="Huawei Sans"/>
        </w:rPr>
      </w:pPr>
      <w:r w:rsidRPr="00383667">
        <w:rPr>
          <w:rFonts w:cs="Huawei Sans"/>
        </w:rPr>
        <w:t>[R4]interface GigabitEthernet0/0/3</w:t>
      </w:r>
    </w:p>
    <w:p w14:paraId="1836E7C9" w14:textId="77777777" w:rsidR="00CA08AE" w:rsidRPr="00383667" w:rsidRDefault="00CA08AE" w:rsidP="00CA08AE">
      <w:pPr>
        <w:pStyle w:val="2f3"/>
        <w:rPr>
          <w:rFonts w:cs="Huawei Sans"/>
        </w:rPr>
      </w:pPr>
      <w:r w:rsidRPr="00383667">
        <w:rPr>
          <w:rFonts w:cs="Huawei Sans"/>
        </w:rPr>
        <w:t>[R4-GigabitEthernet0/0/3] isis cost 15</w:t>
      </w:r>
    </w:p>
    <w:p w14:paraId="3BC528AF" w14:textId="77777777" w:rsidR="00CA08AE" w:rsidRPr="00383667" w:rsidRDefault="00CA08AE" w:rsidP="00CA08AE">
      <w:pPr>
        <w:pStyle w:val="1e"/>
      </w:pPr>
      <w:r w:rsidRPr="00383667">
        <w:t># Check the IS-IS route 10.0.1.1/32 on R4 again.</w:t>
      </w:r>
    </w:p>
    <w:p w14:paraId="15B6A681" w14:textId="77777777" w:rsidR="00CA08AE" w:rsidRPr="00383667" w:rsidRDefault="00CA08AE" w:rsidP="00CA08AE">
      <w:pPr>
        <w:pStyle w:val="2f3"/>
        <w:rPr>
          <w:rFonts w:cs="Huawei Sans"/>
        </w:rPr>
      </w:pPr>
      <w:r w:rsidRPr="00383667">
        <w:rPr>
          <w:rFonts w:cs="Huawei Sans"/>
        </w:rPr>
        <w:t>&lt;R4&gt;display isis route 10.0.1.1 32</w:t>
      </w:r>
    </w:p>
    <w:p w14:paraId="1B1E700B" w14:textId="77777777" w:rsidR="00CA08AE" w:rsidRPr="00383667" w:rsidRDefault="00CA08AE" w:rsidP="00CA08AE">
      <w:pPr>
        <w:pStyle w:val="2f3"/>
        <w:rPr>
          <w:rFonts w:cs="Huawei Sans"/>
        </w:rPr>
      </w:pPr>
    </w:p>
    <w:p w14:paraId="79BD0CEA" w14:textId="77777777" w:rsidR="00CA08AE" w:rsidRPr="00383667" w:rsidRDefault="00CA08AE" w:rsidP="00CA08AE">
      <w:pPr>
        <w:pStyle w:val="2f3"/>
        <w:rPr>
          <w:rFonts w:cs="Huawei Sans"/>
        </w:rPr>
      </w:pPr>
      <w:r w:rsidRPr="00383667">
        <w:rPr>
          <w:rFonts w:cs="Huawei Sans"/>
        </w:rPr>
        <w:t xml:space="preserve">                         Route information for ISIS(1)</w:t>
      </w:r>
    </w:p>
    <w:p w14:paraId="64A572AE" w14:textId="77777777" w:rsidR="00CA08AE" w:rsidRPr="00383667" w:rsidRDefault="00CA08AE" w:rsidP="00CA08AE">
      <w:pPr>
        <w:pStyle w:val="2f3"/>
        <w:rPr>
          <w:rFonts w:cs="Huawei Sans"/>
        </w:rPr>
      </w:pPr>
      <w:r w:rsidRPr="00383667">
        <w:rPr>
          <w:rFonts w:cs="Huawei Sans"/>
        </w:rPr>
        <w:lastRenderedPageBreak/>
        <w:t xml:space="preserve">                         -----------------------------</w:t>
      </w:r>
    </w:p>
    <w:p w14:paraId="3A2D58D9" w14:textId="77777777" w:rsidR="00CA08AE" w:rsidRPr="00383667" w:rsidRDefault="00CA08AE" w:rsidP="00CA08AE">
      <w:pPr>
        <w:pStyle w:val="2f3"/>
        <w:rPr>
          <w:rFonts w:cs="Huawei Sans"/>
        </w:rPr>
      </w:pPr>
    </w:p>
    <w:p w14:paraId="78B65C4A" w14:textId="77777777" w:rsidR="00CA08AE" w:rsidRPr="00383667" w:rsidRDefault="00CA08AE" w:rsidP="00CA08AE">
      <w:pPr>
        <w:pStyle w:val="2f3"/>
        <w:rPr>
          <w:rFonts w:cs="Huawei Sans"/>
        </w:rPr>
      </w:pPr>
      <w:r w:rsidRPr="00383667">
        <w:rPr>
          <w:rFonts w:cs="Huawei Sans"/>
        </w:rPr>
        <w:t xml:space="preserve">                        ISIS(1) Level-2 Forwarding Table</w:t>
      </w:r>
    </w:p>
    <w:p w14:paraId="06FF6C76" w14:textId="77777777" w:rsidR="00CA08AE" w:rsidRPr="00383667" w:rsidRDefault="00CA08AE" w:rsidP="00CA08AE">
      <w:pPr>
        <w:pStyle w:val="2f3"/>
        <w:rPr>
          <w:rFonts w:cs="Huawei Sans"/>
        </w:rPr>
      </w:pPr>
      <w:r w:rsidRPr="00383667">
        <w:rPr>
          <w:rFonts w:cs="Huawei Sans"/>
        </w:rPr>
        <w:t xml:space="preserve">                        --------------------------------</w:t>
      </w:r>
    </w:p>
    <w:p w14:paraId="0FF09BCC" w14:textId="77777777" w:rsidR="00CA08AE" w:rsidRPr="00383667" w:rsidRDefault="00CA08AE" w:rsidP="00CA08AE">
      <w:pPr>
        <w:pStyle w:val="2f3"/>
        <w:rPr>
          <w:rFonts w:cs="Huawei Sans"/>
        </w:rPr>
      </w:pPr>
    </w:p>
    <w:p w14:paraId="1C95AC0A" w14:textId="77777777" w:rsidR="00CA08AE" w:rsidRPr="00383667" w:rsidRDefault="00CA08AE" w:rsidP="00CA08AE">
      <w:pPr>
        <w:pStyle w:val="2f3"/>
        <w:rPr>
          <w:rFonts w:cs="Huawei Sans"/>
        </w:rPr>
      </w:pPr>
      <w:r w:rsidRPr="00383667">
        <w:rPr>
          <w:rFonts w:cs="Huawei Sans"/>
        </w:rPr>
        <w:t xml:space="preserve">IPV4 Destination     IntCost    </w:t>
      </w:r>
      <w:r w:rsidRPr="00383667">
        <w:rPr>
          <w:rFonts w:cs="Huawei Sans"/>
        </w:rPr>
        <w:tab/>
        <w:t>ExtCost</w:t>
      </w:r>
      <w:r w:rsidRPr="00383667">
        <w:rPr>
          <w:rFonts w:cs="Huawei Sans"/>
        </w:rPr>
        <w:tab/>
      </w:r>
      <w:r w:rsidRPr="00383667">
        <w:rPr>
          <w:rFonts w:cs="Huawei Sans"/>
        </w:rPr>
        <w:tab/>
      </w:r>
      <w:r w:rsidRPr="00383667">
        <w:rPr>
          <w:rFonts w:cs="Huawei Sans"/>
        </w:rPr>
        <w:tab/>
        <w:t xml:space="preserve"> ExitInterface   </w:t>
      </w:r>
      <w:r w:rsidRPr="00383667">
        <w:rPr>
          <w:rFonts w:cs="Huawei Sans"/>
        </w:rPr>
        <w:tab/>
        <w:t>NextHop         Flags</w:t>
      </w:r>
    </w:p>
    <w:p w14:paraId="34F5C7B0" w14:textId="77777777" w:rsidR="00CA08AE" w:rsidRPr="00383667" w:rsidRDefault="00CA08AE" w:rsidP="00CA08AE">
      <w:pPr>
        <w:pStyle w:val="2f3"/>
        <w:rPr>
          <w:rFonts w:cs="Huawei Sans"/>
        </w:rPr>
      </w:pPr>
      <w:r w:rsidRPr="00383667">
        <w:rPr>
          <w:rFonts w:cs="Huawei Sans"/>
        </w:rPr>
        <w:t>-------------------------------------------------------------------------------</w:t>
      </w:r>
    </w:p>
    <w:p w14:paraId="53FA6C6D" w14:textId="77777777" w:rsidR="00CA08AE" w:rsidRPr="00383667" w:rsidRDefault="00CA08AE" w:rsidP="00CA08AE">
      <w:pPr>
        <w:pStyle w:val="2f3"/>
        <w:rPr>
          <w:rFonts w:cs="Huawei Sans"/>
        </w:rPr>
      </w:pPr>
      <w:r w:rsidRPr="00383667">
        <w:rPr>
          <w:rFonts w:cs="Huawei Sans"/>
        </w:rPr>
        <w:t>10.0.1.1/32          20         NULL    GE0/0/5        10.0.24.2       A/-/-/-</w:t>
      </w:r>
    </w:p>
    <w:p w14:paraId="491E61FF" w14:textId="77777777" w:rsidR="00CA08AE" w:rsidRPr="00383667" w:rsidRDefault="00CA08AE" w:rsidP="00CA08AE">
      <w:pPr>
        <w:pStyle w:val="2f3"/>
        <w:rPr>
          <w:rFonts w:cs="Huawei Sans"/>
        </w:rPr>
      </w:pPr>
      <w:r w:rsidRPr="00383667">
        <w:rPr>
          <w:rFonts w:cs="Huawei Sans"/>
        </w:rPr>
        <w:t xml:space="preserve">     Flags: D-Direct, A-Added to URT, L-Advertised in LSPs, S-IGP Shortcut,</w:t>
      </w:r>
    </w:p>
    <w:p w14:paraId="2DA249A8" w14:textId="77777777" w:rsidR="00CA08AE" w:rsidRPr="00383667" w:rsidRDefault="00CA08AE" w:rsidP="00CA08AE">
      <w:pPr>
        <w:pStyle w:val="2f3"/>
        <w:rPr>
          <w:rFonts w:cs="Huawei Sans"/>
        </w:rPr>
      </w:pPr>
      <w:r w:rsidRPr="00383667">
        <w:rPr>
          <w:rFonts w:cs="Huawei Sans"/>
        </w:rPr>
        <w:t xml:space="preserve">                               U-Up/Down Bit Set</w:t>
      </w:r>
    </w:p>
    <w:p w14:paraId="45F07996" w14:textId="77777777" w:rsidR="00CA08AE" w:rsidRPr="00383667" w:rsidRDefault="00CA08AE" w:rsidP="00CA08AE">
      <w:pPr>
        <w:pStyle w:val="1e"/>
      </w:pPr>
      <w:r w:rsidRPr="00383667">
        <w:t>According to the preceding command output, there is only one next hop (10.0.24.2) from R4 to Loopback0 of R1.</w:t>
      </w:r>
    </w:p>
    <w:p w14:paraId="723A14A4" w14:textId="77777777" w:rsidR="00CA08AE" w:rsidRPr="00383667" w:rsidRDefault="00CA08AE" w:rsidP="00604E8C">
      <w:pPr>
        <w:pStyle w:val="30"/>
        <w:numPr>
          <w:ilvl w:val="5"/>
          <w:numId w:val="26"/>
        </w:numPr>
        <w:tabs>
          <w:tab w:val="clear" w:pos="1701"/>
        </w:tabs>
        <w:ind w:left="1032" w:hanging="278"/>
        <w:outlineLvl w:val="4"/>
        <w:rPr>
          <w:rFonts w:cs="Huawei Sans"/>
        </w:rPr>
      </w:pPr>
      <w:r w:rsidRPr="00383667">
        <w:rPr>
          <w:rFonts w:cs="Huawei Sans"/>
        </w:rPr>
        <w:t>Configure IS-IS route leaking.</w:t>
      </w:r>
    </w:p>
    <w:p w14:paraId="3936BD7B" w14:textId="77777777" w:rsidR="00CA08AE" w:rsidRPr="00383667" w:rsidRDefault="00CA08AE" w:rsidP="00CA08AE">
      <w:pPr>
        <w:pStyle w:val="1e"/>
      </w:pPr>
      <w:r w:rsidRPr="00383667">
        <w:t xml:space="preserve">By default, R1 does not have specific routes to the Level-2 area and forwards packets to the Level-2 area only through the default routes advertised by Level-1-2 routers. In this example, R1 uses R2 and R3 as equal-cost next hops to reach the Level-2 area. To divert the traffic sent from R1 to R5 to R3, you </w:t>
      </w:r>
      <w:r w:rsidRPr="00497E5B">
        <w:t>can configure route</w:t>
      </w:r>
      <w:r w:rsidRPr="00383667">
        <w:t xml:space="preserve"> leaking on R3 so that R3 can leak the routes destined for the Level-2 area to the Level-1 area. In this way, R1 can learn desired routes through IS-IS.</w:t>
      </w:r>
    </w:p>
    <w:p w14:paraId="72DF7148" w14:textId="77777777" w:rsidR="00CA08AE" w:rsidRPr="00383667" w:rsidRDefault="00CA08AE" w:rsidP="00CA08AE">
      <w:pPr>
        <w:pStyle w:val="1e"/>
      </w:pPr>
      <w:r w:rsidRPr="00383667">
        <w:t># Check the route to Loopback0 on R5 in the IP routing table of R1.</w:t>
      </w:r>
    </w:p>
    <w:p w14:paraId="0109BB57" w14:textId="77777777" w:rsidR="00CA08AE" w:rsidRPr="00383667" w:rsidRDefault="00CA08AE" w:rsidP="00CA08AE">
      <w:pPr>
        <w:pStyle w:val="2f3"/>
        <w:rPr>
          <w:rFonts w:cs="Huawei Sans"/>
        </w:rPr>
      </w:pPr>
      <w:r w:rsidRPr="00383667">
        <w:rPr>
          <w:rFonts w:cs="Huawei Sans"/>
        </w:rPr>
        <w:t xml:space="preserve">&lt;R1&gt;display </w:t>
      </w:r>
      <w:r w:rsidRPr="00497E5B">
        <w:rPr>
          <w:rFonts w:cs="Huawei Sans"/>
        </w:rPr>
        <w:t>ip</w:t>
      </w:r>
      <w:r w:rsidRPr="00383667">
        <w:rPr>
          <w:rFonts w:cs="Huawei Sans"/>
        </w:rPr>
        <w:t xml:space="preserve"> routing-table 10.0.5.5</w:t>
      </w:r>
    </w:p>
    <w:p w14:paraId="6D64A689" w14:textId="77777777" w:rsidR="00CA08AE" w:rsidRPr="00383667" w:rsidRDefault="00CA08AE" w:rsidP="00CA08AE">
      <w:pPr>
        <w:pStyle w:val="2f3"/>
        <w:rPr>
          <w:rFonts w:cs="Huawei Sans"/>
        </w:rPr>
      </w:pPr>
      <w:r w:rsidRPr="00383667">
        <w:rPr>
          <w:rFonts w:cs="Huawei Sans"/>
        </w:rPr>
        <w:t>Route Flags: R - relay, D - download to fib</w:t>
      </w:r>
    </w:p>
    <w:p w14:paraId="4955BCDF" w14:textId="77777777" w:rsidR="00CA08AE" w:rsidRPr="00383667" w:rsidRDefault="00CA08AE" w:rsidP="00CA08AE">
      <w:pPr>
        <w:pStyle w:val="2f3"/>
        <w:rPr>
          <w:rFonts w:cs="Huawei Sans"/>
        </w:rPr>
      </w:pPr>
      <w:r w:rsidRPr="00383667">
        <w:rPr>
          <w:rFonts w:cs="Huawei Sans"/>
        </w:rPr>
        <w:t>------------------------------------------------------------------------------</w:t>
      </w:r>
    </w:p>
    <w:p w14:paraId="793B99FD" w14:textId="4ED0C460" w:rsidR="00CA08AE" w:rsidRPr="00383667" w:rsidRDefault="00CA08AE" w:rsidP="00CA08AE">
      <w:pPr>
        <w:pStyle w:val="2f3"/>
        <w:rPr>
          <w:rFonts w:cs="Huawei Sans"/>
        </w:rPr>
      </w:pPr>
      <w:r w:rsidRPr="00383667">
        <w:rPr>
          <w:rFonts w:cs="Huawei Sans"/>
        </w:rPr>
        <w:t>Routing</w:t>
      </w:r>
      <w:r w:rsidR="00E06234">
        <w:rPr>
          <w:rFonts w:cs="Huawei Sans"/>
        </w:rPr>
        <w:tab/>
      </w:r>
      <w:r w:rsidRPr="00383667">
        <w:rPr>
          <w:rFonts w:cs="Huawei Sans"/>
        </w:rPr>
        <w:t>Table</w:t>
      </w:r>
      <w:r w:rsidR="00E06234" w:rsidRPr="00383667">
        <w:rPr>
          <w:rFonts w:cs="Huawei Sans"/>
        </w:rPr>
        <w:tab/>
      </w:r>
      <w:r w:rsidR="00E06234" w:rsidRPr="00383667">
        <w:rPr>
          <w:rFonts w:cs="Huawei Sans"/>
        </w:rPr>
        <w:tab/>
      </w:r>
      <w:r w:rsidR="00E06234" w:rsidRPr="00383667">
        <w:rPr>
          <w:rFonts w:cs="Huawei Sans"/>
        </w:rPr>
        <w:tab/>
      </w:r>
      <w:r w:rsidRPr="00383667">
        <w:rPr>
          <w:rFonts w:cs="Huawei Sans"/>
        </w:rPr>
        <w:t>:</w:t>
      </w:r>
      <w:r w:rsidR="00E06234">
        <w:rPr>
          <w:rFonts w:cs="Huawei Sans"/>
        </w:rPr>
        <w:tab/>
      </w:r>
      <w:r w:rsidRPr="00383667">
        <w:rPr>
          <w:rFonts w:cs="Huawei Sans"/>
        </w:rPr>
        <w:t>Public</w:t>
      </w:r>
    </w:p>
    <w:p w14:paraId="7E8F7D16" w14:textId="216299BE" w:rsidR="00CA08AE" w:rsidRPr="00383667" w:rsidRDefault="00CA08AE" w:rsidP="00CA08AE">
      <w:pPr>
        <w:pStyle w:val="2f3"/>
        <w:rPr>
          <w:rFonts w:cs="Huawei Sans"/>
        </w:rPr>
      </w:pPr>
      <w:r w:rsidRPr="00383667">
        <w:rPr>
          <w:rFonts w:cs="Huawei Sans"/>
        </w:rPr>
        <w:t>Summary</w:t>
      </w:r>
      <w:r w:rsidR="00E06234">
        <w:rPr>
          <w:rFonts w:cs="Huawei Sans"/>
        </w:rPr>
        <w:tab/>
      </w:r>
      <w:r w:rsidRPr="00383667">
        <w:rPr>
          <w:rFonts w:cs="Huawei Sans"/>
        </w:rPr>
        <w:t>Count</w:t>
      </w:r>
      <w:r w:rsidR="00E06234">
        <w:rPr>
          <w:rFonts w:cs="Huawei Sans"/>
        </w:rPr>
        <w:tab/>
      </w:r>
      <w:r w:rsidRPr="00383667">
        <w:rPr>
          <w:rFonts w:cs="Huawei Sans"/>
        </w:rPr>
        <w:t>:</w:t>
      </w:r>
      <w:r w:rsidR="00E06234">
        <w:rPr>
          <w:rFonts w:cs="Huawei Sans"/>
        </w:rPr>
        <w:tab/>
      </w:r>
      <w:r w:rsidRPr="00383667">
        <w:rPr>
          <w:rFonts w:cs="Huawei Sans"/>
        </w:rPr>
        <w:t>2</w:t>
      </w:r>
    </w:p>
    <w:p w14:paraId="61BEB0B2" w14:textId="186E1638" w:rsidR="00CA08AE" w:rsidRPr="00383667" w:rsidRDefault="00CA08AE" w:rsidP="00CA08AE">
      <w:pPr>
        <w:pStyle w:val="2f3"/>
        <w:rPr>
          <w:rFonts w:cs="Huawei Sans"/>
        </w:rPr>
      </w:pPr>
      <w:r w:rsidRPr="00383667">
        <w:rPr>
          <w:rFonts w:cs="Huawei Sans"/>
        </w:rPr>
        <w:t>Destination/Mask</w:t>
      </w:r>
      <w:r w:rsidR="00E06234">
        <w:rPr>
          <w:rFonts w:cs="Huawei Sans"/>
        </w:rPr>
        <w:tab/>
      </w:r>
      <w:r w:rsidR="00E06234">
        <w:rPr>
          <w:rFonts w:cs="Huawei Sans"/>
        </w:rPr>
        <w:tab/>
      </w:r>
      <w:r w:rsidR="00E06234">
        <w:rPr>
          <w:rFonts w:cs="Huawei Sans"/>
        </w:rPr>
        <w:tab/>
      </w:r>
      <w:r w:rsidRPr="00497E5B">
        <w:rPr>
          <w:rFonts w:cs="Huawei Sans"/>
        </w:rPr>
        <w:t>Proto</w:t>
      </w:r>
      <w:r w:rsidR="00E06234">
        <w:rPr>
          <w:rFonts w:cs="Huawei Sans"/>
        </w:rPr>
        <w:tab/>
      </w:r>
      <w:r w:rsidR="00E06234">
        <w:rPr>
          <w:rFonts w:cs="Huawei Sans"/>
        </w:rPr>
        <w:tab/>
      </w:r>
      <w:r w:rsidRPr="00383667">
        <w:rPr>
          <w:rFonts w:cs="Huawei Sans"/>
        </w:rPr>
        <w:t>Pre</w:t>
      </w:r>
      <w:r w:rsidR="00E06234">
        <w:rPr>
          <w:rFonts w:cs="Huawei Sans"/>
        </w:rPr>
        <w:tab/>
      </w:r>
      <w:r w:rsidR="00E06234">
        <w:rPr>
          <w:rFonts w:cs="Huawei Sans"/>
        </w:rPr>
        <w:tab/>
      </w:r>
      <w:r w:rsidRPr="00383667">
        <w:rPr>
          <w:rFonts w:cs="Huawei Sans"/>
        </w:rPr>
        <w:t>Cost</w:t>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Pr="00383667">
        <w:rPr>
          <w:rFonts w:cs="Huawei Sans"/>
        </w:rPr>
        <w:t>Flags</w:t>
      </w:r>
      <w:r w:rsidR="00E06234">
        <w:rPr>
          <w:rFonts w:cs="Huawei Sans"/>
        </w:rPr>
        <w:tab/>
      </w:r>
      <w:r w:rsidR="00E06234">
        <w:rPr>
          <w:rFonts w:cs="Huawei Sans"/>
        </w:rPr>
        <w:tab/>
      </w:r>
      <w:r w:rsidRPr="00383667">
        <w:rPr>
          <w:rFonts w:cs="Huawei Sans"/>
        </w:rPr>
        <w:t>NextHop</w:t>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Pr="00383667">
        <w:rPr>
          <w:rFonts w:cs="Huawei Sans"/>
        </w:rPr>
        <w:t>Interface</w:t>
      </w:r>
    </w:p>
    <w:p w14:paraId="6B8D98AB" w14:textId="77777777" w:rsidR="00CA08AE" w:rsidRPr="00383667" w:rsidRDefault="00CA08AE" w:rsidP="00CA08AE">
      <w:pPr>
        <w:pStyle w:val="2f3"/>
        <w:rPr>
          <w:rFonts w:cs="Huawei Sans"/>
        </w:rPr>
      </w:pPr>
    </w:p>
    <w:p w14:paraId="3226C990" w14:textId="7914582C" w:rsidR="00CA08AE" w:rsidRPr="00383667" w:rsidRDefault="00E06234" w:rsidP="00CA08AE">
      <w:pPr>
        <w:pStyle w:val="2f3"/>
        <w:rPr>
          <w:rFonts w:cs="Huawei Sans"/>
        </w:rPr>
      </w:pPr>
      <w:r>
        <w:rPr>
          <w:rFonts w:cs="Huawei Sans"/>
        </w:rPr>
        <w:tab/>
      </w:r>
      <w:r>
        <w:rPr>
          <w:rFonts w:cs="Huawei Sans"/>
        </w:rPr>
        <w:tab/>
      </w:r>
      <w:r>
        <w:rPr>
          <w:rFonts w:cs="Huawei Sans"/>
        </w:rPr>
        <w:tab/>
      </w:r>
      <w:r>
        <w:rPr>
          <w:rFonts w:cs="Huawei Sans"/>
        </w:rPr>
        <w:tab/>
      </w:r>
      <w:r w:rsidR="00CA08AE" w:rsidRPr="00383667">
        <w:rPr>
          <w:rFonts w:cs="Huawei Sans"/>
        </w:rPr>
        <w:t>0.0.0.0/0</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CA08AE" w:rsidRPr="00383667">
        <w:rPr>
          <w:rFonts w:cs="Huawei Sans"/>
        </w:rPr>
        <w:t>ISIS-L1</w:t>
      </w:r>
      <w:r>
        <w:rPr>
          <w:rFonts w:cs="Huawei Sans"/>
        </w:rPr>
        <w:tab/>
      </w:r>
      <w:r w:rsidR="00CA08AE" w:rsidRPr="00383667">
        <w:rPr>
          <w:rFonts w:cs="Huawei Sans"/>
        </w:rPr>
        <w:t>15</w:t>
      </w:r>
      <w:r>
        <w:rPr>
          <w:rFonts w:cs="Huawei Sans"/>
        </w:rPr>
        <w:tab/>
      </w:r>
      <w:r>
        <w:rPr>
          <w:rFonts w:cs="Huawei Sans"/>
        </w:rPr>
        <w:tab/>
      </w:r>
      <w:r>
        <w:rPr>
          <w:rFonts w:cs="Huawei Sans"/>
        </w:rPr>
        <w:tab/>
      </w:r>
      <w:r w:rsidR="00CA08AE" w:rsidRPr="00383667">
        <w:rPr>
          <w:rFonts w:cs="Huawei Sans"/>
        </w:rPr>
        <w:t>10</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CA08AE" w:rsidRPr="00383667">
        <w:rPr>
          <w:rFonts w:cs="Huawei Sans"/>
        </w:rPr>
        <w:t>D</w:t>
      </w:r>
      <w:r>
        <w:rPr>
          <w:rFonts w:cs="Huawei Sans"/>
        </w:rPr>
        <w:tab/>
      </w:r>
      <w:r>
        <w:rPr>
          <w:rFonts w:cs="Huawei Sans"/>
        </w:rPr>
        <w:tab/>
      </w:r>
      <w:r>
        <w:rPr>
          <w:rFonts w:cs="Huawei Sans"/>
        </w:rPr>
        <w:tab/>
      </w:r>
      <w:r w:rsidR="00CA08AE"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CA08AE" w:rsidRPr="00383667">
        <w:rPr>
          <w:rFonts w:cs="Huawei Sans"/>
        </w:rPr>
        <w:t>GigabitEthernet0/0/1</w:t>
      </w:r>
    </w:p>
    <w:p w14:paraId="150F7374" w14:textId="3A0A8219" w:rsidR="00CA08AE" w:rsidRPr="00383667" w:rsidRDefault="00E06234" w:rsidP="00CA08AE">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CA08AE" w:rsidRPr="00383667">
        <w:rPr>
          <w:rFonts w:cs="Huawei Sans"/>
        </w:rPr>
        <w:t>ISIS-L1</w:t>
      </w:r>
      <w:r>
        <w:rPr>
          <w:rFonts w:cs="Huawei Sans"/>
        </w:rPr>
        <w:tab/>
      </w:r>
      <w:r w:rsidR="00CA08AE" w:rsidRPr="00383667">
        <w:rPr>
          <w:rFonts w:cs="Huawei Sans"/>
        </w:rPr>
        <w:t>15</w:t>
      </w:r>
      <w:r>
        <w:rPr>
          <w:rFonts w:cs="Huawei Sans"/>
        </w:rPr>
        <w:tab/>
      </w:r>
      <w:r>
        <w:rPr>
          <w:rFonts w:cs="Huawei Sans"/>
        </w:rPr>
        <w:tab/>
      </w:r>
      <w:r>
        <w:rPr>
          <w:rFonts w:cs="Huawei Sans"/>
        </w:rPr>
        <w:tab/>
      </w:r>
      <w:r w:rsidR="00CA08AE" w:rsidRPr="00383667">
        <w:rPr>
          <w:rFonts w:cs="Huawei Sans"/>
        </w:rPr>
        <w:t>10</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CA08AE" w:rsidRPr="00383667">
        <w:rPr>
          <w:rFonts w:cs="Huawei Sans"/>
        </w:rPr>
        <w:t>D</w:t>
      </w:r>
      <w:r>
        <w:rPr>
          <w:rFonts w:cs="Huawei Sans"/>
        </w:rPr>
        <w:tab/>
      </w:r>
      <w:r>
        <w:rPr>
          <w:rFonts w:cs="Huawei Sans"/>
        </w:rPr>
        <w:tab/>
      </w:r>
      <w:r>
        <w:rPr>
          <w:rFonts w:cs="Huawei Sans"/>
        </w:rPr>
        <w:tab/>
      </w:r>
      <w:r w:rsidR="00CA08AE" w:rsidRPr="00383667">
        <w:rPr>
          <w:rFonts w:cs="Huawei Sans"/>
        </w:rPr>
        <w:t>10.0.123.2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CA08AE" w:rsidRPr="00383667">
        <w:rPr>
          <w:rFonts w:cs="Huawei Sans"/>
        </w:rPr>
        <w:t>GigabitEthernet0/0/1</w:t>
      </w:r>
    </w:p>
    <w:p w14:paraId="0CCCF053" w14:textId="77777777" w:rsidR="00CA08AE" w:rsidRPr="00383667" w:rsidRDefault="00CA08AE" w:rsidP="00CA08AE">
      <w:pPr>
        <w:pStyle w:val="1e"/>
      </w:pPr>
      <w:r w:rsidRPr="00383667">
        <w:t>According to the preceding command output, traffic from R1 to 10.0.5.5 is balanced between R2 and R3.</w:t>
      </w:r>
    </w:p>
    <w:p w14:paraId="1BC7342D" w14:textId="77777777" w:rsidR="00CA08AE" w:rsidRPr="00383667" w:rsidRDefault="00CA08AE" w:rsidP="00CA08AE">
      <w:pPr>
        <w:pStyle w:val="1e"/>
      </w:pPr>
      <w:r w:rsidRPr="00383667">
        <w:t># Configure IS-IS route leaking on R3.</w:t>
      </w:r>
    </w:p>
    <w:p w14:paraId="44296004" w14:textId="77777777" w:rsidR="00CA08AE" w:rsidRPr="00383667" w:rsidRDefault="00CA08AE" w:rsidP="00CA08AE">
      <w:pPr>
        <w:pStyle w:val="2f3"/>
        <w:rPr>
          <w:rFonts w:cs="Huawei Sans"/>
        </w:rPr>
      </w:pPr>
      <w:r w:rsidRPr="00383667">
        <w:rPr>
          <w:rFonts w:cs="Huawei Sans"/>
        </w:rPr>
        <w:t>[R3]isis 1</w:t>
      </w:r>
    </w:p>
    <w:p w14:paraId="02553FBD" w14:textId="77777777" w:rsidR="00CA08AE" w:rsidRPr="00383667" w:rsidRDefault="00CA08AE" w:rsidP="00CA08AE">
      <w:pPr>
        <w:pStyle w:val="2f3"/>
        <w:rPr>
          <w:rFonts w:cs="Huawei Sans"/>
        </w:rPr>
      </w:pPr>
      <w:r w:rsidRPr="00383667">
        <w:rPr>
          <w:rFonts w:cs="Huawei Sans"/>
        </w:rPr>
        <w:t>[R3-isis-1] import-route isis level-2 into level-1</w:t>
      </w:r>
    </w:p>
    <w:p w14:paraId="1B7AF7AD" w14:textId="77777777" w:rsidR="00CA08AE" w:rsidRPr="00383667" w:rsidRDefault="00CA08AE" w:rsidP="00CA08AE">
      <w:pPr>
        <w:pStyle w:val="2f3"/>
        <w:rPr>
          <w:rFonts w:cs="Huawei Sans"/>
        </w:rPr>
      </w:pPr>
      <w:r w:rsidRPr="00383667">
        <w:rPr>
          <w:rFonts w:cs="Huawei Sans"/>
        </w:rPr>
        <w:t>[R3-isis-1] quit</w:t>
      </w:r>
    </w:p>
    <w:p w14:paraId="58EDC625" w14:textId="77777777" w:rsidR="00CA08AE" w:rsidRPr="00383667" w:rsidRDefault="00CA08AE" w:rsidP="00CA08AE">
      <w:pPr>
        <w:pStyle w:val="1e"/>
      </w:pPr>
      <w:r w:rsidRPr="00383667">
        <w:t># Check the route to Loopback0 on R5 in the IP routing table of R1 again.</w:t>
      </w:r>
    </w:p>
    <w:p w14:paraId="34D760EB" w14:textId="77777777" w:rsidR="00CA08AE" w:rsidRPr="00383667" w:rsidRDefault="00CA08AE" w:rsidP="00CA08AE">
      <w:pPr>
        <w:pStyle w:val="2f3"/>
        <w:rPr>
          <w:rFonts w:cs="Huawei Sans"/>
        </w:rPr>
      </w:pPr>
      <w:r w:rsidRPr="00383667">
        <w:rPr>
          <w:rFonts w:cs="Huawei Sans"/>
        </w:rPr>
        <w:t xml:space="preserve">&lt;R1&gt;display </w:t>
      </w:r>
      <w:r w:rsidRPr="00497E5B">
        <w:rPr>
          <w:rFonts w:cs="Huawei Sans"/>
        </w:rPr>
        <w:t>ip</w:t>
      </w:r>
      <w:r w:rsidRPr="00383667">
        <w:rPr>
          <w:rFonts w:cs="Huawei Sans"/>
        </w:rPr>
        <w:t xml:space="preserve"> routing-table 10.0.5.5</w:t>
      </w:r>
    </w:p>
    <w:p w14:paraId="45ADEB4A" w14:textId="77777777" w:rsidR="00CA08AE" w:rsidRPr="00383667" w:rsidRDefault="00CA08AE" w:rsidP="00CA08AE">
      <w:pPr>
        <w:pStyle w:val="2f3"/>
        <w:rPr>
          <w:rFonts w:cs="Huawei Sans"/>
        </w:rPr>
      </w:pPr>
      <w:r w:rsidRPr="00383667">
        <w:rPr>
          <w:rFonts w:cs="Huawei Sans"/>
        </w:rPr>
        <w:t>Route Flags: R - relay, D - download to fib</w:t>
      </w:r>
    </w:p>
    <w:p w14:paraId="3C286082" w14:textId="77777777" w:rsidR="00CA08AE" w:rsidRPr="00383667" w:rsidRDefault="00CA08AE" w:rsidP="00CA08AE">
      <w:pPr>
        <w:pStyle w:val="2f3"/>
        <w:rPr>
          <w:rFonts w:cs="Huawei Sans"/>
        </w:rPr>
      </w:pPr>
      <w:r w:rsidRPr="00383667">
        <w:rPr>
          <w:rFonts w:cs="Huawei Sans"/>
        </w:rPr>
        <w:t>------------------------------------------------------------------------------</w:t>
      </w:r>
    </w:p>
    <w:p w14:paraId="740B20E8" w14:textId="49746098" w:rsidR="00CA08AE" w:rsidRPr="00383667" w:rsidRDefault="00CA08AE" w:rsidP="00CA08AE">
      <w:pPr>
        <w:pStyle w:val="2f3"/>
        <w:rPr>
          <w:rFonts w:cs="Huawei Sans"/>
        </w:rPr>
      </w:pPr>
      <w:r w:rsidRPr="00383667">
        <w:rPr>
          <w:rFonts w:cs="Huawei Sans"/>
        </w:rPr>
        <w:t>Routing</w:t>
      </w:r>
      <w:r w:rsidR="00E06234">
        <w:rPr>
          <w:rFonts w:cs="Huawei Sans"/>
        </w:rPr>
        <w:tab/>
      </w:r>
      <w:r w:rsidRPr="00383667">
        <w:rPr>
          <w:rFonts w:cs="Huawei Sans"/>
        </w:rPr>
        <w:t>Table</w:t>
      </w:r>
      <w:r w:rsidR="00E06234" w:rsidRPr="00383667">
        <w:rPr>
          <w:rFonts w:cs="Huawei Sans"/>
        </w:rPr>
        <w:tab/>
      </w:r>
      <w:r w:rsidR="00E06234">
        <w:rPr>
          <w:rFonts w:cs="Huawei Sans"/>
        </w:rPr>
        <w:tab/>
      </w:r>
      <w:r w:rsidRPr="00383667">
        <w:rPr>
          <w:rFonts w:cs="Huawei Sans"/>
        </w:rPr>
        <w:t>:</w:t>
      </w:r>
      <w:r w:rsidR="00E06234">
        <w:rPr>
          <w:rFonts w:cs="Huawei Sans"/>
        </w:rPr>
        <w:tab/>
      </w:r>
      <w:r w:rsidRPr="00383667">
        <w:rPr>
          <w:rFonts w:cs="Huawei Sans"/>
        </w:rPr>
        <w:t>Public</w:t>
      </w:r>
    </w:p>
    <w:p w14:paraId="69FA61A2" w14:textId="4090F912" w:rsidR="00CA08AE" w:rsidRPr="00383667" w:rsidRDefault="00CA08AE" w:rsidP="00CA08AE">
      <w:pPr>
        <w:pStyle w:val="2f3"/>
        <w:rPr>
          <w:rFonts w:cs="Huawei Sans"/>
        </w:rPr>
      </w:pPr>
      <w:r w:rsidRPr="00383667">
        <w:rPr>
          <w:rFonts w:cs="Huawei Sans"/>
        </w:rPr>
        <w:t>Summary</w:t>
      </w:r>
      <w:r w:rsidR="00E06234">
        <w:rPr>
          <w:rFonts w:cs="Huawei Sans"/>
        </w:rPr>
        <w:tab/>
      </w:r>
      <w:r w:rsidRPr="00383667">
        <w:rPr>
          <w:rFonts w:cs="Huawei Sans"/>
        </w:rPr>
        <w:t>Count</w:t>
      </w:r>
      <w:r w:rsidR="00E06234">
        <w:rPr>
          <w:rFonts w:cs="Huawei Sans"/>
        </w:rPr>
        <w:tab/>
      </w:r>
      <w:r w:rsidRPr="00383667">
        <w:rPr>
          <w:rFonts w:cs="Huawei Sans"/>
        </w:rPr>
        <w:t>:</w:t>
      </w:r>
      <w:r w:rsidR="00E06234">
        <w:rPr>
          <w:rFonts w:cs="Huawei Sans"/>
        </w:rPr>
        <w:tab/>
      </w:r>
      <w:r w:rsidRPr="00383667">
        <w:rPr>
          <w:rFonts w:cs="Huawei Sans"/>
        </w:rPr>
        <w:t>1</w:t>
      </w:r>
    </w:p>
    <w:p w14:paraId="45807FB5" w14:textId="7900644A" w:rsidR="00CA08AE" w:rsidRPr="00383667" w:rsidRDefault="00CA08AE" w:rsidP="00CA08AE">
      <w:pPr>
        <w:pStyle w:val="2f3"/>
        <w:rPr>
          <w:rFonts w:cs="Huawei Sans"/>
        </w:rPr>
      </w:pPr>
      <w:r w:rsidRPr="00383667">
        <w:rPr>
          <w:rFonts w:cs="Huawei Sans"/>
        </w:rPr>
        <w:t>Destination/Mask</w:t>
      </w:r>
      <w:r w:rsidR="00E06234">
        <w:rPr>
          <w:rFonts w:cs="Huawei Sans"/>
        </w:rPr>
        <w:tab/>
      </w:r>
      <w:r w:rsidR="00E06234">
        <w:rPr>
          <w:rFonts w:cs="Huawei Sans"/>
        </w:rPr>
        <w:tab/>
      </w:r>
      <w:r w:rsidR="00E06234">
        <w:rPr>
          <w:rFonts w:cs="Huawei Sans"/>
        </w:rPr>
        <w:tab/>
      </w:r>
      <w:r w:rsidR="00E06234">
        <w:rPr>
          <w:rFonts w:cs="Huawei Sans"/>
        </w:rPr>
        <w:tab/>
      </w:r>
      <w:r w:rsidRPr="00497E5B">
        <w:rPr>
          <w:rFonts w:cs="Huawei Sans"/>
        </w:rPr>
        <w:t>Proto</w:t>
      </w:r>
      <w:r w:rsidR="00E06234">
        <w:rPr>
          <w:rFonts w:cs="Huawei Sans"/>
        </w:rPr>
        <w:tab/>
      </w:r>
      <w:r w:rsidR="00E06234">
        <w:rPr>
          <w:rFonts w:cs="Huawei Sans"/>
        </w:rPr>
        <w:tab/>
      </w:r>
      <w:r w:rsidR="00E06234">
        <w:rPr>
          <w:rFonts w:cs="Huawei Sans"/>
        </w:rPr>
        <w:tab/>
      </w:r>
      <w:r w:rsidRPr="00383667">
        <w:rPr>
          <w:rFonts w:cs="Huawei Sans"/>
        </w:rPr>
        <w:t>Pre</w:t>
      </w:r>
      <w:r w:rsidR="00E06234">
        <w:rPr>
          <w:rFonts w:cs="Huawei Sans"/>
        </w:rPr>
        <w:tab/>
      </w:r>
      <w:r w:rsidR="00E06234">
        <w:rPr>
          <w:rFonts w:cs="Huawei Sans"/>
        </w:rPr>
        <w:tab/>
      </w:r>
      <w:r w:rsidRPr="00383667">
        <w:rPr>
          <w:rFonts w:cs="Huawei Sans"/>
        </w:rPr>
        <w:t>Cost</w:t>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Pr="00383667">
        <w:rPr>
          <w:rFonts w:cs="Huawei Sans"/>
        </w:rPr>
        <w:t>Flags</w:t>
      </w:r>
      <w:r w:rsidR="00E06234">
        <w:rPr>
          <w:rFonts w:cs="Huawei Sans"/>
        </w:rPr>
        <w:tab/>
      </w:r>
      <w:r w:rsidR="00E06234">
        <w:rPr>
          <w:rFonts w:cs="Huawei Sans"/>
        </w:rPr>
        <w:tab/>
      </w:r>
      <w:r w:rsidR="00E06234">
        <w:rPr>
          <w:rFonts w:cs="Huawei Sans"/>
        </w:rPr>
        <w:tab/>
      </w:r>
      <w:r w:rsidRPr="00383667">
        <w:rPr>
          <w:rFonts w:cs="Huawei Sans"/>
        </w:rPr>
        <w:t>NextHop</w:t>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00E06234">
        <w:rPr>
          <w:rFonts w:cs="Huawei Sans"/>
        </w:rPr>
        <w:tab/>
      </w:r>
      <w:r w:rsidRPr="00383667">
        <w:rPr>
          <w:rFonts w:cs="Huawei Sans"/>
        </w:rPr>
        <w:t>Interface</w:t>
      </w:r>
    </w:p>
    <w:p w14:paraId="6DB02642" w14:textId="77777777" w:rsidR="00CA08AE" w:rsidRPr="00383667" w:rsidRDefault="00CA08AE" w:rsidP="00CA08AE">
      <w:pPr>
        <w:pStyle w:val="2f3"/>
        <w:rPr>
          <w:rFonts w:cs="Huawei Sans"/>
        </w:rPr>
      </w:pPr>
    </w:p>
    <w:p w14:paraId="19B89436" w14:textId="5E9784DB" w:rsidR="00CA08AE" w:rsidRPr="00383667" w:rsidRDefault="00E06234" w:rsidP="00CA08AE">
      <w:pPr>
        <w:pStyle w:val="2f3"/>
        <w:rPr>
          <w:rFonts w:cs="Huawei Sans"/>
        </w:rPr>
      </w:pPr>
      <w:r>
        <w:rPr>
          <w:rFonts w:cs="Huawei Sans"/>
        </w:rPr>
        <w:tab/>
      </w:r>
      <w:r>
        <w:rPr>
          <w:rFonts w:cs="Huawei Sans"/>
        </w:rPr>
        <w:tab/>
      </w:r>
      <w:r>
        <w:rPr>
          <w:rFonts w:cs="Huawei Sans"/>
        </w:rPr>
        <w:tab/>
      </w:r>
      <w:r w:rsidR="00CA08AE" w:rsidRPr="00383667">
        <w:rPr>
          <w:rFonts w:cs="Huawei Sans"/>
        </w:rPr>
        <w:t>10.0.5.5/32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CA08AE" w:rsidRPr="00383667">
        <w:rPr>
          <w:rFonts w:cs="Huawei Sans"/>
        </w:rPr>
        <w:t>ISIS-L1</w:t>
      </w:r>
      <w:r>
        <w:rPr>
          <w:rFonts w:cs="Huawei Sans"/>
        </w:rPr>
        <w:tab/>
      </w:r>
      <w:r w:rsidR="00CA08AE" w:rsidRPr="00383667">
        <w:rPr>
          <w:rFonts w:cs="Huawei Sans"/>
        </w:rPr>
        <w:tab/>
        <w:t>15</w:t>
      </w:r>
      <w:r>
        <w:rPr>
          <w:rFonts w:cs="Huawei Sans"/>
        </w:rPr>
        <w:tab/>
      </w:r>
      <w:r>
        <w:rPr>
          <w:rFonts w:cs="Huawei Sans"/>
        </w:rPr>
        <w:tab/>
      </w:r>
      <w:r>
        <w:rPr>
          <w:rFonts w:cs="Huawei Sans"/>
        </w:rPr>
        <w:tab/>
      </w:r>
      <w:r w:rsidR="00CA08AE" w:rsidRPr="00383667">
        <w:rPr>
          <w:rFonts w:cs="Huawei Sans"/>
        </w:rPr>
        <w:t>30</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CA08AE" w:rsidRPr="00383667">
        <w:rPr>
          <w:rFonts w:cs="Huawei Sans"/>
        </w:rPr>
        <w:t>D</w:t>
      </w:r>
      <w:r>
        <w:rPr>
          <w:rFonts w:cs="Huawei Sans"/>
        </w:rPr>
        <w:tab/>
      </w:r>
      <w:r>
        <w:rPr>
          <w:rFonts w:cs="Huawei Sans"/>
        </w:rPr>
        <w:tab/>
      </w:r>
      <w:r w:rsidRPr="00383667">
        <w:rPr>
          <w:rFonts w:cs="Huawei Sans"/>
        </w:rPr>
        <w:tab/>
      </w:r>
      <w:r w:rsidRPr="00383667">
        <w:rPr>
          <w:rFonts w:cs="Huawei Sans"/>
        </w:rPr>
        <w:tab/>
      </w:r>
      <w:r>
        <w:rPr>
          <w:rFonts w:cs="Huawei Sans"/>
        </w:rPr>
        <w:tab/>
      </w:r>
      <w:r w:rsidR="00CA08AE" w:rsidRPr="00383667">
        <w:rPr>
          <w:rFonts w:cs="Huawei Sans"/>
        </w:rPr>
        <w:t>10.0.123.3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CA08AE" w:rsidRPr="00383667">
        <w:rPr>
          <w:rFonts w:cs="Huawei Sans"/>
        </w:rPr>
        <w:t>GigabitEthernet0/0/1</w:t>
      </w:r>
    </w:p>
    <w:p w14:paraId="591A9430" w14:textId="77777777" w:rsidR="00CA08AE" w:rsidRPr="00383667" w:rsidRDefault="00CA08AE" w:rsidP="00CA08AE">
      <w:pPr>
        <w:pStyle w:val="1e"/>
      </w:pPr>
      <w:r w:rsidRPr="00383667">
        <w:lastRenderedPageBreak/>
        <w:t>According to the preceding command output, the next hop of the route from R1 to 10.0.5.5 is 10.0.123.3, that is, R3. In addition, this route is a specific route rather than a default route.</w:t>
      </w:r>
    </w:p>
    <w:p w14:paraId="6BB3D498" w14:textId="343DDBCB" w:rsidR="00CA08AE" w:rsidRPr="00383667" w:rsidRDefault="00FC61CF" w:rsidP="00CA08AE">
      <w:pPr>
        <w:pStyle w:val="1e"/>
        <w:rPr>
          <w:b/>
        </w:rPr>
      </w:pPr>
      <w:r w:rsidRPr="00383667">
        <w:rPr>
          <w:b/>
        </w:rPr>
        <w:t>----End</w:t>
      </w:r>
    </w:p>
    <w:p w14:paraId="6CEFBF48" w14:textId="77777777" w:rsidR="00CA08AE" w:rsidRPr="00383667" w:rsidRDefault="00CA08AE" w:rsidP="004027AB">
      <w:pPr>
        <w:pStyle w:val="3"/>
      </w:pPr>
      <w:bookmarkStart w:id="58" w:name="_Toc49940006"/>
      <w:r w:rsidRPr="00383667">
        <w:t>Quiz</w:t>
      </w:r>
      <w:bookmarkEnd w:id="58"/>
    </w:p>
    <w:p w14:paraId="448A14EF" w14:textId="77777777" w:rsidR="00CA08AE" w:rsidRPr="00383667" w:rsidRDefault="00CA08AE" w:rsidP="00CA08AE">
      <w:pPr>
        <w:pStyle w:val="1e"/>
      </w:pPr>
      <w:r w:rsidRPr="00383667">
        <w:t>What are the conditions for establishing an IS-IS neighbor relationship between Ethernet interfaces?</w:t>
      </w:r>
    </w:p>
    <w:p w14:paraId="0051DE55" w14:textId="16A8EA2F" w:rsidR="00CA08AE" w:rsidRPr="00383667" w:rsidRDefault="00CA08AE" w:rsidP="004027AB">
      <w:pPr>
        <w:pStyle w:val="3"/>
      </w:pPr>
      <w:bookmarkStart w:id="59" w:name="_Toc49940007"/>
      <w:r w:rsidRPr="00383667">
        <w:t>Configuration Reference</w:t>
      </w:r>
      <w:bookmarkEnd w:id="59"/>
    </w:p>
    <w:p w14:paraId="5FCB1D9F" w14:textId="77777777" w:rsidR="00CA08AE" w:rsidRPr="00383667" w:rsidRDefault="00CA08AE" w:rsidP="00CA08AE">
      <w:pPr>
        <w:pStyle w:val="1e"/>
      </w:pPr>
      <w:r w:rsidRPr="00383667">
        <w:t>Configuration on R1</w:t>
      </w:r>
    </w:p>
    <w:p w14:paraId="0E3C4631" w14:textId="77777777" w:rsidR="00CA08AE" w:rsidRPr="00383667" w:rsidRDefault="00CA08AE" w:rsidP="00CA08AE">
      <w:pPr>
        <w:pStyle w:val="2f3"/>
        <w:rPr>
          <w:rFonts w:cs="Huawei Sans"/>
        </w:rPr>
      </w:pPr>
      <w:r w:rsidRPr="00383667">
        <w:rPr>
          <w:rFonts w:cs="Huawei Sans"/>
        </w:rPr>
        <w:t>#</w:t>
      </w:r>
    </w:p>
    <w:p w14:paraId="395D771B" w14:textId="77777777" w:rsidR="00CA08AE" w:rsidRPr="00383667" w:rsidRDefault="00CA08AE" w:rsidP="00CA08AE">
      <w:pPr>
        <w:pStyle w:val="2f3"/>
        <w:rPr>
          <w:rFonts w:cs="Huawei Sans"/>
        </w:rPr>
      </w:pPr>
      <w:r w:rsidRPr="00497E5B">
        <w:rPr>
          <w:rFonts w:cs="Huawei Sans"/>
        </w:rPr>
        <w:t>sysname</w:t>
      </w:r>
      <w:r w:rsidRPr="00383667">
        <w:rPr>
          <w:rFonts w:cs="Huawei Sans"/>
        </w:rPr>
        <w:t xml:space="preserve"> R1</w:t>
      </w:r>
    </w:p>
    <w:p w14:paraId="51AF0E37" w14:textId="77777777" w:rsidR="00CA08AE" w:rsidRPr="00383667" w:rsidRDefault="00CA08AE" w:rsidP="00CA08AE">
      <w:pPr>
        <w:pStyle w:val="2f3"/>
        <w:rPr>
          <w:rFonts w:cs="Huawei Sans"/>
        </w:rPr>
      </w:pPr>
      <w:r w:rsidRPr="00383667">
        <w:rPr>
          <w:rFonts w:cs="Huawei Sans"/>
        </w:rPr>
        <w:t>#</w:t>
      </w:r>
    </w:p>
    <w:p w14:paraId="43C131CA" w14:textId="77777777" w:rsidR="00CA08AE" w:rsidRPr="00383667" w:rsidRDefault="00CA08AE" w:rsidP="00CA08AE">
      <w:pPr>
        <w:pStyle w:val="2f3"/>
        <w:rPr>
          <w:rFonts w:cs="Huawei Sans"/>
        </w:rPr>
      </w:pPr>
      <w:r w:rsidRPr="00497E5B">
        <w:rPr>
          <w:rFonts w:cs="Huawei Sans"/>
        </w:rPr>
        <w:t>isis</w:t>
      </w:r>
      <w:r w:rsidRPr="00383667">
        <w:rPr>
          <w:rFonts w:cs="Huawei Sans"/>
        </w:rPr>
        <w:t xml:space="preserve"> 1</w:t>
      </w:r>
    </w:p>
    <w:p w14:paraId="659FFC1B"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is-level</w:t>
      </w:r>
      <w:r w:rsidRPr="00383667">
        <w:rPr>
          <w:rFonts w:cs="Huawei Sans"/>
        </w:rPr>
        <w:t xml:space="preserve"> level-1</w:t>
      </w:r>
    </w:p>
    <w:p w14:paraId="45977CF6"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network-entity</w:t>
      </w:r>
      <w:r w:rsidRPr="00383667">
        <w:rPr>
          <w:rFonts w:cs="Huawei Sans"/>
        </w:rPr>
        <w:t xml:space="preserve"> 49.0001.0000.0000.0001.00</w:t>
      </w:r>
    </w:p>
    <w:p w14:paraId="5FA1CB72" w14:textId="77777777" w:rsidR="00CA08AE" w:rsidRPr="00383667" w:rsidRDefault="00CA08AE" w:rsidP="00CA08AE">
      <w:pPr>
        <w:pStyle w:val="2f3"/>
        <w:rPr>
          <w:rFonts w:cs="Huawei Sans"/>
        </w:rPr>
      </w:pPr>
      <w:r w:rsidRPr="00383667">
        <w:rPr>
          <w:rFonts w:cs="Huawei Sans"/>
        </w:rPr>
        <w:t>#</w:t>
      </w:r>
    </w:p>
    <w:p w14:paraId="5D06CBB3"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GigabitEthernet0/0/1</w:t>
      </w:r>
    </w:p>
    <w:p w14:paraId="68C17275"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10.0.123.1 255.255.255.0</w:t>
      </w:r>
    </w:p>
    <w:p w14:paraId="6050E9F0"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1B2B8A8F" w14:textId="77777777" w:rsidR="00CA08AE" w:rsidRPr="00383667" w:rsidRDefault="00CA08AE" w:rsidP="00CA08AE">
      <w:pPr>
        <w:pStyle w:val="2f3"/>
        <w:ind w:firstLineChars="50" w:firstLine="80"/>
        <w:rPr>
          <w:rFonts w:cs="Huawei Sans"/>
        </w:rPr>
      </w:pPr>
      <w:r w:rsidRPr="00497E5B">
        <w:rPr>
          <w:rFonts w:cs="Huawei Sans"/>
        </w:rPr>
        <w:t>isis</w:t>
      </w:r>
      <w:r w:rsidRPr="00383667">
        <w:rPr>
          <w:rFonts w:cs="Huawei Sans"/>
        </w:rPr>
        <w:t xml:space="preserve"> authentication-mode md5 </w:t>
      </w:r>
      <w:r w:rsidRPr="00497E5B">
        <w:rPr>
          <w:rFonts w:cs="Huawei Sans"/>
        </w:rPr>
        <w:t>huawei</w:t>
      </w:r>
    </w:p>
    <w:p w14:paraId="706F58C7"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w:t>
      </w:r>
      <w:r w:rsidRPr="00497E5B">
        <w:rPr>
          <w:rFonts w:cs="Huawei Sans"/>
        </w:rPr>
        <w:t>dis-priority</w:t>
      </w:r>
      <w:r w:rsidRPr="00383667">
        <w:rPr>
          <w:rFonts w:cs="Huawei Sans"/>
        </w:rPr>
        <w:t xml:space="preserve"> 127</w:t>
      </w:r>
    </w:p>
    <w:p w14:paraId="7AADB969" w14:textId="77777777" w:rsidR="00CA08AE" w:rsidRPr="00383667" w:rsidRDefault="00CA08AE" w:rsidP="00CA08AE">
      <w:pPr>
        <w:pStyle w:val="2f3"/>
        <w:rPr>
          <w:rFonts w:cs="Huawei Sans"/>
        </w:rPr>
      </w:pPr>
      <w:r w:rsidRPr="00383667">
        <w:rPr>
          <w:rFonts w:cs="Huawei Sans"/>
        </w:rPr>
        <w:t>#</w:t>
      </w:r>
    </w:p>
    <w:p w14:paraId="75AED95E"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LoopBack0</w:t>
      </w:r>
    </w:p>
    <w:p w14:paraId="4FD5DE76"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10.0.1.1 255.255.255.255</w:t>
      </w:r>
    </w:p>
    <w:p w14:paraId="5AC443AF"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36658337" w14:textId="77777777" w:rsidR="00CA08AE" w:rsidRPr="00383667" w:rsidRDefault="00CA08AE" w:rsidP="00CA08AE">
      <w:pPr>
        <w:pStyle w:val="2f3"/>
        <w:rPr>
          <w:rFonts w:cs="Huawei Sans"/>
        </w:rPr>
      </w:pPr>
      <w:r w:rsidRPr="00383667">
        <w:rPr>
          <w:rFonts w:cs="Huawei Sans"/>
        </w:rPr>
        <w:t>#</w:t>
      </w:r>
    </w:p>
    <w:p w14:paraId="6F67AB5F" w14:textId="77777777" w:rsidR="00CA08AE" w:rsidRPr="00383667" w:rsidRDefault="00CA08AE" w:rsidP="00CA08AE">
      <w:pPr>
        <w:pStyle w:val="2f3"/>
        <w:rPr>
          <w:rFonts w:cs="Huawei Sans"/>
        </w:rPr>
      </w:pPr>
      <w:r w:rsidRPr="00497E5B">
        <w:rPr>
          <w:rFonts w:cs="Huawei Sans"/>
        </w:rPr>
        <w:t>return</w:t>
      </w:r>
    </w:p>
    <w:p w14:paraId="1254D2CA" w14:textId="77777777" w:rsidR="00CA08AE" w:rsidRPr="00383667" w:rsidRDefault="00CA08AE" w:rsidP="00CA08AE">
      <w:pPr>
        <w:pStyle w:val="1e"/>
      </w:pPr>
      <w:r w:rsidRPr="00383667">
        <w:t>Configuration on R2</w:t>
      </w:r>
    </w:p>
    <w:p w14:paraId="5B274C73" w14:textId="77777777" w:rsidR="00CA08AE" w:rsidRPr="00383667" w:rsidRDefault="00CA08AE" w:rsidP="00CA08AE">
      <w:pPr>
        <w:pStyle w:val="2f3"/>
        <w:rPr>
          <w:rFonts w:cs="Huawei Sans"/>
        </w:rPr>
      </w:pPr>
      <w:r w:rsidRPr="00497E5B">
        <w:rPr>
          <w:rFonts w:cs="Huawei Sans"/>
        </w:rPr>
        <w:t>sysname</w:t>
      </w:r>
      <w:r w:rsidRPr="00383667">
        <w:rPr>
          <w:rFonts w:cs="Huawei Sans"/>
        </w:rPr>
        <w:t xml:space="preserve"> R2</w:t>
      </w:r>
    </w:p>
    <w:p w14:paraId="0DACB30B" w14:textId="77777777" w:rsidR="00CA08AE" w:rsidRPr="00383667" w:rsidRDefault="00CA08AE" w:rsidP="00CA08AE">
      <w:pPr>
        <w:pStyle w:val="2f3"/>
        <w:rPr>
          <w:rFonts w:cs="Huawei Sans"/>
        </w:rPr>
      </w:pPr>
      <w:r w:rsidRPr="00383667">
        <w:rPr>
          <w:rFonts w:cs="Huawei Sans"/>
        </w:rPr>
        <w:t>#</w:t>
      </w:r>
    </w:p>
    <w:p w14:paraId="355D699D" w14:textId="77777777" w:rsidR="00CA08AE" w:rsidRPr="00383667" w:rsidRDefault="00CA08AE" w:rsidP="00CA08AE">
      <w:pPr>
        <w:pStyle w:val="2f3"/>
        <w:rPr>
          <w:rFonts w:cs="Huawei Sans"/>
        </w:rPr>
      </w:pPr>
      <w:r w:rsidRPr="00497E5B">
        <w:rPr>
          <w:rFonts w:cs="Huawei Sans"/>
        </w:rPr>
        <w:t>isis</w:t>
      </w:r>
      <w:r w:rsidRPr="00383667">
        <w:rPr>
          <w:rFonts w:cs="Huawei Sans"/>
        </w:rPr>
        <w:t xml:space="preserve"> 1</w:t>
      </w:r>
    </w:p>
    <w:p w14:paraId="5BA983DA"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network-entity</w:t>
      </w:r>
      <w:r w:rsidRPr="00383667">
        <w:rPr>
          <w:rFonts w:cs="Huawei Sans"/>
        </w:rPr>
        <w:t xml:space="preserve"> 49.0001.0000.0000.0002.00</w:t>
      </w:r>
    </w:p>
    <w:p w14:paraId="1134178B" w14:textId="77777777" w:rsidR="00CA08AE" w:rsidRPr="00383667" w:rsidRDefault="00CA08AE" w:rsidP="00CA08AE">
      <w:pPr>
        <w:pStyle w:val="2f3"/>
        <w:rPr>
          <w:rFonts w:cs="Huawei Sans"/>
        </w:rPr>
      </w:pPr>
      <w:r w:rsidRPr="00383667">
        <w:rPr>
          <w:rFonts w:cs="Huawei Sans"/>
        </w:rPr>
        <w:t>#</w:t>
      </w:r>
    </w:p>
    <w:p w14:paraId="1677DEB4"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GigabitEthernet0/0/1</w:t>
      </w:r>
    </w:p>
    <w:p w14:paraId="0FA76381"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10.0.123.2 255.255.255.0</w:t>
      </w:r>
    </w:p>
    <w:p w14:paraId="23A1039D"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731456E7"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authentication-mode md5 </w:t>
      </w:r>
      <w:r w:rsidRPr="00497E5B">
        <w:rPr>
          <w:rFonts w:cs="Huawei Sans"/>
        </w:rPr>
        <w:t>huawei</w:t>
      </w:r>
    </w:p>
    <w:p w14:paraId="6E56D6F3" w14:textId="77777777" w:rsidR="00CA08AE" w:rsidRPr="00383667" w:rsidRDefault="00CA08AE" w:rsidP="00CA08AE">
      <w:pPr>
        <w:pStyle w:val="2f3"/>
        <w:rPr>
          <w:rFonts w:cs="Huawei Sans"/>
        </w:rPr>
      </w:pPr>
      <w:r w:rsidRPr="00383667">
        <w:rPr>
          <w:rFonts w:cs="Huawei Sans"/>
        </w:rPr>
        <w:t>#</w:t>
      </w:r>
    </w:p>
    <w:p w14:paraId="14810C03"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GigabitEthernet0/0/5</w:t>
      </w:r>
    </w:p>
    <w:p w14:paraId="35B67993"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10.0.24.2 255.255.255.0</w:t>
      </w:r>
    </w:p>
    <w:p w14:paraId="3462D5DE"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4EB37AD7"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authentication-mode md5 </w:t>
      </w:r>
      <w:r w:rsidRPr="00497E5B">
        <w:rPr>
          <w:rFonts w:cs="Huawei Sans"/>
        </w:rPr>
        <w:t>huawei</w:t>
      </w:r>
    </w:p>
    <w:p w14:paraId="567C7819" w14:textId="77777777" w:rsidR="00CA08AE" w:rsidRPr="00383667" w:rsidRDefault="00CA08AE" w:rsidP="00CA08AE">
      <w:pPr>
        <w:pStyle w:val="2f3"/>
        <w:rPr>
          <w:rFonts w:cs="Huawei Sans"/>
        </w:rPr>
      </w:pPr>
      <w:r w:rsidRPr="00383667">
        <w:rPr>
          <w:rFonts w:cs="Huawei Sans"/>
        </w:rPr>
        <w:t>#</w:t>
      </w:r>
    </w:p>
    <w:p w14:paraId="001849CD"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LoopBack0</w:t>
      </w:r>
    </w:p>
    <w:p w14:paraId="3ED3F478"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10.0.2.2 255.255.255.255</w:t>
      </w:r>
    </w:p>
    <w:p w14:paraId="645685DF"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665AA12A" w14:textId="77777777" w:rsidR="00CA08AE" w:rsidRPr="00383667" w:rsidRDefault="00CA08AE" w:rsidP="00CA08AE">
      <w:pPr>
        <w:pStyle w:val="2f3"/>
        <w:rPr>
          <w:rFonts w:cs="Huawei Sans"/>
        </w:rPr>
      </w:pPr>
      <w:r w:rsidRPr="00383667">
        <w:rPr>
          <w:rFonts w:cs="Huawei Sans"/>
        </w:rPr>
        <w:t>#</w:t>
      </w:r>
    </w:p>
    <w:p w14:paraId="2EC49C88" w14:textId="77777777" w:rsidR="00CA08AE" w:rsidRPr="00383667" w:rsidRDefault="00CA08AE" w:rsidP="00CA08AE">
      <w:pPr>
        <w:pStyle w:val="1e"/>
      </w:pPr>
      <w:r w:rsidRPr="00383667">
        <w:lastRenderedPageBreak/>
        <w:t>Configuration on R3</w:t>
      </w:r>
    </w:p>
    <w:p w14:paraId="47B5C77A" w14:textId="77777777" w:rsidR="00CA08AE" w:rsidRPr="00383667" w:rsidRDefault="00CA08AE" w:rsidP="00CA08AE">
      <w:pPr>
        <w:pStyle w:val="2f3"/>
        <w:rPr>
          <w:rFonts w:cs="Huawei Sans"/>
        </w:rPr>
      </w:pPr>
      <w:r w:rsidRPr="00383667">
        <w:rPr>
          <w:rFonts w:cs="Huawei Sans"/>
        </w:rPr>
        <w:t>#</w:t>
      </w:r>
    </w:p>
    <w:p w14:paraId="23B26465" w14:textId="77777777" w:rsidR="00CA08AE" w:rsidRPr="00383667" w:rsidRDefault="00CA08AE" w:rsidP="00CA08AE">
      <w:pPr>
        <w:pStyle w:val="2f3"/>
        <w:rPr>
          <w:rFonts w:cs="Huawei Sans"/>
        </w:rPr>
      </w:pPr>
      <w:r w:rsidRPr="00497E5B">
        <w:rPr>
          <w:rFonts w:cs="Huawei Sans"/>
        </w:rPr>
        <w:t>sysname</w:t>
      </w:r>
      <w:r w:rsidRPr="00383667">
        <w:rPr>
          <w:rFonts w:cs="Huawei Sans"/>
        </w:rPr>
        <w:t xml:space="preserve"> R3</w:t>
      </w:r>
    </w:p>
    <w:p w14:paraId="0DC23EB3" w14:textId="77777777" w:rsidR="00CA08AE" w:rsidRPr="00383667" w:rsidRDefault="00CA08AE" w:rsidP="00CA08AE">
      <w:pPr>
        <w:pStyle w:val="2f3"/>
        <w:rPr>
          <w:rFonts w:cs="Huawei Sans"/>
        </w:rPr>
      </w:pPr>
      <w:r w:rsidRPr="00383667">
        <w:rPr>
          <w:rFonts w:cs="Huawei Sans"/>
        </w:rPr>
        <w:t>#</w:t>
      </w:r>
    </w:p>
    <w:p w14:paraId="6FEC21DB" w14:textId="77777777" w:rsidR="00CA08AE" w:rsidRPr="00383667" w:rsidRDefault="00CA08AE" w:rsidP="00CA08AE">
      <w:pPr>
        <w:pStyle w:val="2f3"/>
        <w:rPr>
          <w:rFonts w:cs="Huawei Sans"/>
        </w:rPr>
      </w:pPr>
      <w:r w:rsidRPr="00497E5B">
        <w:rPr>
          <w:rFonts w:cs="Huawei Sans"/>
        </w:rPr>
        <w:t>isis</w:t>
      </w:r>
      <w:r w:rsidRPr="00383667">
        <w:rPr>
          <w:rFonts w:cs="Huawei Sans"/>
        </w:rPr>
        <w:t xml:space="preserve"> 1</w:t>
      </w:r>
    </w:p>
    <w:p w14:paraId="50DBBDAD"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network-entity</w:t>
      </w:r>
      <w:r w:rsidRPr="00383667">
        <w:rPr>
          <w:rFonts w:cs="Huawei Sans"/>
        </w:rPr>
        <w:t xml:space="preserve"> 49.0001.0000.0000.0003.00</w:t>
      </w:r>
    </w:p>
    <w:p w14:paraId="19087E13"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isis level-2 into level-1</w:t>
      </w:r>
    </w:p>
    <w:p w14:paraId="75D96BC7" w14:textId="77777777" w:rsidR="00CA08AE" w:rsidRPr="00383667" w:rsidRDefault="00CA08AE" w:rsidP="00CA08AE">
      <w:pPr>
        <w:pStyle w:val="2f3"/>
        <w:rPr>
          <w:rFonts w:cs="Huawei Sans"/>
        </w:rPr>
      </w:pPr>
      <w:r w:rsidRPr="00383667">
        <w:rPr>
          <w:rFonts w:cs="Huawei Sans"/>
        </w:rPr>
        <w:t>#</w:t>
      </w:r>
    </w:p>
    <w:p w14:paraId="31089912"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GigabitEthernet0/0/1</w:t>
      </w:r>
    </w:p>
    <w:p w14:paraId="31E5110B"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10.0.123.3 255.255.255.0</w:t>
      </w:r>
    </w:p>
    <w:p w14:paraId="3BCBB41B"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10C932DF"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authentication-mode md5 </w:t>
      </w:r>
      <w:r w:rsidRPr="00497E5B">
        <w:rPr>
          <w:rFonts w:cs="Huawei Sans"/>
        </w:rPr>
        <w:t>huawei</w:t>
      </w:r>
    </w:p>
    <w:p w14:paraId="11B15E4B" w14:textId="77777777" w:rsidR="00CA08AE" w:rsidRPr="00383667" w:rsidRDefault="00CA08AE" w:rsidP="00CA08AE">
      <w:pPr>
        <w:pStyle w:val="2f3"/>
        <w:rPr>
          <w:rFonts w:cs="Huawei Sans"/>
        </w:rPr>
      </w:pPr>
      <w:r w:rsidRPr="00383667">
        <w:rPr>
          <w:rFonts w:cs="Huawei Sans"/>
        </w:rPr>
        <w:t>#</w:t>
      </w:r>
    </w:p>
    <w:p w14:paraId="5C7B2F72"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GigabitEthernet0/0/2</w:t>
      </w:r>
    </w:p>
    <w:p w14:paraId="7CD81E33"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10.0.34.3 255.255.255.0</w:t>
      </w:r>
    </w:p>
    <w:p w14:paraId="0A0B790D"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752F9833"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authentication-mode md5 </w:t>
      </w:r>
      <w:r w:rsidRPr="00497E5B">
        <w:rPr>
          <w:rFonts w:cs="Huawei Sans"/>
        </w:rPr>
        <w:t>huawei</w:t>
      </w:r>
    </w:p>
    <w:p w14:paraId="3DEECA5F" w14:textId="77777777" w:rsidR="00CA08AE" w:rsidRPr="00383667" w:rsidRDefault="00CA08AE" w:rsidP="00CA08AE">
      <w:pPr>
        <w:pStyle w:val="2f3"/>
        <w:rPr>
          <w:rFonts w:cs="Huawei Sans"/>
        </w:rPr>
      </w:pPr>
      <w:r w:rsidRPr="00383667">
        <w:rPr>
          <w:rFonts w:cs="Huawei Sans"/>
        </w:rPr>
        <w:t>#</w:t>
      </w:r>
    </w:p>
    <w:p w14:paraId="0CD68372"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LoopBack0</w:t>
      </w:r>
    </w:p>
    <w:p w14:paraId="1C7D533B"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10.0.3.3 255.255.255.255</w:t>
      </w:r>
    </w:p>
    <w:p w14:paraId="0EEEB55C"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76B0435D" w14:textId="77777777" w:rsidR="00CA08AE" w:rsidRPr="00383667" w:rsidRDefault="00CA08AE" w:rsidP="00CA08AE">
      <w:pPr>
        <w:pStyle w:val="2f3"/>
        <w:rPr>
          <w:rFonts w:cs="Huawei Sans"/>
        </w:rPr>
      </w:pPr>
      <w:r w:rsidRPr="00383667">
        <w:rPr>
          <w:rFonts w:cs="Huawei Sans"/>
        </w:rPr>
        <w:t>#</w:t>
      </w:r>
    </w:p>
    <w:p w14:paraId="4296268E" w14:textId="77777777" w:rsidR="00CA08AE" w:rsidRPr="00383667" w:rsidRDefault="00CA08AE" w:rsidP="00CA08AE">
      <w:pPr>
        <w:pStyle w:val="1e"/>
      </w:pPr>
      <w:r w:rsidRPr="00383667">
        <w:t>Configuration on R4</w:t>
      </w:r>
    </w:p>
    <w:p w14:paraId="1551DFC5" w14:textId="77777777" w:rsidR="00CA08AE" w:rsidRPr="00383667" w:rsidRDefault="00CA08AE" w:rsidP="00CA08AE">
      <w:pPr>
        <w:pStyle w:val="2f3"/>
        <w:rPr>
          <w:rFonts w:cs="Huawei Sans"/>
        </w:rPr>
      </w:pPr>
      <w:r w:rsidRPr="00383667">
        <w:rPr>
          <w:rFonts w:cs="Huawei Sans"/>
        </w:rPr>
        <w:t>#</w:t>
      </w:r>
    </w:p>
    <w:p w14:paraId="0102354E" w14:textId="77777777" w:rsidR="00CA08AE" w:rsidRPr="00383667" w:rsidRDefault="00CA08AE" w:rsidP="00CA08AE">
      <w:pPr>
        <w:pStyle w:val="2f3"/>
        <w:rPr>
          <w:rFonts w:cs="Huawei Sans"/>
        </w:rPr>
      </w:pPr>
      <w:r w:rsidRPr="00497E5B">
        <w:rPr>
          <w:rFonts w:cs="Huawei Sans"/>
        </w:rPr>
        <w:t>sysname</w:t>
      </w:r>
      <w:r w:rsidRPr="00383667">
        <w:rPr>
          <w:rFonts w:cs="Huawei Sans"/>
        </w:rPr>
        <w:t xml:space="preserve"> R4</w:t>
      </w:r>
    </w:p>
    <w:p w14:paraId="4CC38F4F" w14:textId="77777777" w:rsidR="00CA08AE" w:rsidRPr="00383667" w:rsidRDefault="00CA08AE" w:rsidP="00CA08AE">
      <w:pPr>
        <w:pStyle w:val="2f3"/>
        <w:rPr>
          <w:rFonts w:cs="Huawei Sans"/>
        </w:rPr>
      </w:pPr>
      <w:r w:rsidRPr="00383667">
        <w:rPr>
          <w:rFonts w:cs="Huawei Sans"/>
        </w:rPr>
        <w:t>#</w:t>
      </w:r>
    </w:p>
    <w:p w14:paraId="055D965B" w14:textId="77777777" w:rsidR="00CA08AE" w:rsidRPr="00383667" w:rsidRDefault="00CA08AE" w:rsidP="00CA08AE">
      <w:pPr>
        <w:pStyle w:val="2f3"/>
        <w:rPr>
          <w:rFonts w:cs="Huawei Sans"/>
        </w:rPr>
      </w:pPr>
      <w:r w:rsidRPr="00497E5B">
        <w:rPr>
          <w:rFonts w:cs="Huawei Sans"/>
        </w:rPr>
        <w:t>isis</w:t>
      </w:r>
      <w:r w:rsidRPr="00383667">
        <w:rPr>
          <w:rFonts w:cs="Huawei Sans"/>
        </w:rPr>
        <w:t xml:space="preserve"> 1</w:t>
      </w:r>
    </w:p>
    <w:p w14:paraId="725DD907"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is-level</w:t>
      </w:r>
      <w:r w:rsidRPr="00383667">
        <w:rPr>
          <w:rFonts w:cs="Huawei Sans"/>
        </w:rPr>
        <w:t xml:space="preserve"> level-2</w:t>
      </w:r>
    </w:p>
    <w:p w14:paraId="155BD5AF"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network-entity</w:t>
      </w:r>
      <w:r w:rsidRPr="00383667">
        <w:rPr>
          <w:rFonts w:cs="Huawei Sans"/>
        </w:rPr>
        <w:t xml:space="preserve"> 49.0002.0000.0000.0004.00</w:t>
      </w:r>
    </w:p>
    <w:p w14:paraId="7F216307" w14:textId="77777777" w:rsidR="00CA08AE" w:rsidRPr="00383667" w:rsidRDefault="00CA08AE" w:rsidP="00CA08AE">
      <w:pPr>
        <w:pStyle w:val="2f3"/>
        <w:rPr>
          <w:rFonts w:cs="Huawei Sans"/>
        </w:rPr>
      </w:pPr>
      <w:r w:rsidRPr="00383667">
        <w:rPr>
          <w:rFonts w:cs="Huawei Sans"/>
        </w:rPr>
        <w:t>#</w:t>
      </w:r>
    </w:p>
    <w:p w14:paraId="3EE0F62F"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GigabitEthernet0/0/2</w:t>
      </w:r>
    </w:p>
    <w:p w14:paraId="57513F9E"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10.0.45.4 255.255.255.0</w:t>
      </w:r>
    </w:p>
    <w:p w14:paraId="6302625E"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6D84A569"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authentication-mode md5 </w:t>
      </w:r>
      <w:r w:rsidRPr="00497E5B">
        <w:rPr>
          <w:rFonts w:cs="Huawei Sans"/>
        </w:rPr>
        <w:t>huawei</w:t>
      </w:r>
    </w:p>
    <w:p w14:paraId="14CA9140" w14:textId="77777777" w:rsidR="00CA08AE" w:rsidRPr="00383667" w:rsidRDefault="00CA08AE" w:rsidP="00CA08AE">
      <w:pPr>
        <w:pStyle w:val="2f3"/>
        <w:rPr>
          <w:rFonts w:cs="Huawei Sans"/>
        </w:rPr>
      </w:pPr>
      <w:r w:rsidRPr="00383667">
        <w:rPr>
          <w:rFonts w:cs="Huawei Sans"/>
        </w:rPr>
        <w:t>#</w:t>
      </w:r>
    </w:p>
    <w:p w14:paraId="3A331180"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GigabitEthernet0/0/3</w:t>
      </w:r>
    </w:p>
    <w:p w14:paraId="54333FC1"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10.0.34.4 255.255.255.0</w:t>
      </w:r>
    </w:p>
    <w:p w14:paraId="4D21AA4D"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1F8F27FD"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authentication-mode md5 </w:t>
      </w:r>
      <w:r w:rsidRPr="00497E5B">
        <w:rPr>
          <w:rFonts w:cs="Huawei Sans"/>
        </w:rPr>
        <w:t>huawei</w:t>
      </w:r>
    </w:p>
    <w:p w14:paraId="51FDCA7C"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cost 15</w:t>
      </w:r>
    </w:p>
    <w:p w14:paraId="104DCC05" w14:textId="77777777" w:rsidR="00CA08AE" w:rsidRPr="00383667" w:rsidRDefault="00CA08AE" w:rsidP="00CA08AE">
      <w:pPr>
        <w:pStyle w:val="2f3"/>
        <w:rPr>
          <w:rFonts w:cs="Huawei Sans"/>
        </w:rPr>
      </w:pPr>
      <w:r w:rsidRPr="00383667">
        <w:rPr>
          <w:rFonts w:cs="Huawei Sans"/>
        </w:rPr>
        <w:t>#</w:t>
      </w:r>
    </w:p>
    <w:p w14:paraId="13988E8C"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GigabitEthernet0/0/5</w:t>
      </w:r>
    </w:p>
    <w:p w14:paraId="5EA14336"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10.0.24.4 255.255.255.0</w:t>
      </w:r>
    </w:p>
    <w:p w14:paraId="6B9C4ADA"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65F07E09"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authentication-mode md5 </w:t>
      </w:r>
      <w:r w:rsidRPr="00497E5B">
        <w:rPr>
          <w:rFonts w:cs="Huawei Sans"/>
        </w:rPr>
        <w:t>huawei</w:t>
      </w:r>
    </w:p>
    <w:p w14:paraId="56200E63" w14:textId="77777777" w:rsidR="00CA08AE" w:rsidRPr="00383667" w:rsidRDefault="00CA08AE" w:rsidP="00CA08AE">
      <w:pPr>
        <w:pStyle w:val="2f3"/>
        <w:rPr>
          <w:rFonts w:cs="Huawei Sans"/>
        </w:rPr>
      </w:pPr>
      <w:r w:rsidRPr="00383667">
        <w:rPr>
          <w:rFonts w:cs="Huawei Sans"/>
        </w:rPr>
        <w:t>#</w:t>
      </w:r>
    </w:p>
    <w:p w14:paraId="26D4D41E"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LoopBack0</w:t>
      </w:r>
    </w:p>
    <w:p w14:paraId="4DDA48CE"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10.0.4.4 255.255.255.255</w:t>
      </w:r>
    </w:p>
    <w:p w14:paraId="4A27F2BB"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7997DF59" w14:textId="77777777" w:rsidR="00CA08AE" w:rsidRPr="00383667" w:rsidRDefault="00CA08AE" w:rsidP="00CA08AE">
      <w:pPr>
        <w:pStyle w:val="2f3"/>
        <w:rPr>
          <w:rFonts w:cs="Huawei Sans"/>
        </w:rPr>
      </w:pPr>
      <w:r w:rsidRPr="00383667">
        <w:rPr>
          <w:rFonts w:cs="Huawei Sans"/>
        </w:rPr>
        <w:t>#</w:t>
      </w:r>
    </w:p>
    <w:p w14:paraId="55EA47FF" w14:textId="77777777" w:rsidR="00CA08AE" w:rsidRPr="00383667" w:rsidRDefault="00CA08AE" w:rsidP="00CA08AE">
      <w:pPr>
        <w:pStyle w:val="1e"/>
      </w:pPr>
      <w:r w:rsidRPr="00383667">
        <w:t>Configuration on R5</w:t>
      </w:r>
    </w:p>
    <w:p w14:paraId="17D8D69C" w14:textId="77777777" w:rsidR="00CA08AE" w:rsidRPr="00383667" w:rsidRDefault="00CA08AE" w:rsidP="00CA08AE">
      <w:pPr>
        <w:pStyle w:val="2f3"/>
        <w:rPr>
          <w:rFonts w:cs="Huawei Sans"/>
        </w:rPr>
      </w:pPr>
      <w:r w:rsidRPr="00383667">
        <w:rPr>
          <w:rFonts w:cs="Huawei Sans"/>
        </w:rPr>
        <w:lastRenderedPageBreak/>
        <w:t>#</w:t>
      </w:r>
    </w:p>
    <w:p w14:paraId="74ADD165" w14:textId="77777777" w:rsidR="00CA08AE" w:rsidRPr="00383667" w:rsidRDefault="00CA08AE" w:rsidP="00CA08AE">
      <w:pPr>
        <w:pStyle w:val="2f3"/>
        <w:rPr>
          <w:rFonts w:cs="Huawei Sans"/>
        </w:rPr>
      </w:pPr>
      <w:r w:rsidRPr="00497E5B">
        <w:rPr>
          <w:rFonts w:cs="Huawei Sans"/>
        </w:rPr>
        <w:t>sysname</w:t>
      </w:r>
      <w:r w:rsidRPr="00383667">
        <w:rPr>
          <w:rFonts w:cs="Huawei Sans"/>
        </w:rPr>
        <w:t xml:space="preserve"> R5</w:t>
      </w:r>
    </w:p>
    <w:p w14:paraId="4B470EC5" w14:textId="77777777" w:rsidR="00CA08AE" w:rsidRPr="00383667" w:rsidRDefault="00CA08AE" w:rsidP="00CA08AE">
      <w:pPr>
        <w:pStyle w:val="2f3"/>
        <w:rPr>
          <w:rFonts w:cs="Huawei Sans"/>
        </w:rPr>
      </w:pPr>
      <w:r w:rsidRPr="00383667">
        <w:rPr>
          <w:rFonts w:cs="Huawei Sans"/>
        </w:rPr>
        <w:t>#</w:t>
      </w:r>
    </w:p>
    <w:p w14:paraId="000E77CF" w14:textId="77777777" w:rsidR="00CA08AE" w:rsidRPr="00383667" w:rsidRDefault="00CA08AE" w:rsidP="00CA08AE">
      <w:pPr>
        <w:pStyle w:val="2f3"/>
        <w:rPr>
          <w:rFonts w:cs="Huawei Sans"/>
        </w:rPr>
      </w:pPr>
      <w:r w:rsidRPr="00497E5B">
        <w:rPr>
          <w:rFonts w:cs="Huawei Sans"/>
        </w:rPr>
        <w:t>isis</w:t>
      </w:r>
      <w:r w:rsidRPr="00383667">
        <w:rPr>
          <w:rFonts w:cs="Huawei Sans"/>
        </w:rPr>
        <w:t xml:space="preserve"> 1</w:t>
      </w:r>
    </w:p>
    <w:p w14:paraId="4616E451"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is-level</w:t>
      </w:r>
      <w:r w:rsidRPr="00383667">
        <w:rPr>
          <w:rFonts w:cs="Huawei Sans"/>
        </w:rPr>
        <w:t xml:space="preserve"> level-2</w:t>
      </w:r>
    </w:p>
    <w:p w14:paraId="7741C008"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network-entity</w:t>
      </w:r>
      <w:r w:rsidRPr="00383667">
        <w:rPr>
          <w:rFonts w:cs="Huawei Sans"/>
        </w:rPr>
        <w:t xml:space="preserve"> 49.0002.0000.0000.0005.00</w:t>
      </w:r>
    </w:p>
    <w:p w14:paraId="3070DAC2"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direct</w:t>
      </w:r>
    </w:p>
    <w:p w14:paraId="74851506" w14:textId="77777777" w:rsidR="00CA08AE" w:rsidRPr="00383667" w:rsidRDefault="00CA08AE" w:rsidP="00CA08AE">
      <w:pPr>
        <w:pStyle w:val="2f3"/>
        <w:rPr>
          <w:rFonts w:cs="Huawei Sans"/>
        </w:rPr>
      </w:pPr>
      <w:r w:rsidRPr="00383667">
        <w:rPr>
          <w:rFonts w:cs="Huawei Sans"/>
        </w:rPr>
        <w:t>#</w:t>
      </w:r>
    </w:p>
    <w:p w14:paraId="30846B23"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GigabitEthernet0/0/3</w:t>
      </w:r>
    </w:p>
    <w:p w14:paraId="630EDD2D"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10.0.45.5 255.255.255.0</w:t>
      </w:r>
    </w:p>
    <w:p w14:paraId="4C4801C8"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017927DB"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authentication-mode md5 </w:t>
      </w:r>
      <w:r w:rsidRPr="00497E5B">
        <w:rPr>
          <w:rFonts w:cs="Huawei Sans"/>
        </w:rPr>
        <w:t>huawei</w:t>
      </w:r>
    </w:p>
    <w:p w14:paraId="1FFABA01" w14:textId="77777777" w:rsidR="00CA08AE" w:rsidRPr="00383667" w:rsidRDefault="00CA08AE" w:rsidP="00CA08AE">
      <w:pPr>
        <w:pStyle w:val="2f3"/>
        <w:rPr>
          <w:rFonts w:cs="Huawei Sans"/>
        </w:rPr>
      </w:pPr>
      <w:r w:rsidRPr="00383667">
        <w:rPr>
          <w:rFonts w:cs="Huawei Sans"/>
        </w:rPr>
        <w:t>#</w:t>
      </w:r>
    </w:p>
    <w:p w14:paraId="70BE69BD"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LoopBack0</w:t>
      </w:r>
    </w:p>
    <w:p w14:paraId="53EB77E6"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10.0.5.5 255.255.255.255</w:t>
      </w:r>
    </w:p>
    <w:p w14:paraId="0B639AEF"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073B7747"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isis</w:t>
      </w:r>
      <w:r w:rsidRPr="00383667">
        <w:rPr>
          <w:rFonts w:cs="Huawei Sans"/>
        </w:rPr>
        <w:t xml:space="preserve"> authentication-mode md5 </w:t>
      </w:r>
      <w:r w:rsidRPr="00497E5B">
        <w:rPr>
          <w:rFonts w:cs="Huawei Sans"/>
        </w:rPr>
        <w:t>huawei</w:t>
      </w:r>
    </w:p>
    <w:p w14:paraId="0F5B97F7" w14:textId="77777777" w:rsidR="00CA08AE" w:rsidRPr="00383667" w:rsidRDefault="00CA08AE" w:rsidP="00CA08AE">
      <w:pPr>
        <w:pStyle w:val="2f3"/>
        <w:rPr>
          <w:rFonts w:cs="Huawei Sans"/>
        </w:rPr>
      </w:pPr>
      <w:r w:rsidRPr="00383667">
        <w:rPr>
          <w:rFonts w:cs="Huawei Sans"/>
        </w:rPr>
        <w:t>#</w:t>
      </w:r>
    </w:p>
    <w:p w14:paraId="47E1A8E9" w14:textId="77777777" w:rsidR="00CA08AE" w:rsidRPr="00383667" w:rsidRDefault="00CA08AE" w:rsidP="00CA08AE">
      <w:pPr>
        <w:pStyle w:val="2f3"/>
        <w:rPr>
          <w:rFonts w:cs="Huawei Sans"/>
        </w:rPr>
      </w:pPr>
      <w:r w:rsidRPr="00497E5B">
        <w:rPr>
          <w:rFonts w:cs="Huawei Sans"/>
        </w:rPr>
        <w:t>interface</w:t>
      </w:r>
      <w:r w:rsidRPr="00383667">
        <w:rPr>
          <w:rFonts w:cs="Huawei Sans"/>
        </w:rPr>
        <w:t xml:space="preserve"> LoopBack1</w:t>
      </w:r>
    </w:p>
    <w:p w14:paraId="3719C5BE" w14:textId="77777777" w:rsidR="00CA08AE" w:rsidRPr="00383667" w:rsidRDefault="00CA08AE" w:rsidP="00CA08A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192.168.1.1 255.255.255.255</w:t>
      </w:r>
    </w:p>
    <w:p w14:paraId="72C3CE5B" w14:textId="77777777" w:rsidR="00CA08AE" w:rsidRPr="00383667" w:rsidRDefault="00CA08AE" w:rsidP="00CA08AE">
      <w:pPr>
        <w:pStyle w:val="2f3"/>
        <w:rPr>
          <w:rFonts w:cs="Huawei Sans"/>
        </w:rPr>
      </w:pPr>
      <w:r w:rsidRPr="00383667">
        <w:rPr>
          <w:rFonts w:cs="Huawei Sans"/>
        </w:rPr>
        <w:t>#</w:t>
      </w:r>
    </w:p>
    <w:p w14:paraId="4A608AE0" w14:textId="77777777" w:rsidR="00E6622B" w:rsidRPr="00383667" w:rsidRDefault="00E6622B" w:rsidP="00E6622B">
      <w:pPr>
        <w:pStyle w:val="1e"/>
        <w:sectPr w:rsidR="00E6622B" w:rsidRPr="00383667" w:rsidSect="00D01CEC">
          <w:pgSz w:w="11907" w:h="16840" w:code="9"/>
          <w:pgMar w:top="1701" w:right="1134" w:bottom="1701" w:left="1134" w:header="567" w:footer="567" w:gutter="0"/>
          <w:cols w:space="425"/>
          <w:docGrid w:linePitch="312"/>
        </w:sectPr>
      </w:pPr>
    </w:p>
    <w:p w14:paraId="01B5E61F" w14:textId="66B3D49B" w:rsidR="00EF426E" w:rsidRPr="00383667" w:rsidRDefault="00EF426E" w:rsidP="00EF426E">
      <w:pPr>
        <w:pStyle w:val="1"/>
        <w:numPr>
          <w:ilvl w:val="0"/>
          <w:numId w:val="31"/>
        </w:numPr>
        <w:rPr>
          <w:rFonts w:cs="Huawei Sans"/>
        </w:rPr>
      </w:pPr>
      <w:bookmarkStart w:id="60" w:name="_Toc45098824"/>
      <w:bookmarkStart w:id="61" w:name="_Toc45122584"/>
      <w:bookmarkStart w:id="62" w:name="_Toc49940008"/>
      <w:r w:rsidRPr="00383667">
        <w:rPr>
          <w:rFonts w:cs="Huawei Sans"/>
        </w:rPr>
        <w:lastRenderedPageBreak/>
        <w:t>BGP Configurations</w:t>
      </w:r>
      <w:bookmarkEnd w:id="60"/>
      <w:bookmarkEnd w:id="61"/>
      <w:bookmarkEnd w:id="62"/>
    </w:p>
    <w:p w14:paraId="3A49E8FC" w14:textId="17EB33C7" w:rsidR="00EF426E" w:rsidRPr="00383667" w:rsidRDefault="00EF426E" w:rsidP="00EF426E">
      <w:pPr>
        <w:pStyle w:val="2"/>
        <w:numPr>
          <w:ilvl w:val="1"/>
          <w:numId w:val="31"/>
        </w:numPr>
      </w:pPr>
      <w:bookmarkStart w:id="63" w:name="_Toc45098825"/>
      <w:bookmarkStart w:id="64" w:name="_Toc49940009"/>
      <w:r w:rsidRPr="00383667">
        <w:t>Lab 1: Basic BGP Configurations</w:t>
      </w:r>
      <w:bookmarkEnd w:id="63"/>
      <w:bookmarkEnd w:id="64"/>
    </w:p>
    <w:p w14:paraId="526113F1" w14:textId="77777777" w:rsidR="00E6622B" w:rsidRPr="00383667" w:rsidRDefault="00E6622B" w:rsidP="00E6622B">
      <w:pPr>
        <w:pStyle w:val="3"/>
      </w:pPr>
      <w:bookmarkStart w:id="65" w:name="_Toc49940010"/>
      <w:r w:rsidRPr="00383667">
        <w:t>Introduction</w:t>
      </w:r>
      <w:bookmarkEnd w:id="65"/>
    </w:p>
    <w:p w14:paraId="6D77BFFD" w14:textId="4F92EB7E" w:rsidR="00EF426E" w:rsidRPr="00383667" w:rsidRDefault="00EF426E" w:rsidP="00E6622B">
      <w:pPr>
        <w:pStyle w:val="1e"/>
      </w:pPr>
      <w:r w:rsidRPr="00383667">
        <w:t>Upon completion of this task, you will be able to:</w:t>
      </w:r>
    </w:p>
    <w:p w14:paraId="260D43AC" w14:textId="77777777" w:rsidR="00EF426E" w:rsidRPr="00383667" w:rsidRDefault="00EF426E" w:rsidP="00604E8C">
      <w:pPr>
        <w:pStyle w:val="4a"/>
      </w:pPr>
      <w:r w:rsidRPr="00383667">
        <w:t>Configure IBGP.</w:t>
      </w:r>
    </w:p>
    <w:p w14:paraId="65E9F393" w14:textId="77777777" w:rsidR="00EF426E" w:rsidRPr="00383667" w:rsidRDefault="00EF426E" w:rsidP="00604E8C">
      <w:pPr>
        <w:pStyle w:val="4a"/>
      </w:pPr>
      <w:r w:rsidRPr="00383667">
        <w:t>Configure EBGP.</w:t>
      </w:r>
    </w:p>
    <w:p w14:paraId="5B32434A" w14:textId="77777777" w:rsidR="00EF426E" w:rsidRPr="00383667" w:rsidRDefault="00EF426E" w:rsidP="00604E8C">
      <w:pPr>
        <w:pStyle w:val="4a"/>
      </w:pPr>
      <w:r w:rsidRPr="00383667">
        <w:t>Observe the BGP peer table.</w:t>
      </w:r>
    </w:p>
    <w:p w14:paraId="324C5583" w14:textId="77777777" w:rsidR="00EF426E" w:rsidRPr="00383667" w:rsidRDefault="00EF426E" w:rsidP="00604E8C">
      <w:pPr>
        <w:pStyle w:val="4a"/>
      </w:pPr>
      <w:r w:rsidRPr="00383667">
        <w:t>Specify the source interface for sending BGP messages.</w:t>
      </w:r>
    </w:p>
    <w:p w14:paraId="35793E15" w14:textId="77777777" w:rsidR="00EF426E" w:rsidRPr="00383667" w:rsidRDefault="00EF426E" w:rsidP="00604E8C">
      <w:pPr>
        <w:pStyle w:val="4a"/>
      </w:pPr>
      <w:r w:rsidRPr="00383667">
        <w:t>Configure EBGP multi-hop.</w:t>
      </w:r>
    </w:p>
    <w:p w14:paraId="074F8E03" w14:textId="77777777" w:rsidR="00EF426E" w:rsidRPr="00383667" w:rsidRDefault="00EF426E" w:rsidP="00604E8C">
      <w:pPr>
        <w:pStyle w:val="4a"/>
      </w:pPr>
      <w:r w:rsidRPr="00383667">
        <w:t>Observe the changes in the next hops of IBGP and EBGP routes.</w:t>
      </w:r>
    </w:p>
    <w:p w14:paraId="1207CF87" w14:textId="77777777" w:rsidR="00EF426E" w:rsidRPr="00383667" w:rsidRDefault="00EF426E" w:rsidP="00EF426E">
      <w:pPr>
        <w:pStyle w:val="4"/>
        <w:numPr>
          <w:ilvl w:val="3"/>
          <w:numId w:val="31"/>
        </w:numPr>
      </w:pPr>
      <w:r w:rsidRPr="00383667">
        <w:t>Networking Topology</w:t>
      </w:r>
    </w:p>
    <w:p w14:paraId="50B117A1" w14:textId="77777777" w:rsidR="00EF426E" w:rsidRPr="00383667" w:rsidRDefault="00EF426E" w:rsidP="00EF426E">
      <w:pPr>
        <w:pStyle w:val="92"/>
        <w:numPr>
          <w:ilvl w:val="7"/>
          <w:numId w:val="31"/>
        </w:numPr>
        <w:ind w:left="1021"/>
        <w:rPr>
          <w:b/>
        </w:rPr>
      </w:pPr>
      <w:r w:rsidRPr="00383667">
        <w:rPr>
          <w:b/>
        </w:rPr>
        <w:t>Basic BGP configurations</w:t>
      </w:r>
    </w:p>
    <w:p w14:paraId="34E44E0F" w14:textId="77777777" w:rsidR="00EF426E" w:rsidRPr="00383667" w:rsidRDefault="00EF426E" w:rsidP="00EF426E">
      <w:pPr>
        <w:pStyle w:val="1e"/>
      </w:pPr>
      <w:r w:rsidRPr="00383667">
        <w:rPr>
          <w:noProof/>
        </w:rPr>
        <w:drawing>
          <wp:inline distT="0" distB="0" distL="0" distR="0" wp14:anchorId="76D33CF2" wp14:editId="20D61896">
            <wp:extent cx="5354290" cy="2509113"/>
            <wp:effectExtent l="0" t="0" r="0"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371301" cy="2517085"/>
                    </a:xfrm>
                    <a:prstGeom prst="rect">
                      <a:avLst/>
                    </a:prstGeom>
                    <a:noFill/>
                  </pic:spPr>
                </pic:pic>
              </a:graphicData>
            </a:graphic>
          </wp:inline>
        </w:drawing>
      </w:r>
    </w:p>
    <w:p w14:paraId="359375BC" w14:textId="77777777" w:rsidR="00EF426E" w:rsidRPr="00383667" w:rsidRDefault="00EF426E" w:rsidP="00EF426E">
      <w:pPr>
        <w:pStyle w:val="1e"/>
      </w:pPr>
    </w:p>
    <w:p w14:paraId="7518706E" w14:textId="77777777" w:rsidR="00EF426E" w:rsidRPr="00383667" w:rsidRDefault="00EF426E" w:rsidP="00EF426E">
      <w:pPr>
        <w:pStyle w:val="1e"/>
      </w:pPr>
      <w:r w:rsidRPr="00383667">
        <w:t>The preceding figure shows the device interconnection mode, IP address plan, and BGP AS numbers. Loopback0 is created on each device, and its IP address is in the format of 10.0.</w:t>
      </w:r>
      <w:r w:rsidRPr="00383667">
        <w:rPr>
          <w:i/>
          <w:iCs/>
        </w:rPr>
        <w:t>x.x</w:t>
      </w:r>
      <w:r w:rsidRPr="00383667">
        <w:t xml:space="preserve">/32, where </w:t>
      </w:r>
      <w:r w:rsidRPr="00383667">
        <w:rPr>
          <w:i/>
          <w:iCs/>
        </w:rPr>
        <w:t>x</w:t>
      </w:r>
      <w:r w:rsidRPr="00383667">
        <w:t xml:space="preserve"> indicates the device number. The IP address of Loopback0 on each device is used as the BGP router ID of the device. Loopback1 is configured on R1 and R5 to simulate a user network segment.</w:t>
      </w:r>
    </w:p>
    <w:p w14:paraId="459E2293" w14:textId="77777777" w:rsidR="00EF426E" w:rsidRPr="00383667" w:rsidRDefault="00EF426E" w:rsidP="00EF426E">
      <w:pPr>
        <w:pStyle w:val="1e"/>
      </w:pPr>
      <w:r w:rsidRPr="00383667">
        <w:lastRenderedPageBreak/>
        <w:t>OSPF runs on R2, R3, and R4, and is activated on the interconnection and Loopback0 interfaces of R2, R3, and R4.</w:t>
      </w:r>
    </w:p>
    <w:p w14:paraId="5EA1298F" w14:textId="77777777" w:rsidR="00EF426E" w:rsidRPr="00383667" w:rsidRDefault="00EF426E" w:rsidP="00EF426E">
      <w:pPr>
        <w:pStyle w:val="4"/>
        <w:numPr>
          <w:ilvl w:val="3"/>
          <w:numId w:val="31"/>
        </w:numPr>
      </w:pPr>
      <w:r w:rsidRPr="00383667">
        <w:t>Background</w:t>
      </w:r>
    </w:p>
    <w:p w14:paraId="67C429B7" w14:textId="77777777" w:rsidR="00EF426E" w:rsidRPr="00383667" w:rsidRDefault="00EF426E" w:rsidP="00EF426E">
      <w:pPr>
        <w:pStyle w:val="1e"/>
      </w:pPr>
      <w:r w:rsidRPr="00383667">
        <w:t>You are a network administrator of a company. The company's network uses BGP as the routing protocol. The network consists of multiple ASs, with different branches using different AS numbers. Now, you need to complete the establishment of the company's network. OSPF is used as the IGP in the headquarters, and private BGP AS numbers are used in different branches. After the network is set up, you need to observe the transmission of BGP routing information.</w:t>
      </w:r>
    </w:p>
    <w:p w14:paraId="6B81385B" w14:textId="1037297C" w:rsidR="00EF426E" w:rsidRPr="00383667" w:rsidRDefault="00EF426E" w:rsidP="00EF426E">
      <w:pPr>
        <w:pStyle w:val="3"/>
        <w:numPr>
          <w:ilvl w:val="2"/>
          <w:numId w:val="31"/>
        </w:numPr>
      </w:pPr>
      <w:bookmarkStart w:id="66" w:name="_Toc49940011"/>
      <w:r w:rsidRPr="00383667">
        <w:t>Lab Configuration</w:t>
      </w:r>
      <w:bookmarkEnd w:id="66"/>
    </w:p>
    <w:p w14:paraId="575BE3F5" w14:textId="77777777" w:rsidR="00EF426E" w:rsidRPr="00383667" w:rsidRDefault="00EF426E" w:rsidP="00EF426E">
      <w:pPr>
        <w:pStyle w:val="4"/>
        <w:numPr>
          <w:ilvl w:val="3"/>
          <w:numId w:val="31"/>
        </w:numPr>
      </w:pPr>
      <w:r w:rsidRPr="00383667">
        <w:t>Configuration Roadmap</w:t>
      </w:r>
    </w:p>
    <w:p w14:paraId="7B45133B" w14:textId="77777777" w:rsidR="00EF426E" w:rsidRPr="00383667" w:rsidRDefault="00EF426E" w:rsidP="00EF426E">
      <w:pPr>
        <w:pStyle w:val="1e"/>
        <w:numPr>
          <w:ilvl w:val="0"/>
          <w:numId w:val="46"/>
        </w:numPr>
      </w:pPr>
      <w:r w:rsidRPr="00383667">
        <w:t>Configure IP addresses for the devices.</w:t>
      </w:r>
    </w:p>
    <w:p w14:paraId="23FFA77C" w14:textId="77777777" w:rsidR="00EF426E" w:rsidRPr="00383667" w:rsidRDefault="00EF426E" w:rsidP="00EF426E">
      <w:pPr>
        <w:pStyle w:val="1e"/>
        <w:numPr>
          <w:ilvl w:val="0"/>
          <w:numId w:val="46"/>
        </w:numPr>
      </w:pPr>
      <w:r w:rsidRPr="00383667">
        <w:t>Configure OSPF in AS 64512.</w:t>
      </w:r>
    </w:p>
    <w:p w14:paraId="21C90D00" w14:textId="77777777" w:rsidR="00EF426E" w:rsidRPr="00383667" w:rsidRDefault="00EF426E" w:rsidP="00EF426E">
      <w:pPr>
        <w:pStyle w:val="1e"/>
        <w:numPr>
          <w:ilvl w:val="0"/>
          <w:numId w:val="46"/>
        </w:numPr>
      </w:pPr>
      <w:r w:rsidRPr="00383667">
        <w:t>Configure full-mesh IBGP peer relationships in AS 64512.</w:t>
      </w:r>
    </w:p>
    <w:p w14:paraId="39048162" w14:textId="77777777" w:rsidR="00EF426E" w:rsidRPr="00383667" w:rsidRDefault="00EF426E" w:rsidP="00EF426E">
      <w:pPr>
        <w:pStyle w:val="1e"/>
        <w:numPr>
          <w:ilvl w:val="0"/>
          <w:numId w:val="46"/>
        </w:numPr>
      </w:pPr>
      <w:r w:rsidRPr="00383667">
        <w:t>Establish EBGP peer relationships between AS 64512, AS 64513, and AS 64514.</w:t>
      </w:r>
    </w:p>
    <w:p w14:paraId="7CE451E8" w14:textId="77777777" w:rsidR="00EF426E" w:rsidRPr="00383667" w:rsidRDefault="00EF426E" w:rsidP="00EF426E">
      <w:pPr>
        <w:pStyle w:val="1e"/>
        <w:numPr>
          <w:ilvl w:val="0"/>
          <w:numId w:val="46"/>
        </w:numPr>
      </w:pPr>
      <w:r w:rsidRPr="00383667">
        <w:t>Configure R1 and R5 to advertise their Loopback1 routes to their BGP routing tables. Configure R2 and R4 to change the next-hop addresses of BGP routes to the IP addresses of their source interfaces when advertising the routes to specified peers.</w:t>
      </w:r>
    </w:p>
    <w:p w14:paraId="5E273228" w14:textId="77777777" w:rsidR="00EF426E" w:rsidRPr="00383667" w:rsidRDefault="00EF426E" w:rsidP="00EF426E">
      <w:pPr>
        <w:pStyle w:val="4"/>
        <w:numPr>
          <w:ilvl w:val="3"/>
          <w:numId w:val="31"/>
        </w:numPr>
      </w:pPr>
      <w:r w:rsidRPr="00383667">
        <w:t>Configuration Procedure</w:t>
      </w:r>
    </w:p>
    <w:p w14:paraId="20BC128F" w14:textId="77777777" w:rsidR="00EF426E" w:rsidRPr="00383667" w:rsidRDefault="00EF426E" w:rsidP="00604E8C">
      <w:pPr>
        <w:pStyle w:val="30"/>
        <w:ind w:left="1032" w:hanging="278"/>
        <w:outlineLvl w:val="9"/>
        <w:rPr>
          <w:rFonts w:cs="Huawei Sans"/>
        </w:rPr>
      </w:pPr>
      <w:r w:rsidRPr="00383667">
        <w:rPr>
          <w:rFonts w:cs="Huawei Sans"/>
        </w:rPr>
        <w:t>Configure IP addresses for interconnection interfaces and loopback interfaces.</w:t>
      </w:r>
    </w:p>
    <w:p w14:paraId="6A20AC3F" w14:textId="77777777" w:rsidR="00EF426E" w:rsidRPr="00383667" w:rsidRDefault="00EF426E" w:rsidP="00EF426E">
      <w:pPr>
        <w:pStyle w:val="1e"/>
      </w:pPr>
      <w:r w:rsidRPr="00383667">
        <w:t># Name the devices.</w:t>
      </w:r>
    </w:p>
    <w:p w14:paraId="027CE4DA" w14:textId="77777777" w:rsidR="00EF426E" w:rsidRPr="00383667" w:rsidRDefault="00EF426E" w:rsidP="00EF426E">
      <w:pPr>
        <w:pStyle w:val="1e"/>
      </w:pPr>
      <w:r w:rsidRPr="00383667">
        <w:t>The configuration details are not provided.</w:t>
      </w:r>
    </w:p>
    <w:p w14:paraId="79DC2EF5" w14:textId="77777777" w:rsidR="00EF426E" w:rsidRPr="00383667" w:rsidRDefault="00EF426E" w:rsidP="00EF426E">
      <w:pPr>
        <w:pStyle w:val="1e"/>
      </w:pPr>
      <w:r w:rsidRPr="00383667">
        <w:t># Disable the interfaces that are not used in this experiment.</w:t>
      </w:r>
    </w:p>
    <w:p w14:paraId="0F0275BE" w14:textId="77777777" w:rsidR="00EF426E" w:rsidRPr="00383667" w:rsidRDefault="00EF426E" w:rsidP="00EF426E">
      <w:pPr>
        <w:pStyle w:val="1e"/>
      </w:pPr>
      <w:r w:rsidRPr="00383667">
        <w:t>The configuration details are not provided.</w:t>
      </w:r>
    </w:p>
    <w:p w14:paraId="7A7B92B4" w14:textId="77777777" w:rsidR="00EF426E" w:rsidRPr="00383667" w:rsidRDefault="00EF426E" w:rsidP="00EF426E">
      <w:pPr>
        <w:pStyle w:val="1e"/>
      </w:pPr>
      <w:r w:rsidRPr="00383667">
        <w:t># Configure IP addresses for GE0/0/2, Loopback0, and Loopback1 of R1.</w:t>
      </w:r>
    </w:p>
    <w:p w14:paraId="71B7F4E7" w14:textId="77777777" w:rsidR="00EF426E" w:rsidRPr="00383667" w:rsidRDefault="00EF426E" w:rsidP="00EF426E">
      <w:pPr>
        <w:pStyle w:val="2f3"/>
        <w:rPr>
          <w:rFonts w:cs="Huawei Sans"/>
        </w:rPr>
      </w:pPr>
      <w:r w:rsidRPr="00383667">
        <w:rPr>
          <w:rFonts w:cs="Huawei Sans"/>
        </w:rPr>
        <w:t>[R1]interface GigabitEthernet0/0/2</w:t>
      </w:r>
    </w:p>
    <w:p w14:paraId="393B4950" w14:textId="77777777" w:rsidR="00EF426E" w:rsidRPr="00383667" w:rsidRDefault="00EF426E" w:rsidP="00EF426E">
      <w:pPr>
        <w:pStyle w:val="2f3"/>
        <w:rPr>
          <w:rFonts w:cs="Huawei Sans"/>
        </w:rPr>
      </w:pPr>
      <w:r w:rsidRPr="00383667">
        <w:rPr>
          <w:rFonts w:cs="Huawei Sans"/>
        </w:rPr>
        <w:t xml:space="preserve">[R1-GigabitEthernet0/0/2] </w:t>
      </w:r>
      <w:r w:rsidRPr="00497E5B">
        <w:rPr>
          <w:rFonts w:cs="Huawei Sans"/>
        </w:rPr>
        <w:t>ip</w:t>
      </w:r>
      <w:r w:rsidRPr="00383667">
        <w:rPr>
          <w:rFonts w:cs="Huawei Sans"/>
        </w:rPr>
        <w:t xml:space="preserve"> address 10.0.12.1 255.255.255.0</w:t>
      </w:r>
    </w:p>
    <w:p w14:paraId="32786498" w14:textId="77777777" w:rsidR="00EF426E" w:rsidRPr="00383667" w:rsidRDefault="00EF426E" w:rsidP="00EF426E">
      <w:pPr>
        <w:pStyle w:val="2f3"/>
        <w:rPr>
          <w:rFonts w:cs="Huawei Sans"/>
        </w:rPr>
      </w:pPr>
      <w:r w:rsidRPr="00383667">
        <w:rPr>
          <w:rFonts w:cs="Huawei Sans"/>
        </w:rPr>
        <w:t>[R1-GigabitEthernet0/0/2] quit</w:t>
      </w:r>
    </w:p>
    <w:p w14:paraId="4FB7EF96" w14:textId="77777777" w:rsidR="00EF426E" w:rsidRPr="00383667" w:rsidRDefault="00EF426E" w:rsidP="00EF426E">
      <w:pPr>
        <w:pStyle w:val="2f3"/>
        <w:rPr>
          <w:rFonts w:cs="Huawei Sans"/>
        </w:rPr>
      </w:pPr>
      <w:r w:rsidRPr="00383667">
        <w:rPr>
          <w:rFonts w:cs="Huawei Sans"/>
        </w:rPr>
        <w:t>[R1]interface LoopBack0</w:t>
      </w:r>
    </w:p>
    <w:p w14:paraId="5E6F3B8F" w14:textId="77777777" w:rsidR="00EF426E" w:rsidRPr="00383667" w:rsidRDefault="00EF426E" w:rsidP="00EF426E">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10.0.1.1 255.255.255.255</w:t>
      </w:r>
    </w:p>
    <w:p w14:paraId="6C4CD6A1" w14:textId="77777777" w:rsidR="00EF426E" w:rsidRPr="00383667" w:rsidRDefault="00EF426E" w:rsidP="00EF426E">
      <w:pPr>
        <w:pStyle w:val="2f3"/>
        <w:rPr>
          <w:rFonts w:cs="Huawei Sans"/>
        </w:rPr>
      </w:pPr>
      <w:r w:rsidRPr="00383667">
        <w:rPr>
          <w:rFonts w:cs="Huawei Sans"/>
        </w:rPr>
        <w:t>[R1-LoopBack0] quit</w:t>
      </w:r>
    </w:p>
    <w:p w14:paraId="5AD2DE17" w14:textId="77777777" w:rsidR="00EF426E" w:rsidRPr="00383667" w:rsidRDefault="00EF426E" w:rsidP="00EF426E">
      <w:pPr>
        <w:pStyle w:val="2f3"/>
        <w:rPr>
          <w:rFonts w:cs="Huawei Sans"/>
        </w:rPr>
      </w:pPr>
      <w:r w:rsidRPr="00383667">
        <w:rPr>
          <w:rFonts w:cs="Huawei Sans"/>
        </w:rPr>
        <w:t>[R1]interface LoopBack1</w:t>
      </w:r>
    </w:p>
    <w:p w14:paraId="669EFF15" w14:textId="77777777" w:rsidR="00EF426E" w:rsidRPr="00383667" w:rsidRDefault="00EF426E" w:rsidP="00EF426E">
      <w:pPr>
        <w:pStyle w:val="2f3"/>
        <w:rPr>
          <w:rFonts w:cs="Huawei Sans"/>
        </w:rPr>
      </w:pPr>
      <w:r w:rsidRPr="00383667">
        <w:rPr>
          <w:rFonts w:cs="Huawei Sans"/>
        </w:rPr>
        <w:t xml:space="preserve">[R1-LoopBack1] </w:t>
      </w:r>
      <w:r w:rsidRPr="00497E5B">
        <w:rPr>
          <w:rFonts w:cs="Huawei Sans"/>
        </w:rPr>
        <w:t>ip</w:t>
      </w:r>
      <w:r w:rsidRPr="00383667">
        <w:rPr>
          <w:rFonts w:cs="Huawei Sans"/>
        </w:rPr>
        <w:t xml:space="preserve"> address 10.1.1.1 255.255.255.0</w:t>
      </w:r>
    </w:p>
    <w:p w14:paraId="7CACA397" w14:textId="77777777" w:rsidR="00EF426E" w:rsidRPr="00383667" w:rsidRDefault="00EF426E" w:rsidP="00EF426E">
      <w:pPr>
        <w:pStyle w:val="2f3"/>
        <w:rPr>
          <w:rFonts w:cs="Huawei Sans"/>
        </w:rPr>
      </w:pPr>
      <w:r w:rsidRPr="00383667">
        <w:rPr>
          <w:rFonts w:cs="Huawei Sans"/>
        </w:rPr>
        <w:t>[R1-LoopBack1] quit</w:t>
      </w:r>
    </w:p>
    <w:p w14:paraId="32FAE987" w14:textId="77777777" w:rsidR="00EF426E" w:rsidRPr="00383667" w:rsidRDefault="00EF426E" w:rsidP="00EF426E">
      <w:pPr>
        <w:pStyle w:val="1e"/>
      </w:pPr>
      <w:r w:rsidRPr="00383667">
        <w:t># Configure IP addresses for GE0/0/2, GE0/0/3, and Loopback0 of R2.</w:t>
      </w:r>
    </w:p>
    <w:p w14:paraId="5EDDBADB" w14:textId="77777777" w:rsidR="00EF426E" w:rsidRPr="00383667" w:rsidRDefault="00EF426E" w:rsidP="00EF426E">
      <w:pPr>
        <w:pStyle w:val="2f3"/>
        <w:rPr>
          <w:rFonts w:cs="Huawei Sans"/>
        </w:rPr>
      </w:pPr>
      <w:r w:rsidRPr="00383667">
        <w:rPr>
          <w:rFonts w:cs="Huawei Sans"/>
        </w:rPr>
        <w:t>[R2]interface LoopBack0</w:t>
      </w:r>
    </w:p>
    <w:p w14:paraId="7B564317" w14:textId="77777777" w:rsidR="00EF426E" w:rsidRPr="00383667" w:rsidRDefault="00EF426E" w:rsidP="00EF426E">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10.0.2.2 255.255.255.255</w:t>
      </w:r>
    </w:p>
    <w:p w14:paraId="3758B9E6" w14:textId="77777777" w:rsidR="00EF426E" w:rsidRPr="00383667" w:rsidRDefault="00EF426E" w:rsidP="00EF426E">
      <w:pPr>
        <w:pStyle w:val="2f3"/>
        <w:rPr>
          <w:rFonts w:cs="Huawei Sans"/>
        </w:rPr>
      </w:pPr>
      <w:r w:rsidRPr="00383667">
        <w:rPr>
          <w:rFonts w:cs="Huawei Sans"/>
        </w:rPr>
        <w:t>[R2-LoopBack0] quit</w:t>
      </w:r>
    </w:p>
    <w:p w14:paraId="61E07FCC" w14:textId="77777777" w:rsidR="00EF426E" w:rsidRPr="00383667" w:rsidRDefault="00EF426E" w:rsidP="00EF426E">
      <w:pPr>
        <w:pStyle w:val="2f3"/>
        <w:rPr>
          <w:rFonts w:cs="Huawei Sans"/>
        </w:rPr>
      </w:pPr>
      <w:r w:rsidRPr="00383667">
        <w:rPr>
          <w:rFonts w:cs="Huawei Sans"/>
        </w:rPr>
        <w:t>[R2]interface GigabitEthernet0/0/2</w:t>
      </w:r>
    </w:p>
    <w:p w14:paraId="7C93ADBE" w14:textId="77777777" w:rsidR="00EF426E" w:rsidRPr="00383667" w:rsidRDefault="00EF426E" w:rsidP="00EF426E">
      <w:pPr>
        <w:pStyle w:val="2f3"/>
        <w:rPr>
          <w:rFonts w:cs="Huawei Sans"/>
        </w:rPr>
      </w:pPr>
      <w:r w:rsidRPr="00383667">
        <w:rPr>
          <w:rFonts w:cs="Huawei Sans"/>
        </w:rPr>
        <w:t xml:space="preserve">[R2-GigabitEthernet0/0/2] </w:t>
      </w:r>
      <w:r w:rsidRPr="00497E5B">
        <w:rPr>
          <w:rFonts w:cs="Huawei Sans"/>
        </w:rPr>
        <w:t>ip</w:t>
      </w:r>
      <w:r w:rsidRPr="00383667">
        <w:rPr>
          <w:rFonts w:cs="Huawei Sans"/>
        </w:rPr>
        <w:t xml:space="preserve"> address 10.0.23.2 255.255.255.0</w:t>
      </w:r>
    </w:p>
    <w:p w14:paraId="487D3CCC" w14:textId="77777777" w:rsidR="00EF426E" w:rsidRPr="00383667" w:rsidRDefault="00EF426E" w:rsidP="00EF426E">
      <w:pPr>
        <w:pStyle w:val="2f3"/>
        <w:rPr>
          <w:rFonts w:cs="Huawei Sans"/>
        </w:rPr>
      </w:pPr>
      <w:r w:rsidRPr="00383667">
        <w:rPr>
          <w:rFonts w:cs="Huawei Sans"/>
        </w:rPr>
        <w:lastRenderedPageBreak/>
        <w:t>[R2-GigabitEthernet0/0/2] quit</w:t>
      </w:r>
    </w:p>
    <w:p w14:paraId="079231CF" w14:textId="77777777" w:rsidR="00EF426E" w:rsidRPr="00383667" w:rsidRDefault="00EF426E" w:rsidP="00EF426E">
      <w:pPr>
        <w:pStyle w:val="2f3"/>
        <w:rPr>
          <w:rFonts w:cs="Huawei Sans"/>
        </w:rPr>
      </w:pPr>
      <w:r w:rsidRPr="00383667">
        <w:rPr>
          <w:rFonts w:cs="Huawei Sans"/>
        </w:rPr>
        <w:t>[R2]interface GigabitEthernet0/0/3</w:t>
      </w:r>
    </w:p>
    <w:p w14:paraId="0E8D818F" w14:textId="77777777" w:rsidR="00EF426E" w:rsidRPr="00383667" w:rsidRDefault="00EF426E" w:rsidP="00EF426E">
      <w:pPr>
        <w:pStyle w:val="2f3"/>
        <w:rPr>
          <w:rFonts w:cs="Huawei Sans"/>
        </w:rPr>
      </w:pPr>
      <w:r w:rsidRPr="00383667">
        <w:rPr>
          <w:rFonts w:cs="Huawei Sans"/>
        </w:rPr>
        <w:t xml:space="preserve">[R2-GigabitEthernet0/0/3] </w:t>
      </w:r>
      <w:r w:rsidRPr="00497E5B">
        <w:rPr>
          <w:rFonts w:cs="Huawei Sans"/>
        </w:rPr>
        <w:t>ip</w:t>
      </w:r>
      <w:r w:rsidRPr="00383667">
        <w:rPr>
          <w:rFonts w:cs="Huawei Sans"/>
        </w:rPr>
        <w:t xml:space="preserve"> address 10.0.12.2 255.255.255.0</w:t>
      </w:r>
    </w:p>
    <w:p w14:paraId="65AFF6A1" w14:textId="77777777" w:rsidR="00EF426E" w:rsidRPr="00383667" w:rsidRDefault="00EF426E" w:rsidP="00EF426E">
      <w:pPr>
        <w:pStyle w:val="2f3"/>
        <w:rPr>
          <w:rFonts w:cs="Huawei Sans"/>
        </w:rPr>
      </w:pPr>
      <w:r w:rsidRPr="00383667">
        <w:rPr>
          <w:rFonts w:cs="Huawei Sans"/>
        </w:rPr>
        <w:t>[R2-GigabitEthernet0/0/3] quit</w:t>
      </w:r>
    </w:p>
    <w:p w14:paraId="4391C4D4" w14:textId="77777777" w:rsidR="00EF426E" w:rsidRPr="00383667" w:rsidRDefault="00EF426E" w:rsidP="00EF426E">
      <w:pPr>
        <w:pStyle w:val="1e"/>
      </w:pPr>
      <w:r w:rsidRPr="00383667">
        <w:t># Configure IP addresses for GE0/0/2, GE0/0/3, and Loopback0 of R3.</w:t>
      </w:r>
    </w:p>
    <w:p w14:paraId="4A38C6A4" w14:textId="77777777" w:rsidR="00EF426E" w:rsidRPr="00383667" w:rsidRDefault="00EF426E" w:rsidP="00EF426E">
      <w:pPr>
        <w:pStyle w:val="2f3"/>
        <w:rPr>
          <w:rFonts w:cs="Huawei Sans"/>
        </w:rPr>
      </w:pPr>
      <w:r w:rsidRPr="00383667">
        <w:rPr>
          <w:rFonts w:cs="Huawei Sans"/>
        </w:rPr>
        <w:t>[R3]interface LoopBack0</w:t>
      </w:r>
    </w:p>
    <w:p w14:paraId="7F29624F" w14:textId="77777777" w:rsidR="00EF426E" w:rsidRPr="00383667" w:rsidRDefault="00EF426E" w:rsidP="00EF426E">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10.0.3.3 255.255.255.255</w:t>
      </w:r>
    </w:p>
    <w:p w14:paraId="71AD5DA4" w14:textId="77777777" w:rsidR="00EF426E" w:rsidRPr="00383667" w:rsidRDefault="00EF426E" w:rsidP="00EF426E">
      <w:pPr>
        <w:pStyle w:val="2f3"/>
        <w:rPr>
          <w:rFonts w:cs="Huawei Sans"/>
        </w:rPr>
      </w:pPr>
      <w:r w:rsidRPr="00383667">
        <w:rPr>
          <w:rFonts w:cs="Huawei Sans"/>
        </w:rPr>
        <w:t>[R3-LoopBack0] quit</w:t>
      </w:r>
    </w:p>
    <w:p w14:paraId="22EE60FB" w14:textId="77777777" w:rsidR="00EF426E" w:rsidRPr="00383667" w:rsidRDefault="00EF426E" w:rsidP="00EF426E">
      <w:pPr>
        <w:pStyle w:val="2f3"/>
        <w:rPr>
          <w:rFonts w:cs="Huawei Sans"/>
        </w:rPr>
      </w:pPr>
      <w:r w:rsidRPr="00383667">
        <w:rPr>
          <w:rFonts w:cs="Huawei Sans"/>
        </w:rPr>
        <w:t>[R3]interface GigabitEthernet0/0/2</w:t>
      </w:r>
    </w:p>
    <w:p w14:paraId="2E0B2F2A" w14:textId="77777777" w:rsidR="00EF426E" w:rsidRPr="00383667" w:rsidRDefault="00EF426E" w:rsidP="00EF426E">
      <w:pPr>
        <w:pStyle w:val="2f3"/>
        <w:rPr>
          <w:rFonts w:cs="Huawei Sans"/>
        </w:rPr>
      </w:pPr>
      <w:r w:rsidRPr="00383667">
        <w:rPr>
          <w:rFonts w:cs="Huawei Sans"/>
        </w:rPr>
        <w:t xml:space="preserve">[R3-GigabitEthernet0/0/2] </w:t>
      </w:r>
      <w:r w:rsidRPr="00497E5B">
        <w:rPr>
          <w:rFonts w:cs="Huawei Sans"/>
        </w:rPr>
        <w:t>ip</w:t>
      </w:r>
      <w:r w:rsidRPr="00383667">
        <w:rPr>
          <w:rFonts w:cs="Huawei Sans"/>
        </w:rPr>
        <w:t xml:space="preserve"> address 10.0.34.3 255.255.255.0</w:t>
      </w:r>
    </w:p>
    <w:p w14:paraId="7E1D17A6" w14:textId="77777777" w:rsidR="00EF426E" w:rsidRPr="00383667" w:rsidRDefault="00EF426E" w:rsidP="00EF426E">
      <w:pPr>
        <w:pStyle w:val="2f3"/>
        <w:rPr>
          <w:rFonts w:cs="Huawei Sans"/>
        </w:rPr>
      </w:pPr>
      <w:r w:rsidRPr="00383667">
        <w:rPr>
          <w:rFonts w:cs="Huawei Sans"/>
        </w:rPr>
        <w:t>[R3-GigabitEthernet0/0/2] quit</w:t>
      </w:r>
    </w:p>
    <w:p w14:paraId="3D2140C1" w14:textId="77777777" w:rsidR="00EF426E" w:rsidRPr="00383667" w:rsidRDefault="00EF426E" w:rsidP="00EF426E">
      <w:pPr>
        <w:pStyle w:val="2f3"/>
        <w:rPr>
          <w:rFonts w:cs="Huawei Sans"/>
        </w:rPr>
      </w:pPr>
      <w:r w:rsidRPr="00383667">
        <w:rPr>
          <w:rFonts w:cs="Huawei Sans"/>
        </w:rPr>
        <w:t>[R3]interface GigabitEthernet0/0/3</w:t>
      </w:r>
    </w:p>
    <w:p w14:paraId="3FBDF2EC" w14:textId="77777777" w:rsidR="00EF426E" w:rsidRPr="00383667" w:rsidRDefault="00EF426E" w:rsidP="00EF426E">
      <w:pPr>
        <w:pStyle w:val="2f3"/>
        <w:rPr>
          <w:rFonts w:cs="Huawei Sans"/>
        </w:rPr>
      </w:pPr>
      <w:r w:rsidRPr="00383667">
        <w:rPr>
          <w:rFonts w:cs="Huawei Sans"/>
        </w:rPr>
        <w:t xml:space="preserve">[R3-GigabitEthernet0/0/3] </w:t>
      </w:r>
      <w:r w:rsidRPr="00497E5B">
        <w:rPr>
          <w:rFonts w:cs="Huawei Sans"/>
        </w:rPr>
        <w:t>ip</w:t>
      </w:r>
      <w:r w:rsidRPr="00383667">
        <w:rPr>
          <w:rFonts w:cs="Huawei Sans"/>
        </w:rPr>
        <w:t xml:space="preserve"> address 10.0.23.3 255.255.255.0</w:t>
      </w:r>
    </w:p>
    <w:p w14:paraId="751D1429" w14:textId="77777777" w:rsidR="00EF426E" w:rsidRPr="00383667" w:rsidRDefault="00EF426E" w:rsidP="00EF426E">
      <w:pPr>
        <w:pStyle w:val="2f3"/>
        <w:rPr>
          <w:rFonts w:cs="Huawei Sans"/>
        </w:rPr>
      </w:pPr>
      <w:r w:rsidRPr="00383667">
        <w:rPr>
          <w:rFonts w:cs="Huawei Sans"/>
        </w:rPr>
        <w:t>[R3-GigabitEthernet0/0/3] quit</w:t>
      </w:r>
    </w:p>
    <w:p w14:paraId="1BEE65F1" w14:textId="77777777" w:rsidR="00EF426E" w:rsidRPr="00383667" w:rsidRDefault="00EF426E" w:rsidP="00EF426E">
      <w:pPr>
        <w:pStyle w:val="1e"/>
      </w:pPr>
      <w:r w:rsidRPr="00383667">
        <w:t># Configure IP addresses for GE0/0/2, GE0/0/3, and Loopback0 of R4.</w:t>
      </w:r>
    </w:p>
    <w:p w14:paraId="23C98720" w14:textId="77777777" w:rsidR="00EF426E" w:rsidRPr="00383667" w:rsidRDefault="00EF426E" w:rsidP="00EF426E">
      <w:pPr>
        <w:pStyle w:val="2f3"/>
        <w:rPr>
          <w:rFonts w:cs="Huawei Sans"/>
        </w:rPr>
      </w:pPr>
      <w:r w:rsidRPr="00383667">
        <w:rPr>
          <w:rFonts w:cs="Huawei Sans"/>
        </w:rPr>
        <w:t>[R4]interface GigabitEthernet0/0/2</w:t>
      </w:r>
    </w:p>
    <w:p w14:paraId="05518F6D" w14:textId="77777777" w:rsidR="00EF426E" w:rsidRPr="00383667" w:rsidRDefault="00EF426E" w:rsidP="00EF426E">
      <w:pPr>
        <w:pStyle w:val="2f3"/>
        <w:rPr>
          <w:rFonts w:cs="Huawei Sans"/>
        </w:rPr>
      </w:pPr>
      <w:r w:rsidRPr="00383667">
        <w:rPr>
          <w:rFonts w:cs="Huawei Sans"/>
        </w:rPr>
        <w:t xml:space="preserve">[R4-GigabitEthernet0/0/2] </w:t>
      </w:r>
      <w:r w:rsidRPr="00497E5B">
        <w:rPr>
          <w:rFonts w:cs="Huawei Sans"/>
        </w:rPr>
        <w:t>ip</w:t>
      </w:r>
      <w:r w:rsidRPr="00383667">
        <w:rPr>
          <w:rFonts w:cs="Huawei Sans"/>
        </w:rPr>
        <w:t xml:space="preserve"> address 10.0.45.4 255.255.255.0</w:t>
      </w:r>
    </w:p>
    <w:p w14:paraId="24F7EFF0" w14:textId="77777777" w:rsidR="00EF426E" w:rsidRPr="00383667" w:rsidRDefault="00EF426E" w:rsidP="00EF426E">
      <w:pPr>
        <w:pStyle w:val="2f3"/>
        <w:rPr>
          <w:rFonts w:cs="Huawei Sans"/>
        </w:rPr>
      </w:pPr>
      <w:r w:rsidRPr="00383667">
        <w:rPr>
          <w:rFonts w:cs="Huawei Sans"/>
        </w:rPr>
        <w:t>[R4-GigabitEthernet0/0/2] quit</w:t>
      </w:r>
    </w:p>
    <w:p w14:paraId="56BC8B86" w14:textId="77777777" w:rsidR="00EF426E" w:rsidRPr="00383667" w:rsidRDefault="00EF426E" w:rsidP="00EF426E">
      <w:pPr>
        <w:pStyle w:val="2f3"/>
        <w:rPr>
          <w:rFonts w:cs="Huawei Sans"/>
        </w:rPr>
      </w:pPr>
      <w:r w:rsidRPr="00383667">
        <w:rPr>
          <w:rFonts w:cs="Huawei Sans"/>
        </w:rPr>
        <w:t>[R4]interface GigabitEthernet0/0/3</w:t>
      </w:r>
    </w:p>
    <w:p w14:paraId="1A417C82" w14:textId="77777777" w:rsidR="00EF426E" w:rsidRPr="00383667" w:rsidRDefault="00EF426E" w:rsidP="00EF426E">
      <w:pPr>
        <w:pStyle w:val="2f3"/>
        <w:rPr>
          <w:rFonts w:cs="Huawei Sans"/>
        </w:rPr>
      </w:pPr>
      <w:r w:rsidRPr="00383667">
        <w:rPr>
          <w:rFonts w:cs="Huawei Sans"/>
        </w:rPr>
        <w:t xml:space="preserve">[R4-GigabitEthernet0/0/3] </w:t>
      </w:r>
      <w:r w:rsidRPr="00497E5B">
        <w:rPr>
          <w:rFonts w:cs="Huawei Sans"/>
        </w:rPr>
        <w:t>ip</w:t>
      </w:r>
      <w:r w:rsidRPr="00383667">
        <w:rPr>
          <w:rFonts w:cs="Huawei Sans"/>
        </w:rPr>
        <w:t xml:space="preserve"> address 10.0.34.4 255.255.255.0</w:t>
      </w:r>
    </w:p>
    <w:p w14:paraId="5D523F1F" w14:textId="77777777" w:rsidR="00EF426E" w:rsidRPr="00383667" w:rsidRDefault="00EF426E" w:rsidP="00EF426E">
      <w:pPr>
        <w:pStyle w:val="2f3"/>
        <w:rPr>
          <w:rFonts w:cs="Huawei Sans"/>
        </w:rPr>
      </w:pPr>
      <w:r w:rsidRPr="00383667">
        <w:rPr>
          <w:rFonts w:cs="Huawei Sans"/>
        </w:rPr>
        <w:t>[R4-GigabitEthernet0/0/3] quit</w:t>
      </w:r>
    </w:p>
    <w:p w14:paraId="374C756F" w14:textId="77777777" w:rsidR="00EF426E" w:rsidRPr="00383667" w:rsidRDefault="00EF426E" w:rsidP="00EF426E">
      <w:pPr>
        <w:pStyle w:val="2f3"/>
        <w:rPr>
          <w:rFonts w:cs="Huawei Sans"/>
        </w:rPr>
      </w:pPr>
      <w:r w:rsidRPr="00383667">
        <w:rPr>
          <w:rFonts w:cs="Huawei Sans"/>
        </w:rPr>
        <w:t>[R4]interface LoopBack0</w:t>
      </w:r>
    </w:p>
    <w:p w14:paraId="0B41EFC1" w14:textId="77777777" w:rsidR="00EF426E" w:rsidRPr="00383667" w:rsidRDefault="00EF426E" w:rsidP="00EF426E">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10.0.4.4 255.255.255.255</w:t>
      </w:r>
    </w:p>
    <w:p w14:paraId="7B977D13" w14:textId="77777777" w:rsidR="00EF426E" w:rsidRPr="00383667" w:rsidRDefault="00EF426E" w:rsidP="00EF426E">
      <w:pPr>
        <w:pStyle w:val="2f3"/>
        <w:rPr>
          <w:rFonts w:cs="Huawei Sans"/>
        </w:rPr>
      </w:pPr>
      <w:r w:rsidRPr="00383667">
        <w:rPr>
          <w:rFonts w:cs="Huawei Sans"/>
        </w:rPr>
        <w:t>[R4-LoopBack0] quit</w:t>
      </w:r>
    </w:p>
    <w:p w14:paraId="6F81E946" w14:textId="77777777" w:rsidR="00EF426E" w:rsidRPr="00383667" w:rsidRDefault="00EF426E" w:rsidP="00EF426E">
      <w:pPr>
        <w:pStyle w:val="1e"/>
      </w:pPr>
      <w:r w:rsidRPr="00383667">
        <w:t># Configure IP addresses for GE0/0/3, Loopback0, and Loopback1 of R5.</w:t>
      </w:r>
    </w:p>
    <w:p w14:paraId="65DF0CC0" w14:textId="77777777" w:rsidR="00EF426E" w:rsidRPr="00383667" w:rsidRDefault="00EF426E" w:rsidP="00EF426E">
      <w:pPr>
        <w:pStyle w:val="2f3"/>
        <w:rPr>
          <w:rFonts w:cs="Huawei Sans"/>
        </w:rPr>
      </w:pPr>
      <w:r w:rsidRPr="00383667">
        <w:rPr>
          <w:rFonts w:cs="Huawei Sans"/>
        </w:rPr>
        <w:t>[R5]interface LoopBack0</w:t>
      </w:r>
    </w:p>
    <w:p w14:paraId="38F9185D" w14:textId="77777777" w:rsidR="00EF426E" w:rsidRPr="00383667" w:rsidRDefault="00EF426E" w:rsidP="00EF426E">
      <w:pPr>
        <w:pStyle w:val="2f3"/>
        <w:rPr>
          <w:rFonts w:cs="Huawei Sans"/>
        </w:rPr>
      </w:pPr>
      <w:r w:rsidRPr="00383667">
        <w:rPr>
          <w:rFonts w:cs="Huawei Sans"/>
        </w:rPr>
        <w:t xml:space="preserve">[R5-LoopBack0] </w:t>
      </w:r>
      <w:r w:rsidRPr="00497E5B">
        <w:rPr>
          <w:rFonts w:cs="Huawei Sans"/>
        </w:rPr>
        <w:t>ip</w:t>
      </w:r>
      <w:r w:rsidRPr="00383667">
        <w:rPr>
          <w:rFonts w:cs="Huawei Sans"/>
        </w:rPr>
        <w:t xml:space="preserve"> address 10.0.5.5 255.255.255.255</w:t>
      </w:r>
    </w:p>
    <w:p w14:paraId="47286FDE" w14:textId="77777777" w:rsidR="00EF426E" w:rsidRPr="00383667" w:rsidRDefault="00EF426E" w:rsidP="00EF426E">
      <w:pPr>
        <w:pStyle w:val="2f3"/>
        <w:rPr>
          <w:rFonts w:cs="Huawei Sans"/>
        </w:rPr>
      </w:pPr>
      <w:r w:rsidRPr="00383667">
        <w:rPr>
          <w:rFonts w:cs="Huawei Sans"/>
        </w:rPr>
        <w:t>[R5-LoopBack0] quit</w:t>
      </w:r>
    </w:p>
    <w:p w14:paraId="75586772" w14:textId="77777777" w:rsidR="00EF426E" w:rsidRPr="00383667" w:rsidRDefault="00EF426E" w:rsidP="00EF426E">
      <w:pPr>
        <w:pStyle w:val="2f3"/>
        <w:rPr>
          <w:rFonts w:cs="Huawei Sans"/>
        </w:rPr>
      </w:pPr>
      <w:r w:rsidRPr="00383667">
        <w:rPr>
          <w:rFonts w:cs="Huawei Sans"/>
        </w:rPr>
        <w:t>[R5]interface LoopBack1</w:t>
      </w:r>
    </w:p>
    <w:p w14:paraId="5B856B69" w14:textId="77777777" w:rsidR="00EF426E" w:rsidRPr="00383667" w:rsidRDefault="00EF426E" w:rsidP="00EF426E">
      <w:pPr>
        <w:pStyle w:val="2f3"/>
        <w:rPr>
          <w:rFonts w:cs="Huawei Sans"/>
        </w:rPr>
      </w:pPr>
      <w:r w:rsidRPr="00383667">
        <w:rPr>
          <w:rFonts w:cs="Huawei Sans"/>
        </w:rPr>
        <w:t xml:space="preserve">[R5-LoopBack1] </w:t>
      </w:r>
      <w:r w:rsidRPr="00497E5B">
        <w:rPr>
          <w:rFonts w:cs="Huawei Sans"/>
        </w:rPr>
        <w:t>ip</w:t>
      </w:r>
      <w:r w:rsidRPr="00383667">
        <w:rPr>
          <w:rFonts w:cs="Huawei Sans"/>
        </w:rPr>
        <w:t xml:space="preserve"> address 10.1.5.5 255.255.255.0</w:t>
      </w:r>
    </w:p>
    <w:p w14:paraId="287683AC" w14:textId="77777777" w:rsidR="00EF426E" w:rsidRPr="00383667" w:rsidRDefault="00EF426E" w:rsidP="00EF426E">
      <w:pPr>
        <w:pStyle w:val="2f3"/>
        <w:rPr>
          <w:rFonts w:cs="Huawei Sans"/>
        </w:rPr>
      </w:pPr>
      <w:r w:rsidRPr="00383667">
        <w:rPr>
          <w:rFonts w:cs="Huawei Sans"/>
        </w:rPr>
        <w:t>[R5-LoopBack1] quit</w:t>
      </w:r>
    </w:p>
    <w:p w14:paraId="65A61FDE" w14:textId="77777777" w:rsidR="00EF426E" w:rsidRPr="00383667" w:rsidRDefault="00EF426E" w:rsidP="00EF426E">
      <w:pPr>
        <w:pStyle w:val="2f3"/>
        <w:rPr>
          <w:rFonts w:cs="Huawei Sans"/>
        </w:rPr>
      </w:pPr>
      <w:r w:rsidRPr="00383667">
        <w:rPr>
          <w:rFonts w:cs="Huawei Sans"/>
        </w:rPr>
        <w:t>[R5]interface GigabitEthernet0/0/3</w:t>
      </w:r>
    </w:p>
    <w:p w14:paraId="3121854E" w14:textId="77777777" w:rsidR="00EF426E" w:rsidRPr="00383667" w:rsidRDefault="00EF426E" w:rsidP="00EF426E">
      <w:pPr>
        <w:pStyle w:val="2f3"/>
        <w:rPr>
          <w:rFonts w:cs="Huawei Sans"/>
        </w:rPr>
      </w:pPr>
      <w:r w:rsidRPr="00383667">
        <w:rPr>
          <w:rFonts w:cs="Huawei Sans"/>
        </w:rPr>
        <w:t xml:space="preserve">[R5-GigabitEthernet0/0/3] </w:t>
      </w:r>
      <w:r w:rsidRPr="00497E5B">
        <w:rPr>
          <w:rFonts w:cs="Huawei Sans"/>
        </w:rPr>
        <w:t>ip</w:t>
      </w:r>
      <w:r w:rsidRPr="00383667">
        <w:rPr>
          <w:rFonts w:cs="Huawei Sans"/>
        </w:rPr>
        <w:t xml:space="preserve"> address 10.0.45.5 255.255.255.0</w:t>
      </w:r>
    </w:p>
    <w:p w14:paraId="6E03CC43" w14:textId="77777777" w:rsidR="00EF426E" w:rsidRPr="00383667" w:rsidRDefault="00EF426E" w:rsidP="00EF426E">
      <w:pPr>
        <w:pStyle w:val="2f3"/>
        <w:rPr>
          <w:rFonts w:cs="Huawei Sans"/>
        </w:rPr>
      </w:pPr>
      <w:r w:rsidRPr="00383667">
        <w:rPr>
          <w:rFonts w:cs="Huawei Sans"/>
        </w:rPr>
        <w:t>[R5-GigabitEthernet0/0/3] quit</w:t>
      </w:r>
    </w:p>
    <w:p w14:paraId="3E828C0A" w14:textId="77777777" w:rsidR="00EF426E" w:rsidRPr="00383667" w:rsidRDefault="00EF426E" w:rsidP="00EF426E">
      <w:pPr>
        <w:pStyle w:val="1e"/>
      </w:pPr>
      <w:r w:rsidRPr="00383667">
        <w:t># On R2 and R4, ping the IP addresses of the interconnected devices to test the connectivity.</w:t>
      </w:r>
    </w:p>
    <w:p w14:paraId="31433300" w14:textId="77777777" w:rsidR="00EF426E" w:rsidRPr="00383667" w:rsidRDefault="00EF426E" w:rsidP="00EF426E">
      <w:pPr>
        <w:pStyle w:val="2f3"/>
        <w:rPr>
          <w:rFonts w:cs="Huawei Sans"/>
        </w:rPr>
      </w:pPr>
      <w:r w:rsidRPr="00383667">
        <w:rPr>
          <w:rFonts w:cs="Huawei Sans"/>
        </w:rPr>
        <w:t>&lt;R2&gt;ping -c 1 10.0.12.1</w:t>
      </w:r>
    </w:p>
    <w:p w14:paraId="7A0858E5" w14:textId="77777777" w:rsidR="00EF426E" w:rsidRPr="00383667" w:rsidRDefault="00EF426E" w:rsidP="00EF426E">
      <w:pPr>
        <w:pStyle w:val="2f3"/>
        <w:rPr>
          <w:rFonts w:cs="Huawei Sans"/>
        </w:rPr>
      </w:pPr>
      <w:r w:rsidRPr="00383667">
        <w:rPr>
          <w:rFonts w:cs="Huawei Sans"/>
        </w:rPr>
        <w:t xml:space="preserve">  PING 10.0.12.1: 56  data bytes, press CTRL_C to break</w:t>
      </w:r>
    </w:p>
    <w:p w14:paraId="2D47377D" w14:textId="77777777" w:rsidR="00EF426E" w:rsidRPr="00383667" w:rsidRDefault="00EF426E" w:rsidP="00EF426E">
      <w:pPr>
        <w:pStyle w:val="2f3"/>
        <w:rPr>
          <w:rFonts w:cs="Huawei Sans"/>
        </w:rPr>
      </w:pPr>
      <w:r w:rsidRPr="00383667">
        <w:rPr>
          <w:rFonts w:cs="Huawei Sans"/>
        </w:rPr>
        <w:t xml:space="preserve">    Reply from 10.0.12.1: bytes=56 Sequence=1 ttl=255 time=80 ms</w:t>
      </w:r>
    </w:p>
    <w:p w14:paraId="20287846" w14:textId="77777777" w:rsidR="00EF426E" w:rsidRPr="00383667" w:rsidRDefault="00EF426E" w:rsidP="00EF426E">
      <w:pPr>
        <w:pStyle w:val="2f3"/>
        <w:rPr>
          <w:rFonts w:cs="Huawei Sans"/>
        </w:rPr>
      </w:pPr>
    </w:p>
    <w:p w14:paraId="4B9AE24E" w14:textId="77777777" w:rsidR="00EF426E" w:rsidRPr="00383667" w:rsidRDefault="00EF426E" w:rsidP="00EF426E">
      <w:pPr>
        <w:pStyle w:val="2f3"/>
        <w:rPr>
          <w:rFonts w:cs="Huawei Sans"/>
        </w:rPr>
      </w:pPr>
      <w:r w:rsidRPr="00383667">
        <w:rPr>
          <w:rFonts w:cs="Huawei Sans"/>
        </w:rPr>
        <w:t xml:space="preserve">  --- 10.0.12.1 ping statistics ---</w:t>
      </w:r>
    </w:p>
    <w:p w14:paraId="0FE8B21D" w14:textId="77777777" w:rsidR="00EF426E" w:rsidRPr="00383667" w:rsidRDefault="00EF426E" w:rsidP="00EF426E">
      <w:pPr>
        <w:pStyle w:val="2f3"/>
        <w:rPr>
          <w:rFonts w:cs="Huawei Sans"/>
        </w:rPr>
      </w:pPr>
      <w:r w:rsidRPr="00383667">
        <w:rPr>
          <w:rFonts w:cs="Huawei Sans"/>
        </w:rPr>
        <w:t xml:space="preserve">    1 packet(s) transmitted</w:t>
      </w:r>
    </w:p>
    <w:p w14:paraId="6D05CBF6" w14:textId="77777777" w:rsidR="00EF426E" w:rsidRPr="00383667" w:rsidRDefault="00EF426E" w:rsidP="00EF426E">
      <w:pPr>
        <w:pStyle w:val="2f3"/>
        <w:rPr>
          <w:rFonts w:cs="Huawei Sans"/>
        </w:rPr>
      </w:pPr>
      <w:r w:rsidRPr="00383667">
        <w:rPr>
          <w:rFonts w:cs="Huawei Sans"/>
        </w:rPr>
        <w:t xml:space="preserve">    1 packet(s) received</w:t>
      </w:r>
    </w:p>
    <w:p w14:paraId="126E9CDF" w14:textId="77777777" w:rsidR="00EF426E" w:rsidRPr="00383667" w:rsidRDefault="00EF426E" w:rsidP="00EF426E">
      <w:pPr>
        <w:pStyle w:val="2f3"/>
        <w:rPr>
          <w:rFonts w:cs="Huawei Sans"/>
        </w:rPr>
      </w:pPr>
      <w:r w:rsidRPr="00383667">
        <w:rPr>
          <w:rFonts w:cs="Huawei Sans"/>
        </w:rPr>
        <w:t xml:space="preserve">    0.00% packet loss</w:t>
      </w:r>
    </w:p>
    <w:p w14:paraId="3884DE4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80/80/80 ms</w:t>
      </w:r>
    </w:p>
    <w:p w14:paraId="5C4FCCF0" w14:textId="77777777" w:rsidR="00EF426E" w:rsidRPr="00383667" w:rsidRDefault="00EF426E" w:rsidP="00EF426E">
      <w:pPr>
        <w:pStyle w:val="2f3"/>
        <w:rPr>
          <w:rFonts w:cs="Huawei Sans"/>
        </w:rPr>
      </w:pPr>
    </w:p>
    <w:p w14:paraId="7C760526" w14:textId="77777777" w:rsidR="00EF426E" w:rsidRPr="00383667" w:rsidRDefault="00EF426E" w:rsidP="00EF426E">
      <w:pPr>
        <w:pStyle w:val="2f3"/>
        <w:rPr>
          <w:rFonts w:cs="Huawei Sans"/>
        </w:rPr>
      </w:pPr>
      <w:r w:rsidRPr="00383667">
        <w:rPr>
          <w:rFonts w:cs="Huawei Sans"/>
        </w:rPr>
        <w:t>&lt;R2&gt;ping -c 1 10.0.23.3</w:t>
      </w:r>
    </w:p>
    <w:p w14:paraId="56B08D92" w14:textId="77777777" w:rsidR="00EF426E" w:rsidRPr="00383667" w:rsidRDefault="00EF426E" w:rsidP="00EF426E">
      <w:pPr>
        <w:pStyle w:val="2f3"/>
        <w:rPr>
          <w:rFonts w:cs="Huawei Sans"/>
        </w:rPr>
      </w:pPr>
      <w:r w:rsidRPr="00383667">
        <w:rPr>
          <w:rFonts w:cs="Huawei Sans"/>
        </w:rPr>
        <w:lastRenderedPageBreak/>
        <w:t xml:space="preserve">  PING 10.0.23.3: 56  data bytes, press CTRL_C to break</w:t>
      </w:r>
    </w:p>
    <w:p w14:paraId="4E34032A" w14:textId="77777777" w:rsidR="00EF426E" w:rsidRPr="00383667" w:rsidRDefault="00EF426E" w:rsidP="00EF426E">
      <w:pPr>
        <w:pStyle w:val="2f3"/>
        <w:rPr>
          <w:rFonts w:cs="Huawei Sans"/>
        </w:rPr>
      </w:pPr>
      <w:r w:rsidRPr="00383667">
        <w:rPr>
          <w:rFonts w:cs="Huawei Sans"/>
        </w:rPr>
        <w:t xml:space="preserve">    Reply from 10.0.23.3: bytes=56 Sequence=1 ttl=255 time=20 ms</w:t>
      </w:r>
    </w:p>
    <w:p w14:paraId="3C6A3607" w14:textId="77777777" w:rsidR="00EF426E" w:rsidRPr="00383667" w:rsidRDefault="00EF426E" w:rsidP="00EF426E">
      <w:pPr>
        <w:pStyle w:val="2f3"/>
        <w:rPr>
          <w:rFonts w:cs="Huawei Sans"/>
        </w:rPr>
      </w:pPr>
    </w:p>
    <w:p w14:paraId="51A7873A" w14:textId="77777777" w:rsidR="00EF426E" w:rsidRPr="00383667" w:rsidRDefault="00EF426E" w:rsidP="00EF426E">
      <w:pPr>
        <w:pStyle w:val="2f3"/>
        <w:rPr>
          <w:rFonts w:cs="Huawei Sans"/>
        </w:rPr>
      </w:pPr>
      <w:r w:rsidRPr="00383667">
        <w:rPr>
          <w:rFonts w:cs="Huawei Sans"/>
        </w:rPr>
        <w:t xml:space="preserve">  --- 10.0.23.3 ping statistics ---</w:t>
      </w:r>
    </w:p>
    <w:p w14:paraId="22FBB05C" w14:textId="77777777" w:rsidR="00EF426E" w:rsidRPr="00383667" w:rsidRDefault="00EF426E" w:rsidP="00EF426E">
      <w:pPr>
        <w:pStyle w:val="2f3"/>
        <w:rPr>
          <w:rFonts w:cs="Huawei Sans"/>
        </w:rPr>
      </w:pPr>
      <w:r w:rsidRPr="00383667">
        <w:rPr>
          <w:rFonts w:cs="Huawei Sans"/>
        </w:rPr>
        <w:t xml:space="preserve">    1 packet(s) transmitted</w:t>
      </w:r>
    </w:p>
    <w:p w14:paraId="2CA98FAA" w14:textId="77777777" w:rsidR="00EF426E" w:rsidRPr="00383667" w:rsidRDefault="00EF426E" w:rsidP="00EF426E">
      <w:pPr>
        <w:pStyle w:val="2f3"/>
        <w:rPr>
          <w:rFonts w:cs="Huawei Sans"/>
        </w:rPr>
      </w:pPr>
      <w:r w:rsidRPr="00383667">
        <w:rPr>
          <w:rFonts w:cs="Huawei Sans"/>
        </w:rPr>
        <w:t xml:space="preserve">    1 packet(s) received</w:t>
      </w:r>
    </w:p>
    <w:p w14:paraId="7FF94937" w14:textId="77777777" w:rsidR="00EF426E" w:rsidRPr="00383667" w:rsidRDefault="00EF426E" w:rsidP="00EF426E">
      <w:pPr>
        <w:pStyle w:val="2f3"/>
        <w:rPr>
          <w:rFonts w:cs="Huawei Sans"/>
        </w:rPr>
      </w:pPr>
      <w:r w:rsidRPr="00383667">
        <w:rPr>
          <w:rFonts w:cs="Huawei Sans"/>
        </w:rPr>
        <w:t xml:space="preserve">    0.00% packet loss</w:t>
      </w:r>
    </w:p>
    <w:p w14:paraId="197AC8B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20/20/20 ms</w:t>
      </w:r>
    </w:p>
    <w:p w14:paraId="16736A41" w14:textId="77777777" w:rsidR="00EF426E" w:rsidRPr="00383667" w:rsidRDefault="00EF426E" w:rsidP="00EF426E">
      <w:pPr>
        <w:pStyle w:val="2f3"/>
        <w:rPr>
          <w:rFonts w:cs="Huawei Sans"/>
        </w:rPr>
      </w:pPr>
    </w:p>
    <w:p w14:paraId="64BFFB8E" w14:textId="77777777" w:rsidR="00EF426E" w:rsidRPr="00383667" w:rsidRDefault="00EF426E" w:rsidP="00EF426E">
      <w:pPr>
        <w:pStyle w:val="2f3"/>
        <w:rPr>
          <w:rFonts w:cs="Huawei Sans"/>
        </w:rPr>
      </w:pPr>
      <w:r w:rsidRPr="00383667">
        <w:rPr>
          <w:rFonts w:cs="Huawei Sans"/>
        </w:rPr>
        <w:t>&lt;R4&gt;ping -c 1 10.0.34.3</w:t>
      </w:r>
    </w:p>
    <w:p w14:paraId="34225C6A" w14:textId="77777777" w:rsidR="00EF426E" w:rsidRPr="00383667" w:rsidRDefault="00EF426E" w:rsidP="00EF426E">
      <w:pPr>
        <w:pStyle w:val="2f3"/>
        <w:rPr>
          <w:rFonts w:cs="Huawei Sans"/>
        </w:rPr>
      </w:pPr>
      <w:r w:rsidRPr="00383667">
        <w:rPr>
          <w:rFonts w:cs="Huawei Sans"/>
        </w:rPr>
        <w:t xml:space="preserve">  PING 10.0.34.3: 56  data bytes, press CTRL_C to break</w:t>
      </w:r>
    </w:p>
    <w:p w14:paraId="25402294" w14:textId="77777777" w:rsidR="00EF426E" w:rsidRPr="00383667" w:rsidRDefault="00EF426E" w:rsidP="00EF426E">
      <w:pPr>
        <w:pStyle w:val="2f3"/>
        <w:rPr>
          <w:rFonts w:cs="Huawei Sans"/>
        </w:rPr>
      </w:pPr>
      <w:r w:rsidRPr="00383667">
        <w:rPr>
          <w:rFonts w:cs="Huawei Sans"/>
        </w:rPr>
        <w:t xml:space="preserve">    Reply from 10.0.34.3: bytes=56 Sequence=1 ttl=255 time=50 ms</w:t>
      </w:r>
    </w:p>
    <w:p w14:paraId="287B59F7" w14:textId="77777777" w:rsidR="00EF426E" w:rsidRPr="00383667" w:rsidRDefault="00EF426E" w:rsidP="00EF426E">
      <w:pPr>
        <w:pStyle w:val="2f3"/>
        <w:rPr>
          <w:rFonts w:cs="Huawei Sans"/>
        </w:rPr>
      </w:pPr>
    </w:p>
    <w:p w14:paraId="1F37162D" w14:textId="77777777" w:rsidR="00EF426E" w:rsidRPr="00383667" w:rsidRDefault="00EF426E" w:rsidP="00EF426E">
      <w:pPr>
        <w:pStyle w:val="2f3"/>
        <w:rPr>
          <w:rFonts w:cs="Huawei Sans"/>
        </w:rPr>
      </w:pPr>
      <w:r w:rsidRPr="00383667">
        <w:rPr>
          <w:rFonts w:cs="Huawei Sans"/>
        </w:rPr>
        <w:t xml:space="preserve">  --- 10.0.34.3 ping statistics ---</w:t>
      </w:r>
    </w:p>
    <w:p w14:paraId="1F5A6DBA" w14:textId="77777777" w:rsidR="00EF426E" w:rsidRPr="00383667" w:rsidRDefault="00EF426E" w:rsidP="00EF426E">
      <w:pPr>
        <w:pStyle w:val="2f3"/>
        <w:rPr>
          <w:rFonts w:cs="Huawei Sans"/>
        </w:rPr>
      </w:pPr>
      <w:r w:rsidRPr="00383667">
        <w:rPr>
          <w:rFonts w:cs="Huawei Sans"/>
        </w:rPr>
        <w:t xml:space="preserve">    1 packet(s) transmitted</w:t>
      </w:r>
    </w:p>
    <w:p w14:paraId="6B3046F1" w14:textId="77777777" w:rsidR="00EF426E" w:rsidRPr="00383667" w:rsidRDefault="00EF426E" w:rsidP="00EF426E">
      <w:pPr>
        <w:pStyle w:val="2f3"/>
        <w:rPr>
          <w:rFonts w:cs="Huawei Sans"/>
        </w:rPr>
      </w:pPr>
      <w:r w:rsidRPr="00383667">
        <w:rPr>
          <w:rFonts w:cs="Huawei Sans"/>
        </w:rPr>
        <w:t xml:space="preserve">    1 packet(s) received</w:t>
      </w:r>
    </w:p>
    <w:p w14:paraId="361E8B9B" w14:textId="77777777" w:rsidR="00EF426E" w:rsidRPr="00383667" w:rsidRDefault="00EF426E" w:rsidP="00EF426E">
      <w:pPr>
        <w:pStyle w:val="2f3"/>
        <w:rPr>
          <w:rFonts w:cs="Huawei Sans"/>
        </w:rPr>
      </w:pPr>
      <w:r w:rsidRPr="00383667">
        <w:rPr>
          <w:rFonts w:cs="Huawei Sans"/>
        </w:rPr>
        <w:t xml:space="preserve">    0.00% packet loss</w:t>
      </w:r>
    </w:p>
    <w:p w14:paraId="4CDE7D1E"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50/50/50 ms</w:t>
      </w:r>
    </w:p>
    <w:p w14:paraId="0E72D080" w14:textId="77777777" w:rsidR="00EF426E" w:rsidRPr="00383667" w:rsidRDefault="00EF426E" w:rsidP="00EF426E">
      <w:pPr>
        <w:pStyle w:val="2f3"/>
        <w:rPr>
          <w:rFonts w:cs="Huawei Sans"/>
        </w:rPr>
      </w:pPr>
    </w:p>
    <w:p w14:paraId="65B587DA" w14:textId="77777777" w:rsidR="00EF426E" w:rsidRPr="00383667" w:rsidRDefault="00EF426E" w:rsidP="00EF426E">
      <w:pPr>
        <w:pStyle w:val="2f3"/>
        <w:rPr>
          <w:rFonts w:cs="Huawei Sans"/>
        </w:rPr>
      </w:pPr>
      <w:r w:rsidRPr="00383667">
        <w:rPr>
          <w:rFonts w:cs="Huawei Sans"/>
        </w:rPr>
        <w:t>&lt;R4&gt;ping -c 1 10.0.45.5</w:t>
      </w:r>
    </w:p>
    <w:p w14:paraId="0029AFBC" w14:textId="77777777" w:rsidR="00EF426E" w:rsidRPr="00383667" w:rsidRDefault="00EF426E" w:rsidP="00EF426E">
      <w:pPr>
        <w:pStyle w:val="2f3"/>
        <w:rPr>
          <w:rFonts w:cs="Huawei Sans"/>
        </w:rPr>
      </w:pPr>
      <w:r w:rsidRPr="00383667">
        <w:rPr>
          <w:rFonts w:cs="Huawei Sans"/>
        </w:rPr>
        <w:t xml:space="preserve">  PING 10.0.45.5: 56  data bytes, press CTRL_C to break</w:t>
      </w:r>
    </w:p>
    <w:p w14:paraId="5A47643C" w14:textId="77777777" w:rsidR="00EF426E" w:rsidRPr="00383667" w:rsidRDefault="00EF426E" w:rsidP="00EF426E">
      <w:pPr>
        <w:pStyle w:val="2f3"/>
        <w:rPr>
          <w:rFonts w:cs="Huawei Sans"/>
        </w:rPr>
      </w:pPr>
      <w:r w:rsidRPr="00383667">
        <w:rPr>
          <w:rFonts w:cs="Huawei Sans"/>
        </w:rPr>
        <w:t xml:space="preserve">    Reply from 10.0.45.5: bytes=56 Sequence=1 ttl=255 time=30 ms</w:t>
      </w:r>
    </w:p>
    <w:p w14:paraId="7FDD40B0" w14:textId="77777777" w:rsidR="00EF426E" w:rsidRPr="00383667" w:rsidRDefault="00EF426E" w:rsidP="00EF426E">
      <w:pPr>
        <w:pStyle w:val="2f3"/>
        <w:rPr>
          <w:rFonts w:cs="Huawei Sans"/>
        </w:rPr>
      </w:pPr>
    </w:p>
    <w:p w14:paraId="6607A7EE" w14:textId="77777777" w:rsidR="00EF426E" w:rsidRPr="00383667" w:rsidRDefault="00EF426E" w:rsidP="00EF426E">
      <w:pPr>
        <w:pStyle w:val="2f3"/>
        <w:rPr>
          <w:rFonts w:cs="Huawei Sans"/>
        </w:rPr>
      </w:pPr>
      <w:r w:rsidRPr="00383667">
        <w:rPr>
          <w:rFonts w:cs="Huawei Sans"/>
        </w:rPr>
        <w:t xml:space="preserve">  --- 10.0.45.5 ping statistics ---</w:t>
      </w:r>
    </w:p>
    <w:p w14:paraId="4EC24960" w14:textId="77777777" w:rsidR="00EF426E" w:rsidRPr="00383667" w:rsidRDefault="00EF426E" w:rsidP="00EF426E">
      <w:pPr>
        <w:pStyle w:val="2f3"/>
        <w:rPr>
          <w:rFonts w:cs="Huawei Sans"/>
        </w:rPr>
      </w:pPr>
      <w:r w:rsidRPr="00383667">
        <w:rPr>
          <w:rFonts w:cs="Huawei Sans"/>
        </w:rPr>
        <w:t xml:space="preserve">    1 packet(s) transmitted</w:t>
      </w:r>
    </w:p>
    <w:p w14:paraId="0E85C1A4" w14:textId="77777777" w:rsidR="00EF426E" w:rsidRPr="00383667" w:rsidRDefault="00EF426E" w:rsidP="00EF426E">
      <w:pPr>
        <w:pStyle w:val="2f3"/>
        <w:rPr>
          <w:rFonts w:cs="Huawei Sans"/>
        </w:rPr>
      </w:pPr>
      <w:r w:rsidRPr="00383667">
        <w:rPr>
          <w:rFonts w:cs="Huawei Sans"/>
        </w:rPr>
        <w:t xml:space="preserve">    1 packet(s) received</w:t>
      </w:r>
    </w:p>
    <w:p w14:paraId="3C627B48" w14:textId="77777777" w:rsidR="00EF426E" w:rsidRPr="00383667" w:rsidRDefault="00EF426E" w:rsidP="00EF426E">
      <w:pPr>
        <w:pStyle w:val="2f3"/>
        <w:rPr>
          <w:rFonts w:cs="Huawei Sans"/>
        </w:rPr>
      </w:pPr>
      <w:r w:rsidRPr="00383667">
        <w:rPr>
          <w:rFonts w:cs="Huawei Sans"/>
        </w:rPr>
        <w:t xml:space="preserve">    0.00% packet loss</w:t>
      </w:r>
    </w:p>
    <w:p w14:paraId="292056A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30/30/30 ms</w:t>
      </w:r>
    </w:p>
    <w:p w14:paraId="00373EBC" w14:textId="77777777" w:rsidR="00EF426E" w:rsidRPr="00383667" w:rsidRDefault="00EF426E" w:rsidP="00604E8C">
      <w:pPr>
        <w:pStyle w:val="30"/>
        <w:ind w:left="1032" w:hanging="278"/>
        <w:outlineLvl w:val="9"/>
        <w:rPr>
          <w:rFonts w:cs="Huawei Sans"/>
        </w:rPr>
      </w:pPr>
      <w:r w:rsidRPr="00383667">
        <w:rPr>
          <w:rFonts w:cs="Huawei Sans"/>
        </w:rPr>
        <w:t>Configure OSPF in AS 64512.</w:t>
      </w:r>
    </w:p>
    <w:p w14:paraId="626E6C84" w14:textId="77777777" w:rsidR="00EF426E" w:rsidRPr="00383667" w:rsidRDefault="00EF426E" w:rsidP="00EF426E">
      <w:pPr>
        <w:pStyle w:val="1e"/>
      </w:pPr>
      <w:r w:rsidRPr="00383667">
        <w:t>Configure the IP address of Loopback0 as the router ID on each of R2, R3, and R4.</w:t>
      </w:r>
    </w:p>
    <w:p w14:paraId="3120EBE2" w14:textId="77777777" w:rsidR="00EF426E" w:rsidRPr="00383667" w:rsidRDefault="00EF426E" w:rsidP="00EF426E">
      <w:pPr>
        <w:pStyle w:val="1e"/>
      </w:pPr>
      <w:r w:rsidRPr="00383667">
        <w:t># Configure R2, and activate OSPF on Loopback0 and GE0/0/2.</w:t>
      </w:r>
    </w:p>
    <w:p w14:paraId="570601E2" w14:textId="77777777" w:rsidR="00EF426E" w:rsidRPr="00383667" w:rsidRDefault="00EF426E" w:rsidP="00EF426E">
      <w:pPr>
        <w:pStyle w:val="2f3"/>
        <w:rPr>
          <w:rFonts w:cs="Huawei Sans"/>
        </w:rPr>
      </w:pPr>
      <w:r w:rsidRPr="00383667">
        <w:rPr>
          <w:rFonts w:cs="Huawei Sans"/>
        </w:rPr>
        <w:t>[R2]</w:t>
      </w:r>
      <w:r w:rsidRPr="00497E5B">
        <w:rPr>
          <w:rFonts w:cs="Huawei Sans"/>
        </w:rPr>
        <w:t>ospf</w:t>
      </w:r>
      <w:r w:rsidRPr="00383667">
        <w:rPr>
          <w:rFonts w:cs="Huawei Sans"/>
        </w:rPr>
        <w:t xml:space="preserve"> 1 router-id 10.0.2.2</w:t>
      </w:r>
    </w:p>
    <w:p w14:paraId="1C833191" w14:textId="77777777" w:rsidR="00EF426E" w:rsidRPr="00383667" w:rsidRDefault="00EF426E" w:rsidP="00EF426E">
      <w:pPr>
        <w:pStyle w:val="2f3"/>
        <w:rPr>
          <w:rFonts w:cs="Huawei Sans"/>
        </w:rPr>
      </w:pPr>
      <w:r w:rsidRPr="00383667">
        <w:rPr>
          <w:rFonts w:cs="Huawei Sans"/>
        </w:rPr>
        <w:t>[R2-ospf-1] area 0.0.0.0</w:t>
      </w:r>
    </w:p>
    <w:p w14:paraId="701141D1" w14:textId="77777777" w:rsidR="00EF426E" w:rsidRPr="00383667" w:rsidRDefault="00EF426E" w:rsidP="00EF426E">
      <w:pPr>
        <w:pStyle w:val="2f3"/>
        <w:rPr>
          <w:rFonts w:cs="Huawei Sans"/>
        </w:rPr>
      </w:pPr>
      <w:r w:rsidRPr="00383667">
        <w:rPr>
          <w:rFonts w:cs="Huawei Sans"/>
        </w:rPr>
        <w:t>[R2-ospf-1-area-0.0.0.0] network 10.0.2.2 0.0.0.0</w:t>
      </w:r>
    </w:p>
    <w:p w14:paraId="6116ED54" w14:textId="77777777" w:rsidR="00EF426E" w:rsidRPr="00383667" w:rsidRDefault="00EF426E" w:rsidP="00EF426E">
      <w:pPr>
        <w:pStyle w:val="2f3"/>
        <w:rPr>
          <w:rFonts w:cs="Huawei Sans"/>
        </w:rPr>
      </w:pPr>
      <w:r w:rsidRPr="00383667">
        <w:rPr>
          <w:rFonts w:cs="Huawei Sans"/>
        </w:rPr>
        <w:t>[R2-ospf-1-area-0.0.0.0] network 10.0.23.2 0.0.0.0</w:t>
      </w:r>
    </w:p>
    <w:p w14:paraId="479B99D7" w14:textId="77777777" w:rsidR="00EF426E" w:rsidRPr="00383667" w:rsidRDefault="00EF426E" w:rsidP="00EF426E">
      <w:pPr>
        <w:pStyle w:val="2f3"/>
        <w:rPr>
          <w:rFonts w:cs="Huawei Sans"/>
        </w:rPr>
      </w:pPr>
      <w:r w:rsidRPr="00383667">
        <w:rPr>
          <w:rFonts w:cs="Huawei Sans"/>
        </w:rPr>
        <w:t>[R2-ospf-1-area-0.0.0.0] quit</w:t>
      </w:r>
    </w:p>
    <w:p w14:paraId="37699D48" w14:textId="77777777" w:rsidR="00EF426E" w:rsidRPr="00383667" w:rsidRDefault="00EF426E" w:rsidP="00EF426E">
      <w:pPr>
        <w:pStyle w:val="2f3"/>
        <w:rPr>
          <w:rFonts w:cs="Huawei Sans"/>
        </w:rPr>
      </w:pPr>
      <w:r w:rsidRPr="00383667">
        <w:rPr>
          <w:rFonts w:cs="Huawei Sans"/>
        </w:rPr>
        <w:t>[R2-ospf-1] quit</w:t>
      </w:r>
    </w:p>
    <w:p w14:paraId="69C39444" w14:textId="77777777" w:rsidR="00EF426E" w:rsidRPr="00383667" w:rsidRDefault="00EF426E" w:rsidP="00EF426E">
      <w:pPr>
        <w:pStyle w:val="1e"/>
      </w:pPr>
      <w:r w:rsidRPr="00383667">
        <w:t># Configure R3, and activate OSPF on Loopback0, GE0/0/2, and GE0/0/3.</w:t>
      </w:r>
    </w:p>
    <w:p w14:paraId="0F1BEEFD" w14:textId="77777777" w:rsidR="00EF426E" w:rsidRPr="00383667" w:rsidRDefault="00EF426E" w:rsidP="00EF426E">
      <w:pPr>
        <w:pStyle w:val="2f3"/>
        <w:rPr>
          <w:rFonts w:cs="Huawei Sans"/>
        </w:rPr>
      </w:pPr>
      <w:r w:rsidRPr="00383667">
        <w:rPr>
          <w:rFonts w:cs="Huawei Sans"/>
        </w:rPr>
        <w:t>[R3]</w:t>
      </w:r>
      <w:r w:rsidRPr="00497E5B">
        <w:rPr>
          <w:rFonts w:cs="Huawei Sans"/>
        </w:rPr>
        <w:t>ospf</w:t>
      </w:r>
      <w:r w:rsidRPr="00383667">
        <w:rPr>
          <w:rFonts w:cs="Huawei Sans"/>
        </w:rPr>
        <w:t xml:space="preserve"> 1 router-id 10.0.3.3</w:t>
      </w:r>
    </w:p>
    <w:p w14:paraId="3DAC242C" w14:textId="77777777" w:rsidR="00EF426E" w:rsidRPr="00383667" w:rsidRDefault="00EF426E" w:rsidP="00EF426E">
      <w:pPr>
        <w:pStyle w:val="2f3"/>
        <w:rPr>
          <w:rFonts w:cs="Huawei Sans"/>
        </w:rPr>
      </w:pPr>
      <w:r w:rsidRPr="00383667">
        <w:rPr>
          <w:rFonts w:cs="Huawei Sans"/>
        </w:rPr>
        <w:t>[R3-ospf-1] area 0.0.0.0</w:t>
      </w:r>
    </w:p>
    <w:p w14:paraId="0FF471AC" w14:textId="77777777" w:rsidR="00EF426E" w:rsidRPr="00383667" w:rsidRDefault="00EF426E" w:rsidP="00EF426E">
      <w:pPr>
        <w:pStyle w:val="2f3"/>
        <w:rPr>
          <w:rFonts w:cs="Huawei Sans"/>
        </w:rPr>
      </w:pPr>
      <w:r w:rsidRPr="00383667">
        <w:rPr>
          <w:rFonts w:cs="Huawei Sans"/>
        </w:rPr>
        <w:t>[R3-ospf-1-area-0.0.0.0] network 10.0.3.3 0.0.0.0</w:t>
      </w:r>
    </w:p>
    <w:p w14:paraId="2FB9841D" w14:textId="77777777" w:rsidR="00EF426E" w:rsidRPr="00383667" w:rsidRDefault="00EF426E" w:rsidP="00EF426E">
      <w:pPr>
        <w:pStyle w:val="2f3"/>
        <w:rPr>
          <w:rFonts w:cs="Huawei Sans"/>
        </w:rPr>
      </w:pPr>
      <w:r w:rsidRPr="00383667">
        <w:rPr>
          <w:rFonts w:cs="Huawei Sans"/>
        </w:rPr>
        <w:t>[R3-ospf-1-area-0.0.0.0] network 10.0.23.3 0.0.0.0</w:t>
      </w:r>
    </w:p>
    <w:p w14:paraId="7B0E21F3" w14:textId="77777777" w:rsidR="00EF426E" w:rsidRPr="00383667" w:rsidRDefault="00EF426E" w:rsidP="00EF426E">
      <w:pPr>
        <w:pStyle w:val="2f3"/>
        <w:rPr>
          <w:rFonts w:cs="Huawei Sans"/>
        </w:rPr>
      </w:pPr>
      <w:r w:rsidRPr="00383667">
        <w:rPr>
          <w:rFonts w:cs="Huawei Sans"/>
        </w:rPr>
        <w:t xml:space="preserve">[R3-ospf-1-area-0.0.0.0] network 10.0.34.3 0.0.0.0 </w:t>
      </w:r>
    </w:p>
    <w:p w14:paraId="68396A2D" w14:textId="77777777" w:rsidR="00EF426E" w:rsidRPr="00383667" w:rsidRDefault="00EF426E" w:rsidP="00EF426E">
      <w:pPr>
        <w:pStyle w:val="2f3"/>
        <w:rPr>
          <w:rFonts w:cs="Huawei Sans"/>
        </w:rPr>
      </w:pPr>
      <w:r w:rsidRPr="00383667">
        <w:rPr>
          <w:rFonts w:cs="Huawei Sans"/>
        </w:rPr>
        <w:t>[R3-ospf-1-area-0.0.0.0] quit</w:t>
      </w:r>
    </w:p>
    <w:p w14:paraId="7DAB26C5" w14:textId="77777777" w:rsidR="00EF426E" w:rsidRPr="00383667" w:rsidRDefault="00EF426E" w:rsidP="00EF426E">
      <w:pPr>
        <w:pStyle w:val="2f3"/>
        <w:rPr>
          <w:rFonts w:cs="Huawei Sans"/>
        </w:rPr>
      </w:pPr>
      <w:r w:rsidRPr="00383667">
        <w:rPr>
          <w:rFonts w:cs="Huawei Sans"/>
        </w:rPr>
        <w:t>[R3-ospf-1] quit</w:t>
      </w:r>
    </w:p>
    <w:p w14:paraId="2B870A58" w14:textId="77777777" w:rsidR="00EF426E" w:rsidRPr="00383667" w:rsidRDefault="00EF426E" w:rsidP="00EF426E">
      <w:pPr>
        <w:pStyle w:val="1e"/>
      </w:pPr>
      <w:r w:rsidRPr="00383667">
        <w:t># Configure R4, and activate OSPF on Loopback0 and GE0/0/3.</w:t>
      </w:r>
    </w:p>
    <w:p w14:paraId="76A4A057" w14:textId="77777777" w:rsidR="00EF426E" w:rsidRPr="00383667" w:rsidRDefault="00EF426E" w:rsidP="00EF426E">
      <w:pPr>
        <w:pStyle w:val="2f3"/>
        <w:rPr>
          <w:rFonts w:cs="Huawei Sans"/>
        </w:rPr>
      </w:pPr>
      <w:r w:rsidRPr="00383667">
        <w:rPr>
          <w:rFonts w:cs="Huawei Sans"/>
        </w:rPr>
        <w:t>[R4]</w:t>
      </w:r>
      <w:r w:rsidRPr="00497E5B">
        <w:rPr>
          <w:rFonts w:cs="Huawei Sans"/>
        </w:rPr>
        <w:t>ospf</w:t>
      </w:r>
      <w:r w:rsidRPr="00383667">
        <w:rPr>
          <w:rFonts w:cs="Huawei Sans"/>
        </w:rPr>
        <w:t xml:space="preserve"> 1 router-id 10.0.4.4</w:t>
      </w:r>
    </w:p>
    <w:p w14:paraId="24A829A9" w14:textId="77777777" w:rsidR="00EF426E" w:rsidRPr="00383667" w:rsidRDefault="00EF426E" w:rsidP="00EF426E">
      <w:pPr>
        <w:pStyle w:val="2f3"/>
        <w:rPr>
          <w:rFonts w:cs="Huawei Sans"/>
        </w:rPr>
      </w:pPr>
      <w:r w:rsidRPr="00383667">
        <w:rPr>
          <w:rFonts w:cs="Huawei Sans"/>
        </w:rPr>
        <w:t>[R4-ospf-1] area 0.0.0.0</w:t>
      </w:r>
    </w:p>
    <w:p w14:paraId="6252FC34" w14:textId="77777777" w:rsidR="00EF426E" w:rsidRPr="00383667" w:rsidRDefault="00EF426E" w:rsidP="00EF426E">
      <w:pPr>
        <w:pStyle w:val="2f3"/>
        <w:rPr>
          <w:rFonts w:cs="Huawei Sans"/>
        </w:rPr>
      </w:pPr>
      <w:r w:rsidRPr="00383667">
        <w:rPr>
          <w:rFonts w:cs="Huawei Sans"/>
        </w:rPr>
        <w:lastRenderedPageBreak/>
        <w:t>[R4-ospf-1-area-0.0.0.0] network 10.0.4.4 0.0.0.0</w:t>
      </w:r>
    </w:p>
    <w:p w14:paraId="24A23F7E" w14:textId="77777777" w:rsidR="00EF426E" w:rsidRPr="00383667" w:rsidRDefault="00EF426E" w:rsidP="00EF426E">
      <w:pPr>
        <w:pStyle w:val="2f3"/>
        <w:rPr>
          <w:rFonts w:cs="Huawei Sans"/>
        </w:rPr>
      </w:pPr>
      <w:r w:rsidRPr="00383667">
        <w:rPr>
          <w:rFonts w:cs="Huawei Sans"/>
        </w:rPr>
        <w:t xml:space="preserve">[R4-ospf-1-area-0.0.0.0] network 10.0.34.4 0.0.0.0 </w:t>
      </w:r>
    </w:p>
    <w:p w14:paraId="7F6A8E20" w14:textId="77777777" w:rsidR="00EF426E" w:rsidRPr="00383667" w:rsidRDefault="00EF426E" w:rsidP="00EF426E">
      <w:pPr>
        <w:pStyle w:val="2f3"/>
        <w:rPr>
          <w:rFonts w:cs="Huawei Sans"/>
        </w:rPr>
      </w:pPr>
      <w:r w:rsidRPr="00383667">
        <w:rPr>
          <w:rFonts w:cs="Huawei Sans"/>
        </w:rPr>
        <w:t>[R4-ospf-1-area-0.0.0.0] quit</w:t>
      </w:r>
    </w:p>
    <w:p w14:paraId="35DB5B29" w14:textId="77777777" w:rsidR="00EF426E" w:rsidRPr="00383667" w:rsidRDefault="00EF426E" w:rsidP="00EF426E">
      <w:pPr>
        <w:pStyle w:val="2f3"/>
        <w:rPr>
          <w:rFonts w:cs="Huawei Sans"/>
        </w:rPr>
      </w:pPr>
      <w:r w:rsidRPr="00383667">
        <w:rPr>
          <w:rFonts w:cs="Huawei Sans"/>
        </w:rPr>
        <w:t>[R4-ospf-1]quit</w:t>
      </w:r>
    </w:p>
    <w:p w14:paraId="6104CFCC" w14:textId="77777777" w:rsidR="00EF426E" w:rsidRPr="00383667" w:rsidRDefault="00EF426E" w:rsidP="00EF426E">
      <w:pPr>
        <w:pStyle w:val="1e"/>
      </w:pPr>
      <w:r w:rsidRPr="00383667">
        <w:t># Check the brief information about OSPF neighbor relationships on R3.</w:t>
      </w:r>
    </w:p>
    <w:p w14:paraId="10A4B67B" w14:textId="77777777" w:rsidR="00EF426E" w:rsidRPr="00383667" w:rsidRDefault="00EF426E" w:rsidP="00EF426E">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peer brief </w:t>
      </w:r>
    </w:p>
    <w:p w14:paraId="19F93958" w14:textId="77777777" w:rsidR="00EF426E" w:rsidRPr="00383667" w:rsidRDefault="00EF426E" w:rsidP="00EF426E">
      <w:pPr>
        <w:pStyle w:val="2f3"/>
        <w:rPr>
          <w:rFonts w:cs="Huawei Sans"/>
        </w:rPr>
      </w:pPr>
    </w:p>
    <w:p w14:paraId="0919A257" w14:textId="77777777" w:rsidR="00EF426E" w:rsidRPr="00383667" w:rsidRDefault="00EF426E" w:rsidP="00EF426E">
      <w:pPr>
        <w:pStyle w:val="2f3"/>
        <w:rPr>
          <w:rFonts w:cs="Huawei Sans"/>
        </w:rPr>
      </w:pPr>
      <w:r w:rsidRPr="00383667">
        <w:rPr>
          <w:rFonts w:cs="Huawei Sans"/>
        </w:rPr>
        <w:tab/>
        <w:t xml:space="preserve"> OSPF Process 1 with Router ID 10.0.3.3</w:t>
      </w:r>
    </w:p>
    <w:p w14:paraId="37758E04"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Peer Statistic Information</w:t>
      </w:r>
    </w:p>
    <w:p w14:paraId="33D601F3" w14:textId="77777777" w:rsidR="00EF426E" w:rsidRPr="00383667" w:rsidRDefault="00EF426E" w:rsidP="00EF426E">
      <w:pPr>
        <w:pStyle w:val="2f3"/>
        <w:rPr>
          <w:rFonts w:cs="Huawei Sans"/>
        </w:rPr>
      </w:pPr>
      <w:r w:rsidRPr="00383667">
        <w:rPr>
          <w:rFonts w:cs="Huawei Sans"/>
        </w:rPr>
        <w:t xml:space="preserve"> ----------------------------------------------------------------------------</w:t>
      </w:r>
    </w:p>
    <w:p w14:paraId="3415A098" w14:textId="77777777" w:rsidR="00EF426E" w:rsidRPr="00383667" w:rsidRDefault="00EF426E" w:rsidP="00EF426E">
      <w:pPr>
        <w:pStyle w:val="2f3"/>
        <w:rPr>
          <w:rFonts w:cs="Huawei Sans"/>
        </w:rPr>
      </w:pPr>
      <w:r w:rsidRPr="00383667">
        <w:rPr>
          <w:rFonts w:cs="Huawei Sans"/>
        </w:rPr>
        <w:t xml:space="preserve"> Area Id          Interface                      Neighbor id      State    </w:t>
      </w:r>
    </w:p>
    <w:p w14:paraId="3CBEAE7A" w14:textId="77777777" w:rsidR="00EF426E" w:rsidRPr="00383667" w:rsidRDefault="00EF426E" w:rsidP="00EF426E">
      <w:pPr>
        <w:pStyle w:val="2f3"/>
        <w:rPr>
          <w:rFonts w:cs="Huawei Sans"/>
        </w:rPr>
      </w:pPr>
      <w:r w:rsidRPr="00383667">
        <w:rPr>
          <w:rFonts w:cs="Huawei Sans"/>
        </w:rPr>
        <w:t xml:space="preserve"> 0.0.0.0          GigabitEthernet0/0/2             10.0.4.4         Full        </w:t>
      </w:r>
    </w:p>
    <w:p w14:paraId="7A384E31" w14:textId="77777777" w:rsidR="00EF426E" w:rsidRPr="00383667" w:rsidRDefault="00EF426E" w:rsidP="00EF426E">
      <w:pPr>
        <w:pStyle w:val="2f3"/>
        <w:rPr>
          <w:rFonts w:cs="Huawei Sans"/>
        </w:rPr>
      </w:pPr>
      <w:r w:rsidRPr="00383667">
        <w:rPr>
          <w:rFonts w:cs="Huawei Sans"/>
        </w:rPr>
        <w:t xml:space="preserve"> 0.0.0.0          GigabitEthernet0/0/3             10.0.2.2         Full        </w:t>
      </w:r>
    </w:p>
    <w:p w14:paraId="5D1C9FC4" w14:textId="77777777" w:rsidR="00EF426E" w:rsidRPr="00383667" w:rsidRDefault="00EF426E" w:rsidP="00EF426E">
      <w:pPr>
        <w:pStyle w:val="2f3"/>
        <w:rPr>
          <w:rFonts w:cs="Huawei Sans"/>
        </w:rPr>
      </w:pPr>
      <w:r w:rsidRPr="00383667">
        <w:rPr>
          <w:rFonts w:cs="Huawei Sans"/>
        </w:rPr>
        <w:t xml:space="preserve"> ----------------------------------------------------------------------------</w:t>
      </w:r>
    </w:p>
    <w:p w14:paraId="2E2A06AF" w14:textId="77777777" w:rsidR="00EF426E" w:rsidRPr="00383667" w:rsidRDefault="00EF426E" w:rsidP="00EF426E">
      <w:pPr>
        <w:pStyle w:val="1e"/>
      </w:pPr>
      <w:r w:rsidRPr="00383667">
        <w:t>The command output shows that R3 has established OSPF neighbor relationships with R2 and R4.</w:t>
      </w:r>
    </w:p>
    <w:p w14:paraId="02234CFD" w14:textId="77777777" w:rsidR="00EF426E" w:rsidRPr="00383667" w:rsidRDefault="00EF426E" w:rsidP="00EF426E">
      <w:pPr>
        <w:pStyle w:val="1e"/>
      </w:pPr>
      <w:r w:rsidRPr="00383667">
        <w:t># Check the OSPF routing table on R3.</w:t>
      </w:r>
    </w:p>
    <w:p w14:paraId="1F4D3C9C" w14:textId="77777777" w:rsidR="00EF426E" w:rsidRPr="00383667" w:rsidRDefault="00EF426E" w:rsidP="00EF426E">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routing </w:t>
      </w:r>
    </w:p>
    <w:p w14:paraId="711AF713" w14:textId="77777777" w:rsidR="00EF426E" w:rsidRPr="00383667" w:rsidRDefault="00EF426E" w:rsidP="00EF426E">
      <w:pPr>
        <w:pStyle w:val="2f3"/>
        <w:rPr>
          <w:rFonts w:cs="Huawei Sans"/>
        </w:rPr>
      </w:pPr>
    </w:p>
    <w:p w14:paraId="328592E8" w14:textId="77777777" w:rsidR="00EF426E" w:rsidRPr="00383667" w:rsidRDefault="00EF426E" w:rsidP="00EF426E">
      <w:pPr>
        <w:pStyle w:val="2f3"/>
        <w:rPr>
          <w:rFonts w:cs="Huawei Sans"/>
        </w:rPr>
      </w:pPr>
      <w:r w:rsidRPr="00383667">
        <w:rPr>
          <w:rFonts w:cs="Huawei Sans"/>
        </w:rPr>
        <w:tab/>
        <w:t xml:space="preserve"> OSPF Process 1 with Router ID 10.0.3.3</w:t>
      </w:r>
    </w:p>
    <w:p w14:paraId="4961A3A0"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Routing Tables </w:t>
      </w:r>
    </w:p>
    <w:p w14:paraId="41CF06B1" w14:textId="77777777" w:rsidR="00EF426E" w:rsidRPr="00383667" w:rsidRDefault="00EF426E" w:rsidP="00EF426E">
      <w:pPr>
        <w:pStyle w:val="2f3"/>
        <w:rPr>
          <w:rFonts w:cs="Huawei Sans"/>
        </w:rPr>
      </w:pPr>
    </w:p>
    <w:p w14:paraId="3E409EC6" w14:textId="77777777" w:rsidR="00EF426E" w:rsidRPr="00383667" w:rsidRDefault="00EF426E" w:rsidP="00EF426E">
      <w:pPr>
        <w:pStyle w:val="2f3"/>
        <w:rPr>
          <w:rFonts w:cs="Huawei Sans"/>
        </w:rPr>
      </w:pPr>
      <w:r w:rsidRPr="00383667">
        <w:rPr>
          <w:rFonts w:cs="Huawei Sans"/>
        </w:rPr>
        <w:t xml:space="preserve"> Routing for Network </w:t>
      </w:r>
    </w:p>
    <w:p w14:paraId="5017F00A" w14:textId="224B0A1A" w:rsidR="00EF426E" w:rsidRPr="00383667" w:rsidRDefault="00887960" w:rsidP="00EF426E">
      <w:pPr>
        <w:pStyle w:val="2f3"/>
        <w:rPr>
          <w:rFonts w:cs="Huawei Sans"/>
        </w:rPr>
      </w:pPr>
      <w:r>
        <w:rPr>
          <w:rFonts w:cs="Huawei Sans"/>
        </w:rPr>
        <w:tab/>
      </w:r>
      <w:r w:rsidR="00EF426E"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Cost</w:t>
      </w:r>
      <w:r>
        <w:rPr>
          <w:rFonts w:cs="Huawei Sans"/>
        </w:rPr>
        <w:tab/>
      </w:r>
      <w:r>
        <w:rPr>
          <w:rFonts w:cs="Huawei Sans"/>
        </w:rPr>
        <w:tab/>
      </w:r>
      <w:r w:rsidR="00EF426E"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Area</w:t>
      </w:r>
    </w:p>
    <w:p w14:paraId="41608EDE" w14:textId="6587D595" w:rsidR="00EF426E" w:rsidRPr="00383667" w:rsidRDefault="00887960" w:rsidP="00EF426E">
      <w:pPr>
        <w:pStyle w:val="2f3"/>
        <w:rPr>
          <w:rFonts w:cs="Huawei Sans"/>
        </w:rPr>
      </w:pPr>
      <w:r>
        <w:rPr>
          <w:rFonts w:cs="Huawei Sans"/>
        </w:rPr>
        <w:tab/>
      </w:r>
      <w:r w:rsidR="00EF426E" w:rsidRPr="00383667">
        <w:rPr>
          <w:rFonts w:cs="Huawei Sans"/>
        </w:rPr>
        <w:t>10.0.3.3/32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3055AF52" w14:textId="0817000F" w:rsidR="00EF426E" w:rsidRPr="00383667" w:rsidRDefault="00887960" w:rsidP="00EF426E">
      <w:pPr>
        <w:pStyle w:val="2f3"/>
        <w:rPr>
          <w:rFonts w:cs="Huawei Sans"/>
        </w:rPr>
      </w:pPr>
      <w:r>
        <w:rPr>
          <w:rFonts w:cs="Huawei Sans"/>
        </w:rPr>
        <w:tab/>
      </w:r>
      <w:r w:rsidR="00EF426E"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62339A01" w14:textId="684C2401" w:rsidR="00EF426E" w:rsidRPr="00383667" w:rsidRDefault="00887960" w:rsidP="00EF426E">
      <w:pPr>
        <w:pStyle w:val="2f3"/>
        <w:rPr>
          <w:rFonts w:cs="Huawei Sans"/>
        </w:rPr>
      </w:pPr>
      <w:r>
        <w:rPr>
          <w:rFonts w:cs="Huawei Sans"/>
        </w:rPr>
        <w:tab/>
      </w:r>
      <w:r w:rsidR="00EF426E"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70A8018F" w14:textId="1A59ADBB" w:rsidR="00EF426E" w:rsidRPr="00383667" w:rsidRDefault="00887960" w:rsidP="00EF426E">
      <w:pPr>
        <w:pStyle w:val="2f3"/>
        <w:rPr>
          <w:rFonts w:cs="Huawei Sans"/>
        </w:rPr>
      </w:pPr>
      <w:r>
        <w:rPr>
          <w:rFonts w:cs="Huawei Sans"/>
        </w:rPr>
        <w:tab/>
      </w:r>
      <w:r w:rsidR="00EF426E" w:rsidRPr="00383667">
        <w:rPr>
          <w:rFonts w:cs="Huawei Sans"/>
        </w:rPr>
        <w:t>10.0.2.2/32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7850CC0C" w14:textId="3029E6F6" w:rsidR="00EF426E" w:rsidRPr="00383667" w:rsidRDefault="00887960" w:rsidP="00EF426E">
      <w:pPr>
        <w:pStyle w:val="2f3"/>
        <w:rPr>
          <w:rFonts w:cs="Huawei Sans"/>
        </w:rPr>
      </w:pPr>
      <w:r>
        <w:rPr>
          <w:rFonts w:cs="Huawei Sans"/>
        </w:rPr>
        <w:tab/>
      </w:r>
      <w:r w:rsidR="00EF426E" w:rsidRPr="00383667">
        <w:rPr>
          <w:rFonts w:cs="Huawei Sans"/>
        </w:rPr>
        <w:t>10.0.4.4/32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4EB0E75D" w14:textId="77777777" w:rsidR="00EF426E" w:rsidRPr="00383667" w:rsidRDefault="00EF426E" w:rsidP="00EF426E">
      <w:pPr>
        <w:pStyle w:val="2f3"/>
        <w:rPr>
          <w:rFonts w:cs="Huawei Sans"/>
        </w:rPr>
      </w:pPr>
    </w:p>
    <w:p w14:paraId="73A8B020" w14:textId="77777777" w:rsidR="00EF426E" w:rsidRPr="00383667" w:rsidRDefault="00EF426E" w:rsidP="00EF426E">
      <w:pPr>
        <w:pStyle w:val="2f3"/>
        <w:rPr>
          <w:rFonts w:cs="Huawei Sans"/>
        </w:rPr>
      </w:pPr>
      <w:r w:rsidRPr="00383667">
        <w:rPr>
          <w:rFonts w:cs="Huawei Sans"/>
        </w:rPr>
        <w:t xml:space="preserve"> Total Nets: 5  </w:t>
      </w:r>
    </w:p>
    <w:p w14:paraId="2979B78F" w14:textId="77777777" w:rsidR="00EF426E" w:rsidRPr="00383667" w:rsidRDefault="00EF426E" w:rsidP="00EF426E">
      <w:pPr>
        <w:pStyle w:val="2f3"/>
        <w:rPr>
          <w:rFonts w:cs="Huawei Sans"/>
        </w:rPr>
      </w:pPr>
      <w:r w:rsidRPr="00383667">
        <w:rPr>
          <w:rFonts w:cs="Huawei Sans"/>
        </w:rPr>
        <w:t xml:space="preserve"> Intra Area: 5  </w:t>
      </w:r>
      <w:r w:rsidRPr="00497E5B">
        <w:rPr>
          <w:rFonts w:cs="Huawei Sans"/>
        </w:rPr>
        <w:t>Inter</w:t>
      </w:r>
      <w:r w:rsidRPr="00383667">
        <w:rPr>
          <w:rFonts w:cs="Huawei Sans"/>
        </w:rPr>
        <w:t xml:space="preserve"> Area: 0  ASE: 0  NSSA: 0</w:t>
      </w:r>
    </w:p>
    <w:p w14:paraId="3D83AD36" w14:textId="77777777" w:rsidR="00EF426E" w:rsidRPr="00383667" w:rsidRDefault="00EF426E" w:rsidP="00EF426E">
      <w:pPr>
        <w:pStyle w:val="1e"/>
      </w:pPr>
      <w:r w:rsidRPr="00383667">
        <w:t>The command output shows that R3 has learned the Loopback0 routes from R2 and R4.</w:t>
      </w:r>
    </w:p>
    <w:p w14:paraId="7F98B64C" w14:textId="77777777" w:rsidR="00EF426E" w:rsidRPr="00383667" w:rsidRDefault="00EF426E" w:rsidP="00604E8C">
      <w:pPr>
        <w:pStyle w:val="30"/>
        <w:ind w:left="1032" w:hanging="278"/>
        <w:outlineLvl w:val="9"/>
        <w:rPr>
          <w:rFonts w:cs="Huawei Sans"/>
        </w:rPr>
      </w:pPr>
      <w:r w:rsidRPr="00383667">
        <w:rPr>
          <w:rFonts w:cs="Huawei Sans"/>
        </w:rPr>
        <w:t>Configure IBGP peers.</w:t>
      </w:r>
    </w:p>
    <w:p w14:paraId="20967EF7" w14:textId="77777777" w:rsidR="00EF426E" w:rsidRPr="00383667" w:rsidRDefault="00EF426E" w:rsidP="00EF426E">
      <w:pPr>
        <w:pStyle w:val="1e"/>
      </w:pPr>
      <w:r w:rsidRPr="00383667">
        <w:t>Establish full-mesh IBGP peer relationships between Loopback0 interfaces of R2, R3, and R4.</w:t>
      </w:r>
    </w:p>
    <w:p w14:paraId="15963137" w14:textId="77777777" w:rsidR="00EF426E" w:rsidRPr="00383667" w:rsidRDefault="00EF426E" w:rsidP="00EF426E">
      <w:pPr>
        <w:pStyle w:val="1e"/>
      </w:pPr>
      <w:r w:rsidRPr="00383667">
        <w:t># Configure BGP on R2.</w:t>
      </w:r>
    </w:p>
    <w:p w14:paraId="3DEAC6D9" w14:textId="77777777" w:rsidR="00EF426E" w:rsidRPr="00383667" w:rsidRDefault="00EF426E" w:rsidP="00EF426E">
      <w:pPr>
        <w:pStyle w:val="2f3"/>
        <w:rPr>
          <w:rFonts w:cs="Huawei Sans"/>
        </w:rPr>
      </w:pPr>
      <w:r w:rsidRPr="00383667">
        <w:rPr>
          <w:rFonts w:cs="Huawei Sans"/>
        </w:rPr>
        <w:t>[R2]bgp 64512</w:t>
      </w:r>
    </w:p>
    <w:p w14:paraId="72DB51B0" w14:textId="77777777" w:rsidR="00EF426E" w:rsidRPr="00383667" w:rsidRDefault="00EF426E" w:rsidP="00EF426E">
      <w:pPr>
        <w:pStyle w:val="2f3"/>
        <w:rPr>
          <w:rFonts w:cs="Huawei Sans"/>
        </w:rPr>
      </w:pPr>
      <w:r w:rsidRPr="00383667">
        <w:rPr>
          <w:rFonts w:cs="Huawei Sans"/>
        </w:rPr>
        <w:t>[R2-bgp] router-id 10.0.2.2</w:t>
      </w:r>
    </w:p>
    <w:p w14:paraId="62D9CB7D" w14:textId="77777777" w:rsidR="00EF426E" w:rsidRPr="00383667" w:rsidRDefault="00EF426E" w:rsidP="00EF426E">
      <w:pPr>
        <w:pStyle w:val="2f3"/>
        <w:rPr>
          <w:rFonts w:cs="Huawei Sans"/>
        </w:rPr>
      </w:pPr>
      <w:r w:rsidRPr="00383667">
        <w:rPr>
          <w:rFonts w:cs="Huawei Sans"/>
        </w:rPr>
        <w:t>[R2-bgp] peer 10.0.3.3 as-number 64512</w:t>
      </w:r>
    </w:p>
    <w:p w14:paraId="586072AB" w14:textId="77777777" w:rsidR="00EF426E" w:rsidRPr="00383667" w:rsidRDefault="00EF426E" w:rsidP="00EF426E">
      <w:pPr>
        <w:pStyle w:val="2f3"/>
        <w:rPr>
          <w:rFonts w:cs="Huawei Sans"/>
        </w:rPr>
      </w:pPr>
      <w:r w:rsidRPr="00383667">
        <w:rPr>
          <w:rFonts w:cs="Huawei Sans"/>
        </w:rPr>
        <w:t>[R2-bgp] peer 10.0.3.3 connect-interface LoopBack0</w:t>
      </w:r>
    </w:p>
    <w:p w14:paraId="071BF86B" w14:textId="77777777" w:rsidR="00EF426E" w:rsidRPr="00383667" w:rsidRDefault="00EF426E" w:rsidP="00EF426E">
      <w:pPr>
        <w:pStyle w:val="2f3"/>
        <w:rPr>
          <w:rFonts w:cs="Huawei Sans"/>
        </w:rPr>
      </w:pPr>
      <w:r w:rsidRPr="00383667">
        <w:rPr>
          <w:rFonts w:cs="Huawei Sans"/>
        </w:rPr>
        <w:t>[R2-bgp] peer 10.0.4.4 as-number 64512</w:t>
      </w:r>
    </w:p>
    <w:p w14:paraId="5715E2BB" w14:textId="77777777" w:rsidR="00EF426E" w:rsidRPr="00383667" w:rsidRDefault="00EF426E" w:rsidP="00EF426E">
      <w:pPr>
        <w:pStyle w:val="2f3"/>
        <w:rPr>
          <w:rFonts w:cs="Huawei Sans"/>
        </w:rPr>
      </w:pPr>
      <w:r w:rsidRPr="00383667">
        <w:rPr>
          <w:rFonts w:cs="Huawei Sans"/>
        </w:rPr>
        <w:t>[R2-bgp] peer 10.0.4.4 connect-interface LoopBack0</w:t>
      </w:r>
    </w:p>
    <w:p w14:paraId="33F466C3" w14:textId="77777777" w:rsidR="00EF426E" w:rsidRPr="00383667" w:rsidRDefault="00EF426E" w:rsidP="00EF426E">
      <w:pPr>
        <w:pStyle w:val="1e"/>
      </w:pPr>
      <w:r w:rsidRPr="00383667">
        <w:t># Configure BGP on R3.</w:t>
      </w:r>
    </w:p>
    <w:p w14:paraId="42171058" w14:textId="77777777" w:rsidR="00EF426E" w:rsidRPr="00383667" w:rsidRDefault="00EF426E" w:rsidP="00EF426E">
      <w:pPr>
        <w:pStyle w:val="2f3"/>
        <w:rPr>
          <w:rFonts w:cs="Huawei Sans"/>
        </w:rPr>
      </w:pPr>
      <w:r w:rsidRPr="00383667">
        <w:rPr>
          <w:rFonts w:cs="Huawei Sans"/>
        </w:rPr>
        <w:lastRenderedPageBreak/>
        <w:t>[R3]bgp 64512</w:t>
      </w:r>
    </w:p>
    <w:p w14:paraId="09DAE114" w14:textId="77777777" w:rsidR="00EF426E" w:rsidRPr="00383667" w:rsidRDefault="00EF426E" w:rsidP="00EF426E">
      <w:pPr>
        <w:pStyle w:val="2f3"/>
        <w:rPr>
          <w:rFonts w:cs="Huawei Sans"/>
        </w:rPr>
      </w:pPr>
      <w:r w:rsidRPr="00383667">
        <w:rPr>
          <w:rFonts w:cs="Huawei Sans"/>
        </w:rPr>
        <w:t>[R3-bgp] router-id 10.0.3.3</w:t>
      </w:r>
    </w:p>
    <w:p w14:paraId="2CF97F54" w14:textId="77777777" w:rsidR="00EF426E" w:rsidRPr="00383667" w:rsidRDefault="00EF426E" w:rsidP="00EF426E">
      <w:pPr>
        <w:pStyle w:val="2f3"/>
        <w:rPr>
          <w:rFonts w:cs="Huawei Sans"/>
        </w:rPr>
      </w:pPr>
      <w:r w:rsidRPr="00383667">
        <w:rPr>
          <w:rFonts w:cs="Huawei Sans"/>
        </w:rPr>
        <w:t>[R3-bgp] peer 10.0.2.2 as-number 64512</w:t>
      </w:r>
    </w:p>
    <w:p w14:paraId="7A9682CB" w14:textId="77777777" w:rsidR="00EF426E" w:rsidRPr="00383667" w:rsidRDefault="00EF426E" w:rsidP="00EF426E">
      <w:pPr>
        <w:pStyle w:val="2f3"/>
        <w:rPr>
          <w:rFonts w:cs="Huawei Sans"/>
        </w:rPr>
      </w:pPr>
      <w:r w:rsidRPr="00383667">
        <w:rPr>
          <w:rFonts w:cs="Huawei Sans"/>
        </w:rPr>
        <w:t>[R3-bgp] peer 10.0.2.2 connect-interface LoopBack0</w:t>
      </w:r>
    </w:p>
    <w:p w14:paraId="7B24984F" w14:textId="77777777" w:rsidR="00EF426E" w:rsidRPr="00383667" w:rsidRDefault="00EF426E" w:rsidP="00EF426E">
      <w:pPr>
        <w:pStyle w:val="2f3"/>
        <w:rPr>
          <w:rFonts w:cs="Huawei Sans"/>
        </w:rPr>
      </w:pPr>
      <w:r w:rsidRPr="00383667">
        <w:rPr>
          <w:rFonts w:cs="Huawei Sans"/>
        </w:rPr>
        <w:t>[R3-bgp] peer 10.0.4.4 as-number 64512</w:t>
      </w:r>
    </w:p>
    <w:p w14:paraId="45F40490" w14:textId="77777777" w:rsidR="00EF426E" w:rsidRPr="00383667" w:rsidRDefault="00EF426E" w:rsidP="00EF426E">
      <w:pPr>
        <w:pStyle w:val="2f3"/>
        <w:rPr>
          <w:rFonts w:cs="Huawei Sans"/>
        </w:rPr>
      </w:pPr>
      <w:r w:rsidRPr="00383667">
        <w:rPr>
          <w:rFonts w:cs="Huawei Sans"/>
        </w:rPr>
        <w:t>[R3-bgp] peer 10.0.4.4 connect-interface LoopBack0</w:t>
      </w:r>
    </w:p>
    <w:p w14:paraId="20DB9635" w14:textId="77777777" w:rsidR="00EF426E" w:rsidRPr="00383667" w:rsidRDefault="00EF426E" w:rsidP="00EF426E">
      <w:pPr>
        <w:pStyle w:val="1e"/>
      </w:pPr>
      <w:r w:rsidRPr="00383667">
        <w:t># Configure BGP on R4.</w:t>
      </w:r>
    </w:p>
    <w:p w14:paraId="231E2C06" w14:textId="77777777" w:rsidR="00EF426E" w:rsidRPr="00383667" w:rsidRDefault="00EF426E" w:rsidP="00EF426E">
      <w:pPr>
        <w:pStyle w:val="2f3"/>
        <w:rPr>
          <w:rFonts w:cs="Huawei Sans"/>
        </w:rPr>
      </w:pPr>
      <w:r w:rsidRPr="00383667">
        <w:rPr>
          <w:rFonts w:cs="Huawei Sans"/>
        </w:rPr>
        <w:t>[R4]bgp 64512</w:t>
      </w:r>
    </w:p>
    <w:p w14:paraId="578BA191" w14:textId="77777777" w:rsidR="00EF426E" w:rsidRPr="00383667" w:rsidRDefault="00EF426E" w:rsidP="00EF426E">
      <w:pPr>
        <w:pStyle w:val="2f3"/>
        <w:rPr>
          <w:rFonts w:cs="Huawei Sans"/>
        </w:rPr>
      </w:pPr>
      <w:r w:rsidRPr="00383667">
        <w:rPr>
          <w:rFonts w:cs="Huawei Sans"/>
        </w:rPr>
        <w:t>[R4-bgp] peer 10.0.2.2 as-number 64512</w:t>
      </w:r>
    </w:p>
    <w:p w14:paraId="22C22B24" w14:textId="77777777" w:rsidR="00EF426E" w:rsidRPr="00383667" w:rsidRDefault="00EF426E" w:rsidP="00EF426E">
      <w:pPr>
        <w:pStyle w:val="2f3"/>
        <w:rPr>
          <w:rFonts w:cs="Huawei Sans"/>
        </w:rPr>
      </w:pPr>
      <w:r w:rsidRPr="00383667">
        <w:rPr>
          <w:rFonts w:cs="Huawei Sans"/>
        </w:rPr>
        <w:t>[R4-bgp] peer 10.0.2.2 connect-interface LoopBack0</w:t>
      </w:r>
    </w:p>
    <w:p w14:paraId="0DFDDA66" w14:textId="77777777" w:rsidR="00EF426E" w:rsidRPr="00383667" w:rsidRDefault="00EF426E" w:rsidP="00EF426E">
      <w:pPr>
        <w:pStyle w:val="2f3"/>
        <w:rPr>
          <w:rFonts w:cs="Huawei Sans"/>
        </w:rPr>
      </w:pPr>
      <w:r w:rsidRPr="00383667">
        <w:rPr>
          <w:rFonts w:cs="Huawei Sans"/>
        </w:rPr>
        <w:t>[R4-bgp] peer 10.0.3.3 as-number 64512</w:t>
      </w:r>
    </w:p>
    <w:p w14:paraId="5EB0381F" w14:textId="77777777" w:rsidR="00EF426E" w:rsidRPr="00383667" w:rsidRDefault="00EF426E" w:rsidP="00EF426E">
      <w:pPr>
        <w:pStyle w:val="2f3"/>
        <w:rPr>
          <w:rFonts w:cs="Huawei Sans"/>
        </w:rPr>
      </w:pPr>
      <w:r w:rsidRPr="00383667">
        <w:rPr>
          <w:rFonts w:cs="Huawei Sans"/>
        </w:rPr>
        <w:t>[R4-bgp] peer 10.0.3.3 connect-interface LoopBack0</w:t>
      </w:r>
    </w:p>
    <w:p w14:paraId="43306FA9" w14:textId="77777777" w:rsidR="00EF426E" w:rsidRPr="00383667" w:rsidRDefault="00EF426E" w:rsidP="00EF426E">
      <w:pPr>
        <w:pStyle w:val="1e"/>
      </w:pPr>
      <w:r w:rsidRPr="00383667">
        <w:t># Check the status of BGP peer relationships on R2, R3, and R4.</w:t>
      </w:r>
    </w:p>
    <w:p w14:paraId="34387E36" w14:textId="77777777" w:rsidR="00EF426E" w:rsidRPr="00383667" w:rsidRDefault="00EF426E" w:rsidP="00EF426E">
      <w:pPr>
        <w:pStyle w:val="2f3"/>
        <w:rPr>
          <w:rFonts w:cs="Huawei Sans"/>
        </w:rPr>
      </w:pPr>
      <w:r w:rsidRPr="00383667">
        <w:rPr>
          <w:rFonts w:cs="Huawei Sans"/>
        </w:rPr>
        <w:t>&lt;R2&gt;display bgp peer</w:t>
      </w:r>
    </w:p>
    <w:p w14:paraId="764EB2F5" w14:textId="77777777" w:rsidR="00EF426E" w:rsidRPr="00383667" w:rsidRDefault="00EF426E" w:rsidP="00EF426E">
      <w:pPr>
        <w:pStyle w:val="2f3"/>
        <w:rPr>
          <w:rFonts w:cs="Huawei Sans"/>
        </w:rPr>
      </w:pPr>
    </w:p>
    <w:p w14:paraId="44345CEF" w14:textId="6241D8D3" w:rsidR="00EF426E" w:rsidRPr="00383667" w:rsidRDefault="00EF426E" w:rsidP="00EF426E">
      <w:pPr>
        <w:pStyle w:val="2f3"/>
        <w:rPr>
          <w:rFonts w:cs="Huawei Sans"/>
        </w:rPr>
      </w:pPr>
      <w:r w:rsidRPr="00383667">
        <w:rPr>
          <w:rFonts w:cs="Huawei Sans"/>
        </w:rPr>
        <w:t xml:space="preserve"> BGP local router ID</w:t>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Pr="00383667">
        <w:rPr>
          <w:rFonts w:cs="Huawei Sans"/>
        </w:rPr>
        <w:t>: 10.0.2.2</w:t>
      </w:r>
    </w:p>
    <w:p w14:paraId="27DE2773" w14:textId="1CEA4410" w:rsidR="00EF426E" w:rsidRPr="00383667" w:rsidRDefault="00EF426E" w:rsidP="00EF426E">
      <w:pPr>
        <w:pStyle w:val="2f3"/>
        <w:rPr>
          <w:rFonts w:cs="Huawei Sans"/>
        </w:rPr>
      </w:pPr>
      <w:r w:rsidRPr="00383667">
        <w:rPr>
          <w:rFonts w:cs="Huawei Sans"/>
        </w:rPr>
        <w:t xml:space="preserve"> Local AS number</w:t>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Pr="00383667">
        <w:rPr>
          <w:rFonts w:cs="Huawei Sans"/>
        </w:rPr>
        <w:t>: 64512</w:t>
      </w:r>
    </w:p>
    <w:p w14:paraId="109C2C77" w14:textId="02A01124" w:rsidR="00EF426E" w:rsidRPr="00383667" w:rsidRDefault="00EF426E" w:rsidP="00EF426E">
      <w:pPr>
        <w:pStyle w:val="2f3"/>
        <w:rPr>
          <w:rFonts w:cs="Huawei Sans"/>
        </w:rPr>
      </w:pPr>
      <w:r w:rsidRPr="00383667">
        <w:rPr>
          <w:rFonts w:cs="Huawei Sans"/>
        </w:rPr>
        <w:t xml:space="preserve"> Total number of peers</w:t>
      </w:r>
      <w:r w:rsidR="00887960" w:rsidRPr="00383667">
        <w:rPr>
          <w:rFonts w:cs="Huawei Sans"/>
        </w:rPr>
        <w:tab/>
      </w:r>
      <w:r w:rsidRPr="00383667">
        <w:rPr>
          <w:rFonts w:cs="Huawei Sans"/>
        </w:rPr>
        <w:t>: 2</w:t>
      </w:r>
      <w:r w:rsidRPr="00383667">
        <w:rPr>
          <w:rFonts w:cs="Huawei Sans"/>
        </w:rPr>
        <w:tab/>
      </w:r>
      <w:r w:rsidRPr="00383667">
        <w:rPr>
          <w:rFonts w:cs="Huawei Sans"/>
        </w:rPr>
        <w:tab/>
        <w:t xml:space="preserve">  Peers in established state : 2</w:t>
      </w:r>
    </w:p>
    <w:p w14:paraId="526281DC" w14:textId="77777777" w:rsidR="00EF426E" w:rsidRPr="00383667" w:rsidRDefault="00EF426E" w:rsidP="00EF426E">
      <w:pPr>
        <w:pStyle w:val="2f3"/>
        <w:rPr>
          <w:rFonts w:cs="Huawei Sans"/>
        </w:rPr>
      </w:pPr>
    </w:p>
    <w:p w14:paraId="281CAA58" w14:textId="53CDFEC2" w:rsidR="00EF426E" w:rsidRPr="00383667" w:rsidRDefault="00887960" w:rsidP="00EF426E">
      <w:pPr>
        <w:pStyle w:val="2f3"/>
        <w:rPr>
          <w:rFonts w:cs="Huawei Sans"/>
        </w:rPr>
      </w:pPr>
      <w:r>
        <w:rPr>
          <w:rFonts w:cs="Huawei Sans"/>
        </w:rPr>
        <w:tab/>
      </w:r>
      <w:r>
        <w:rPr>
          <w:rFonts w:cs="Huawei Sans"/>
        </w:rPr>
        <w:tab/>
      </w:r>
      <w:r w:rsidR="00EF426E" w:rsidRPr="00383667">
        <w:rPr>
          <w:rFonts w:cs="Huawei Sans"/>
        </w:rPr>
        <w:t>Peer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V</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MsgRcvd</w:t>
      </w:r>
      <w:r>
        <w:rPr>
          <w:rFonts w:cs="Huawei Sans"/>
        </w:rPr>
        <w:tab/>
      </w:r>
      <w:r>
        <w:rPr>
          <w:rFonts w:cs="Huawei Sans"/>
        </w:rPr>
        <w:tab/>
      </w:r>
      <w:r w:rsidR="00EF426E" w:rsidRPr="00383667">
        <w:rPr>
          <w:rFonts w:cs="Huawei Sans"/>
        </w:rPr>
        <w:t>MsgSent</w:t>
      </w:r>
      <w:r>
        <w:rPr>
          <w:rFonts w:cs="Huawei Sans"/>
        </w:rPr>
        <w:tab/>
      </w:r>
      <w:r w:rsidR="00EF426E" w:rsidRPr="00383667">
        <w:rPr>
          <w:rFonts w:cs="Huawei Sans"/>
        </w:rPr>
        <w:t>OutQ</w:t>
      </w:r>
      <w:r>
        <w:rPr>
          <w:rFonts w:cs="Huawei Sans"/>
        </w:rPr>
        <w:tab/>
      </w:r>
      <w:r>
        <w:rPr>
          <w:rFonts w:cs="Huawei Sans"/>
        </w:rPr>
        <w:tab/>
      </w:r>
      <w:r w:rsidR="00EF426E" w:rsidRPr="00383667">
        <w:rPr>
          <w:rFonts w:cs="Huawei Sans"/>
        </w:rPr>
        <w:t>Up/Down</w:t>
      </w:r>
      <w:r>
        <w:rPr>
          <w:rFonts w:cs="Huawei Sans"/>
        </w:rPr>
        <w:tab/>
      </w:r>
      <w:r>
        <w:rPr>
          <w:rFonts w:cs="Huawei Sans"/>
        </w:rPr>
        <w:tab/>
      </w:r>
      <w:r>
        <w:rPr>
          <w:rFonts w:cs="Huawei Sans"/>
        </w:rPr>
        <w:tab/>
      </w:r>
      <w:r w:rsidR="00EF426E" w:rsidRPr="00383667">
        <w:rPr>
          <w:rFonts w:cs="Huawei Sans"/>
        </w:rPr>
        <w:t>State</w:t>
      </w:r>
      <w:r>
        <w:rPr>
          <w:rFonts w:cs="Huawei Sans"/>
        </w:rPr>
        <w:tab/>
      </w:r>
      <w:r>
        <w:rPr>
          <w:rFonts w:cs="Huawei Sans"/>
        </w:rPr>
        <w:tab/>
      </w:r>
      <w:r>
        <w:rPr>
          <w:rFonts w:cs="Huawei Sans"/>
        </w:rPr>
        <w:tab/>
      </w:r>
      <w:r w:rsidRPr="00383667">
        <w:rPr>
          <w:rFonts w:cs="Huawei Sans"/>
        </w:rPr>
        <w:tab/>
      </w:r>
      <w:r w:rsidRPr="00383667">
        <w:rPr>
          <w:rFonts w:cs="Huawei Sans"/>
        </w:rPr>
        <w:tab/>
      </w:r>
      <w:r>
        <w:rPr>
          <w:rFonts w:cs="Huawei Sans"/>
        </w:rPr>
        <w:tab/>
      </w:r>
      <w:r w:rsidR="00EF426E" w:rsidRPr="00383667">
        <w:rPr>
          <w:rFonts w:cs="Huawei Sans"/>
        </w:rPr>
        <w:t>PrefRcv</w:t>
      </w:r>
    </w:p>
    <w:p w14:paraId="6EBFA824" w14:textId="77777777" w:rsidR="00EF426E" w:rsidRPr="00383667" w:rsidRDefault="00EF426E" w:rsidP="00EF426E">
      <w:pPr>
        <w:pStyle w:val="2f3"/>
        <w:rPr>
          <w:rFonts w:cs="Huawei Sans"/>
        </w:rPr>
      </w:pPr>
    </w:p>
    <w:p w14:paraId="49A2536E" w14:textId="62645962" w:rsidR="00EF426E" w:rsidRPr="00383667" w:rsidRDefault="00887960" w:rsidP="00EF426E">
      <w:pPr>
        <w:pStyle w:val="2f3"/>
        <w:rPr>
          <w:rFonts w:cs="Huawei Sans"/>
        </w:rPr>
      </w:pP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00:01:57</w:t>
      </w:r>
      <w:r>
        <w:rPr>
          <w:rFonts w:cs="Huawei Sans"/>
        </w:rPr>
        <w:tab/>
      </w:r>
      <w:r>
        <w:rPr>
          <w:rFonts w:cs="Huawei Sans"/>
        </w:rPr>
        <w:tab/>
      </w:r>
      <w:r>
        <w:rPr>
          <w:rFonts w:cs="Huawei Sans"/>
        </w:rPr>
        <w:tab/>
      </w:r>
      <w:r>
        <w:rPr>
          <w:rFonts w:cs="Huawei Sans"/>
        </w:rPr>
        <w:tab/>
      </w:r>
      <w:r w:rsidR="00EF426E" w:rsidRPr="00383667">
        <w:rPr>
          <w:rFonts w:cs="Huawei Sans"/>
        </w:rPr>
        <w:t>Established</w:t>
      </w:r>
      <w:r>
        <w:rPr>
          <w:rFonts w:cs="Huawei Sans"/>
        </w:rPr>
        <w:tab/>
      </w:r>
      <w:r>
        <w:rPr>
          <w:rFonts w:cs="Huawei Sans"/>
        </w:rPr>
        <w:tab/>
      </w:r>
      <w:r>
        <w:rPr>
          <w:rFonts w:cs="Huawei Sans"/>
        </w:rPr>
        <w:tab/>
      </w:r>
      <w:r w:rsidR="00EF426E" w:rsidRPr="00383667">
        <w:rPr>
          <w:rFonts w:cs="Huawei Sans"/>
        </w:rPr>
        <w:t>0</w:t>
      </w:r>
    </w:p>
    <w:p w14:paraId="73678198" w14:textId="3EC5EA0E" w:rsidR="00EF426E" w:rsidRPr="00383667" w:rsidRDefault="00887960" w:rsidP="00EF426E">
      <w:pPr>
        <w:pStyle w:val="2f3"/>
        <w:rPr>
          <w:rFonts w:cs="Huawei Sans"/>
        </w:rPr>
      </w:pPr>
      <w:r>
        <w:rPr>
          <w:rFonts w:cs="Huawei Sans"/>
        </w:rPr>
        <w:tab/>
      </w:r>
      <w:r>
        <w:rPr>
          <w:rFonts w:cs="Huawei Sans"/>
        </w:rPr>
        <w:tab/>
      </w:r>
      <w:r w:rsidR="00EF426E"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00:01:56</w:t>
      </w:r>
      <w:r>
        <w:rPr>
          <w:rFonts w:cs="Huawei Sans"/>
        </w:rPr>
        <w:tab/>
      </w:r>
      <w:r>
        <w:rPr>
          <w:rFonts w:cs="Huawei Sans"/>
        </w:rPr>
        <w:tab/>
      </w:r>
      <w:r>
        <w:rPr>
          <w:rFonts w:cs="Huawei Sans"/>
        </w:rPr>
        <w:tab/>
      </w:r>
      <w:r>
        <w:rPr>
          <w:rFonts w:cs="Huawei Sans"/>
        </w:rPr>
        <w:tab/>
      </w:r>
      <w:r w:rsidR="00EF426E" w:rsidRPr="00383667">
        <w:rPr>
          <w:rFonts w:cs="Huawei Sans"/>
        </w:rPr>
        <w:t>Established</w:t>
      </w:r>
      <w:r>
        <w:rPr>
          <w:rFonts w:cs="Huawei Sans"/>
        </w:rPr>
        <w:tab/>
      </w:r>
      <w:r>
        <w:rPr>
          <w:rFonts w:cs="Huawei Sans"/>
        </w:rPr>
        <w:tab/>
      </w:r>
      <w:r>
        <w:rPr>
          <w:rFonts w:cs="Huawei Sans"/>
        </w:rPr>
        <w:tab/>
      </w:r>
      <w:r w:rsidR="00EF426E" w:rsidRPr="00383667">
        <w:rPr>
          <w:rFonts w:cs="Huawei Sans"/>
        </w:rPr>
        <w:t>0</w:t>
      </w:r>
    </w:p>
    <w:p w14:paraId="64E38DDE" w14:textId="77777777" w:rsidR="00EF426E" w:rsidRPr="00383667" w:rsidRDefault="00EF426E" w:rsidP="00EF426E">
      <w:pPr>
        <w:pStyle w:val="2f3"/>
        <w:rPr>
          <w:rFonts w:cs="Huawei Sans"/>
        </w:rPr>
      </w:pPr>
    </w:p>
    <w:p w14:paraId="08C65BFD" w14:textId="77777777" w:rsidR="00EF426E" w:rsidRPr="00383667" w:rsidRDefault="00EF426E" w:rsidP="00EF426E">
      <w:pPr>
        <w:pStyle w:val="2f3"/>
        <w:rPr>
          <w:rFonts w:cs="Huawei Sans"/>
        </w:rPr>
      </w:pPr>
      <w:r w:rsidRPr="00383667">
        <w:rPr>
          <w:rFonts w:cs="Huawei Sans"/>
        </w:rPr>
        <w:t xml:space="preserve">&lt;R3&gt;display bgp peer </w:t>
      </w:r>
    </w:p>
    <w:p w14:paraId="3CC3A053" w14:textId="77777777" w:rsidR="00EF426E" w:rsidRPr="00383667" w:rsidRDefault="00EF426E" w:rsidP="00EF426E">
      <w:pPr>
        <w:pStyle w:val="2f3"/>
        <w:rPr>
          <w:rFonts w:cs="Huawei Sans"/>
        </w:rPr>
      </w:pPr>
    </w:p>
    <w:p w14:paraId="37EA5875" w14:textId="6E8B9C56" w:rsidR="00EF426E" w:rsidRPr="00383667" w:rsidRDefault="00EF426E" w:rsidP="00EF426E">
      <w:pPr>
        <w:pStyle w:val="2f3"/>
        <w:rPr>
          <w:rFonts w:cs="Huawei Sans"/>
        </w:rPr>
      </w:pPr>
      <w:r w:rsidRPr="00383667">
        <w:rPr>
          <w:rFonts w:cs="Huawei Sans"/>
        </w:rPr>
        <w:t xml:space="preserve"> BGP local router ID </w:t>
      </w:r>
      <w:r w:rsidR="00887960" w:rsidRPr="00383667">
        <w:rPr>
          <w:rFonts w:cs="Huawei Sans"/>
        </w:rPr>
        <w:tab/>
      </w:r>
      <w:r w:rsidR="00887960" w:rsidRPr="00383667">
        <w:rPr>
          <w:rFonts w:cs="Huawei Sans"/>
        </w:rPr>
        <w:tab/>
      </w:r>
      <w:r w:rsidR="00887960" w:rsidRPr="00383667">
        <w:rPr>
          <w:rFonts w:cs="Huawei Sans"/>
        </w:rPr>
        <w:tab/>
      </w:r>
      <w:r w:rsidRPr="00383667">
        <w:rPr>
          <w:rFonts w:cs="Huawei Sans"/>
        </w:rPr>
        <w:t>: 10.0.3.3</w:t>
      </w:r>
    </w:p>
    <w:p w14:paraId="34506535" w14:textId="3B8292CA" w:rsidR="00EF426E" w:rsidRPr="00383667" w:rsidRDefault="00EF426E" w:rsidP="00EF426E">
      <w:pPr>
        <w:pStyle w:val="2f3"/>
        <w:rPr>
          <w:rFonts w:cs="Huawei Sans"/>
        </w:rPr>
      </w:pPr>
      <w:r w:rsidRPr="00383667">
        <w:rPr>
          <w:rFonts w:cs="Huawei Sans"/>
        </w:rPr>
        <w:t xml:space="preserve"> Local AS number</w:t>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Pr="00383667">
        <w:rPr>
          <w:rFonts w:cs="Huawei Sans"/>
        </w:rPr>
        <w:t>: 64512</w:t>
      </w:r>
    </w:p>
    <w:p w14:paraId="0B4780E4" w14:textId="6AA3042A" w:rsidR="00EF426E" w:rsidRPr="00383667" w:rsidRDefault="00EF426E" w:rsidP="00EF426E">
      <w:pPr>
        <w:pStyle w:val="2f3"/>
        <w:rPr>
          <w:rFonts w:cs="Huawei Sans"/>
        </w:rPr>
      </w:pPr>
      <w:r w:rsidRPr="00383667">
        <w:rPr>
          <w:rFonts w:cs="Huawei Sans"/>
        </w:rPr>
        <w:t xml:space="preserve"> Total number of peers</w:t>
      </w:r>
      <w:r w:rsidR="00887960" w:rsidRPr="00383667">
        <w:rPr>
          <w:rFonts w:cs="Huawei Sans"/>
        </w:rPr>
        <w:tab/>
      </w:r>
      <w:r w:rsidRPr="00383667">
        <w:rPr>
          <w:rFonts w:cs="Huawei Sans"/>
        </w:rPr>
        <w:t>: 2</w:t>
      </w:r>
      <w:r w:rsidRPr="00383667">
        <w:rPr>
          <w:rFonts w:cs="Huawei Sans"/>
        </w:rPr>
        <w:tab/>
      </w:r>
      <w:r w:rsidRPr="00383667">
        <w:rPr>
          <w:rFonts w:cs="Huawei Sans"/>
        </w:rPr>
        <w:tab/>
        <w:t xml:space="preserve">  Peers in established state : 2</w:t>
      </w:r>
    </w:p>
    <w:p w14:paraId="51286E1D" w14:textId="77777777" w:rsidR="00EF426E" w:rsidRPr="00383667" w:rsidRDefault="00EF426E" w:rsidP="00EF426E">
      <w:pPr>
        <w:pStyle w:val="2f3"/>
        <w:rPr>
          <w:rFonts w:cs="Huawei Sans"/>
        </w:rPr>
      </w:pPr>
    </w:p>
    <w:p w14:paraId="17152CB9" w14:textId="035614E5" w:rsidR="00EF426E" w:rsidRPr="00383667" w:rsidRDefault="00887960" w:rsidP="00EF426E">
      <w:pPr>
        <w:pStyle w:val="2f3"/>
        <w:rPr>
          <w:rFonts w:cs="Huawei Sans"/>
        </w:rPr>
      </w:pPr>
      <w:r>
        <w:rPr>
          <w:rFonts w:cs="Huawei Sans"/>
        </w:rPr>
        <w:tab/>
      </w:r>
      <w:r>
        <w:rPr>
          <w:rFonts w:cs="Huawei Sans"/>
        </w:rPr>
        <w:tab/>
      </w:r>
      <w:r w:rsidR="00EF426E" w:rsidRPr="00383667">
        <w:rPr>
          <w:rFonts w:cs="Huawei Sans"/>
        </w:rPr>
        <w:t>Peer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V</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MsgRcvd</w:t>
      </w:r>
      <w:r>
        <w:rPr>
          <w:rFonts w:cs="Huawei Sans"/>
        </w:rPr>
        <w:tab/>
      </w:r>
      <w:r>
        <w:rPr>
          <w:rFonts w:cs="Huawei Sans"/>
        </w:rPr>
        <w:tab/>
      </w:r>
      <w:r w:rsidR="00EF426E" w:rsidRPr="00383667">
        <w:rPr>
          <w:rFonts w:cs="Huawei Sans"/>
        </w:rPr>
        <w:t>MsgSent</w:t>
      </w:r>
      <w:r>
        <w:rPr>
          <w:rFonts w:cs="Huawei Sans"/>
        </w:rPr>
        <w:tab/>
      </w:r>
      <w:r w:rsidR="00EF426E" w:rsidRPr="00383667">
        <w:rPr>
          <w:rFonts w:cs="Huawei Sans"/>
        </w:rPr>
        <w:t>OutQ</w:t>
      </w:r>
      <w:r>
        <w:rPr>
          <w:rFonts w:cs="Huawei Sans"/>
        </w:rPr>
        <w:tab/>
      </w:r>
      <w:r>
        <w:rPr>
          <w:rFonts w:cs="Huawei Sans"/>
        </w:rPr>
        <w:tab/>
      </w:r>
      <w:r w:rsidR="00EF426E" w:rsidRPr="00383667">
        <w:rPr>
          <w:rFonts w:cs="Huawei Sans"/>
        </w:rPr>
        <w:t>Up/Down</w:t>
      </w:r>
      <w:r>
        <w:rPr>
          <w:rFonts w:cs="Huawei Sans"/>
        </w:rPr>
        <w:tab/>
      </w:r>
      <w:r>
        <w:rPr>
          <w:rFonts w:cs="Huawei Sans"/>
        </w:rPr>
        <w:tab/>
      </w:r>
      <w:r>
        <w:rPr>
          <w:rFonts w:cs="Huawei Sans"/>
        </w:rPr>
        <w:tab/>
      </w:r>
      <w:r>
        <w:rPr>
          <w:rFonts w:cs="Huawei Sans"/>
        </w:rPr>
        <w:tab/>
      </w:r>
      <w:r w:rsidR="00EF426E" w:rsidRPr="00383667">
        <w:rPr>
          <w:rFonts w:cs="Huawei Sans"/>
        </w:rPr>
        <w:t>State</w:t>
      </w:r>
      <w:r>
        <w:rPr>
          <w:rFonts w:cs="Huawei Sans"/>
        </w:rPr>
        <w:tab/>
      </w:r>
      <w:r>
        <w:rPr>
          <w:rFonts w:cs="Huawei Sans"/>
        </w:rPr>
        <w:tab/>
      </w:r>
      <w:r w:rsidRPr="00383667">
        <w:rPr>
          <w:rFonts w:cs="Huawei Sans"/>
        </w:rPr>
        <w:tab/>
      </w:r>
      <w:r>
        <w:rPr>
          <w:rFonts w:cs="Huawei Sans"/>
        </w:rPr>
        <w:tab/>
      </w:r>
      <w:r>
        <w:rPr>
          <w:rFonts w:cs="Huawei Sans"/>
        </w:rPr>
        <w:tab/>
      </w:r>
      <w:r w:rsidR="00EF426E" w:rsidRPr="00383667">
        <w:rPr>
          <w:rFonts w:cs="Huawei Sans"/>
        </w:rPr>
        <w:t>PrefRcv</w:t>
      </w:r>
    </w:p>
    <w:p w14:paraId="2261750C" w14:textId="77777777" w:rsidR="00EF426E" w:rsidRPr="00383667" w:rsidRDefault="00EF426E" w:rsidP="00EF426E">
      <w:pPr>
        <w:pStyle w:val="2f3"/>
        <w:rPr>
          <w:rFonts w:cs="Huawei Sans"/>
        </w:rPr>
      </w:pPr>
    </w:p>
    <w:p w14:paraId="0FD41DE9" w14:textId="186C4BE4" w:rsidR="00EF426E" w:rsidRPr="00383667" w:rsidRDefault="00887960" w:rsidP="00EF426E">
      <w:pPr>
        <w:pStyle w:val="2f3"/>
        <w:rPr>
          <w:rFonts w:cs="Huawei Sans"/>
        </w:rPr>
      </w:pPr>
      <w:r>
        <w:rPr>
          <w:rFonts w:cs="Huawei Sans"/>
        </w:rPr>
        <w:tab/>
      </w:r>
      <w:r>
        <w:rPr>
          <w:rFonts w:cs="Huawei Sans"/>
        </w:rPr>
        <w:tab/>
      </w:r>
      <w:r w:rsidR="00EF426E"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00:02:23</w:t>
      </w:r>
      <w:r>
        <w:rPr>
          <w:rFonts w:cs="Huawei Sans"/>
        </w:rPr>
        <w:tab/>
      </w:r>
      <w:r>
        <w:rPr>
          <w:rFonts w:cs="Huawei Sans"/>
        </w:rPr>
        <w:tab/>
      </w:r>
      <w:r>
        <w:rPr>
          <w:rFonts w:cs="Huawei Sans"/>
        </w:rPr>
        <w:tab/>
      </w:r>
      <w:r>
        <w:rPr>
          <w:rFonts w:cs="Huawei Sans"/>
        </w:rPr>
        <w:tab/>
      </w:r>
      <w:r w:rsidR="00EF426E" w:rsidRPr="00383667">
        <w:rPr>
          <w:rFonts w:cs="Huawei Sans"/>
        </w:rPr>
        <w:t>Established</w:t>
      </w:r>
      <w:r>
        <w:rPr>
          <w:rFonts w:cs="Huawei Sans"/>
        </w:rPr>
        <w:tab/>
      </w:r>
      <w:r>
        <w:rPr>
          <w:rFonts w:cs="Huawei Sans"/>
        </w:rPr>
        <w:tab/>
      </w:r>
      <w:r>
        <w:rPr>
          <w:rFonts w:cs="Huawei Sans"/>
        </w:rPr>
        <w:tab/>
      </w:r>
      <w:r w:rsidR="00EF426E" w:rsidRPr="00383667">
        <w:rPr>
          <w:rFonts w:cs="Huawei Sans"/>
        </w:rPr>
        <w:t>0</w:t>
      </w:r>
    </w:p>
    <w:p w14:paraId="578C313C" w14:textId="0DA8343C" w:rsidR="00EF426E" w:rsidRPr="00383667" w:rsidRDefault="00887960" w:rsidP="00EF426E">
      <w:pPr>
        <w:pStyle w:val="2f3"/>
        <w:rPr>
          <w:rFonts w:cs="Huawei Sans"/>
        </w:rPr>
      </w:pPr>
      <w:r>
        <w:rPr>
          <w:rFonts w:cs="Huawei Sans"/>
        </w:rPr>
        <w:tab/>
      </w:r>
      <w:r>
        <w:rPr>
          <w:rFonts w:cs="Huawei Sans"/>
        </w:rPr>
        <w:tab/>
      </w:r>
      <w:r w:rsidR="00EF426E"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00:02:25</w:t>
      </w:r>
      <w:r>
        <w:rPr>
          <w:rFonts w:cs="Huawei Sans"/>
        </w:rPr>
        <w:tab/>
      </w:r>
      <w:r>
        <w:rPr>
          <w:rFonts w:cs="Huawei Sans"/>
        </w:rPr>
        <w:tab/>
      </w:r>
      <w:r>
        <w:rPr>
          <w:rFonts w:cs="Huawei Sans"/>
        </w:rPr>
        <w:tab/>
      </w:r>
      <w:r>
        <w:rPr>
          <w:rFonts w:cs="Huawei Sans"/>
        </w:rPr>
        <w:tab/>
      </w:r>
      <w:r w:rsidR="00EF426E" w:rsidRPr="00383667">
        <w:rPr>
          <w:rFonts w:cs="Huawei Sans"/>
        </w:rPr>
        <w:t>Established</w:t>
      </w:r>
      <w:r>
        <w:rPr>
          <w:rFonts w:cs="Huawei Sans"/>
        </w:rPr>
        <w:tab/>
      </w:r>
      <w:r>
        <w:rPr>
          <w:rFonts w:cs="Huawei Sans"/>
        </w:rPr>
        <w:tab/>
      </w:r>
      <w:r>
        <w:rPr>
          <w:rFonts w:cs="Huawei Sans"/>
        </w:rPr>
        <w:tab/>
      </w:r>
      <w:r w:rsidR="00EF426E" w:rsidRPr="00383667">
        <w:rPr>
          <w:rFonts w:cs="Huawei Sans"/>
        </w:rPr>
        <w:t>0</w:t>
      </w:r>
    </w:p>
    <w:p w14:paraId="3849B07A" w14:textId="77777777" w:rsidR="00EF426E" w:rsidRPr="00383667" w:rsidRDefault="00EF426E" w:rsidP="00EF426E">
      <w:pPr>
        <w:pStyle w:val="2f3"/>
        <w:rPr>
          <w:rFonts w:cs="Huawei Sans"/>
        </w:rPr>
      </w:pPr>
    </w:p>
    <w:p w14:paraId="7E03FE73" w14:textId="77777777" w:rsidR="00EF426E" w:rsidRPr="00383667" w:rsidRDefault="00EF426E" w:rsidP="00EF426E">
      <w:pPr>
        <w:pStyle w:val="2f3"/>
        <w:rPr>
          <w:rFonts w:cs="Huawei Sans"/>
        </w:rPr>
      </w:pPr>
      <w:r w:rsidRPr="00383667">
        <w:rPr>
          <w:rFonts w:cs="Huawei Sans"/>
        </w:rPr>
        <w:t xml:space="preserve">&lt;R4&gt;display bgp peer </w:t>
      </w:r>
    </w:p>
    <w:p w14:paraId="7A458293" w14:textId="77777777" w:rsidR="00EF426E" w:rsidRPr="00383667" w:rsidRDefault="00EF426E" w:rsidP="00EF426E">
      <w:pPr>
        <w:pStyle w:val="2f3"/>
        <w:rPr>
          <w:rFonts w:cs="Huawei Sans"/>
        </w:rPr>
      </w:pPr>
    </w:p>
    <w:p w14:paraId="57AF4AE5" w14:textId="2D7A01AC" w:rsidR="00EF426E" w:rsidRPr="00383667" w:rsidRDefault="00EF426E" w:rsidP="00EF426E">
      <w:pPr>
        <w:pStyle w:val="2f3"/>
        <w:rPr>
          <w:rFonts w:cs="Huawei Sans"/>
        </w:rPr>
      </w:pPr>
      <w:r w:rsidRPr="00383667">
        <w:rPr>
          <w:rFonts w:cs="Huawei Sans"/>
        </w:rPr>
        <w:t xml:space="preserve"> BGP local router ID</w:t>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Pr="00383667">
        <w:rPr>
          <w:rFonts w:cs="Huawei Sans"/>
        </w:rPr>
        <w:t>: 10.0.4.4</w:t>
      </w:r>
    </w:p>
    <w:p w14:paraId="7AD91904" w14:textId="29053754" w:rsidR="00EF426E" w:rsidRPr="00383667" w:rsidRDefault="00EF426E" w:rsidP="00EF426E">
      <w:pPr>
        <w:pStyle w:val="2f3"/>
        <w:rPr>
          <w:rFonts w:cs="Huawei Sans"/>
        </w:rPr>
      </w:pPr>
      <w:r w:rsidRPr="00383667">
        <w:rPr>
          <w:rFonts w:cs="Huawei Sans"/>
        </w:rPr>
        <w:t xml:space="preserve"> Local AS number</w:t>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00887960" w:rsidRPr="00383667">
        <w:rPr>
          <w:rFonts w:cs="Huawei Sans"/>
        </w:rPr>
        <w:tab/>
      </w:r>
      <w:r w:rsidRPr="00383667">
        <w:rPr>
          <w:rFonts w:cs="Huawei Sans"/>
        </w:rPr>
        <w:t>: 64512</w:t>
      </w:r>
    </w:p>
    <w:p w14:paraId="75A1A8E2" w14:textId="02ECC94F" w:rsidR="00EF426E" w:rsidRPr="00383667" w:rsidRDefault="00EF426E" w:rsidP="00EF426E">
      <w:pPr>
        <w:pStyle w:val="2f3"/>
        <w:rPr>
          <w:rFonts w:cs="Huawei Sans"/>
        </w:rPr>
      </w:pPr>
      <w:r w:rsidRPr="00383667">
        <w:rPr>
          <w:rFonts w:cs="Huawei Sans"/>
        </w:rPr>
        <w:t xml:space="preserve"> Total number of peers</w:t>
      </w:r>
      <w:r w:rsidR="00887960" w:rsidRPr="00383667">
        <w:rPr>
          <w:rFonts w:cs="Huawei Sans"/>
        </w:rPr>
        <w:tab/>
      </w:r>
      <w:r w:rsidRPr="00383667">
        <w:rPr>
          <w:rFonts w:cs="Huawei Sans"/>
        </w:rPr>
        <w:t>: 2</w:t>
      </w:r>
      <w:r w:rsidRPr="00383667">
        <w:rPr>
          <w:rFonts w:cs="Huawei Sans"/>
        </w:rPr>
        <w:tab/>
      </w:r>
      <w:r w:rsidRPr="00383667">
        <w:rPr>
          <w:rFonts w:cs="Huawei Sans"/>
        </w:rPr>
        <w:tab/>
        <w:t xml:space="preserve">  Peers in established state : 2</w:t>
      </w:r>
    </w:p>
    <w:p w14:paraId="55D8DECF" w14:textId="77777777" w:rsidR="00EF426E" w:rsidRPr="00383667" w:rsidRDefault="00EF426E" w:rsidP="00EF426E">
      <w:pPr>
        <w:pStyle w:val="2f3"/>
        <w:rPr>
          <w:rFonts w:cs="Huawei Sans"/>
        </w:rPr>
      </w:pPr>
    </w:p>
    <w:p w14:paraId="7BE89D03" w14:textId="0463CA57" w:rsidR="00EF426E" w:rsidRPr="00383667" w:rsidRDefault="00887960" w:rsidP="00EF426E">
      <w:pPr>
        <w:pStyle w:val="2f3"/>
        <w:rPr>
          <w:rFonts w:cs="Huawei Sans"/>
        </w:rPr>
      </w:pPr>
      <w:r>
        <w:rPr>
          <w:rFonts w:cs="Huawei Sans"/>
        </w:rPr>
        <w:tab/>
      </w:r>
      <w:r>
        <w:rPr>
          <w:rFonts w:cs="Huawei Sans"/>
        </w:rPr>
        <w:tab/>
      </w:r>
      <w:r w:rsidR="00EF426E" w:rsidRPr="00383667">
        <w:rPr>
          <w:rFonts w:cs="Huawei Sans"/>
        </w:rPr>
        <w:t>Peer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V</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MsgRcvd</w:t>
      </w:r>
      <w:r>
        <w:rPr>
          <w:rFonts w:cs="Huawei Sans"/>
        </w:rPr>
        <w:tab/>
      </w:r>
      <w:r>
        <w:rPr>
          <w:rFonts w:cs="Huawei Sans"/>
        </w:rPr>
        <w:tab/>
      </w:r>
      <w:r w:rsidR="00EF426E" w:rsidRPr="00383667">
        <w:rPr>
          <w:rFonts w:cs="Huawei Sans"/>
        </w:rPr>
        <w:t>MsgSent</w:t>
      </w:r>
      <w:r>
        <w:rPr>
          <w:rFonts w:cs="Huawei Sans"/>
        </w:rPr>
        <w:tab/>
      </w:r>
      <w:r w:rsidR="00EF426E" w:rsidRPr="00383667">
        <w:rPr>
          <w:rFonts w:cs="Huawei Sans"/>
        </w:rPr>
        <w:t>OutQ</w:t>
      </w:r>
      <w:r>
        <w:rPr>
          <w:rFonts w:cs="Huawei Sans"/>
        </w:rPr>
        <w:tab/>
      </w:r>
      <w:r>
        <w:rPr>
          <w:rFonts w:cs="Huawei Sans"/>
        </w:rPr>
        <w:tab/>
      </w:r>
      <w:r w:rsidR="00EF426E" w:rsidRPr="00383667">
        <w:rPr>
          <w:rFonts w:cs="Huawei Sans"/>
        </w:rPr>
        <w:t>Up/Down</w:t>
      </w:r>
      <w:r>
        <w:rPr>
          <w:rFonts w:cs="Huawei Sans"/>
        </w:rPr>
        <w:tab/>
      </w:r>
      <w:r>
        <w:rPr>
          <w:rFonts w:cs="Huawei Sans"/>
        </w:rPr>
        <w:tab/>
      </w:r>
      <w:r>
        <w:rPr>
          <w:rFonts w:cs="Huawei Sans"/>
        </w:rPr>
        <w:tab/>
      </w:r>
      <w:r>
        <w:rPr>
          <w:rFonts w:cs="Huawei Sans"/>
        </w:rPr>
        <w:tab/>
      </w:r>
      <w:r w:rsidR="00EF426E" w:rsidRPr="00383667">
        <w:rPr>
          <w:rFonts w:cs="Huawei Sans"/>
        </w:rPr>
        <w:t>State</w:t>
      </w:r>
      <w:r>
        <w:rPr>
          <w:rFonts w:cs="Huawei Sans"/>
        </w:rPr>
        <w:tab/>
      </w:r>
      <w:r>
        <w:rPr>
          <w:rFonts w:cs="Huawei Sans"/>
        </w:rPr>
        <w:tab/>
      </w:r>
      <w:r>
        <w:rPr>
          <w:rFonts w:cs="Huawei Sans"/>
        </w:rPr>
        <w:tab/>
      </w:r>
      <w:r w:rsidRPr="00383667">
        <w:rPr>
          <w:rFonts w:cs="Huawei Sans"/>
        </w:rPr>
        <w:tab/>
      </w:r>
      <w:r w:rsidRPr="00383667">
        <w:rPr>
          <w:rFonts w:cs="Huawei Sans"/>
        </w:rPr>
        <w:tab/>
      </w:r>
      <w:r>
        <w:rPr>
          <w:rFonts w:cs="Huawei Sans"/>
        </w:rPr>
        <w:tab/>
      </w:r>
      <w:r w:rsidR="00EF426E" w:rsidRPr="00383667">
        <w:rPr>
          <w:rFonts w:cs="Huawei Sans"/>
        </w:rPr>
        <w:t>PrefRcv</w:t>
      </w:r>
    </w:p>
    <w:p w14:paraId="25DC78EC" w14:textId="77777777" w:rsidR="00EF426E" w:rsidRPr="00383667" w:rsidRDefault="00EF426E" w:rsidP="00EF426E">
      <w:pPr>
        <w:pStyle w:val="2f3"/>
        <w:rPr>
          <w:rFonts w:cs="Huawei Sans"/>
        </w:rPr>
      </w:pPr>
    </w:p>
    <w:p w14:paraId="1617C0E4" w14:textId="08E8A370" w:rsidR="00EF426E" w:rsidRPr="00383667" w:rsidRDefault="00887960" w:rsidP="00EF426E">
      <w:pPr>
        <w:pStyle w:val="2f3"/>
        <w:rPr>
          <w:rFonts w:cs="Huawei Sans"/>
        </w:rPr>
      </w:pPr>
      <w:r>
        <w:rPr>
          <w:rFonts w:cs="Huawei Sans"/>
        </w:rPr>
        <w:tab/>
      </w:r>
      <w:r>
        <w:rPr>
          <w:rFonts w:cs="Huawei Sans"/>
        </w:rPr>
        <w:tab/>
      </w:r>
      <w:r w:rsidR="00EF426E"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00:06:33</w:t>
      </w:r>
      <w:r>
        <w:rPr>
          <w:rFonts w:cs="Huawei Sans"/>
        </w:rPr>
        <w:tab/>
      </w:r>
      <w:r>
        <w:rPr>
          <w:rFonts w:cs="Huawei Sans"/>
        </w:rPr>
        <w:tab/>
      </w:r>
      <w:r>
        <w:rPr>
          <w:rFonts w:cs="Huawei Sans"/>
        </w:rPr>
        <w:tab/>
      </w:r>
      <w:r>
        <w:rPr>
          <w:rFonts w:cs="Huawei Sans"/>
        </w:rPr>
        <w:tab/>
      </w:r>
      <w:r w:rsidR="00EF426E" w:rsidRPr="00383667">
        <w:rPr>
          <w:rFonts w:cs="Huawei Sans"/>
        </w:rPr>
        <w:t>Established</w:t>
      </w:r>
      <w:r>
        <w:rPr>
          <w:rFonts w:cs="Huawei Sans"/>
        </w:rPr>
        <w:tab/>
      </w:r>
      <w:r>
        <w:rPr>
          <w:rFonts w:cs="Huawei Sans"/>
        </w:rPr>
        <w:tab/>
      </w:r>
      <w:r>
        <w:rPr>
          <w:rFonts w:cs="Huawei Sans"/>
        </w:rPr>
        <w:tab/>
      </w:r>
      <w:r w:rsidR="00EF426E" w:rsidRPr="00383667">
        <w:rPr>
          <w:rFonts w:cs="Huawei Sans"/>
        </w:rPr>
        <w:t>0</w:t>
      </w:r>
    </w:p>
    <w:p w14:paraId="284FA56C" w14:textId="5FD2B7A8" w:rsidR="00EF426E" w:rsidRPr="00383667" w:rsidRDefault="00887960" w:rsidP="00EF426E">
      <w:pPr>
        <w:pStyle w:val="2f3"/>
        <w:rPr>
          <w:rFonts w:cs="Huawei Sans"/>
        </w:rPr>
      </w:pP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00:06:38</w:t>
      </w:r>
      <w:r>
        <w:rPr>
          <w:rFonts w:cs="Huawei Sans"/>
        </w:rPr>
        <w:tab/>
      </w:r>
      <w:r>
        <w:rPr>
          <w:rFonts w:cs="Huawei Sans"/>
        </w:rPr>
        <w:tab/>
      </w:r>
      <w:r>
        <w:rPr>
          <w:rFonts w:cs="Huawei Sans"/>
        </w:rPr>
        <w:tab/>
      </w:r>
      <w:r>
        <w:rPr>
          <w:rFonts w:cs="Huawei Sans"/>
        </w:rPr>
        <w:tab/>
      </w:r>
      <w:r w:rsidR="00EF426E" w:rsidRPr="00383667">
        <w:rPr>
          <w:rFonts w:cs="Huawei Sans"/>
        </w:rPr>
        <w:t>Established</w:t>
      </w:r>
      <w:r>
        <w:rPr>
          <w:rFonts w:cs="Huawei Sans"/>
        </w:rPr>
        <w:tab/>
      </w:r>
      <w:r>
        <w:rPr>
          <w:rFonts w:cs="Huawei Sans"/>
        </w:rPr>
        <w:tab/>
      </w:r>
      <w:r>
        <w:rPr>
          <w:rFonts w:cs="Huawei Sans"/>
        </w:rPr>
        <w:tab/>
      </w:r>
      <w:r w:rsidR="00EF426E" w:rsidRPr="00383667">
        <w:rPr>
          <w:rFonts w:cs="Huawei Sans"/>
        </w:rPr>
        <w:t>0</w:t>
      </w:r>
    </w:p>
    <w:p w14:paraId="1289FBBA" w14:textId="77777777" w:rsidR="00EF426E" w:rsidRPr="00383667" w:rsidRDefault="00EF426E" w:rsidP="00EF426E">
      <w:pPr>
        <w:pStyle w:val="1e"/>
      </w:pPr>
      <w:r w:rsidRPr="00383667">
        <w:t>The command outputs show that R2, R3, and R4 have established full-mesh IBGP peer relationships with each other.</w:t>
      </w:r>
    </w:p>
    <w:p w14:paraId="2F040663" w14:textId="77777777" w:rsidR="00EF426E" w:rsidRPr="00383667" w:rsidRDefault="00EF426E" w:rsidP="00604E8C">
      <w:pPr>
        <w:pStyle w:val="30"/>
        <w:ind w:left="1032" w:hanging="278"/>
        <w:outlineLvl w:val="9"/>
        <w:rPr>
          <w:rFonts w:cs="Huawei Sans"/>
        </w:rPr>
      </w:pPr>
      <w:r w:rsidRPr="00383667">
        <w:rPr>
          <w:rFonts w:cs="Huawei Sans"/>
        </w:rPr>
        <w:t>Configure EBGP peers.</w:t>
      </w:r>
    </w:p>
    <w:p w14:paraId="4875DA6F" w14:textId="77777777" w:rsidR="00EF426E" w:rsidRPr="00383667" w:rsidRDefault="00EF426E" w:rsidP="00EF426E">
      <w:pPr>
        <w:pStyle w:val="1e"/>
      </w:pPr>
      <w:r w:rsidRPr="00383667">
        <w:lastRenderedPageBreak/>
        <w:t>Establish EBGP peer relationships between Loopback0 interfaces of R1 and R2 and between Loopback0 interfaces of R4 and R5. To ensure proper establishment, configure static routes on R1 and R2 to ensure routing reachability between Loopback0 interfaces. Perform the same operation on R4 and R5.</w:t>
      </w:r>
    </w:p>
    <w:p w14:paraId="5F722C89" w14:textId="77777777" w:rsidR="00EF426E" w:rsidRPr="00383667" w:rsidRDefault="00EF426E" w:rsidP="00EF426E">
      <w:pPr>
        <w:pStyle w:val="1e"/>
      </w:pPr>
      <w:r w:rsidRPr="00383667">
        <w:t># Configure static routes on R1 and R2.</w:t>
      </w:r>
    </w:p>
    <w:p w14:paraId="3A236780" w14:textId="77777777" w:rsidR="00EF426E" w:rsidRDefault="00EF426E" w:rsidP="00EF426E">
      <w:pPr>
        <w:pStyle w:val="2f3"/>
        <w:rPr>
          <w:rFonts w:cs="Huawei Sans"/>
        </w:rPr>
      </w:pPr>
      <w:r w:rsidRPr="00383667">
        <w:rPr>
          <w:rFonts w:cs="Huawei Sans"/>
        </w:rPr>
        <w:t>[R1]</w:t>
      </w:r>
      <w:r w:rsidRPr="00497E5B">
        <w:rPr>
          <w:rFonts w:cs="Huawei Sans"/>
        </w:rPr>
        <w:t>ip</w:t>
      </w:r>
      <w:r w:rsidRPr="00383667">
        <w:rPr>
          <w:rFonts w:cs="Huawei Sans"/>
        </w:rPr>
        <w:t xml:space="preserve"> route-static 10.0.2.2 32 10.0.12.2</w:t>
      </w:r>
    </w:p>
    <w:p w14:paraId="30FF06BC" w14:textId="77777777" w:rsidR="00FE5425" w:rsidRPr="00383667" w:rsidRDefault="00FE5425" w:rsidP="00EF426E">
      <w:pPr>
        <w:pStyle w:val="2f3"/>
        <w:rPr>
          <w:rFonts w:cs="Huawei Sans"/>
        </w:rPr>
      </w:pPr>
    </w:p>
    <w:p w14:paraId="5767D1ED" w14:textId="77777777" w:rsidR="00EF426E" w:rsidRPr="00383667" w:rsidRDefault="00EF426E" w:rsidP="00EF426E">
      <w:pPr>
        <w:pStyle w:val="2f3"/>
        <w:rPr>
          <w:rFonts w:cs="Huawei Sans"/>
        </w:rPr>
      </w:pPr>
      <w:r w:rsidRPr="00383667">
        <w:rPr>
          <w:rFonts w:cs="Huawei Sans"/>
        </w:rPr>
        <w:t>[R2]</w:t>
      </w:r>
      <w:r w:rsidRPr="00497E5B">
        <w:rPr>
          <w:rFonts w:cs="Huawei Sans"/>
        </w:rPr>
        <w:t>ip</w:t>
      </w:r>
      <w:r w:rsidRPr="00383667">
        <w:rPr>
          <w:rFonts w:cs="Huawei Sans"/>
        </w:rPr>
        <w:t xml:space="preserve"> route-static 10.0.1.1 32 10.0.12.1</w:t>
      </w:r>
    </w:p>
    <w:p w14:paraId="5E4F6BA2" w14:textId="77777777" w:rsidR="00EF426E" w:rsidRPr="00383667" w:rsidRDefault="00EF426E" w:rsidP="00EF426E">
      <w:pPr>
        <w:pStyle w:val="1e"/>
      </w:pPr>
      <w:r w:rsidRPr="00383667">
        <w:t># Configure static routes on R4 and R5.</w:t>
      </w:r>
    </w:p>
    <w:p w14:paraId="27E117F8" w14:textId="77777777" w:rsidR="00EF426E" w:rsidRDefault="00EF426E" w:rsidP="00EF426E">
      <w:pPr>
        <w:pStyle w:val="2f3"/>
        <w:rPr>
          <w:rFonts w:cs="Huawei Sans"/>
        </w:rPr>
      </w:pPr>
      <w:r w:rsidRPr="00383667">
        <w:rPr>
          <w:rFonts w:cs="Huawei Sans"/>
        </w:rPr>
        <w:t>[R4]</w:t>
      </w:r>
      <w:r w:rsidRPr="00497E5B">
        <w:rPr>
          <w:rFonts w:cs="Huawei Sans"/>
        </w:rPr>
        <w:t>ip</w:t>
      </w:r>
      <w:r w:rsidRPr="00383667">
        <w:rPr>
          <w:rFonts w:cs="Huawei Sans"/>
        </w:rPr>
        <w:t xml:space="preserve"> route-static 10.0.5.5 32 10.0.45.5</w:t>
      </w:r>
    </w:p>
    <w:p w14:paraId="42B2180A" w14:textId="77777777" w:rsidR="00FE5425" w:rsidRPr="00383667" w:rsidRDefault="00FE5425" w:rsidP="00EF426E">
      <w:pPr>
        <w:pStyle w:val="2f3"/>
        <w:rPr>
          <w:rFonts w:cs="Huawei Sans"/>
        </w:rPr>
      </w:pPr>
    </w:p>
    <w:p w14:paraId="0D70006D" w14:textId="77777777" w:rsidR="00EF426E" w:rsidRPr="00383667" w:rsidRDefault="00EF426E" w:rsidP="00EF426E">
      <w:pPr>
        <w:pStyle w:val="2f3"/>
        <w:rPr>
          <w:rFonts w:cs="Huawei Sans"/>
        </w:rPr>
      </w:pPr>
      <w:r w:rsidRPr="00383667">
        <w:rPr>
          <w:rFonts w:cs="Huawei Sans"/>
        </w:rPr>
        <w:t>[R5]</w:t>
      </w:r>
      <w:r w:rsidRPr="00497E5B">
        <w:rPr>
          <w:rFonts w:cs="Huawei Sans"/>
        </w:rPr>
        <w:t>ip</w:t>
      </w:r>
      <w:r w:rsidRPr="00383667">
        <w:rPr>
          <w:rFonts w:cs="Huawei Sans"/>
        </w:rPr>
        <w:t xml:space="preserve"> route-static 10.0.4.4 32 10.0.45.4</w:t>
      </w:r>
    </w:p>
    <w:p w14:paraId="0015E443" w14:textId="77777777" w:rsidR="00EF426E" w:rsidRPr="00383667" w:rsidRDefault="00EF426E" w:rsidP="00EF426E">
      <w:pPr>
        <w:pStyle w:val="1e"/>
      </w:pPr>
      <w:r w:rsidRPr="00383667">
        <w:t># Test the connectivity between the loopback interfaces.</w:t>
      </w:r>
    </w:p>
    <w:p w14:paraId="62E291B4" w14:textId="77777777" w:rsidR="00EF426E" w:rsidRPr="00383667" w:rsidRDefault="00EF426E" w:rsidP="00EF426E">
      <w:pPr>
        <w:pStyle w:val="2f3"/>
        <w:rPr>
          <w:rFonts w:cs="Huawei Sans"/>
        </w:rPr>
      </w:pPr>
      <w:r w:rsidRPr="00383667">
        <w:rPr>
          <w:rFonts w:cs="Huawei Sans"/>
        </w:rPr>
        <w:t>&lt;R1&gt;ping -c 1 -a 10.0.1.1 10.0.2.2</w:t>
      </w:r>
    </w:p>
    <w:p w14:paraId="28FC80CB" w14:textId="77777777" w:rsidR="00EF426E" w:rsidRPr="00383667" w:rsidRDefault="00EF426E" w:rsidP="00EF426E">
      <w:pPr>
        <w:pStyle w:val="2f3"/>
        <w:rPr>
          <w:rFonts w:cs="Huawei Sans"/>
        </w:rPr>
      </w:pPr>
      <w:r w:rsidRPr="00383667">
        <w:rPr>
          <w:rFonts w:cs="Huawei Sans"/>
        </w:rPr>
        <w:t xml:space="preserve">  PING 10.0.2.2: 56  data bytes, press CTRL_C to break</w:t>
      </w:r>
    </w:p>
    <w:p w14:paraId="79E5C5CF" w14:textId="77777777" w:rsidR="00EF426E" w:rsidRPr="00383667" w:rsidRDefault="00EF426E" w:rsidP="00EF426E">
      <w:pPr>
        <w:pStyle w:val="2f3"/>
        <w:rPr>
          <w:rFonts w:cs="Huawei Sans"/>
        </w:rPr>
      </w:pPr>
      <w:r w:rsidRPr="00383667">
        <w:rPr>
          <w:rFonts w:cs="Huawei Sans"/>
        </w:rPr>
        <w:t xml:space="preserve">    Reply from 10.0.2.2: bytes=56 Sequence=1 ttl=255 time=50 ms</w:t>
      </w:r>
    </w:p>
    <w:p w14:paraId="7EE27CC6" w14:textId="77777777" w:rsidR="00EF426E" w:rsidRPr="00383667" w:rsidRDefault="00EF426E" w:rsidP="00EF426E">
      <w:pPr>
        <w:pStyle w:val="2f3"/>
        <w:rPr>
          <w:rFonts w:cs="Huawei Sans"/>
        </w:rPr>
      </w:pPr>
    </w:p>
    <w:p w14:paraId="51D9AB65" w14:textId="77777777" w:rsidR="00EF426E" w:rsidRPr="00383667" w:rsidRDefault="00EF426E" w:rsidP="00EF426E">
      <w:pPr>
        <w:pStyle w:val="2f3"/>
        <w:rPr>
          <w:rFonts w:cs="Huawei Sans"/>
        </w:rPr>
      </w:pPr>
      <w:r w:rsidRPr="00383667">
        <w:rPr>
          <w:rFonts w:cs="Huawei Sans"/>
        </w:rPr>
        <w:t xml:space="preserve">  --- 10.0.2.2 ping statistics ---</w:t>
      </w:r>
    </w:p>
    <w:p w14:paraId="26911816" w14:textId="77777777" w:rsidR="00EF426E" w:rsidRPr="00383667" w:rsidRDefault="00EF426E" w:rsidP="00EF426E">
      <w:pPr>
        <w:pStyle w:val="2f3"/>
        <w:rPr>
          <w:rFonts w:cs="Huawei Sans"/>
        </w:rPr>
      </w:pPr>
      <w:r w:rsidRPr="00383667">
        <w:rPr>
          <w:rFonts w:cs="Huawei Sans"/>
        </w:rPr>
        <w:t xml:space="preserve">    1 packet(s) transmitted</w:t>
      </w:r>
    </w:p>
    <w:p w14:paraId="2755C807" w14:textId="77777777" w:rsidR="00EF426E" w:rsidRPr="00383667" w:rsidRDefault="00EF426E" w:rsidP="00EF426E">
      <w:pPr>
        <w:pStyle w:val="2f3"/>
        <w:rPr>
          <w:rFonts w:cs="Huawei Sans"/>
        </w:rPr>
      </w:pPr>
      <w:r w:rsidRPr="00383667">
        <w:rPr>
          <w:rFonts w:cs="Huawei Sans"/>
        </w:rPr>
        <w:t xml:space="preserve">    1 packet(s) received</w:t>
      </w:r>
    </w:p>
    <w:p w14:paraId="20E78BB0" w14:textId="77777777" w:rsidR="00EF426E" w:rsidRPr="00383667" w:rsidRDefault="00EF426E" w:rsidP="00EF426E">
      <w:pPr>
        <w:pStyle w:val="2f3"/>
        <w:rPr>
          <w:rFonts w:cs="Huawei Sans"/>
        </w:rPr>
      </w:pPr>
      <w:r w:rsidRPr="00383667">
        <w:rPr>
          <w:rFonts w:cs="Huawei Sans"/>
        </w:rPr>
        <w:t xml:space="preserve">    0.00% packet loss</w:t>
      </w:r>
    </w:p>
    <w:p w14:paraId="6DE69BED" w14:textId="77777777" w:rsidR="00EF426E" w:rsidRDefault="00EF426E" w:rsidP="00EF426E">
      <w:pPr>
        <w:pStyle w:val="2f3"/>
        <w:ind w:firstLine="360"/>
        <w:rPr>
          <w:rFonts w:cs="Huawei Sans"/>
        </w:rPr>
      </w:pPr>
      <w:r w:rsidRPr="00497E5B">
        <w:rPr>
          <w:rFonts w:cs="Huawei Sans"/>
        </w:rPr>
        <w:t>round-trip</w:t>
      </w:r>
      <w:r w:rsidRPr="00383667">
        <w:rPr>
          <w:rFonts w:cs="Huawei Sans"/>
        </w:rPr>
        <w:t xml:space="preserve"> min/avg/max = 50/50/50 ms</w:t>
      </w:r>
    </w:p>
    <w:p w14:paraId="24731C40" w14:textId="77777777" w:rsidR="00FE5425" w:rsidRPr="00383667" w:rsidRDefault="00FE5425" w:rsidP="00EF426E">
      <w:pPr>
        <w:pStyle w:val="2f3"/>
        <w:ind w:firstLine="360"/>
        <w:rPr>
          <w:rFonts w:cs="Huawei Sans"/>
        </w:rPr>
      </w:pPr>
    </w:p>
    <w:p w14:paraId="5DFA4C4A" w14:textId="77777777" w:rsidR="00EF426E" w:rsidRPr="00383667" w:rsidRDefault="00EF426E" w:rsidP="00EF426E">
      <w:pPr>
        <w:pStyle w:val="2f3"/>
        <w:rPr>
          <w:rFonts w:cs="Huawei Sans"/>
        </w:rPr>
      </w:pPr>
      <w:r w:rsidRPr="00383667">
        <w:rPr>
          <w:rFonts w:cs="Huawei Sans"/>
        </w:rPr>
        <w:t>&lt;R5&gt;ping -c 1 -a 10.0.5.5 10.0.4.4</w:t>
      </w:r>
    </w:p>
    <w:p w14:paraId="664D914A" w14:textId="77777777" w:rsidR="00EF426E" w:rsidRPr="00383667" w:rsidRDefault="00EF426E" w:rsidP="00EF426E">
      <w:pPr>
        <w:pStyle w:val="2f3"/>
        <w:rPr>
          <w:rFonts w:cs="Huawei Sans"/>
        </w:rPr>
      </w:pPr>
      <w:r w:rsidRPr="00383667">
        <w:rPr>
          <w:rFonts w:cs="Huawei Sans"/>
        </w:rPr>
        <w:t xml:space="preserve">  PING 10.0.4.4: 56  data bytes, press CTRL_C to break</w:t>
      </w:r>
    </w:p>
    <w:p w14:paraId="48CBBEFD" w14:textId="77777777" w:rsidR="00EF426E" w:rsidRPr="00383667" w:rsidRDefault="00EF426E" w:rsidP="00EF426E">
      <w:pPr>
        <w:pStyle w:val="2f3"/>
        <w:rPr>
          <w:rFonts w:cs="Huawei Sans"/>
        </w:rPr>
      </w:pPr>
      <w:r w:rsidRPr="00383667">
        <w:rPr>
          <w:rFonts w:cs="Huawei Sans"/>
        </w:rPr>
        <w:t xml:space="preserve">    Reply from 10.0.4.4: bytes=56 Sequence=1 ttl=255 time=50 ms</w:t>
      </w:r>
    </w:p>
    <w:p w14:paraId="4B6ADA75" w14:textId="77777777" w:rsidR="00EF426E" w:rsidRPr="00383667" w:rsidRDefault="00EF426E" w:rsidP="00EF426E">
      <w:pPr>
        <w:pStyle w:val="2f3"/>
        <w:rPr>
          <w:rFonts w:cs="Huawei Sans"/>
        </w:rPr>
      </w:pPr>
    </w:p>
    <w:p w14:paraId="5D4B9F95" w14:textId="77777777" w:rsidR="00EF426E" w:rsidRPr="00383667" w:rsidRDefault="00EF426E" w:rsidP="00EF426E">
      <w:pPr>
        <w:pStyle w:val="2f3"/>
        <w:rPr>
          <w:rFonts w:cs="Huawei Sans"/>
        </w:rPr>
      </w:pPr>
      <w:r w:rsidRPr="00383667">
        <w:rPr>
          <w:rFonts w:cs="Huawei Sans"/>
        </w:rPr>
        <w:t xml:space="preserve">  --- 10.0.4.4 ping statistics ---</w:t>
      </w:r>
    </w:p>
    <w:p w14:paraId="3935F23E" w14:textId="77777777" w:rsidR="00EF426E" w:rsidRPr="00383667" w:rsidRDefault="00EF426E" w:rsidP="00EF426E">
      <w:pPr>
        <w:pStyle w:val="2f3"/>
        <w:rPr>
          <w:rFonts w:cs="Huawei Sans"/>
        </w:rPr>
      </w:pPr>
      <w:r w:rsidRPr="00383667">
        <w:rPr>
          <w:rFonts w:cs="Huawei Sans"/>
        </w:rPr>
        <w:t xml:space="preserve">    1 packet(s) transmitted</w:t>
      </w:r>
    </w:p>
    <w:p w14:paraId="659B0991" w14:textId="77777777" w:rsidR="00EF426E" w:rsidRPr="00383667" w:rsidRDefault="00EF426E" w:rsidP="00EF426E">
      <w:pPr>
        <w:pStyle w:val="2f3"/>
        <w:rPr>
          <w:rFonts w:cs="Huawei Sans"/>
        </w:rPr>
      </w:pPr>
      <w:r w:rsidRPr="00383667">
        <w:rPr>
          <w:rFonts w:cs="Huawei Sans"/>
        </w:rPr>
        <w:t xml:space="preserve">    1 packet(s) received</w:t>
      </w:r>
    </w:p>
    <w:p w14:paraId="07CADFBD" w14:textId="77777777" w:rsidR="00EF426E" w:rsidRPr="00383667" w:rsidRDefault="00EF426E" w:rsidP="00EF426E">
      <w:pPr>
        <w:pStyle w:val="2f3"/>
        <w:rPr>
          <w:rFonts w:cs="Huawei Sans"/>
        </w:rPr>
      </w:pPr>
      <w:r w:rsidRPr="00383667">
        <w:rPr>
          <w:rFonts w:cs="Huawei Sans"/>
        </w:rPr>
        <w:t xml:space="preserve">    0.00% packet loss</w:t>
      </w:r>
    </w:p>
    <w:p w14:paraId="0CF603E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50/50/50 ms</w:t>
      </w:r>
    </w:p>
    <w:p w14:paraId="009C9C03" w14:textId="77777777" w:rsidR="00EF426E" w:rsidRPr="00383667" w:rsidRDefault="00EF426E" w:rsidP="00EF426E">
      <w:pPr>
        <w:pStyle w:val="1e"/>
      </w:pPr>
      <w:r w:rsidRPr="00383667">
        <w:t># Configure an EBGP peer relationship between R1 and R2.</w:t>
      </w:r>
    </w:p>
    <w:p w14:paraId="1319D318" w14:textId="77777777" w:rsidR="00EF426E" w:rsidRPr="00383667" w:rsidRDefault="00EF426E" w:rsidP="00EF426E">
      <w:pPr>
        <w:pStyle w:val="2f3"/>
        <w:rPr>
          <w:rFonts w:cs="Huawei Sans"/>
        </w:rPr>
      </w:pPr>
      <w:r w:rsidRPr="00383667">
        <w:rPr>
          <w:rFonts w:cs="Huawei Sans"/>
        </w:rPr>
        <w:t>[R1]bgp 64513</w:t>
      </w:r>
    </w:p>
    <w:p w14:paraId="60C3F571" w14:textId="77777777" w:rsidR="00EF426E" w:rsidRPr="00383667" w:rsidRDefault="00EF426E" w:rsidP="00EF426E">
      <w:pPr>
        <w:pStyle w:val="2f3"/>
        <w:rPr>
          <w:rFonts w:cs="Huawei Sans"/>
        </w:rPr>
      </w:pPr>
      <w:r w:rsidRPr="00383667">
        <w:rPr>
          <w:rFonts w:cs="Huawei Sans"/>
        </w:rPr>
        <w:t>[R1-bgp] router-id 10.0.1.1</w:t>
      </w:r>
    </w:p>
    <w:p w14:paraId="58ABDE75" w14:textId="77777777" w:rsidR="00EF426E" w:rsidRPr="00383667" w:rsidRDefault="00EF426E" w:rsidP="00EF426E">
      <w:pPr>
        <w:pStyle w:val="2f3"/>
        <w:rPr>
          <w:rFonts w:cs="Huawei Sans"/>
        </w:rPr>
      </w:pPr>
      <w:r w:rsidRPr="00383667">
        <w:rPr>
          <w:rFonts w:cs="Huawei Sans"/>
        </w:rPr>
        <w:t>[R1-bgp] peer 10.0.2.2 as-number 64512</w:t>
      </w:r>
    </w:p>
    <w:p w14:paraId="54820DF6" w14:textId="77777777" w:rsidR="00EF426E" w:rsidRPr="00383667" w:rsidRDefault="00EF426E" w:rsidP="00EF426E">
      <w:pPr>
        <w:pStyle w:val="2f3"/>
        <w:rPr>
          <w:rFonts w:cs="Huawei Sans"/>
        </w:rPr>
      </w:pPr>
      <w:r w:rsidRPr="00383667">
        <w:rPr>
          <w:rFonts w:cs="Huawei Sans"/>
        </w:rPr>
        <w:t xml:space="preserve">[R1-bgp] peer 10.0.2.2 </w:t>
      </w:r>
      <w:r w:rsidRPr="00497E5B">
        <w:rPr>
          <w:rFonts w:cs="Huawei Sans"/>
        </w:rPr>
        <w:t>ebgp-max-hop</w:t>
      </w:r>
      <w:r w:rsidRPr="00383667">
        <w:rPr>
          <w:rFonts w:cs="Huawei Sans"/>
        </w:rPr>
        <w:t xml:space="preserve"> 2</w:t>
      </w:r>
    </w:p>
    <w:p w14:paraId="1C5E7FF2" w14:textId="77777777" w:rsidR="00EF426E" w:rsidRDefault="00EF426E" w:rsidP="00EF426E">
      <w:pPr>
        <w:pStyle w:val="2f3"/>
        <w:rPr>
          <w:rFonts w:cs="Huawei Sans"/>
        </w:rPr>
      </w:pPr>
      <w:r w:rsidRPr="00383667">
        <w:rPr>
          <w:rFonts w:cs="Huawei Sans"/>
        </w:rPr>
        <w:t>[R1-bgp] peer 10.0.2.2 connect-interface LoopBack0</w:t>
      </w:r>
    </w:p>
    <w:p w14:paraId="5035365B" w14:textId="77777777" w:rsidR="00FE5425" w:rsidRPr="00383667" w:rsidRDefault="00FE5425" w:rsidP="00EF426E">
      <w:pPr>
        <w:pStyle w:val="2f3"/>
        <w:rPr>
          <w:rFonts w:cs="Huawei Sans"/>
        </w:rPr>
      </w:pPr>
    </w:p>
    <w:p w14:paraId="0B1FA488" w14:textId="77777777" w:rsidR="00EF426E" w:rsidRPr="00383667" w:rsidRDefault="00EF426E" w:rsidP="00EF426E">
      <w:pPr>
        <w:pStyle w:val="2f3"/>
        <w:rPr>
          <w:rFonts w:cs="Huawei Sans"/>
        </w:rPr>
      </w:pPr>
      <w:r w:rsidRPr="00383667">
        <w:rPr>
          <w:rFonts w:cs="Huawei Sans"/>
        </w:rPr>
        <w:t>[R2]bgp 64512</w:t>
      </w:r>
    </w:p>
    <w:p w14:paraId="57F79F4A" w14:textId="77777777" w:rsidR="00EF426E" w:rsidRPr="00383667" w:rsidRDefault="00EF426E" w:rsidP="00EF426E">
      <w:pPr>
        <w:pStyle w:val="2f3"/>
        <w:rPr>
          <w:rFonts w:cs="Huawei Sans"/>
        </w:rPr>
      </w:pPr>
      <w:r w:rsidRPr="00383667">
        <w:rPr>
          <w:rFonts w:cs="Huawei Sans"/>
        </w:rPr>
        <w:t>[R2-bgp] peer 10.0.1.1 as-number 64513</w:t>
      </w:r>
    </w:p>
    <w:p w14:paraId="51A6C854" w14:textId="77777777" w:rsidR="00EF426E" w:rsidRPr="00383667" w:rsidRDefault="00EF426E" w:rsidP="00EF426E">
      <w:pPr>
        <w:pStyle w:val="2f3"/>
        <w:rPr>
          <w:rFonts w:cs="Huawei Sans"/>
        </w:rPr>
      </w:pPr>
      <w:r w:rsidRPr="00383667">
        <w:rPr>
          <w:rFonts w:cs="Huawei Sans"/>
        </w:rPr>
        <w:t xml:space="preserve">[R2-bgp] peer 10.0.1.1 </w:t>
      </w:r>
      <w:r w:rsidRPr="00497E5B">
        <w:rPr>
          <w:rFonts w:cs="Huawei Sans"/>
        </w:rPr>
        <w:t>ebgp-max-hop</w:t>
      </w:r>
      <w:r w:rsidRPr="00383667">
        <w:rPr>
          <w:rFonts w:cs="Huawei Sans"/>
        </w:rPr>
        <w:t xml:space="preserve"> 2</w:t>
      </w:r>
    </w:p>
    <w:p w14:paraId="06600E51" w14:textId="77777777" w:rsidR="00EF426E" w:rsidRPr="00383667" w:rsidRDefault="00EF426E" w:rsidP="00EF426E">
      <w:pPr>
        <w:pStyle w:val="2f3"/>
        <w:rPr>
          <w:rFonts w:cs="Huawei Sans"/>
        </w:rPr>
      </w:pPr>
      <w:r w:rsidRPr="00383667">
        <w:rPr>
          <w:rFonts w:cs="Huawei Sans"/>
        </w:rPr>
        <w:t>[R2-bgp] peer 10.0.1.1 connect-interface LoopBack0</w:t>
      </w:r>
    </w:p>
    <w:p w14:paraId="2E11FE10" w14:textId="77777777" w:rsidR="00EF426E" w:rsidRPr="00383667" w:rsidRDefault="00EF426E" w:rsidP="00EF426E">
      <w:pPr>
        <w:pStyle w:val="1e"/>
      </w:pPr>
      <w:r w:rsidRPr="00383667">
        <w:t xml:space="preserve">By default, the maximum number of hops allowed for an EBGP connection is 1. In this case, EBGP peers can establish a peer relationship only through a direct link. To use a </w:t>
      </w:r>
      <w:r w:rsidRPr="00383667">
        <w:lastRenderedPageBreak/>
        <w:t>loopback interface as the source interface to send BGP messages, you need to manually change the maximum number of hops allowed for an EBGP connection.</w:t>
      </w:r>
    </w:p>
    <w:p w14:paraId="2623D235" w14:textId="77777777" w:rsidR="00EF426E" w:rsidRPr="00383667" w:rsidRDefault="00EF426E" w:rsidP="00EF426E">
      <w:pPr>
        <w:pStyle w:val="1e"/>
      </w:pPr>
      <w:r w:rsidRPr="00383667">
        <w:t># Configure an EBGP peer relationship between R4 and R5.</w:t>
      </w:r>
    </w:p>
    <w:p w14:paraId="4744128C" w14:textId="77777777" w:rsidR="00EF426E" w:rsidRPr="00383667" w:rsidRDefault="00EF426E" w:rsidP="00EF426E">
      <w:pPr>
        <w:pStyle w:val="2f3"/>
        <w:rPr>
          <w:rFonts w:cs="Huawei Sans"/>
        </w:rPr>
      </w:pPr>
      <w:r w:rsidRPr="00383667">
        <w:rPr>
          <w:rFonts w:cs="Huawei Sans"/>
        </w:rPr>
        <w:t>[R4]bgp 64512</w:t>
      </w:r>
    </w:p>
    <w:p w14:paraId="198866CB" w14:textId="77777777" w:rsidR="00EF426E" w:rsidRPr="00383667" w:rsidRDefault="00EF426E" w:rsidP="00EF426E">
      <w:pPr>
        <w:pStyle w:val="2f3"/>
        <w:rPr>
          <w:rFonts w:cs="Huawei Sans"/>
        </w:rPr>
      </w:pPr>
      <w:r w:rsidRPr="00383667">
        <w:rPr>
          <w:rFonts w:cs="Huawei Sans"/>
        </w:rPr>
        <w:t>[R4-bgp] peer 10.0.5.5 as-number 64514</w:t>
      </w:r>
    </w:p>
    <w:p w14:paraId="20DC3CBC" w14:textId="77777777" w:rsidR="00EF426E" w:rsidRPr="00383667" w:rsidRDefault="00EF426E" w:rsidP="00EF426E">
      <w:pPr>
        <w:pStyle w:val="2f3"/>
        <w:rPr>
          <w:rFonts w:cs="Huawei Sans"/>
        </w:rPr>
      </w:pPr>
      <w:r w:rsidRPr="00383667">
        <w:rPr>
          <w:rFonts w:cs="Huawei Sans"/>
        </w:rPr>
        <w:t xml:space="preserve">[R4-bgp] peer 10.0.5.5 </w:t>
      </w:r>
      <w:r w:rsidRPr="00497E5B">
        <w:rPr>
          <w:rFonts w:cs="Huawei Sans"/>
        </w:rPr>
        <w:t>ebgp-max-hop</w:t>
      </w:r>
      <w:r w:rsidRPr="00383667">
        <w:rPr>
          <w:rFonts w:cs="Huawei Sans"/>
        </w:rPr>
        <w:t xml:space="preserve"> 2</w:t>
      </w:r>
    </w:p>
    <w:p w14:paraId="3C12BA9C" w14:textId="77777777" w:rsidR="00EF426E" w:rsidRDefault="00EF426E" w:rsidP="00EF426E">
      <w:pPr>
        <w:pStyle w:val="2f3"/>
        <w:rPr>
          <w:rFonts w:cs="Huawei Sans"/>
        </w:rPr>
      </w:pPr>
      <w:r w:rsidRPr="00383667">
        <w:rPr>
          <w:rFonts w:cs="Huawei Sans"/>
        </w:rPr>
        <w:t>[R4-bgp] peer 10.0.5.5 connect-interface LoopBack0</w:t>
      </w:r>
    </w:p>
    <w:p w14:paraId="455104E2" w14:textId="77777777" w:rsidR="00FE5425" w:rsidRPr="00383667" w:rsidRDefault="00FE5425" w:rsidP="00EF426E">
      <w:pPr>
        <w:pStyle w:val="2f3"/>
        <w:rPr>
          <w:rFonts w:cs="Huawei Sans"/>
        </w:rPr>
      </w:pPr>
    </w:p>
    <w:p w14:paraId="1A7E7FB0" w14:textId="77777777" w:rsidR="00EF426E" w:rsidRPr="00383667" w:rsidRDefault="00EF426E" w:rsidP="00EF426E">
      <w:pPr>
        <w:pStyle w:val="2f3"/>
        <w:rPr>
          <w:rFonts w:cs="Huawei Sans"/>
        </w:rPr>
      </w:pPr>
      <w:r w:rsidRPr="00383667">
        <w:rPr>
          <w:rFonts w:cs="Huawei Sans"/>
        </w:rPr>
        <w:t>[R5]bgp 64514</w:t>
      </w:r>
    </w:p>
    <w:p w14:paraId="01F54E9F" w14:textId="77777777" w:rsidR="00EF426E" w:rsidRPr="00383667" w:rsidRDefault="00EF426E" w:rsidP="00EF426E">
      <w:pPr>
        <w:pStyle w:val="2f3"/>
        <w:rPr>
          <w:rFonts w:cs="Huawei Sans"/>
        </w:rPr>
      </w:pPr>
      <w:r w:rsidRPr="00383667">
        <w:rPr>
          <w:rFonts w:cs="Huawei Sans"/>
        </w:rPr>
        <w:t>[R5-bgp] router-id 10.0.5.5</w:t>
      </w:r>
    </w:p>
    <w:p w14:paraId="3AD5C868" w14:textId="77777777" w:rsidR="00EF426E" w:rsidRPr="00383667" w:rsidRDefault="00EF426E" w:rsidP="00EF426E">
      <w:pPr>
        <w:pStyle w:val="2f3"/>
        <w:rPr>
          <w:rFonts w:cs="Huawei Sans"/>
        </w:rPr>
      </w:pPr>
      <w:r w:rsidRPr="00383667">
        <w:rPr>
          <w:rFonts w:cs="Huawei Sans"/>
        </w:rPr>
        <w:t>[R5-bgp] peer 10.0.4.4 as-number 64512</w:t>
      </w:r>
    </w:p>
    <w:p w14:paraId="367622CA" w14:textId="77777777" w:rsidR="00EF426E" w:rsidRPr="00383667" w:rsidRDefault="00EF426E" w:rsidP="00EF426E">
      <w:pPr>
        <w:pStyle w:val="2f3"/>
        <w:rPr>
          <w:rFonts w:cs="Huawei Sans"/>
        </w:rPr>
      </w:pPr>
      <w:r w:rsidRPr="00383667">
        <w:rPr>
          <w:rFonts w:cs="Huawei Sans"/>
        </w:rPr>
        <w:t xml:space="preserve">[R5-bgp] peer 10.0.4.4 </w:t>
      </w:r>
      <w:r w:rsidRPr="00497E5B">
        <w:rPr>
          <w:rFonts w:cs="Huawei Sans"/>
        </w:rPr>
        <w:t>ebgp-max-hop</w:t>
      </w:r>
      <w:r w:rsidRPr="00383667">
        <w:rPr>
          <w:rFonts w:cs="Huawei Sans"/>
        </w:rPr>
        <w:t xml:space="preserve"> 2</w:t>
      </w:r>
    </w:p>
    <w:p w14:paraId="6D21642A" w14:textId="77777777" w:rsidR="00EF426E" w:rsidRPr="00383667" w:rsidRDefault="00EF426E" w:rsidP="00EF426E">
      <w:pPr>
        <w:pStyle w:val="2f3"/>
        <w:rPr>
          <w:rFonts w:cs="Huawei Sans"/>
        </w:rPr>
      </w:pPr>
      <w:r w:rsidRPr="00383667">
        <w:rPr>
          <w:rFonts w:cs="Huawei Sans"/>
        </w:rPr>
        <w:t>[R5-bgp] peer 10.0.4.4 connect-interface LoopBack0</w:t>
      </w:r>
    </w:p>
    <w:p w14:paraId="3ED8946D" w14:textId="77777777" w:rsidR="00EF426E" w:rsidRPr="00383667" w:rsidRDefault="00EF426E" w:rsidP="00EF426E">
      <w:pPr>
        <w:pStyle w:val="1e"/>
      </w:pPr>
      <w:r w:rsidRPr="00383667">
        <w:t># Check the EBGP peer relationship status on R1 and R5.</w:t>
      </w:r>
    </w:p>
    <w:p w14:paraId="15C2F89C" w14:textId="77777777" w:rsidR="00EF426E" w:rsidRPr="00383667" w:rsidRDefault="00EF426E" w:rsidP="00EF426E">
      <w:pPr>
        <w:pStyle w:val="2f3"/>
        <w:rPr>
          <w:rFonts w:cs="Huawei Sans"/>
        </w:rPr>
      </w:pPr>
      <w:r w:rsidRPr="00383667">
        <w:rPr>
          <w:rFonts w:cs="Huawei Sans"/>
        </w:rPr>
        <w:t xml:space="preserve">&lt;R1&gt;display bgp peer </w:t>
      </w:r>
    </w:p>
    <w:p w14:paraId="73C8386F" w14:textId="77777777" w:rsidR="00EF426E" w:rsidRPr="00383667" w:rsidRDefault="00EF426E" w:rsidP="00EF426E">
      <w:pPr>
        <w:pStyle w:val="2f3"/>
        <w:rPr>
          <w:rFonts w:cs="Huawei Sans"/>
        </w:rPr>
      </w:pPr>
    </w:p>
    <w:p w14:paraId="6329EA44" w14:textId="77777777" w:rsidR="00EF426E" w:rsidRPr="00383667" w:rsidRDefault="00EF426E" w:rsidP="00EF426E">
      <w:pPr>
        <w:pStyle w:val="2f3"/>
        <w:rPr>
          <w:rFonts w:cs="Huawei Sans"/>
        </w:rPr>
      </w:pPr>
      <w:r w:rsidRPr="00383667">
        <w:rPr>
          <w:rFonts w:cs="Huawei Sans"/>
        </w:rPr>
        <w:t xml:space="preserve"> BGP local router ID : 10.0.1.1</w:t>
      </w:r>
    </w:p>
    <w:p w14:paraId="5A0D1AED" w14:textId="77777777" w:rsidR="00EF426E" w:rsidRPr="00383667" w:rsidRDefault="00EF426E" w:rsidP="00EF426E">
      <w:pPr>
        <w:pStyle w:val="2f3"/>
        <w:rPr>
          <w:rFonts w:cs="Huawei Sans"/>
        </w:rPr>
      </w:pPr>
      <w:r w:rsidRPr="00383667">
        <w:rPr>
          <w:rFonts w:cs="Huawei Sans"/>
        </w:rPr>
        <w:t xml:space="preserve"> Local AS number : 64513</w:t>
      </w:r>
    </w:p>
    <w:p w14:paraId="43CEE956" w14:textId="77777777" w:rsidR="00EF426E" w:rsidRPr="00383667" w:rsidRDefault="00EF426E" w:rsidP="00EF426E">
      <w:pPr>
        <w:pStyle w:val="2f3"/>
        <w:rPr>
          <w:rFonts w:cs="Huawei Sans"/>
        </w:rPr>
      </w:pPr>
      <w:r w:rsidRPr="00383667">
        <w:rPr>
          <w:rFonts w:cs="Huawei Sans"/>
        </w:rPr>
        <w:t xml:space="preserve"> Total number of peers : 1</w:t>
      </w:r>
      <w:r w:rsidRPr="00383667">
        <w:rPr>
          <w:rFonts w:cs="Huawei Sans"/>
        </w:rPr>
        <w:tab/>
      </w:r>
      <w:r w:rsidRPr="00383667">
        <w:rPr>
          <w:rFonts w:cs="Huawei Sans"/>
        </w:rPr>
        <w:tab/>
        <w:t xml:space="preserve">  Peers in established state : 1</w:t>
      </w:r>
    </w:p>
    <w:p w14:paraId="73DA7004" w14:textId="77777777" w:rsidR="00EF426E" w:rsidRPr="00383667" w:rsidRDefault="00EF426E" w:rsidP="00EF426E">
      <w:pPr>
        <w:pStyle w:val="2f3"/>
        <w:rPr>
          <w:rFonts w:cs="Huawei Sans"/>
        </w:rPr>
      </w:pPr>
    </w:p>
    <w:p w14:paraId="1E083940" w14:textId="77777777" w:rsidR="00EF426E" w:rsidRPr="00383667" w:rsidRDefault="00EF426E" w:rsidP="00EF426E">
      <w:pPr>
        <w:pStyle w:val="2f3"/>
        <w:rPr>
          <w:rFonts w:cs="Huawei Sans"/>
        </w:rPr>
      </w:pPr>
      <w:r w:rsidRPr="00383667">
        <w:rPr>
          <w:rFonts w:cs="Huawei Sans"/>
        </w:rPr>
        <w:t xml:space="preserve">  Peer           V        AS     MsgRcvd  MsgSent  OutQ  Up/Down      State     PrefRcv</w:t>
      </w:r>
    </w:p>
    <w:p w14:paraId="3C890007" w14:textId="77777777" w:rsidR="00EF426E" w:rsidRPr="00383667" w:rsidRDefault="00EF426E" w:rsidP="00EF426E">
      <w:pPr>
        <w:pStyle w:val="2f3"/>
        <w:rPr>
          <w:rFonts w:cs="Huawei Sans"/>
        </w:rPr>
      </w:pPr>
    </w:p>
    <w:p w14:paraId="6ED2D3B9" w14:textId="77777777" w:rsidR="00EF426E" w:rsidRPr="00383667" w:rsidRDefault="00EF426E" w:rsidP="00EF426E">
      <w:pPr>
        <w:pStyle w:val="2f3"/>
        <w:rPr>
          <w:rFonts w:cs="Huawei Sans"/>
        </w:rPr>
      </w:pPr>
      <w:r w:rsidRPr="00383667">
        <w:rPr>
          <w:rFonts w:cs="Huawei Sans"/>
        </w:rPr>
        <w:t xml:space="preserve">  10.0.2.2        4       64512        7       10     0      00:05:47    </w:t>
      </w:r>
      <w:r w:rsidRPr="00383667">
        <w:rPr>
          <w:rFonts w:cs="Huawei Sans"/>
        </w:rPr>
        <w:tab/>
      </w:r>
      <w:r w:rsidRPr="00383667">
        <w:rPr>
          <w:rFonts w:cs="Huawei Sans"/>
        </w:rPr>
        <w:tab/>
      </w:r>
      <w:r w:rsidRPr="00383667">
        <w:rPr>
          <w:rFonts w:cs="Huawei Sans"/>
        </w:rPr>
        <w:tab/>
        <w:t>Established    0</w:t>
      </w:r>
    </w:p>
    <w:p w14:paraId="29114F7A" w14:textId="77777777" w:rsidR="00EF426E" w:rsidRPr="00383667" w:rsidRDefault="00EF426E" w:rsidP="00887960">
      <w:pPr>
        <w:pStyle w:val="1e"/>
      </w:pPr>
    </w:p>
    <w:p w14:paraId="1822CB1F" w14:textId="77777777" w:rsidR="00EF426E" w:rsidRPr="00383667" w:rsidRDefault="00EF426E" w:rsidP="00EF426E">
      <w:pPr>
        <w:pStyle w:val="2f3"/>
        <w:rPr>
          <w:rFonts w:cs="Huawei Sans"/>
        </w:rPr>
      </w:pPr>
      <w:r w:rsidRPr="00383667">
        <w:rPr>
          <w:rFonts w:cs="Huawei Sans"/>
        </w:rPr>
        <w:t xml:space="preserve">&lt;R5&gt;display bgp peer </w:t>
      </w:r>
    </w:p>
    <w:p w14:paraId="09D728E6" w14:textId="77777777" w:rsidR="00EF426E" w:rsidRPr="00383667" w:rsidRDefault="00EF426E" w:rsidP="00EF426E">
      <w:pPr>
        <w:pStyle w:val="2f3"/>
        <w:rPr>
          <w:rFonts w:cs="Huawei Sans"/>
        </w:rPr>
      </w:pPr>
    </w:p>
    <w:p w14:paraId="1E48C1B8" w14:textId="77777777" w:rsidR="00EF426E" w:rsidRPr="00383667" w:rsidRDefault="00EF426E" w:rsidP="00EF426E">
      <w:pPr>
        <w:pStyle w:val="2f3"/>
        <w:rPr>
          <w:rFonts w:cs="Huawei Sans"/>
        </w:rPr>
      </w:pPr>
      <w:r w:rsidRPr="00383667">
        <w:rPr>
          <w:rFonts w:cs="Huawei Sans"/>
        </w:rPr>
        <w:t xml:space="preserve"> BGP local router ID : 10.0.5.5</w:t>
      </w:r>
    </w:p>
    <w:p w14:paraId="683C723A" w14:textId="77777777" w:rsidR="00EF426E" w:rsidRPr="00383667" w:rsidRDefault="00EF426E" w:rsidP="00EF426E">
      <w:pPr>
        <w:pStyle w:val="2f3"/>
        <w:rPr>
          <w:rFonts w:cs="Huawei Sans"/>
        </w:rPr>
      </w:pPr>
      <w:r w:rsidRPr="00383667">
        <w:rPr>
          <w:rFonts w:cs="Huawei Sans"/>
        </w:rPr>
        <w:t xml:space="preserve"> Local AS number : 64514</w:t>
      </w:r>
    </w:p>
    <w:p w14:paraId="71F718B9" w14:textId="77777777" w:rsidR="00EF426E" w:rsidRPr="00383667" w:rsidRDefault="00EF426E" w:rsidP="00EF426E">
      <w:pPr>
        <w:pStyle w:val="2f3"/>
        <w:rPr>
          <w:rFonts w:cs="Huawei Sans"/>
        </w:rPr>
      </w:pPr>
      <w:r w:rsidRPr="00383667">
        <w:rPr>
          <w:rFonts w:cs="Huawei Sans"/>
        </w:rPr>
        <w:t xml:space="preserve"> Total number of peers : 1</w:t>
      </w:r>
      <w:r w:rsidRPr="00383667">
        <w:rPr>
          <w:rFonts w:cs="Huawei Sans"/>
        </w:rPr>
        <w:tab/>
      </w:r>
      <w:r w:rsidRPr="00383667">
        <w:rPr>
          <w:rFonts w:cs="Huawei Sans"/>
        </w:rPr>
        <w:tab/>
        <w:t xml:space="preserve">  Peers in established state : 1</w:t>
      </w:r>
    </w:p>
    <w:p w14:paraId="2F7C6280" w14:textId="77777777" w:rsidR="00EF426E" w:rsidRPr="00383667" w:rsidRDefault="00EF426E" w:rsidP="00EF426E">
      <w:pPr>
        <w:pStyle w:val="2f3"/>
        <w:rPr>
          <w:rFonts w:cs="Huawei Sans"/>
        </w:rPr>
      </w:pPr>
    </w:p>
    <w:p w14:paraId="51DB948D" w14:textId="77777777" w:rsidR="00EF426E" w:rsidRPr="00383667" w:rsidRDefault="00EF426E" w:rsidP="00EF426E">
      <w:pPr>
        <w:pStyle w:val="2f3"/>
        <w:rPr>
          <w:rFonts w:cs="Huawei Sans"/>
        </w:rPr>
      </w:pPr>
      <w:r w:rsidRPr="00383667">
        <w:rPr>
          <w:rFonts w:cs="Huawei Sans"/>
        </w:rPr>
        <w:t xml:space="preserve">  Peer           V        AS     MsgRcvd  MsgSent  OutQ  Up/Down      State     PrefRcv</w:t>
      </w:r>
    </w:p>
    <w:p w14:paraId="6FDECD12" w14:textId="77777777" w:rsidR="00EF426E" w:rsidRPr="00383667" w:rsidRDefault="00EF426E" w:rsidP="00EF426E">
      <w:pPr>
        <w:pStyle w:val="2f3"/>
        <w:rPr>
          <w:rFonts w:cs="Huawei Sans"/>
        </w:rPr>
      </w:pPr>
    </w:p>
    <w:p w14:paraId="516E224D" w14:textId="77777777" w:rsidR="00EF426E" w:rsidRPr="00383667" w:rsidRDefault="00EF426E" w:rsidP="00EF426E">
      <w:pPr>
        <w:pStyle w:val="2f3"/>
        <w:rPr>
          <w:rFonts w:cs="Huawei Sans"/>
        </w:rPr>
      </w:pPr>
      <w:r w:rsidRPr="00383667">
        <w:rPr>
          <w:rFonts w:cs="Huawei Sans"/>
        </w:rPr>
        <w:t xml:space="preserve">  10.0.4.4        4       64512        7       10     0      00:03:25    </w:t>
      </w:r>
      <w:r w:rsidRPr="00383667">
        <w:rPr>
          <w:rFonts w:cs="Huawei Sans"/>
        </w:rPr>
        <w:tab/>
      </w:r>
      <w:r w:rsidRPr="00383667">
        <w:rPr>
          <w:rFonts w:cs="Huawei Sans"/>
        </w:rPr>
        <w:tab/>
      </w:r>
      <w:r w:rsidRPr="00383667">
        <w:rPr>
          <w:rFonts w:cs="Huawei Sans"/>
        </w:rPr>
        <w:tab/>
        <w:t>Established    0</w:t>
      </w:r>
    </w:p>
    <w:p w14:paraId="0926BA12" w14:textId="77777777" w:rsidR="00EF426E" w:rsidRPr="00383667" w:rsidRDefault="00EF426E" w:rsidP="00EF426E">
      <w:pPr>
        <w:pStyle w:val="1e"/>
      </w:pPr>
      <w:r w:rsidRPr="00383667">
        <w:t>The preceding command outputs show that R1 and R2 as well as R4 and R5 have successfully established EBGP peer relationships.</w:t>
      </w:r>
    </w:p>
    <w:p w14:paraId="43D176A7" w14:textId="77777777" w:rsidR="00EF426E" w:rsidRPr="00383667" w:rsidRDefault="00EF426E" w:rsidP="00604E8C">
      <w:pPr>
        <w:pStyle w:val="30"/>
        <w:ind w:left="1032" w:hanging="278"/>
        <w:outlineLvl w:val="9"/>
        <w:rPr>
          <w:rFonts w:cs="Huawei Sans"/>
        </w:rPr>
      </w:pPr>
      <w:r w:rsidRPr="00383667">
        <w:rPr>
          <w:rFonts w:cs="Huawei Sans"/>
        </w:rPr>
        <w:t>Configure devices to advertise routes to their BGP routing tables.</w:t>
      </w:r>
    </w:p>
    <w:p w14:paraId="55C1C686" w14:textId="77777777" w:rsidR="00EF426E" w:rsidRPr="00383667" w:rsidRDefault="00EF426E" w:rsidP="00EF426E">
      <w:pPr>
        <w:pStyle w:val="1e"/>
      </w:pPr>
      <w:r w:rsidRPr="00383667">
        <w:t>Configure R1 and R5 to advertise their Loopback1 routes to their BGP routing tables.</w:t>
      </w:r>
    </w:p>
    <w:p w14:paraId="79055D3E" w14:textId="77777777" w:rsidR="00EF426E" w:rsidRPr="00383667" w:rsidRDefault="00EF426E" w:rsidP="00EF426E">
      <w:pPr>
        <w:pStyle w:val="1e"/>
      </w:pPr>
      <w:r w:rsidRPr="00383667">
        <w:t xml:space="preserve"># Run the </w:t>
      </w:r>
      <w:r w:rsidRPr="00383667">
        <w:rPr>
          <w:b/>
          <w:bCs/>
        </w:rPr>
        <w:t>network</w:t>
      </w:r>
      <w:r w:rsidRPr="00383667">
        <w:t xml:space="preserve"> command on R1 and R5 to advertise the routes.</w:t>
      </w:r>
    </w:p>
    <w:p w14:paraId="5DD709D5" w14:textId="77777777" w:rsidR="00EF426E" w:rsidRPr="00383667" w:rsidRDefault="00EF426E" w:rsidP="00EF426E">
      <w:pPr>
        <w:pStyle w:val="2f3"/>
        <w:rPr>
          <w:rFonts w:cs="Huawei Sans"/>
        </w:rPr>
      </w:pPr>
      <w:r w:rsidRPr="00383667">
        <w:rPr>
          <w:rFonts w:cs="Huawei Sans"/>
        </w:rPr>
        <w:t>[R1]bgp 64513</w:t>
      </w:r>
    </w:p>
    <w:p w14:paraId="1DA12964" w14:textId="77777777" w:rsidR="00EF426E" w:rsidRDefault="00EF426E" w:rsidP="00EF426E">
      <w:pPr>
        <w:pStyle w:val="2f3"/>
        <w:rPr>
          <w:rFonts w:cs="Huawei Sans"/>
        </w:rPr>
      </w:pPr>
      <w:r w:rsidRPr="00383667">
        <w:rPr>
          <w:rFonts w:cs="Huawei Sans"/>
        </w:rPr>
        <w:t>[R1-bgp] network 10.1.1.1 24</w:t>
      </w:r>
    </w:p>
    <w:p w14:paraId="6C9C9778" w14:textId="77777777" w:rsidR="00405926" w:rsidRPr="00383667" w:rsidRDefault="00405926" w:rsidP="00EF426E">
      <w:pPr>
        <w:pStyle w:val="2f3"/>
        <w:rPr>
          <w:rFonts w:cs="Huawei Sans"/>
        </w:rPr>
      </w:pPr>
    </w:p>
    <w:p w14:paraId="6804FD5B" w14:textId="77777777" w:rsidR="00EF426E" w:rsidRPr="00383667" w:rsidRDefault="00EF426E" w:rsidP="00EF426E">
      <w:pPr>
        <w:pStyle w:val="2f3"/>
        <w:rPr>
          <w:rFonts w:cs="Huawei Sans"/>
        </w:rPr>
      </w:pPr>
      <w:r w:rsidRPr="00383667">
        <w:rPr>
          <w:rFonts w:cs="Huawei Sans"/>
        </w:rPr>
        <w:t>[R5]bgp 64514</w:t>
      </w:r>
    </w:p>
    <w:p w14:paraId="2278830C" w14:textId="77777777" w:rsidR="00EF426E" w:rsidRPr="00383667" w:rsidRDefault="00EF426E" w:rsidP="00EF426E">
      <w:pPr>
        <w:pStyle w:val="2f3"/>
        <w:rPr>
          <w:rFonts w:cs="Huawei Sans"/>
        </w:rPr>
      </w:pPr>
      <w:r w:rsidRPr="00383667">
        <w:rPr>
          <w:rFonts w:cs="Huawei Sans"/>
        </w:rPr>
        <w:t>[R5-bgp] network 10.1.5.5 24</w:t>
      </w:r>
    </w:p>
    <w:p w14:paraId="5F3043ED" w14:textId="77777777" w:rsidR="00EF426E" w:rsidRPr="00383667" w:rsidRDefault="00EF426E" w:rsidP="00EF426E">
      <w:pPr>
        <w:pStyle w:val="1e"/>
      </w:pPr>
      <w:r w:rsidRPr="00383667">
        <w:t># Check the BGP routing table on R3.</w:t>
      </w:r>
    </w:p>
    <w:p w14:paraId="59AAC7F8" w14:textId="77777777" w:rsidR="00EF426E" w:rsidRPr="00383667" w:rsidRDefault="00EF426E" w:rsidP="00EF426E">
      <w:pPr>
        <w:pStyle w:val="2f3"/>
        <w:rPr>
          <w:rFonts w:cs="Huawei Sans"/>
        </w:rPr>
      </w:pPr>
      <w:r w:rsidRPr="00383667">
        <w:rPr>
          <w:rFonts w:cs="Huawei Sans"/>
        </w:rPr>
        <w:lastRenderedPageBreak/>
        <w:t xml:space="preserve">&lt;R3&gt;display bgp routing-table </w:t>
      </w:r>
    </w:p>
    <w:p w14:paraId="07C64C04" w14:textId="77777777" w:rsidR="00EF426E" w:rsidRPr="00383667" w:rsidRDefault="00EF426E" w:rsidP="00EF426E">
      <w:pPr>
        <w:pStyle w:val="2f3"/>
        <w:rPr>
          <w:rFonts w:cs="Huawei Sans"/>
        </w:rPr>
      </w:pPr>
    </w:p>
    <w:p w14:paraId="5D5EDD8A" w14:textId="77777777" w:rsidR="00EF426E" w:rsidRPr="00383667" w:rsidRDefault="00EF426E" w:rsidP="00EF426E">
      <w:pPr>
        <w:pStyle w:val="2f3"/>
        <w:rPr>
          <w:rFonts w:cs="Huawei Sans"/>
        </w:rPr>
      </w:pPr>
      <w:r w:rsidRPr="00383667">
        <w:rPr>
          <w:rFonts w:cs="Huawei Sans"/>
        </w:rPr>
        <w:t xml:space="preserve"> BGP Local router ID is 10.0.3.3 </w:t>
      </w:r>
    </w:p>
    <w:p w14:paraId="1B65D7CB" w14:textId="77777777" w:rsidR="00EF426E" w:rsidRPr="00383667" w:rsidRDefault="00EF426E" w:rsidP="00EF426E">
      <w:pPr>
        <w:pStyle w:val="2f3"/>
        <w:rPr>
          <w:rFonts w:cs="Huawei Sans"/>
        </w:rPr>
      </w:pPr>
      <w:r w:rsidRPr="00383667">
        <w:rPr>
          <w:rFonts w:cs="Huawei Sans"/>
        </w:rPr>
        <w:t xml:space="preserve"> Status codes: * - valid, &gt; - best, d - damped,</w:t>
      </w:r>
    </w:p>
    <w:p w14:paraId="2D14465D" w14:textId="77777777" w:rsidR="00EF426E" w:rsidRPr="00383667" w:rsidRDefault="00EF426E" w:rsidP="00EF426E">
      <w:pPr>
        <w:pStyle w:val="2f3"/>
        <w:rPr>
          <w:rFonts w:cs="Huawei Sans"/>
        </w:rPr>
      </w:pPr>
      <w:r w:rsidRPr="00383667">
        <w:rPr>
          <w:rFonts w:cs="Huawei Sans"/>
        </w:rPr>
        <w:t xml:space="preserve">               h - history,  i - internal, s - suppressed, S - Stale</w:t>
      </w:r>
    </w:p>
    <w:p w14:paraId="7DDC196D" w14:textId="77777777" w:rsidR="00EF426E" w:rsidRPr="00383667" w:rsidRDefault="00EF426E" w:rsidP="00EF426E">
      <w:pPr>
        <w:pStyle w:val="2f3"/>
        <w:rPr>
          <w:rFonts w:cs="Huawei Sans"/>
        </w:rPr>
      </w:pPr>
      <w:r w:rsidRPr="00383667">
        <w:rPr>
          <w:rFonts w:cs="Huawei Sans"/>
        </w:rPr>
        <w:t xml:space="preserve">               Origin : i - IGP, e - EGP, ? - incomplete</w:t>
      </w:r>
    </w:p>
    <w:p w14:paraId="7FC85AE9" w14:textId="77777777" w:rsidR="00EF426E" w:rsidRPr="00383667" w:rsidRDefault="00EF426E" w:rsidP="00EF426E">
      <w:pPr>
        <w:pStyle w:val="2f3"/>
        <w:rPr>
          <w:rFonts w:cs="Huawei Sans"/>
        </w:rPr>
      </w:pPr>
    </w:p>
    <w:p w14:paraId="4454A7A3" w14:textId="77777777" w:rsidR="00EF426E" w:rsidRPr="00383667" w:rsidRDefault="00EF426E" w:rsidP="00EF426E">
      <w:pPr>
        <w:pStyle w:val="2f3"/>
        <w:rPr>
          <w:rFonts w:cs="Huawei Sans"/>
        </w:rPr>
      </w:pPr>
    </w:p>
    <w:p w14:paraId="7EAFEFF4" w14:textId="77777777" w:rsidR="00EF426E" w:rsidRPr="00383667" w:rsidRDefault="00EF426E" w:rsidP="00EF426E">
      <w:pPr>
        <w:pStyle w:val="2f3"/>
        <w:rPr>
          <w:rFonts w:cs="Huawei Sans"/>
        </w:rPr>
      </w:pPr>
      <w:r w:rsidRPr="00383667">
        <w:rPr>
          <w:rFonts w:cs="Huawei Sans"/>
        </w:rPr>
        <w:t xml:space="preserve"> Total Number of Routes: 2</w:t>
      </w:r>
    </w:p>
    <w:p w14:paraId="3E955861" w14:textId="77777777" w:rsidR="00EF426E" w:rsidRPr="00383667" w:rsidRDefault="00EF426E" w:rsidP="00EF426E">
      <w:pPr>
        <w:pStyle w:val="2f3"/>
        <w:rPr>
          <w:rFonts w:cs="Huawei Sans"/>
        </w:rPr>
      </w:pPr>
      <w:r w:rsidRPr="00383667">
        <w:rPr>
          <w:rFonts w:cs="Huawei Sans"/>
        </w:rPr>
        <w:t xml:space="preserve">      Network          NextHop      MED        LocPrf    PrefVal Path/Ogn</w:t>
      </w:r>
    </w:p>
    <w:p w14:paraId="026C5B15" w14:textId="77777777" w:rsidR="00EF426E" w:rsidRPr="00383667" w:rsidRDefault="00EF426E" w:rsidP="00EF426E">
      <w:pPr>
        <w:pStyle w:val="2f3"/>
        <w:rPr>
          <w:rFonts w:cs="Huawei Sans"/>
        </w:rPr>
      </w:pPr>
    </w:p>
    <w:p w14:paraId="11EEDFF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w:t>
      </w:r>
      <w:r w:rsidRPr="00383667">
        <w:rPr>
          <w:rFonts w:cs="Huawei Sans"/>
        </w:rPr>
        <w:t xml:space="preserve">  10.1.1.0/24        10.0.1.1        0          100        0      64513i</w:t>
      </w:r>
    </w:p>
    <w:p w14:paraId="1411D39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w:t>
      </w:r>
      <w:r w:rsidRPr="00383667">
        <w:rPr>
          <w:rFonts w:cs="Huawei Sans"/>
        </w:rPr>
        <w:t xml:space="preserve">  10.1.5.0/24        10.0.5.5        0          100        0      64514i</w:t>
      </w:r>
    </w:p>
    <w:p w14:paraId="0AEEB9FF" w14:textId="77777777" w:rsidR="00EF426E" w:rsidRPr="00383667" w:rsidRDefault="00EF426E" w:rsidP="00EF426E">
      <w:pPr>
        <w:pStyle w:val="1e"/>
      </w:pPr>
      <w:r w:rsidRPr="00383667">
        <w:t xml:space="preserve">The command output shows that R3 has learned the BGP routes advertised by R1 and R5, but the routes are invalid because their next hops are unreachable to R3. To resolve this issue, run the </w:t>
      </w:r>
      <w:r w:rsidRPr="00383667">
        <w:rPr>
          <w:b/>
          <w:bCs/>
        </w:rPr>
        <w:t>peer next-hop-local</w:t>
      </w:r>
      <w:r w:rsidRPr="00383667">
        <w:t xml:space="preserve"> command on R2 and R4 to configure the devices to change the next-hop addresses of BGP routes to the IP addresses of their source interfaces when advertising these routes.</w:t>
      </w:r>
    </w:p>
    <w:p w14:paraId="03622E54" w14:textId="77777777" w:rsidR="00EF426E" w:rsidRPr="00383667" w:rsidRDefault="00EF426E" w:rsidP="00EF426E">
      <w:pPr>
        <w:pStyle w:val="1e"/>
      </w:pPr>
      <w:r w:rsidRPr="00383667">
        <w:t># Configure R2 and R4 to change the next-hop addresses of BGP routes to their own IP addresses when advertising these routes.</w:t>
      </w:r>
    </w:p>
    <w:p w14:paraId="6897F2F4" w14:textId="77777777" w:rsidR="00EF426E" w:rsidRPr="00383667" w:rsidRDefault="00EF426E" w:rsidP="00EF426E">
      <w:pPr>
        <w:pStyle w:val="2f3"/>
        <w:rPr>
          <w:rFonts w:cs="Huawei Sans"/>
        </w:rPr>
      </w:pPr>
      <w:r w:rsidRPr="00383667">
        <w:rPr>
          <w:rFonts w:cs="Huawei Sans"/>
        </w:rPr>
        <w:t>[R2]bgp 64512</w:t>
      </w:r>
    </w:p>
    <w:p w14:paraId="28505B73" w14:textId="77777777" w:rsidR="00EF426E" w:rsidRPr="00383667" w:rsidRDefault="00EF426E" w:rsidP="00EF426E">
      <w:pPr>
        <w:pStyle w:val="2f3"/>
        <w:rPr>
          <w:rFonts w:cs="Huawei Sans"/>
        </w:rPr>
      </w:pPr>
      <w:r w:rsidRPr="00383667">
        <w:rPr>
          <w:rFonts w:cs="Huawei Sans"/>
        </w:rPr>
        <w:t>[R2-bgp] peer 10.0.3.3 next-hop-local</w:t>
      </w:r>
    </w:p>
    <w:p w14:paraId="2DD11854" w14:textId="77777777" w:rsidR="00EF426E" w:rsidRPr="00383667" w:rsidRDefault="00EF426E" w:rsidP="00EF426E">
      <w:pPr>
        <w:pStyle w:val="2f3"/>
        <w:rPr>
          <w:rFonts w:cs="Huawei Sans"/>
        </w:rPr>
      </w:pPr>
      <w:r w:rsidRPr="00383667">
        <w:rPr>
          <w:rFonts w:cs="Huawei Sans"/>
        </w:rPr>
        <w:t>[R2-bgp] peer 10.0.4.4 next-hop-local</w:t>
      </w:r>
    </w:p>
    <w:p w14:paraId="499F2848" w14:textId="77777777" w:rsidR="00EF426E" w:rsidRPr="00383667" w:rsidRDefault="00EF426E" w:rsidP="00EF426E">
      <w:pPr>
        <w:pStyle w:val="2f3"/>
        <w:rPr>
          <w:rFonts w:cs="Huawei Sans"/>
        </w:rPr>
      </w:pPr>
    </w:p>
    <w:p w14:paraId="79D91CDB" w14:textId="77777777" w:rsidR="00EF426E" w:rsidRPr="00383667" w:rsidRDefault="00EF426E" w:rsidP="00EF426E">
      <w:pPr>
        <w:pStyle w:val="2f3"/>
        <w:rPr>
          <w:rFonts w:cs="Huawei Sans"/>
        </w:rPr>
      </w:pPr>
      <w:r w:rsidRPr="00383667">
        <w:rPr>
          <w:rFonts w:cs="Huawei Sans"/>
        </w:rPr>
        <w:t>[R4]bgp 64512</w:t>
      </w:r>
    </w:p>
    <w:p w14:paraId="1935016F" w14:textId="77777777" w:rsidR="00EF426E" w:rsidRPr="00383667" w:rsidRDefault="00EF426E" w:rsidP="00EF426E">
      <w:pPr>
        <w:pStyle w:val="2f3"/>
        <w:rPr>
          <w:rFonts w:cs="Huawei Sans"/>
        </w:rPr>
      </w:pPr>
      <w:r w:rsidRPr="00383667">
        <w:rPr>
          <w:rFonts w:cs="Huawei Sans"/>
        </w:rPr>
        <w:t>[R4-bgp] peer 10.0.2.2 next-hop-local</w:t>
      </w:r>
    </w:p>
    <w:p w14:paraId="2184CD2D" w14:textId="77777777" w:rsidR="00EF426E" w:rsidRPr="00383667" w:rsidRDefault="00EF426E" w:rsidP="00EF426E">
      <w:pPr>
        <w:pStyle w:val="2f3"/>
        <w:rPr>
          <w:rFonts w:cs="Huawei Sans"/>
        </w:rPr>
      </w:pPr>
      <w:r w:rsidRPr="00383667">
        <w:rPr>
          <w:rFonts w:cs="Huawei Sans"/>
        </w:rPr>
        <w:t>[R4-bgp] peer 10.0.3.3 next-hop-local</w:t>
      </w:r>
    </w:p>
    <w:p w14:paraId="27CAE259" w14:textId="77777777" w:rsidR="00EF426E" w:rsidRPr="00383667" w:rsidRDefault="00EF426E" w:rsidP="00EF426E">
      <w:pPr>
        <w:pStyle w:val="1e"/>
      </w:pPr>
      <w:r w:rsidRPr="00383667">
        <w:t># Check the BGP routing table on R3 again.</w:t>
      </w:r>
    </w:p>
    <w:p w14:paraId="2D5A290E" w14:textId="77777777" w:rsidR="00EF426E" w:rsidRPr="00383667" w:rsidRDefault="00EF426E" w:rsidP="00EF426E">
      <w:pPr>
        <w:pStyle w:val="2f3"/>
        <w:rPr>
          <w:rFonts w:cs="Huawei Sans"/>
        </w:rPr>
      </w:pPr>
      <w:r w:rsidRPr="00383667">
        <w:rPr>
          <w:rFonts w:cs="Huawei Sans"/>
        </w:rPr>
        <w:t>&lt;R3&gt;display bgp routing-table</w:t>
      </w:r>
    </w:p>
    <w:p w14:paraId="76E5C4D1" w14:textId="77777777" w:rsidR="00EF426E" w:rsidRPr="00383667" w:rsidRDefault="00EF426E" w:rsidP="00EF426E">
      <w:pPr>
        <w:pStyle w:val="2f3"/>
        <w:rPr>
          <w:rFonts w:cs="Huawei Sans"/>
        </w:rPr>
      </w:pPr>
    </w:p>
    <w:p w14:paraId="67BC71BF" w14:textId="77777777" w:rsidR="00EF426E" w:rsidRPr="00383667" w:rsidRDefault="00EF426E" w:rsidP="00EF426E">
      <w:pPr>
        <w:pStyle w:val="2f3"/>
        <w:rPr>
          <w:rFonts w:cs="Huawei Sans"/>
        </w:rPr>
      </w:pPr>
      <w:r w:rsidRPr="00383667">
        <w:rPr>
          <w:rFonts w:cs="Huawei Sans"/>
        </w:rPr>
        <w:t xml:space="preserve"> BGP Local router ID is 10.0.3.3 </w:t>
      </w:r>
    </w:p>
    <w:p w14:paraId="436494E9" w14:textId="77777777" w:rsidR="00EF426E" w:rsidRPr="00383667" w:rsidRDefault="00EF426E" w:rsidP="00EF426E">
      <w:pPr>
        <w:pStyle w:val="2f3"/>
        <w:rPr>
          <w:rFonts w:cs="Huawei Sans"/>
        </w:rPr>
      </w:pPr>
      <w:r w:rsidRPr="00383667">
        <w:rPr>
          <w:rFonts w:cs="Huawei Sans"/>
        </w:rPr>
        <w:t xml:space="preserve"> Status codes: * - valid, &gt; - best, d - damped,</w:t>
      </w:r>
    </w:p>
    <w:p w14:paraId="04B19766" w14:textId="77777777" w:rsidR="00EF426E" w:rsidRPr="00383667" w:rsidRDefault="00EF426E" w:rsidP="00EF426E">
      <w:pPr>
        <w:pStyle w:val="2f3"/>
        <w:rPr>
          <w:rFonts w:cs="Huawei Sans"/>
        </w:rPr>
      </w:pPr>
      <w:r w:rsidRPr="00383667">
        <w:rPr>
          <w:rFonts w:cs="Huawei Sans"/>
        </w:rPr>
        <w:t xml:space="preserve">               h - history,  i - internal, s - suppressed, S - Stale</w:t>
      </w:r>
    </w:p>
    <w:p w14:paraId="2C09D4FC" w14:textId="77777777" w:rsidR="00EF426E" w:rsidRPr="00383667" w:rsidRDefault="00EF426E" w:rsidP="00EF426E">
      <w:pPr>
        <w:pStyle w:val="2f3"/>
        <w:rPr>
          <w:rFonts w:cs="Huawei Sans"/>
        </w:rPr>
      </w:pPr>
      <w:r w:rsidRPr="00383667">
        <w:rPr>
          <w:rFonts w:cs="Huawei Sans"/>
        </w:rPr>
        <w:t xml:space="preserve">               Origin : i - IGP, e - EGP, ? - incomplete</w:t>
      </w:r>
    </w:p>
    <w:p w14:paraId="103C927A" w14:textId="77777777" w:rsidR="00EF426E" w:rsidRPr="00383667" w:rsidRDefault="00EF426E" w:rsidP="00EF426E">
      <w:pPr>
        <w:pStyle w:val="2f3"/>
        <w:rPr>
          <w:rFonts w:cs="Huawei Sans"/>
        </w:rPr>
      </w:pPr>
    </w:p>
    <w:p w14:paraId="7ECC1E5E" w14:textId="77777777" w:rsidR="00EF426E" w:rsidRPr="00383667" w:rsidRDefault="00EF426E" w:rsidP="00EF426E">
      <w:pPr>
        <w:pStyle w:val="2f3"/>
        <w:rPr>
          <w:rFonts w:cs="Huawei Sans"/>
        </w:rPr>
      </w:pPr>
    </w:p>
    <w:p w14:paraId="77B60A5C" w14:textId="77777777" w:rsidR="00EF426E" w:rsidRPr="00383667" w:rsidRDefault="00EF426E" w:rsidP="00EF426E">
      <w:pPr>
        <w:pStyle w:val="2f3"/>
        <w:rPr>
          <w:rFonts w:cs="Huawei Sans"/>
        </w:rPr>
      </w:pPr>
      <w:r w:rsidRPr="00383667">
        <w:rPr>
          <w:rFonts w:cs="Huawei Sans"/>
        </w:rPr>
        <w:t xml:space="preserve"> Total Number of Routes: 2</w:t>
      </w:r>
    </w:p>
    <w:p w14:paraId="1DB86256" w14:textId="77777777" w:rsidR="00EF426E" w:rsidRPr="00383667" w:rsidRDefault="00EF426E" w:rsidP="00EF426E">
      <w:pPr>
        <w:pStyle w:val="2f3"/>
        <w:rPr>
          <w:rFonts w:cs="Huawei Sans"/>
        </w:rPr>
      </w:pPr>
      <w:r w:rsidRPr="00383667">
        <w:rPr>
          <w:rFonts w:cs="Huawei Sans"/>
        </w:rPr>
        <w:t xml:space="preserve">      Network         NextHop      MED        LocPrf    PrefVal Path/Ogn</w:t>
      </w:r>
    </w:p>
    <w:p w14:paraId="45A13AE8" w14:textId="77777777" w:rsidR="00EF426E" w:rsidRPr="00383667" w:rsidRDefault="00EF426E" w:rsidP="00EF426E">
      <w:pPr>
        <w:pStyle w:val="2f3"/>
        <w:rPr>
          <w:rFonts w:cs="Huawei Sans"/>
        </w:rPr>
      </w:pPr>
    </w:p>
    <w:p w14:paraId="555DC2ED" w14:textId="77777777" w:rsidR="00EF426E" w:rsidRPr="00383667" w:rsidRDefault="00EF426E" w:rsidP="00EF426E">
      <w:pPr>
        <w:pStyle w:val="2f3"/>
        <w:rPr>
          <w:rFonts w:cs="Huawei Sans"/>
        </w:rPr>
      </w:pPr>
      <w:r w:rsidRPr="00383667">
        <w:rPr>
          <w:rFonts w:cs="Huawei Sans"/>
        </w:rPr>
        <w:t xml:space="preserve"> *&gt;i  10.1.1.0/24        10.0.2.2        0          100        0      64513i</w:t>
      </w:r>
    </w:p>
    <w:p w14:paraId="090BE67A" w14:textId="77777777" w:rsidR="00EF426E" w:rsidRPr="00383667" w:rsidRDefault="00EF426E" w:rsidP="00EF426E">
      <w:pPr>
        <w:pStyle w:val="2f3"/>
        <w:rPr>
          <w:rFonts w:cs="Huawei Sans"/>
        </w:rPr>
      </w:pPr>
      <w:r w:rsidRPr="00383667">
        <w:rPr>
          <w:rFonts w:cs="Huawei Sans"/>
        </w:rPr>
        <w:t xml:space="preserve"> *&gt;i  10.1.5.0/24        10.0.4.4        0          100        0      64514i</w:t>
      </w:r>
    </w:p>
    <w:p w14:paraId="28958AC6" w14:textId="77777777" w:rsidR="00EF426E" w:rsidRPr="00383667" w:rsidRDefault="00EF426E" w:rsidP="00EF426E">
      <w:pPr>
        <w:pStyle w:val="1e"/>
      </w:pPr>
      <w:r w:rsidRPr="00383667">
        <w:t>The command output shows that the two BGP routes have become valid and the optimal.</w:t>
      </w:r>
    </w:p>
    <w:p w14:paraId="7EC0BA9F" w14:textId="77777777" w:rsidR="00EF426E" w:rsidRPr="00383667" w:rsidRDefault="00EF426E" w:rsidP="00EF426E">
      <w:pPr>
        <w:pStyle w:val="1e"/>
      </w:pPr>
      <w:r w:rsidRPr="00383667">
        <w:t># Check the BGP routing tables on R1 and R5.</w:t>
      </w:r>
    </w:p>
    <w:p w14:paraId="42C45F38" w14:textId="77777777" w:rsidR="00EF426E" w:rsidRPr="00383667" w:rsidRDefault="00EF426E" w:rsidP="00EF426E">
      <w:pPr>
        <w:pStyle w:val="2f3"/>
        <w:rPr>
          <w:rFonts w:cs="Huawei Sans"/>
        </w:rPr>
      </w:pPr>
      <w:r w:rsidRPr="00383667">
        <w:rPr>
          <w:rFonts w:cs="Huawei Sans"/>
        </w:rPr>
        <w:t>&lt;R1&gt;display bgp routing-table</w:t>
      </w:r>
    </w:p>
    <w:p w14:paraId="0285D21F" w14:textId="77777777" w:rsidR="00EF426E" w:rsidRPr="00383667" w:rsidRDefault="00EF426E" w:rsidP="00EF426E">
      <w:pPr>
        <w:pStyle w:val="2f3"/>
        <w:rPr>
          <w:rFonts w:cs="Huawei Sans"/>
        </w:rPr>
      </w:pPr>
    </w:p>
    <w:p w14:paraId="62DA9C84" w14:textId="77777777" w:rsidR="00EF426E" w:rsidRPr="00383667" w:rsidRDefault="00EF426E" w:rsidP="00EF426E">
      <w:pPr>
        <w:pStyle w:val="2f3"/>
        <w:rPr>
          <w:rFonts w:cs="Huawei Sans"/>
        </w:rPr>
      </w:pPr>
      <w:r w:rsidRPr="00383667">
        <w:rPr>
          <w:rFonts w:cs="Huawei Sans"/>
        </w:rPr>
        <w:t xml:space="preserve"> BGP Local router ID is 10.0.1.1 </w:t>
      </w:r>
    </w:p>
    <w:p w14:paraId="77B36911" w14:textId="77777777" w:rsidR="00EF426E" w:rsidRPr="00383667" w:rsidRDefault="00EF426E" w:rsidP="00EF426E">
      <w:pPr>
        <w:pStyle w:val="2f3"/>
        <w:rPr>
          <w:rFonts w:cs="Huawei Sans"/>
        </w:rPr>
      </w:pPr>
      <w:r w:rsidRPr="00383667">
        <w:rPr>
          <w:rFonts w:cs="Huawei Sans"/>
        </w:rPr>
        <w:t xml:space="preserve"> Status codes: * - valid, &gt; - best, d - damped,</w:t>
      </w:r>
    </w:p>
    <w:p w14:paraId="38D29E59" w14:textId="77777777" w:rsidR="00EF426E" w:rsidRPr="00383667" w:rsidRDefault="00EF426E" w:rsidP="00EF426E">
      <w:pPr>
        <w:pStyle w:val="2f3"/>
        <w:rPr>
          <w:rFonts w:cs="Huawei Sans"/>
        </w:rPr>
      </w:pPr>
      <w:r w:rsidRPr="00383667">
        <w:rPr>
          <w:rFonts w:cs="Huawei Sans"/>
        </w:rPr>
        <w:lastRenderedPageBreak/>
        <w:t xml:space="preserve">               h - history,  i - internal, s - suppressed, S - Stale</w:t>
      </w:r>
    </w:p>
    <w:p w14:paraId="031188D6" w14:textId="77777777" w:rsidR="00EF426E" w:rsidRPr="00383667" w:rsidRDefault="00EF426E" w:rsidP="00EF426E">
      <w:pPr>
        <w:pStyle w:val="2f3"/>
        <w:rPr>
          <w:rFonts w:cs="Huawei Sans"/>
        </w:rPr>
      </w:pPr>
      <w:r w:rsidRPr="00383667">
        <w:rPr>
          <w:rFonts w:cs="Huawei Sans"/>
        </w:rPr>
        <w:t xml:space="preserve">               Origin : i - IGP, e - EGP, ? - incomplete</w:t>
      </w:r>
    </w:p>
    <w:p w14:paraId="52BB3EAD" w14:textId="77777777" w:rsidR="00EF426E" w:rsidRPr="00383667" w:rsidRDefault="00EF426E" w:rsidP="00EF426E">
      <w:pPr>
        <w:pStyle w:val="2f3"/>
        <w:rPr>
          <w:rFonts w:cs="Huawei Sans"/>
        </w:rPr>
      </w:pPr>
    </w:p>
    <w:p w14:paraId="746050E2" w14:textId="77777777" w:rsidR="00EF426E" w:rsidRPr="00383667" w:rsidRDefault="00EF426E" w:rsidP="00EF426E">
      <w:pPr>
        <w:pStyle w:val="2f3"/>
        <w:rPr>
          <w:rFonts w:cs="Huawei Sans"/>
        </w:rPr>
      </w:pPr>
    </w:p>
    <w:p w14:paraId="2E0BDD5F" w14:textId="77777777" w:rsidR="00EF426E" w:rsidRPr="00383667" w:rsidRDefault="00EF426E" w:rsidP="00EF426E">
      <w:pPr>
        <w:pStyle w:val="2f3"/>
        <w:rPr>
          <w:rFonts w:cs="Huawei Sans"/>
        </w:rPr>
      </w:pPr>
      <w:r w:rsidRPr="00383667">
        <w:rPr>
          <w:rFonts w:cs="Huawei Sans"/>
        </w:rPr>
        <w:t xml:space="preserve"> Total Number of Routes: 2</w:t>
      </w:r>
    </w:p>
    <w:p w14:paraId="18385550" w14:textId="15889C7F" w:rsidR="00EF426E" w:rsidRPr="00383667" w:rsidRDefault="00EF426E" w:rsidP="00EF426E">
      <w:pPr>
        <w:pStyle w:val="2f3"/>
        <w:rPr>
          <w:rFonts w:cs="Huawei Sans"/>
        </w:rPr>
      </w:pPr>
      <w:r w:rsidRPr="00383667">
        <w:rPr>
          <w:rFonts w:cs="Huawei Sans"/>
        </w:rPr>
        <w:t xml:space="preserve">      Network          NextHop       MED        LocPrf    PrefVal Path/Ogn</w:t>
      </w:r>
    </w:p>
    <w:p w14:paraId="442DA2B2" w14:textId="77777777" w:rsidR="00EF426E" w:rsidRPr="00383667" w:rsidRDefault="00EF426E" w:rsidP="00EF426E">
      <w:pPr>
        <w:pStyle w:val="2f3"/>
        <w:rPr>
          <w:rFonts w:cs="Huawei Sans"/>
        </w:rPr>
      </w:pPr>
    </w:p>
    <w:p w14:paraId="25C76F31" w14:textId="77777777" w:rsidR="00EF426E" w:rsidRPr="00383667" w:rsidRDefault="00EF426E" w:rsidP="00EF426E">
      <w:pPr>
        <w:pStyle w:val="2f3"/>
        <w:rPr>
          <w:rFonts w:cs="Huawei Sans"/>
        </w:rPr>
      </w:pPr>
      <w:r w:rsidRPr="00383667">
        <w:rPr>
          <w:rFonts w:cs="Huawei Sans"/>
        </w:rPr>
        <w:t xml:space="preserve"> *&gt;   10.1.1.0/24        0.0.0.0         </w:t>
      </w:r>
      <w:r w:rsidRPr="00383667">
        <w:rPr>
          <w:rFonts w:cs="Huawei Sans"/>
        </w:rPr>
        <w:tab/>
        <w:t xml:space="preserve">0                   </w:t>
      </w:r>
      <w:r w:rsidRPr="00383667">
        <w:rPr>
          <w:rFonts w:cs="Huawei Sans"/>
        </w:rPr>
        <w:tab/>
      </w:r>
      <w:r w:rsidRPr="00383667">
        <w:rPr>
          <w:rFonts w:cs="Huawei Sans"/>
        </w:rPr>
        <w:tab/>
        <w:t xml:space="preserve">  0     </w:t>
      </w:r>
      <w:r w:rsidRPr="00383667">
        <w:rPr>
          <w:rFonts w:cs="Huawei Sans"/>
        </w:rPr>
        <w:tab/>
      </w:r>
      <w:r w:rsidRPr="00383667">
        <w:rPr>
          <w:rFonts w:cs="Huawei Sans"/>
        </w:rPr>
        <w:tab/>
      </w:r>
      <w:r w:rsidRPr="00383667">
        <w:rPr>
          <w:rFonts w:cs="Huawei Sans"/>
        </w:rPr>
        <w:tab/>
        <w:t>i</w:t>
      </w:r>
    </w:p>
    <w:p w14:paraId="6F016D2F" w14:textId="77777777" w:rsidR="00EF426E" w:rsidRPr="00383667" w:rsidRDefault="00EF426E" w:rsidP="00EF426E">
      <w:pPr>
        <w:pStyle w:val="2f3"/>
        <w:rPr>
          <w:rFonts w:cs="Huawei Sans"/>
        </w:rPr>
      </w:pPr>
      <w:r w:rsidRPr="00383667">
        <w:rPr>
          <w:rFonts w:cs="Huawei Sans"/>
        </w:rPr>
        <w:t xml:space="preserve"> *&gt;   10.1.5.0/24        10.0.2.2                             </w:t>
      </w:r>
      <w:r w:rsidRPr="00383667">
        <w:rPr>
          <w:rFonts w:cs="Huawei Sans"/>
        </w:rPr>
        <w:tab/>
      </w:r>
      <w:r w:rsidRPr="00383667">
        <w:rPr>
          <w:rFonts w:cs="Huawei Sans"/>
        </w:rPr>
        <w:tab/>
      </w:r>
      <w:r w:rsidRPr="00383667">
        <w:rPr>
          <w:rFonts w:cs="Huawei Sans"/>
        </w:rPr>
        <w:tab/>
      </w:r>
      <w:r w:rsidRPr="00383667">
        <w:rPr>
          <w:rFonts w:cs="Huawei Sans"/>
        </w:rPr>
        <w:tab/>
        <w:t xml:space="preserve">0   </w:t>
      </w:r>
      <w:r w:rsidRPr="00383667">
        <w:rPr>
          <w:rFonts w:cs="Huawei Sans"/>
        </w:rPr>
        <w:tab/>
        <w:t>64512 64514i</w:t>
      </w:r>
    </w:p>
    <w:p w14:paraId="24C6A1BB" w14:textId="77777777" w:rsidR="00EF426E" w:rsidRPr="00383667" w:rsidRDefault="00EF426E" w:rsidP="00EF426E">
      <w:pPr>
        <w:pStyle w:val="2f3"/>
        <w:rPr>
          <w:rFonts w:cs="Huawei Sans"/>
        </w:rPr>
      </w:pPr>
    </w:p>
    <w:p w14:paraId="73374DEF" w14:textId="77777777" w:rsidR="00EF426E" w:rsidRPr="00383667" w:rsidRDefault="00EF426E" w:rsidP="00EF426E">
      <w:pPr>
        <w:pStyle w:val="2f3"/>
        <w:rPr>
          <w:rFonts w:cs="Huawei Sans"/>
        </w:rPr>
      </w:pPr>
      <w:r w:rsidRPr="00383667">
        <w:rPr>
          <w:rFonts w:cs="Huawei Sans"/>
        </w:rPr>
        <w:t xml:space="preserve">&lt;R5&gt;display bgp  routing-table </w:t>
      </w:r>
    </w:p>
    <w:p w14:paraId="2BB5C336" w14:textId="77777777" w:rsidR="00EF426E" w:rsidRPr="00383667" w:rsidRDefault="00EF426E" w:rsidP="00EF426E">
      <w:pPr>
        <w:pStyle w:val="2f3"/>
        <w:rPr>
          <w:rFonts w:cs="Huawei Sans"/>
        </w:rPr>
      </w:pPr>
    </w:p>
    <w:p w14:paraId="770EABFB" w14:textId="77777777" w:rsidR="00EF426E" w:rsidRPr="00383667" w:rsidRDefault="00EF426E" w:rsidP="00EF426E">
      <w:pPr>
        <w:pStyle w:val="2f3"/>
        <w:rPr>
          <w:rFonts w:cs="Huawei Sans"/>
        </w:rPr>
      </w:pPr>
      <w:r w:rsidRPr="00383667">
        <w:rPr>
          <w:rFonts w:cs="Huawei Sans"/>
        </w:rPr>
        <w:t xml:space="preserve"> BGP Local router ID is 10.0.5.5 </w:t>
      </w:r>
    </w:p>
    <w:p w14:paraId="08E8B353" w14:textId="77777777" w:rsidR="00EF426E" w:rsidRPr="00383667" w:rsidRDefault="00EF426E" w:rsidP="00EF426E">
      <w:pPr>
        <w:pStyle w:val="2f3"/>
        <w:rPr>
          <w:rFonts w:cs="Huawei Sans"/>
        </w:rPr>
      </w:pPr>
      <w:r w:rsidRPr="00383667">
        <w:rPr>
          <w:rFonts w:cs="Huawei Sans"/>
        </w:rPr>
        <w:t xml:space="preserve"> Status codes: * - valid, &gt; - best, d - damped,</w:t>
      </w:r>
    </w:p>
    <w:p w14:paraId="6234236F" w14:textId="77777777" w:rsidR="00EF426E" w:rsidRPr="00383667" w:rsidRDefault="00EF426E" w:rsidP="00EF426E">
      <w:pPr>
        <w:pStyle w:val="2f3"/>
        <w:rPr>
          <w:rFonts w:cs="Huawei Sans"/>
        </w:rPr>
      </w:pPr>
      <w:r w:rsidRPr="00383667">
        <w:rPr>
          <w:rFonts w:cs="Huawei Sans"/>
        </w:rPr>
        <w:t xml:space="preserve">               h - history,  i - internal, s - suppressed, S - Stale</w:t>
      </w:r>
    </w:p>
    <w:p w14:paraId="05404094" w14:textId="77777777" w:rsidR="00EF426E" w:rsidRPr="00383667" w:rsidRDefault="00EF426E" w:rsidP="00EF426E">
      <w:pPr>
        <w:pStyle w:val="2f3"/>
        <w:rPr>
          <w:rFonts w:cs="Huawei Sans"/>
        </w:rPr>
      </w:pPr>
      <w:r w:rsidRPr="00383667">
        <w:rPr>
          <w:rFonts w:cs="Huawei Sans"/>
        </w:rPr>
        <w:t xml:space="preserve">               Origin : i - IGP, e - EGP, ? - incomplete</w:t>
      </w:r>
    </w:p>
    <w:p w14:paraId="0CFA2CC9" w14:textId="77777777" w:rsidR="00EF426E" w:rsidRPr="00383667" w:rsidRDefault="00EF426E" w:rsidP="00EF426E">
      <w:pPr>
        <w:pStyle w:val="2f3"/>
        <w:rPr>
          <w:rFonts w:cs="Huawei Sans"/>
        </w:rPr>
      </w:pPr>
    </w:p>
    <w:p w14:paraId="7494C547" w14:textId="77777777" w:rsidR="00EF426E" w:rsidRPr="00383667" w:rsidRDefault="00EF426E" w:rsidP="00EF426E">
      <w:pPr>
        <w:pStyle w:val="2f3"/>
        <w:rPr>
          <w:rFonts w:cs="Huawei Sans"/>
        </w:rPr>
      </w:pPr>
    </w:p>
    <w:p w14:paraId="0A611FB8" w14:textId="77777777" w:rsidR="00EF426E" w:rsidRPr="00383667" w:rsidRDefault="00EF426E" w:rsidP="00EF426E">
      <w:pPr>
        <w:pStyle w:val="2f3"/>
        <w:rPr>
          <w:rFonts w:cs="Huawei Sans"/>
        </w:rPr>
      </w:pPr>
      <w:r w:rsidRPr="00383667">
        <w:rPr>
          <w:rFonts w:cs="Huawei Sans"/>
        </w:rPr>
        <w:t xml:space="preserve"> Total Number of Routes: 2</w:t>
      </w:r>
    </w:p>
    <w:p w14:paraId="4B0A911D" w14:textId="77777777" w:rsidR="00EF426E" w:rsidRPr="00383667" w:rsidRDefault="00EF426E" w:rsidP="00EF426E">
      <w:pPr>
        <w:pStyle w:val="2f3"/>
        <w:rPr>
          <w:rFonts w:cs="Huawei Sans"/>
        </w:rPr>
      </w:pPr>
      <w:r w:rsidRPr="00383667">
        <w:rPr>
          <w:rFonts w:cs="Huawei Sans"/>
        </w:rPr>
        <w:t xml:space="preserve">      Network         NextHop       MED        LocPrf    PrefVal Path/Ogn</w:t>
      </w:r>
    </w:p>
    <w:p w14:paraId="6F6DD302" w14:textId="77777777" w:rsidR="00EF426E" w:rsidRPr="00383667" w:rsidRDefault="00EF426E" w:rsidP="00EF426E">
      <w:pPr>
        <w:pStyle w:val="2f3"/>
        <w:rPr>
          <w:rFonts w:cs="Huawei Sans"/>
        </w:rPr>
      </w:pPr>
    </w:p>
    <w:p w14:paraId="6344ECE2" w14:textId="77777777" w:rsidR="00EF426E" w:rsidRPr="00383667" w:rsidRDefault="00EF426E" w:rsidP="00EF426E">
      <w:pPr>
        <w:pStyle w:val="2f3"/>
        <w:rPr>
          <w:rFonts w:cs="Huawei Sans"/>
        </w:rPr>
      </w:pPr>
      <w:r w:rsidRPr="00383667">
        <w:rPr>
          <w:rFonts w:cs="Huawei Sans"/>
        </w:rPr>
        <w:t xml:space="preserve"> *&gt;   10.1.1.0/24        10.0.4.4                              0      64512 64513i</w:t>
      </w:r>
    </w:p>
    <w:p w14:paraId="66408F5D" w14:textId="77777777" w:rsidR="00EF426E" w:rsidRPr="00383667" w:rsidRDefault="00EF426E" w:rsidP="00EF426E">
      <w:pPr>
        <w:pStyle w:val="2f3"/>
        <w:rPr>
          <w:rFonts w:cs="Huawei Sans"/>
        </w:rPr>
      </w:pPr>
      <w:r w:rsidRPr="00383667">
        <w:rPr>
          <w:rFonts w:cs="Huawei Sans"/>
        </w:rPr>
        <w:t xml:space="preserve"> *&gt;   10.1.5.0/24        0.0.0.0         0                     0      i</w:t>
      </w:r>
    </w:p>
    <w:p w14:paraId="55C8C6E3" w14:textId="77777777" w:rsidR="00EF426E" w:rsidRPr="00383667" w:rsidRDefault="00EF426E" w:rsidP="00EF426E">
      <w:pPr>
        <w:pStyle w:val="1e"/>
      </w:pPr>
      <w:r w:rsidRPr="00383667">
        <w:t>The command outputs show that R1 and R5 have learned the Loopback1 routes from each other.</w:t>
      </w:r>
    </w:p>
    <w:p w14:paraId="42C17185" w14:textId="77777777" w:rsidR="00EF426E" w:rsidRPr="00383667" w:rsidRDefault="00EF426E" w:rsidP="00EF426E">
      <w:pPr>
        <w:pStyle w:val="1e"/>
      </w:pPr>
      <w:r w:rsidRPr="00383667">
        <w:t># Test the connectivity between Loopback 1 interfaces on R1 and R5.</w:t>
      </w:r>
    </w:p>
    <w:p w14:paraId="122CD682" w14:textId="77777777" w:rsidR="00EF426E" w:rsidRPr="00383667" w:rsidRDefault="00EF426E" w:rsidP="00EF426E">
      <w:pPr>
        <w:pStyle w:val="2f3"/>
        <w:rPr>
          <w:rFonts w:cs="Huawei Sans"/>
        </w:rPr>
      </w:pPr>
      <w:r w:rsidRPr="00383667">
        <w:rPr>
          <w:rFonts w:cs="Huawei Sans"/>
        </w:rPr>
        <w:t>&lt;R1&gt;ping -c 1 -a 10.1.1.1 10.1.5.5</w:t>
      </w:r>
    </w:p>
    <w:p w14:paraId="5D2DEEE0" w14:textId="77777777" w:rsidR="00EF426E" w:rsidRPr="00383667" w:rsidRDefault="00EF426E" w:rsidP="00EF426E">
      <w:pPr>
        <w:pStyle w:val="2f3"/>
        <w:rPr>
          <w:rFonts w:cs="Huawei Sans"/>
        </w:rPr>
      </w:pPr>
      <w:r w:rsidRPr="00383667">
        <w:rPr>
          <w:rFonts w:cs="Huawei Sans"/>
        </w:rPr>
        <w:t xml:space="preserve">  PING 10.1.5.5: 56  data bytes, press CTRL_C to break</w:t>
      </w:r>
    </w:p>
    <w:p w14:paraId="4631E350" w14:textId="77777777" w:rsidR="00EF426E" w:rsidRPr="00383667" w:rsidRDefault="00EF426E" w:rsidP="00EF426E">
      <w:pPr>
        <w:pStyle w:val="2f3"/>
        <w:rPr>
          <w:rFonts w:cs="Huawei Sans"/>
        </w:rPr>
      </w:pPr>
      <w:r w:rsidRPr="00383667">
        <w:rPr>
          <w:rFonts w:cs="Huawei Sans"/>
        </w:rPr>
        <w:t xml:space="preserve">    Reply from 10.1.5.5: bytes=56 Sequence=1 ttl=252 time=130 ms</w:t>
      </w:r>
    </w:p>
    <w:p w14:paraId="02EA4909" w14:textId="77777777" w:rsidR="00EF426E" w:rsidRPr="00383667" w:rsidRDefault="00EF426E" w:rsidP="00EF426E">
      <w:pPr>
        <w:pStyle w:val="2f3"/>
        <w:rPr>
          <w:rFonts w:cs="Huawei Sans"/>
        </w:rPr>
      </w:pPr>
    </w:p>
    <w:p w14:paraId="710090FE" w14:textId="77777777" w:rsidR="00EF426E" w:rsidRPr="00383667" w:rsidRDefault="00EF426E" w:rsidP="00EF426E">
      <w:pPr>
        <w:pStyle w:val="2f3"/>
        <w:rPr>
          <w:rFonts w:cs="Huawei Sans"/>
        </w:rPr>
      </w:pPr>
      <w:r w:rsidRPr="00383667">
        <w:rPr>
          <w:rFonts w:cs="Huawei Sans"/>
        </w:rPr>
        <w:t xml:space="preserve">  --- 10.1.5.5 ping statistics ---</w:t>
      </w:r>
    </w:p>
    <w:p w14:paraId="3DC75F5B" w14:textId="77777777" w:rsidR="00EF426E" w:rsidRPr="00383667" w:rsidRDefault="00EF426E" w:rsidP="00EF426E">
      <w:pPr>
        <w:pStyle w:val="2f3"/>
        <w:rPr>
          <w:rFonts w:cs="Huawei Sans"/>
        </w:rPr>
      </w:pPr>
      <w:r w:rsidRPr="00383667">
        <w:rPr>
          <w:rFonts w:cs="Huawei Sans"/>
        </w:rPr>
        <w:t xml:space="preserve">    1 packet(s) transmitted</w:t>
      </w:r>
    </w:p>
    <w:p w14:paraId="24A1F303" w14:textId="77777777" w:rsidR="00EF426E" w:rsidRPr="00383667" w:rsidRDefault="00EF426E" w:rsidP="00EF426E">
      <w:pPr>
        <w:pStyle w:val="2f3"/>
        <w:rPr>
          <w:rFonts w:cs="Huawei Sans"/>
        </w:rPr>
      </w:pPr>
      <w:r w:rsidRPr="00383667">
        <w:rPr>
          <w:rFonts w:cs="Huawei Sans"/>
        </w:rPr>
        <w:t xml:space="preserve">    1 packet(s) received</w:t>
      </w:r>
    </w:p>
    <w:p w14:paraId="73F48278" w14:textId="77777777" w:rsidR="00EF426E" w:rsidRPr="00383667" w:rsidRDefault="00EF426E" w:rsidP="00EF426E">
      <w:pPr>
        <w:pStyle w:val="2f3"/>
        <w:rPr>
          <w:rFonts w:cs="Huawei Sans"/>
        </w:rPr>
      </w:pPr>
      <w:r w:rsidRPr="00383667">
        <w:rPr>
          <w:rFonts w:cs="Huawei Sans"/>
        </w:rPr>
        <w:t xml:space="preserve">    0.00% packet loss</w:t>
      </w:r>
    </w:p>
    <w:p w14:paraId="063E214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130/130/130 ms</w:t>
      </w:r>
    </w:p>
    <w:p w14:paraId="188F084B" w14:textId="77777777" w:rsidR="00EF426E" w:rsidRPr="00383667" w:rsidRDefault="00EF426E" w:rsidP="00EF426E">
      <w:pPr>
        <w:pStyle w:val="End"/>
        <w:rPr>
          <w:rFonts w:ascii="Huawei Sans" w:hAnsi="Huawei Sans" w:cs="Huawei Sans"/>
        </w:rPr>
      </w:pPr>
      <w:r w:rsidRPr="00383667">
        <w:rPr>
          <w:rFonts w:ascii="Huawei Sans" w:hAnsi="Huawei Sans" w:cs="Huawei Sans"/>
        </w:rPr>
        <w:t>----End</w:t>
      </w:r>
    </w:p>
    <w:p w14:paraId="423DEFE0" w14:textId="77777777" w:rsidR="00EF426E" w:rsidRPr="00383667" w:rsidRDefault="00EF426E" w:rsidP="00EF426E">
      <w:pPr>
        <w:pStyle w:val="3"/>
        <w:numPr>
          <w:ilvl w:val="2"/>
          <w:numId w:val="31"/>
        </w:numPr>
      </w:pPr>
      <w:bookmarkStart w:id="67" w:name="_Toc49940012"/>
      <w:r w:rsidRPr="00383667">
        <w:t>Quiz</w:t>
      </w:r>
      <w:bookmarkEnd w:id="67"/>
    </w:p>
    <w:p w14:paraId="5D283AEA" w14:textId="77777777" w:rsidR="00EF426E" w:rsidRPr="00383667" w:rsidRDefault="00EF426E" w:rsidP="00EF426E">
      <w:pPr>
        <w:pStyle w:val="1e"/>
      </w:pPr>
      <w:r w:rsidRPr="00383667">
        <w:t>What are the advantages of using loopback interface addresses to establish EBGP peer relationships compared with using physical interface addresses?</w:t>
      </w:r>
    </w:p>
    <w:p w14:paraId="6B691B57" w14:textId="1FB248F9" w:rsidR="00EF426E" w:rsidRPr="00383667" w:rsidRDefault="00EF426E" w:rsidP="00EF426E">
      <w:pPr>
        <w:pStyle w:val="3"/>
        <w:numPr>
          <w:ilvl w:val="2"/>
          <w:numId w:val="31"/>
        </w:numPr>
      </w:pPr>
      <w:bookmarkStart w:id="68" w:name="_Toc49940013"/>
      <w:r w:rsidRPr="00383667">
        <w:t>Configuration Reference</w:t>
      </w:r>
      <w:bookmarkEnd w:id="68"/>
    </w:p>
    <w:p w14:paraId="3A4ACDDE" w14:textId="77777777" w:rsidR="00EF426E" w:rsidRPr="00383667" w:rsidRDefault="00EF426E" w:rsidP="00EF426E">
      <w:pPr>
        <w:pStyle w:val="1e"/>
      </w:pPr>
      <w:r w:rsidRPr="00383667">
        <w:t>Configuration on R1</w:t>
      </w:r>
    </w:p>
    <w:p w14:paraId="62C8A1D3" w14:textId="77777777" w:rsidR="00EF426E" w:rsidRPr="00383667" w:rsidRDefault="00EF426E" w:rsidP="00EF426E">
      <w:pPr>
        <w:pStyle w:val="2f3"/>
        <w:rPr>
          <w:rFonts w:cs="Huawei Sans"/>
        </w:rPr>
      </w:pPr>
      <w:r w:rsidRPr="00383667">
        <w:rPr>
          <w:rFonts w:cs="Huawei Sans"/>
        </w:rPr>
        <w:t>#</w:t>
      </w:r>
    </w:p>
    <w:p w14:paraId="45F5163C"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R1</w:t>
      </w:r>
    </w:p>
    <w:p w14:paraId="6662DBEE" w14:textId="77777777" w:rsidR="00EF426E" w:rsidRPr="00383667" w:rsidRDefault="00EF426E" w:rsidP="00EF426E">
      <w:pPr>
        <w:pStyle w:val="2f3"/>
        <w:rPr>
          <w:rFonts w:cs="Huawei Sans"/>
        </w:rPr>
      </w:pPr>
      <w:r w:rsidRPr="00383667">
        <w:rPr>
          <w:rFonts w:cs="Huawei Sans"/>
        </w:rPr>
        <w:t>#</w:t>
      </w:r>
    </w:p>
    <w:p w14:paraId="799C150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73DF5FAB" w14:textId="77777777" w:rsidR="00EF426E" w:rsidRPr="00383667" w:rsidRDefault="00EF426E" w:rsidP="00EF426E">
      <w:pPr>
        <w:pStyle w:val="2f3"/>
        <w:rPr>
          <w:rFonts w:cs="Huawei Sans"/>
        </w:rPr>
      </w:pPr>
      <w:r w:rsidRPr="00383667">
        <w:rPr>
          <w:rFonts w:cs="Huawei Sans"/>
        </w:rPr>
        <w:lastRenderedPageBreak/>
        <w:t xml:space="preserve"> </w:t>
      </w:r>
      <w:r w:rsidRPr="00497E5B">
        <w:rPr>
          <w:rFonts w:cs="Huawei Sans"/>
        </w:rPr>
        <w:t>ip</w:t>
      </w:r>
      <w:r w:rsidRPr="00383667">
        <w:rPr>
          <w:rFonts w:cs="Huawei Sans"/>
        </w:rPr>
        <w:t xml:space="preserve"> address 10.0.12.1 255.255.255.0</w:t>
      </w:r>
    </w:p>
    <w:p w14:paraId="5B6610E4" w14:textId="77777777" w:rsidR="00EF426E" w:rsidRPr="00383667" w:rsidRDefault="00EF426E" w:rsidP="00EF426E">
      <w:pPr>
        <w:pStyle w:val="2f3"/>
        <w:rPr>
          <w:rFonts w:cs="Huawei Sans"/>
        </w:rPr>
      </w:pPr>
      <w:r w:rsidRPr="00383667">
        <w:rPr>
          <w:rFonts w:cs="Huawei Sans"/>
        </w:rPr>
        <w:t>#</w:t>
      </w:r>
    </w:p>
    <w:p w14:paraId="75A2D8B6"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0360AED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10.0.1.1 255.255.255.255</w:t>
      </w:r>
    </w:p>
    <w:p w14:paraId="2F1F1C3C" w14:textId="77777777" w:rsidR="00EF426E" w:rsidRPr="00383667" w:rsidRDefault="00EF426E" w:rsidP="00EF426E">
      <w:pPr>
        <w:pStyle w:val="2f3"/>
        <w:rPr>
          <w:rFonts w:cs="Huawei Sans"/>
        </w:rPr>
      </w:pPr>
      <w:r w:rsidRPr="00383667">
        <w:rPr>
          <w:rFonts w:cs="Huawei Sans"/>
        </w:rPr>
        <w:t>#</w:t>
      </w:r>
    </w:p>
    <w:p w14:paraId="578AE5E3"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LoopBack1</w:t>
      </w:r>
    </w:p>
    <w:p w14:paraId="06A2293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10.1.1.1 255.255.255.0</w:t>
      </w:r>
    </w:p>
    <w:p w14:paraId="16148844" w14:textId="77777777" w:rsidR="00EF426E" w:rsidRPr="00383667" w:rsidRDefault="00EF426E" w:rsidP="00EF426E">
      <w:pPr>
        <w:pStyle w:val="2f3"/>
        <w:rPr>
          <w:rFonts w:cs="Huawei Sans"/>
        </w:rPr>
      </w:pPr>
      <w:r w:rsidRPr="00383667">
        <w:rPr>
          <w:rFonts w:cs="Huawei Sans"/>
        </w:rPr>
        <w:t>#</w:t>
      </w:r>
    </w:p>
    <w:p w14:paraId="2CBC4549"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64513</w:t>
      </w:r>
    </w:p>
    <w:p w14:paraId="4DBADE4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10.0.1.1</w:t>
      </w:r>
    </w:p>
    <w:p w14:paraId="14EE450E"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as-number 64512</w:t>
      </w:r>
    </w:p>
    <w:p w14:paraId="13DBD5D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w:t>
      </w:r>
      <w:r w:rsidRPr="00497E5B">
        <w:rPr>
          <w:rFonts w:cs="Huawei Sans"/>
        </w:rPr>
        <w:t>ebgp-max-hop</w:t>
      </w:r>
      <w:r w:rsidRPr="00383667">
        <w:rPr>
          <w:rFonts w:cs="Huawei Sans"/>
        </w:rPr>
        <w:t xml:space="preserve"> 2</w:t>
      </w:r>
    </w:p>
    <w:p w14:paraId="73A79C4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connect-interface LoopBack0</w:t>
      </w:r>
    </w:p>
    <w:p w14:paraId="00243834" w14:textId="77777777" w:rsidR="00EF426E" w:rsidRPr="00383667" w:rsidRDefault="00EF426E" w:rsidP="00EF426E">
      <w:pPr>
        <w:pStyle w:val="2f3"/>
        <w:rPr>
          <w:rFonts w:cs="Huawei Sans"/>
        </w:rPr>
      </w:pPr>
      <w:r w:rsidRPr="00383667">
        <w:rPr>
          <w:rFonts w:cs="Huawei Sans"/>
        </w:rPr>
        <w:t xml:space="preserve"> #</w:t>
      </w:r>
    </w:p>
    <w:p w14:paraId="088CCAAE" w14:textId="77777777" w:rsidR="00EF426E" w:rsidRPr="00383667" w:rsidRDefault="00EF426E" w:rsidP="00EF426E">
      <w:pPr>
        <w:pStyle w:val="2f3"/>
        <w:rPr>
          <w:rFonts w:cs="Huawei Sans"/>
        </w:rPr>
      </w:pPr>
      <w:r w:rsidRPr="00383667">
        <w:rPr>
          <w:rFonts w:cs="Huawei Sans"/>
        </w:rPr>
        <w:t xml:space="preserve"> ipv4-family unicast</w:t>
      </w:r>
    </w:p>
    <w:p w14:paraId="1C483A0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19E5CA1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10.0.1.0 255.255.255.0</w:t>
      </w:r>
    </w:p>
    <w:p w14:paraId="1F87870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10.1.1.0 255.255.255.0</w:t>
      </w:r>
    </w:p>
    <w:p w14:paraId="2D52DFA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enable</w:t>
      </w:r>
    </w:p>
    <w:p w14:paraId="5F5A16C4" w14:textId="77777777" w:rsidR="00EF426E" w:rsidRPr="00383667" w:rsidRDefault="00EF426E" w:rsidP="00EF426E">
      <w:pPr>
        <w:pStyle w:val="2f3"/>
        <w:rPr>
          <w:rFonts w:cs="Huawei Sans"/>
        </w:rPr>
      </w:pPr>
      <w:r w:rsidRPr="00383667">
        <w:rPr>
          <w:rFonts w:cs="Huawei Sans"/>
        </w:rPr>
        <w:t>#</w:t>
      </w:r>
    </w:p>
    <w:p w14:paraId="1E283549"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route-static 10.0.2.2 255.255.255.255 10.0.12.2</w:t>
      </w:r>
    </w:p>
    <w:p w14:paraId="0790E5AC" w14:textId="77777777" w:rsidR="00EF426E" w:rsidRPr="00383667" w:rsidRDefault="00EF426E" w:rsidP="00EF426E">
      <w:pPr>
        <w:pStyle w:val="2f3"/>
        <w:rPr>
          <w:rFonts w:cs="Huawei Sans"/>
        </w:rPr>
      </w:pPr>
      <w:r w:rsidRPr="00383667">
        <w:rPr>
          <w:rFonts w:cs="Huawei Sans"/>
        </w:rPr>
        <w:t>#</w:t>
      </w:r>
    </w:p>
    <w:p w14:paraId="7563551A" w14:textId="77777777" w:rsidR="00EF426E" w:rsidRPr="00383667" w:rsidRDefault="00EF426E" w:rsidP="00EF426E">
      <w:pPr>
        <w:pStyle w:val="1e"/>
      </w:pPr>
      <w:r w:rsidRPr="00383667">
        <w:t>Configuration on R2</w:t>
      </w:r>
    </w:p>
    <w:p w14:paraId="7EC4BE67" w14:textId="77777777" w:rsidR="00EF426E" w:rsidRPr="00383667" w:rsidRDefault="00EF426E" w:rsidP="00EF426E">
      <w:pPr>
        <w:pStyle w:val="2f3"/>
        <w:rPr>
          <w:rFonts w:cs="Huawei Sans"/>
        </w:rPr>
      </w:pPr>
      <w:r w:rsidRPr="00383667">
        <w:rPr>
          <w:rFonts w:cs="Huawei Sans"/>
        </w:rPr>
        <w:t>#</w:t>
      </w:r>
    </w:p>
    <w:p w14:paraId="5CC96E47"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R2</w:t>
      </w:r>
    </w:p>
    <w:p w14:paraId="3698732F" w14:textId="77777777" w:rsidR="00EF426E" w:rsidRPr="00383667" w:rsidRDefault="00EF426E" w:rsidP="00EF426E">
      <w:pPr>
        <w:pStyle w:val="2f3"/>
        <w:rPr>
          <w:rFonts w:cs="Huawei Sans"/>
        </w:rPr>
      </w:pPr>
      <w:r w:rsidRPr="00383667">
        <w:rPr>
          <w:rFonts w:cs="Huawei Sans"/>
        </w:rPr>
        <w:t>#</w:t>
      </w:r>
    </w:p>
    <w:p w14:paraId="1187A04D"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1B1D75B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10.0.23.2 255.255.255.0</w:t>
      </w:r>
    </w:p>
    <w:p w14:paraId="543A2C8C" w14:textId="77777777" w:rsidR="00EF426E" w:rsidRPr="00383667" w:rsidRDefault="00EF426E" w:rsidP="00EF426E">
      <w:pPr>
        <w:pStyle w:val="2f3"/>
        <w:rPr>
          <w:rFonts w:cs="Huawei Sans"/>
        </w:rPr>
      </w:pPr>
      <w:r w:rsidRPr="00383667">
        <w:rPr>
          <w:rFonts w:cs="Huawei Sans"/>
        </w:rPr>
        <w:t>#</w:t>
      </w:r>
    </w:p>
    <w:p w14:paraId="56CBD7BE"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6520688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10.0.12.2 255.255.255.0</w:t>
      </w:r>
    </w:p>
    <w:p w14:paraId="27577224" w14:textId="77777777" w:rsidR="00EF426E" w:rsidRPr="00383667" w:rsidRDefault="00EF426E" w:rsidP="00EF426E">
      <w:pPr>
        <w:pStyle w:val="2f3"/>
        <w:rPr>
          <w:rFonts w:cs="Huawei Sans"/>
        </w:rPr>
      </w:pPr>
      <w:r w:rsidRPr="00383667">
        <w:rPr>
          <w:rFonts w:cs="Huawei Sans"/>
        </w:rPr>
        <w:t>#</w:t>
      </w:r>
    </w:p>
    <w:p w14:paraId="60C29A28"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24A0CA8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10.0.2.2 255.255.255.255</w:t>
      </w:r>
    </w:p>
    <w:p w14:paraId="47862FED" w14:textId="77777777" w:rsidR="00EF426E" w:rsidRPr="00383667" w:rsidRDefault="00EF426E" w:rsidP="00EF426E">
      <w:pPr>
        <w:pStyle w:val="2f3"/>
        <w:rPr>
          <w:rFonts w:cs="Huawei Sans"/>
        </w:rPr>
      </w:pPr>
      <w:r w:rsidRPr="00383667">
        <w:rPr>
          <w:rFonts w:cs="Huawei Sans"/>
        </w:rPr>
        <w:t>#</w:t>
      </w:r>
    </w:p>
    <w:p w14:paraId="01E96840"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64512</w:t>
      </w:r>
    </w:p>
    <w:p w14:paraId="725107D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10.0.2.2</w:t>
      </w:r>
    </w:p>
    <w:p w14:paraId="29A76E0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10.0.1.1 as-number 64513</w:t>
      </w:r>
    </w:p>
    <w:p w14:paraId="1733AFC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10.0.1.1 </w:t>
      </w:r>
      <w:r w:rsidRPr="00497E5B">
        <w:rPr>
          <w:rFonts w:cs="Huawei Sans"/>
        </w:rPr>
        <w:t>ebgp-max-hop</w:t>
      </w:r>
      <w:r w:rsidRPr="00383667">
        <w:rPr>
          <w:rFonts w:cs="Huawei Sans"/>
        </w:rPr>
        <w:t xml:space="preserve"> 2</w:t>
      </w:r>
    </w:p>
    <w:p w14:paraId="34EAF42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10.0.1.1 connect-interface LoopBack0</w:t>
      </w:r>
    </w:p>
    <w:p w14:paraId="34A46E7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as-number 64512</w:t>
      </w:r>
    </w:p>
    <w:p w14:paraId="232F2C0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connect-interface LoopBack0</w:t>
      </w:r>
    </w:p>
    <w:p w14:paraId="63B86C4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as-number 64512</w:t>
      </w:r>
    </w:p>
    <w:p w14:paraId="351F671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connect-interface LoopBack0</w:t>
      </w:r>
    </w:p>
    <w:p w14:paraId="10C2C223" w14:textId="77777777" w:rsidR="00EF426E" w:rsidRPr="00383667" w:rsidRDefault="00EF426E" w:rsidP="00EF426E">
      <w:pPr>
        <w:pStyle w:val="2f3"/>
        <w:rPr>
          <w:rFonts w:cs="Huawei Sans"/>
        </w:rPr>
      </w:pPr>
      <w:r w:rsidRPr="00383667">
        <w:rPr>
          <w:rFonts w:cs="Huawei Sans"/>
        </w:rPr>
        <w:t xml:space="preserve"> #</w:t>
      </w:r>
    </w:p>
    <w:p w14:paraId="1A9E77F5" w14:textId="77777777" w:rsidR="00EF426E" w:rsidRPr="00383667" w:rsidRDefault="00EF426E" w:rsidP="00EF426E">
      <w:pPr>
        <w:pStyle w:val="2f3"/>
        <w:rPr>
          <w:rFonts w:cs="Huawei Sans"/>
        </w:rPr>
      </w:pPr>
      <w:r w:rsidRPr="00383667">
        <w:rPr>
          <w:rFonts w:cs="Huawei Sans"/>
        </w:rPr>
        <w:t xml:space="preserve"> ipv4-family unicast</w:t>
      </w:r>
    </w:p>
    <w:p w14:paraId="4C6CB12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00D59D2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10.0.1.1 enable</w:t>
      </w:r>
    </w:p>
    <w:p w14:paraId="1DFBD06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enable</w:t>
      </w:r>
    </w:p>
    <w:p w14:paraId="60766EA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next-hop-local</w:t>
      </w:r>
    </w:p>
    <w:p w14:paraId="3A7F2E2E"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enable</w:t>
      </w:r>
    </w:p>
    <w:p w14:paraId="3C1B7D7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next-hop-local</w:t>
      </w:r>
    </w:p>
    <w:p w14:paraId="05A92782" w14:textId="77777777" w:rsidR="00EF426E" w:rsidRPr="00383667" w:rsidRDefault="00EF426E" w:rsidP="00EF426E">
      <w:pPr>
        <w:pStyle w:val="2f3"/>
        <w:rPr>
          <w:rFonts w:cs="Huawei Sans"/>
        </w:rPr>
      </w:pPr>
      <w:r w:rsidRPr="00383667">
        <w:rPr>
          <w:rFonts w:cs="Huawei Sans"/>
        </w:rPr>
        <w:t>#</w:t>
      </w:r>
    </w:p>
    <w:p w14:paraId="455D6192" w14:textId="77777777" w:rsidR="00EF426E" w:rsidRPr="00383667" w:rsidRDefault="00EF426E" w:rsidP="00EF426E">
      <w:pPr>
        <w:pStyle w:val="2f3"/>
        <w:rPr>
          <w:rFonts w:cs="Huawei Sans"/>
        </w:rPr>
      </w:pPr>
      <w:r w:rsidRPr="00497E5B">
        <w:rPr>
          <w:rFonts w:cs="Huawei Sans"/>
        </w:rPr>
        <w:lastRenderedPageBreak/>
        <w:t>ospf</w:t>
      </w:r>
      <w:r w:rsidRPr="00383667">
        <w:rPr>
          <w:rFonts w:cs="Huawei Sans"/>
        </w:rPr>
        <w:t xml:space="preserve"> 1 router-id 10.0.2.2</w:t>
      </w:r>
    </w:p>
    <w:p w14:paraId="2A74F27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63874DB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10.0.2.2 0.0.0.0</w:t>
      </w:r>
    </w:p>
    <w:p w14:paraId="58BD816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10.0.23.2 0.0.0.0</w:t>
      </w:r>
    </w:p>
    <w:p w14:paraId="791A4C64" w14:textId="77777777" w:rsidR="00EF426E" w:rsidRPr="00383667" w:rsidRDefault="00EF426E" w:rsidP="00EF426E">
      <w:pPr>
        <w:pStyle w:val="2f3"/>
        <w:rPr>
          <w:rFonts w:cs="Huawei Sans"/>
        </w:rPr>
      </w:pPr>
      <w:r w:rsidRPr="00383667">
        <w:rPr>
          <w:rFonts w:cs="Huawei Sans"/>
        </w:rPr>
        <w:t>#</w:t>
      </w:r>
    </w:p>
    <w:p w14:paraId="00F1A1D3"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route-static 10.0.1.1 255.255.255.255 10.0.12.1</w:t>
      </w:r>
    </w:p>
    <w:p w14:paraId="50D9DB1E" w14:textId="77777777" w:rsidR="00EF426E" w:rsidRPr="00383667" w:rsidRDefault="00EF426E" w:rsidP="00EF426E">
      <w:pPr>
        <w:pStyle w:val="2f3"/>
        <w:rPr>
          <w:rFonts w:cs="Huawei Sans"/>
        </w:rPr>
      </w:pPr>
      <w:r w:rsidRPr="00383667">
        <w:rPr>
          <w:rFonts w:cs="Huawei Sans"/>
        </w:rPr>
        <w:t>#</w:t>
      </w:r>
    </w:p>
    <w:p w14:paraId="50B7E1F8" w14:textId="77777777" w:rsidR="00EF426E" w:rsidRPr="00383667" w:rsidRDefault="00EF426E" w:rsidP="00EF426E">
      <w:pPr>
        <w:pStyle w:val="2f3"/>
        <w:rPr>
          <w:rFonts w:cs="Huawei Sans"/>
        </w:rPr>
      </w:pPr>
      <w:r w:rsidRPr="00497E5B">
        <w:rPr>
          <w:rFonts w:cs="Huawei Sans"/>
        </w:rPr>
        <w:t>return</w:t>
      </w:r>
    </w:p>
    <w:p w14:paraId="69DCFBE6" w14:textId="77777777" w:rsidR="00EF426E" w:rsidRPr="00383667" w:rsidRDefault="00EF426E" w:rsidP="00EF426E">
      <w:pPr>
        <w:pStyle w:val="1e"/>
      </w:pPr>
      <w:r w:rsidRPr="00383667">
        <w:t>Configuration on R3</w:t>
      </w:r>
    </w:p>
    <w:p w14:paraId="5DB893F3" w14:textId="77777777" w:rsidR="00EF426E" w:rsidRPr="00383667" w:rsidRDefault="00EF426E" w:rsidP="00EF426E">
      <w:pPr>
        <w:pStyle w:val="2f3"/>
        <w:rPr>
          <w:rFonts w:cs="Huawei Sans"/>
        </w:rPr>
      </w:pPr>
      <w:r w:rsidRPr="00383667">
        <w:rPr>
          <w:rFonts w:cs="Huawei Sans"/>
        </w:rPr>
        <w:t>#</w:t>
      </w:r>
    </w:p>
    <w:p w14:paraId="0D10B29D"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R3</w:t>
      </w:r>
    </w:p>
    <w:p w14:paraId="54A0E2A3" w14:textId="77777777" w:rsidR="00EF426E" w:rsidRPr="00383667" w:rsidRDefault="00EF426E" w:rsidP="00EF426E">
      <w:pPr>
        <w:pStyle w:val="2f3"/>
        <w:rPr>
          <w:rFonts w:cs="Huawei Sans"/>
        </w:rPr>
      </w:pPr>
      <w:r w:rsidRPr="00383667">
        <w:rPr>
          <w:rFonts w:cs="Huawei Sans"/>
        </w:rPr>
        <w:t>#</w:t>
      </w:r>
    </w:p>
    <w:p w14:paraId="3B236A7F"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58B9577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10.0.34.3 255.255.255.0</w:t>
      </w:r>
    </w:p>
    <w:p w14:paraId="595D3517" w14:textId="77777777" w:rsidR="00EF426E" w:rsidRPr="00383667" w:rsidRDefault="00EF426E" w:rsidP="00EF426E">
      <w:pPr>
        <w:pStyle w:val="2f3"/>
        <w:rPr>
          <w:rFonts w:cs="Huawei Sans"/>
        </w:rPr>
      </w:pPr>
      <w:r w:rsidRPr="00383667">
        <w:rPr>
          <w:rFonts w:cs="Huawei Sans"/>
        </w:rPr>
        <w:t>#</w:t>
      </w:r>
    </w:p>
    <w:p w14:paraId="67CA8A6C"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602D2D9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10.0.23.3 255.255.255.0</w:t>
      </w:r>
    </w:p>
    <w:p w14:paraId="403C052D" w14:textId="77777777" w:rsidR="00EF426E" w:rsidRPr="00383667" w:rsidRDefault="00EF426E" w:rsidP="00EF426E">
      <w:pPr>
        <w:pStyle w:val="2f3"/>
        <w:rPr>
          <w:rFonts w:cs="Huawei Sans"/>
        </w:rPr>
      </w:pPr>
      <w:r w:rsidRPr="00383667">
        <w:rPr>
          <w:rFonts w:cs="Huawei Sans"/>
        </w:rPr>
        <w:t>#</w:t>
      </w:r>
    </w:p>
    <w:p w14:paraId="599F7613"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558191D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10.0.3.3 255.255.255.255</w:t>
      </w:r>
    </w:p>
    <w:p w14:paraId="66C5B8C1" w14:textId="77777777" w:rsidR="00EF426E" w:rsidRPr="00383667" w:rsidRDefault="00EF426E" w:rsidP="00EF426E">
      <w:pPr>
        <w:pStyle w:val="2f3"/>
        <w:rPr>
          <w:rFonts w:cs="Huawei Sans"/>
        </w:rPr>
      </w:pPr>
      <w:r w:rsidRPr="00383667">
        <w:rPr>
          <w:rFonts w:cs="Huawei Sans"/>
        </w:rPr>
        <w:t>#</w:t>
      </w:r>
    </w:p>
    <w:p w14:paraId="4A4DAC6A"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64512</w:t>
      </w:r>
    </w:p>
    <w:p w14:paraId="20DC325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10.0.3.3</w:t>
      </w:r>
    </w:p>
    <w:p w14:paraId="3A848A5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as-number 64512</w:t>
      </w:r>
    </w:p>
    <w:p w14:paraId="09BC688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connect-interface LoopBack0</w:t>
      </w:r>
    </w:p>
    <w:p w14:paraId="1C01CD1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as-number 64512</w:t>
      </w:r>
    </w:p>
    <w:p w14:paraId="0C26D0D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connect-interface LoopBack0</w:t>
      </w:r>
    </w:p>
    <w:p w14:paraId="482692E2" w14:textId="77777777" w:rsidR="00EF426E" w:rsidRPr="00383667" w:rsidRDefault="00EF426E" w:rsidP="00EF426E">
      <w:pPr>
        <w:pStyle w:val="2f3"/>
        <w:rPr>
          <w:rFonts w:cs="Huawei Sans"/>
        </w:rPr>
      </w:pPr>
      <w:r w:rsidRPr="00383667">
        <w:rPr>
          <w:rFonts w:cs="Huawei Sans"/>
        </w:rPr>
        <w:t xml:space="preserve"> #</w:t>
      </w:r>
    </w:p>
    <w:p w14:paraId="0ADDCC95" w14:textId="77777777" w:rsidR="00EF426E" w:rsidRPr="00383667" w:rsidRDefault="00EF426E" w:rsidP="00EF426E">
      <w:pPr>
        <w:pStyle w:val="2f3"/>
        <w:rPr>
          <w:rFonts w:cs="Huawei Sans"/>
        </w:rPr>
      </w:pPr>
      <w:r w:rsidRPr="00383667">
        <w:rPr>
          <w:rFonts w:cs="Huawei Sans"/>
        </w:rPr>
        <w:t xml:space="preserve"> ipv4-family unicast</w:t>
      </w:r>
    </w:p>
    <w:p w14:paraId="79FE39D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28FE7C9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enable</w:t>
      </w:r>
    </w:p>
    <w:p w14:paraId="45FDCA2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enable</w:t>
      </w:r>
    </w:p>
    <w:p w14:paraId="3441F1B9" w14:textId="77777777" w:rsidR="00EF426E" w:rsidRPr="00383667" w:rsidRDefault="00EF426E" w:rsidP="00EF426E">
      <w:pPr>
        <w:pStyle w:val="2f3"/>
        <w:rPr>
          <w:rFonts w:cs="Huawei Sans"/>
        </w:rPr>
      </w:pPr>
      <w:r w:rsidRPr="00383667">
        <w:rPr>
          <w:rFonts w:cs="Huawei Sans"/>
        </w:rPr>
        <w:t>#</w:t>
      </w:r>
    </w:p>
    <w:p w14:paraId="60E303B9" w14:textId="77777777" w:rsidR="00EF426E" w:rsidRPr="00383667" w:rsidRDefault="00EF426E" w:rsidP="00EF426E">
      <w:pPr>
        <w:pStyle w:val="2f3"/>
        <w:rPr>
          <w:rFonts w:cs="Huawei Sans"/>
        </w:rPr>
      </w:pPr>
      <w:r w:rsidRPr="00497E5B">
        <w:rPr>
          <w:rFonts w:cs="Huawei Sans"/>
        </w:rPr>
        <w:t>ospf</w:t>
      </w:r>
      <w:r w:rsidRPr="00383667">
        <w:rPr>
          <w:rFonts w:cs="Huawei Sans"/>
        </w:rPr>
        <w:t xml:space="preserve"> 1 router-id 10.0.3.3</w:t>
      </w:r>
    </w:p>
    <w:p w14:paraId="0012AEE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67CD379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46DBCF3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10.0.23.3 0.0.0.0</w:t>
      </w:r>
    </w:p>
    <w:p w14:paraId="79A858A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10.0.34.3 0.0.0.0</w:t>
      </w:r>
    </w:p>
    <w:p w14:paraId="4A5DCDF1" w14:textId="77777777" w:rsidR="00EF426E" w:rsidRPr="00383667" w:rsidRDefault="00EF426E" w:rsidP="00EF426E">
      <w:pPr>
        <w:pStyle w:val="2f3"/>
        <w:rPr>
          <w:rFonts w:cs="Huawei Sans"/>
        </w:rPr>
      </w:pPr>
      <w:r w:rsidRPr="00383667">
        <w:rPr>
          <w:rFonts w:cs="Huawei Sans"/>
        </w:rPr>
        <w:t>#</w:t>
      </w:r>
    </w:p>
    <w:p w14:paraId="0BB27749" w14:textId="77777777" w:rsidR="00EF426E" w:rsidRPr="00383667" w:rsidRDefault="00EF426E" w:rsidP="00EF426E">
      <w:pPr>
        <w:pStyle w:val="2f3"/>
        <w:rPr>
          <w:rFonts w:cs="Huawei Sans"/>
        </w:rPr>
      </w:pPr>
      <w:r w:rsidRPr="00497E5B">
        <w:rPr>
          <w:rFonts w:cs="Huawei Sans"/>
        </w:rPr>
        <w:t>return</w:t>
      </w:r>
    </w:p>
    <w:p w14:paraId="31D2AD55" w14:textId="77777777" w:rsidR="00EF426E" w:rsidRPr="00383667" w:rsidRDefault="00EF426E" w:rsidP="00EF426E">
      <w:pPr>
        <w:pStyle w:val="1e"/>
      </w:pPr>
      <w:r w:rsidRPr="00383667">
        <w:t>Configuration on R4</w:t>
      </w:r>
    </w:p>
    <w:p w14:paraId="7A506034" w14:textId="77777777" w:rsidR="00EF426E" w:rsidRPr="00383667" w:rsidRDefault="00EF426E" w:rsidP="00EF426E">
      <w:pPr>
        <w:pStyle w:val="2f3"/>
        <w:rPr>
          <w:rFonts w:cs="Huawei Sans"/>
        </w:rPr>
      </w:pPr>
      <w:r w:rsidRPr="00383667">
        <w:rPr>
          <w:rFonts w:cs="Huawei Sans"/>
        </w:rPr>
        <w:t>#</w:t>
      </w:r>
    </w:p>
    <w:p w14:paraId="7887B248"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R4</w:t>
      </w:r>
    </w:p>
    <w:p w14:paraId="08CF7D0E" w14:textId="77777777" w:rsidR="00EF426E" w:rsidRPr="00383667" w:rsidRDefault="00EF426E" w:rsidP="00EF426E">
      <w:pPr>
        <w:pStyle w:val="2f3"/>
        <w:rPr>
          <w:rFonts w:cs="Huawei Sans"/>
        </w:rPr>
      </w:pPr>
      <w:r w:rsidRPr="00383667">
        <w:rPr>
          <w:rFonts w:cs="Huawei Sans"/>
        </w:rPr>
        <w:t>#</w:t>
      </w:r>
    </w:p>
    <w:p w14:paraId="1AFD302B"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7E2DB04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10.0.45.4 255.255.255.0</w:t>
      </w:r>
    </w:p>
    <w:p w14:paraId="39D122CF" w14:textId="77777777" w:rsidR="00EF426E" w:rsidRPr="00383667" w:rsidRDefault="00EF426E" w:rsidP="00EF426E">
      <w:pPr>
        <w:pStyle w:val="2f3"/>
        <w:rPr>
          <w:rFonts w:cs="Huawei Sans"/>
        </w:rPr>
      </w:pPr>
      <w:r w:rsidRPr="00383667">
        <w:rPr>
          <w:rFonts w:cs="Huawei Sans"/>
        </w:rPr>
        <w:t>#</w:t>
      </w:r>
    </w:p>
    <w:p w14:paraId="273138E4"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2660469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10.0.34.4 255.255.255.0</w:t>
      </w:r>
    </w:p>
    <w:p w14:paraId="567FE3F1" w14:textId="77777777" w:rsidR="00EF426E" w:rsidRPr="00383667" w:rsidRDefault="00EF426E" w:rsidP="00EF426E">
      <w:pPr>
        <w:pStyle w:val="2f3"/>
        <w:rPr>
          <w:rFonts w:cs="Huawei Sans"/>
        </w:rPr>
      </w:pPr>
      <w:r w:rsidRPr="00383667">
        <w:rPr>
          <w:rFonts w:cs="Huawei Sans"/>
        </w:rPr>
        <w:t>#</w:t>
      </w:r>
    </w:p>
    <w:p w14:paraId="0358886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7675371F" w14:textId="77777777" w:rsidR="00EF426E" w:rsidRPr="00383667" w:rsidRDefault="00EF426E" w:rsidP="00EF426E">
      <w:pPr>
        <w:pStyle w:val="2f3"/>
        <w:rPr>
          <w:rFonts w:cs="Huawei Sans"/>
        </w:rPr>
      </w:pPr>
      <w:r w:rsidRPr="00383667">
        <w:rPr>
          <w:rFonts w:cs="Huawei Sans"/>
        </w:rPr>
        <w:lastRenderedPageBreak/>
        <w:t xml:space="preserve"> </w:t>
      </w:r>
      <w:r w:rsidRPr="00497E5B">
        <w:rPr>
          <w:rFonts w:cs="Huawei Sans"/>
        </w:rPr>
        <w:t>ip</w:t>
      </w:r>
      <w:r w:rsidRPr="00383667">
        <w:rPr>
          <w:rFonts w:cs="Huawei Sans"/>
        </w:rPr>
        <w:t xml:space="preserve"> address 10.0.4.4 255.255.255.255</w:t>
      </w:r>
    </w:p>
    <w:p w14:paraId="09D09574" w14:textId="77777777" w:rsidR="00EF426E" w:rsidRPr="00383667" w:rsidRDefault="00EF426E" w:rsidP="00EF426E">
      <w:pPr>
        <w:pStyle w:val="2f3"/>
        <w:rPr>
          <w:rFonts w:cs="Huawei Sans"/>
        </w:rPr>
      </w:pPr>
      <w:r w:rsidRPr="00383667">
        <w:rPr>
          <w:rFonts w:cs="Huawei Sans"/>
        </w:rPr>
        <w:t>#</w:t>
      </w:r>
    </w:p>
    <w:p w14:paraId="220239EA"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64512</w:t>
      </w:r>
    </w:p>
    <w:p w14:paraId="4A74976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10.0.4.4</w:t>
      </w:r>
    </w:p>
    <w:p w14:paraId="75E0481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as-number 64512</w:t>
      </w:r>
    </w:p>
    <w:p w14:paraId="383B859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connect-interface LoopBack0</w:t>
      </w:r>
    </w:p>
    <w:p w14:paraId="5E817BE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as-number 64512</w:t>
      </w:r>
    </w:p>
    <w:p w14:paraId="287C0D2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connect-interface LoopBack0</w:t>
      </w:r>
    </w:p>
    <w:p w14:paraId="3A11C47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10.0.5.5 as-number 64514</w:t>
      </w:r>
    </w:p>
    <w:p w14:paraId="56AB22F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10.0.5.5 </w:t>
      </w:r>
      <w:r w:rsidRPr="00497E5B">
        <w:rPr>
          <w:rFonts w:cs="Huawei Sans"/>
        </w:rPr>
        <w:t>ebgp-max-hop</w:t>
      </w:r>
      <w:r w:rsidRPr="00383667">
        <w:rPr>
          <w:rFonts w:cs="Huawei Sans"/>
        </w:rPr>
        <w:t xml:space="preserve"> 2</w:t>
      </w:r>
    </w:p>
    <w:p w14:paraId="7E69ECE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10.0.5.5 connect-interface LoopBack0</w:t>
      </w:r>
    </w:p>
    <w:p w14:paraId="40B1F4BE" w14:textId="77777777" w:rsidR="00EF426E" w:rsidRPr="00383667" w:rsidRDefault="00EF426E" w:rsidP="00EF426E">
      <w:pPr>
        <w:pStyle w:val="2f3"/>
        <w:rPr>
          <w:rFonts w:cs="Huawei Sans"/>
        </w:rPr>
      </w:pPr>
      <w:r w:rsidRPr="00383667">
        <w:rPr>
          <w:rFonts w:cs="Huawei Sans"/>
        </w:rPr>
        <w:t xml:space="preserve"> #</w:t>
      </w:r>
    </w:p>
    <w:p w14:paraId="0606F811" w14:textId="77777777" w:rsidR="00EF426E" w:rsidRPr="00383667" w:rsidRDefault="00EF426E" w:rsidP="00EF426E">
      <w:pPr>
        <w:pStyle w:val="2f3"/>
        <w:rPr>
          <w:rFonts w:cs="Huawei Sans"/>
        </w:rPr>
      </w:pPr>
      <w:r w:rsidRPr="00383667">
        <w:rPr>
          <w:rFonts w:cs="Huawei Sans"/>
        </w:rPr>
        <w:t xml:space="preserve"> ipv4-family unicast</w:t>
      </w:r>
    </w:p>
    <w:p w14:paraId="54674BE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19D727A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enable</w:t>
      </w:r>
    </w:p>
    <w:p w14:paraId="6E18B92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next-hop-local</w:t>
      </w:r>
    </w:p>
    <w:p w14:paraId="45843A0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enable</w:t>
      </w:r>
    </w:p>
    <w:p w14:paraId="7CB2FA2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next-hop-local</w:t>
      </w:r>
    </w:p>
    <w:p w14:paraId="7934962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10.0.5.5 enable</w:t>
      </w:r>
    </w:p>
    <w:p w14:paraId="7171D958" w14:textId="77777777" w:rsidR="00EF426E" w:rsidRPr="00383667" w:rsidRDefault="00EF426E" w:rsidP="00EF426E">
      <w:pPr>
        <w:pStyle w:val="2f3"/>
        <w:rPr>
          <w:rFonts w:cs="Huawei Sans"/>
        </w:rPr>
      </w:pPr>
      <w:r w:rsidRPr="00383667">
        <w:rPr>
          <w:rFonts w:cs="Huawei Sans"/>
        </w:rPr>
        <w:t>#</w:t>
      </w:r>
    </w:p>
    <w:p w14:paraId="37ABEA33" w14:textId="77777777" w:rsidR="00EF426E" w:rsidRPr="00383667" w:rsidRDefault="00EF426E" w:rsidP="00EF426E">
      <w:pPr>
        <w:pStyle w:val="2f3"/>
        <w:rPr>
          <w:rFonts w:cs="Huawei Sans"/>
        </w:rPr>
      </w:pPr>
      <w:r w:rsidRPr="00497E5B">
        <w:rPr>
          <w:rFonts w:cs="Huawei Sans"/>
        </w:rPr>
        <w:t>ospf</w:t>
      </w:r>
      <w:r w:rsidRPr="00383667">
        <w:rPr>
          <w:rFonts w:cs="Huawei Sans"/>
        </w:rPr>
        <w:t xml:space="preserve"> 1 router-id 10.0.4.4</w:t>
      </w:r>
    </w:p>
    <w:p w14:paraId="5944694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30880FA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10.0.4.4 0.0.0.0</w:t>
      </w:r>
    </w:p>
    <w:p w14:paraId="6ECD565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10.0.34.4 0.0.0.0</w:t>
      </w:r>
    </w:p>
    <w:p w14:paraId="5676AEFC" w14:textId="77777777" w:rsidR="00EF426E" w:rsidRPr="00383667" w:rsidRDefault="00EF426E" w:rsidP="00EF426E">
      <w:pPr>
        <w:pStyle w:val="2f3"/>
        <w:rPr>
          <w:rFonts w:cs="Huawei Sans"/>
        </w:rPr>
      </w:pPr>
      <w:r w:rsidRPr="00383667">
        <w:rPr>
          <w:rFonts w:cs="Huawei Sans"/>
        </w:rPr>
        <w:t>#</w:t>
      </w:r>
    </w:p>
    <w:p w14:paraId="2223CFCB"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route-static 10.0.5.5 255.255.255.255 10.0.45.5</w:t>
      </w:r>
    </w:p>
    <w:p w14:paraId="52E754D8" w14:textId="77777777" w:rsidR="00EF426E" w:rsidRPr="00383667" w:rsidRDefault="00EF426E" w:rsidP="00EF426E">
      <w:pPr>
        <w:pStyle w:val="2f3"/>
        <w:rPr>
          <w:rFonts w:cs="Huawei Sans"/>
        </w:rPr>
      </w:pPr>
      <w:r w:rsidRPr="00383667">
        <w:rPr>
          <w:rFonts w:cs="Huawei Sans"/>
        </w:rPr>
        <w:t>#</w:t>
      </w:r>
    </w:p>
    <w:p w14:paraId="0FAEC1DB" w14:textId="77777777" w:rsidR="00EF426E" w:rsidRPr="00383667" w:rsidRDefault="00EF426E" w:rsidP="00EF426E">
      <w:pPr>
        <w:pStyle w:val="2f3"/>
        <w:rPr>
          <w:rFonts w:cs="Huawei Sans"/>
        </w:rPr>
      </w:pPr>
      <w:r w:rsidRPr="00497E5B">
        <w:rPr>
          <w:rFonts w:cs="Huawei Sans"/>
        </w:rPr>
        <w:t>return</w:t>
      </w:r>
    </w:p>
    <w:p w14:paraId="115855D0" w14:textId="77777777" w:rsidR="00EF426E" w:rsidRPr="00383667" w:rsidRDefault="00EF426E" w:rsidP="00EF426E">
      <w:pPr>
        <w:pStyle w:val="1e"/>
      </w:pPr>
      <w:r w:rsidRPr="00383667">
        <w:t>Configuration on R5</w:t>
      </w:r>
    </w:p>
    <w:p w14:paraId="04E0D027" w14:textId="77777777" w:rsidR="00EF426E" w:rsidRPr="00383667" w:rsidRDefault="00EF426E" w:rsidP="00EF426E">
      <w:pPr>
        <w:pStyle w:val="2f3"/>
        <w:rPr>
          <w:rFonts w:cs="Huawei Sans"/>
        </w:rPr>
      </w:pPr>
      <w:r w:rsidRPr="00383667">
        <w:rPr>
          <w:rFonts w:cs="Huawei Sans"/>
        </w:rPr>
        <w:t>#</w:t>
      </w:r>
    </w:p>
    <w:p w14:paraId="3F9E1580"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R5</w:t>
      </w:r>
    </w:p>
    <w:p w14:paraId="2EABA538" w14:textId="77777777" w:rsidR="00EF426E" w:rsidRPr="00383667" w:rsidRDefault="00EF426E" w:rsidP="00EF426E">
      <w:pPr>
        <w:pStyle w:val="2f3"/>
        <w:rPr>
          <w:rFonts w:cs="Huawei Sans"/>
        </w:rPr>
      </w:pPr>
      <w:r w:rsidRPr="00383667">
        <w:rPr>
          <w:rFonts w:cs="Huawei Sans"/>
        </w:rPr>
        <w:t>#</w:t>
      </w:r>
    </w:p>
    <w:p w14:paraId="09EE276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1069FD3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10.0.45.5 255.255.255.0</w:t>
      </w:r>
    </w:p>
    <w:p w14:paraId="4D234726" w14:textId="77777777" w:rsidR="00EF426E" w:rsidRPr="00383667" w:rsidRDefault="00EF426E" w:rsidP="00EF426E">
      <w:pPr>
        <w:pStyle w:val="2f3"/>
        <w:rPr>
          <w:rFonts w:cs="Huawei Sans"/>
        </w:rPr>
      </w:pPr>
      <w:r w:rsidRPr="00383667">
        <w:rPr>
          <w:rFonts w:cs="Huawei Sans"/>
        </w:rPr>
        <w:t>#</w:t>
      </w:r>
    </w:p>
    <w:p w14:paraId="5D6D4A6E"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44CD3EB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10.0.5.5 255.255.255.255</w:t>
      </w:r>
    </w:p>
    <w:p w14:paraId="10EAF940" w14:textId="77777777" w:rsidR="00EF426E" w:rsidRPr="00383667" w:rsidRDefault="00EF426E" w:rsidP="00EF426E">
      <w:pPr>
        <w:pStyle w:val="2f3"/>
        <w:rPr>
          <w:rFonts w:cs="Huawei Sans"/>
        </w:rPr>
      </w:pPr>
      <w:r w:rsidRPr="00383667">
        <w:rPr>
          <w:rFonts w:cs="Huawei Sans"/>
        </w:rPr>
        <w:t>#</w:t>
      </w:r>
    </w:p>
    <w:p w14:paraId="2168C3C6"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LoopBack1</w:t>
      </w:r>
    </w:p>
    <w:p w14:paraId="4B2B4D4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10.1.5.5 255.255.255.0</w:t>
      </w:r>
    </w:p>
    <w:p w14:paraId="573FBE02" w14:textId="77777777" w:rsidR="00EF426E" w:rsidRPr="00383667" w:rsidRDefault="00EF426E" w:rsidP="00EF426E">
      <w:pPr>
        <w:pStyle w:val="2f3"/>
        <w:rPr>
          <w:rFonts w:cs="Huawei Sans"/>
        </w:rPr>
      </w:pPr>
      <w:r w:rsidRPr="00383667">
        <w:rPr>
          <w:rFonts w:cs="Huawei Sans"/>
        </w:rPr>
        <w:t>#</w:t>
      </w:r>
    </w:p>
    <w:p w14:paraId="4369352F"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64514</w:t>
      </w:r>
    </w:p>
    <w:p w14:paraId="362A197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10.0.5.5</w:t>
      </w:r>
    </w:p>
    <w:p w14:paraId="0820292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as-number 64512</w:t>
      </w:r>
    </w:p>
    <w:p w14:paraId="54D769C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w:t>
      </w:r>
      <w:r w:rsidRPr="00497E5B">
        <w:rPr>
          <w:rFonts w:cs="Huawei Sans"/>
        </w:rPr>
        <w:t>ebgp-max-hop</w:t>
      </w:r>
      <w:r w:rsidRPr="00383667">
        <w:rPr>
          <w:rFonts w:cs="Huawei Sans"/>
        </w:rPr>
        <w:t xml:space="preserve"> 2</w:t>
      </w:r>
    </w:p>
    <w:p w14:paraId="6700C78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connect-interface LoopBack0</w:t>
      </w:r>
    </w:p>
    <w:p w14:paraId="23F2C17C" w14:textId="77777777" w:rsidR="00EF426E" w:rsidRPr="00383667" w:rsidRDefault="00EF426E" w:rsidP="00EF426E">
      <w:pPr>
        <w:pStyle w:val="2f3"/>
        <w:rPr>
          <w:rFonts w:cs="Huawei Sans"/>
        </w:rPr>
      </w:pPr>
      <w:r w:rsidRPr="00383667">
        <w:rPr>
          <w:rFonts w:cs="Huawei Sans"/>
        </w:rPr>
        <w:t xml:space="preserve"> #</w:t>
      </w:r>
    </w:p>
    <w:p w14:paraId="32F5842B" w14:textId="77777777" w:rsidR="00EF426E" w:rsidRPr="00383667" w:rsidRDefault="00EF426E" w:rsidP="00EF426E">
      <w:pPr>
        <w:pStyle w:val="2f3"/>
        <w:rPr>
          <w:rFonts w:cs="Huawei Sans"/>
        </w:rPr>
      </w:pPr>
      <w:r w:rsidRPr="00383667">
        <w:rPr>
          <w:rFonts w:cs="Huawei Sans"/>
        </w:rPr>
        <w:t xml:space="preserve"> ipv4-family unicast</w:t>
      </w:r>
    </w:p>
    <w:p w14:paraId="0FDC427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0FEE5E5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10.1.5.0 255.255.255.0</w:t>
      </w:r>
    </w:p>
    <w:p w14:paraId="46A70A2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enable</w:t>
      </w:r>
    </w:p>
    <w:p w14:paraId="113D3105" w14:textId="77777777" w:rsidR="00EF426E" w:rsidRPr="00383667" w:rsidRDefault="00EF426E" w:rsidP="00EF426E">
      <w:pPr>
        <w:pStyle w:val="2f3"/>
        <w:rPr>
          <w:rFonts w:cs="Huawei Sans"/>
        </w:rPr>
      </w:pPr>
      <w:r w:rsidRPr="00383667">
        <w:rPr>
          <w:rFonts w:cs="Huawei Sans"/>
        </w:rPr>
        <w:t>#</w:t>
      </w:r>
    </w:p>
    <w:p w14:paraId="738E3ECA"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route-static 10.0.4.4 255.255.255.255 10.0.45.4</w:t>
      </w:r>
    </w:p>
    <w:p w14:paraId="330BD181" w14:textId="77777777" w:rsidR="00EF426E" w:rsidRPr="00383667" w:rsidRDefault="00EF426E" w:rsidP="00EF426E">
      <w:pPr>
        <w:pStyle w:val="2f3"/>
        <w:rPr>
          <w:rFonts w:cs="Huawei Sans"/>
        </w:rPr>
      </w:pPr>
      <w:r w:rsidRPr="00383667">
        <w:rPr>
          <w:rFonts w:cs="Huawei Sans"/>
        </w:rPr>
        <w:lastRenderedPageBreak/>
        <w:t>#</w:t>
      </w:r>
    </w:p>
    <w:p w14:paraId="67712118" w14:textId="77777777" w:rsidR="00EF426E" w:rsidRPr="00383667" w:rsidRDefault="00EF426E" w:rsidP="00EF426E">
      <w:pPr>
        <w:pStyle w:val="2f3"/>
        <w:rPr>
          <w:rFonts w:cs="Huawei Sans"/>
        </w:rPr>
      </w:pPr>
      <w:r w:rsidRPr="00383667">
        <w:rPr>
          <w:rFonts w:cs="Huawei Sans"/>
        </w:rPr>
        <w:t>Return</w:t>
      </w:r>
    </w:p>
    <w:p w14:paraId="7A0F90BF" w14:textId="3C74825F" w:rsidR="00EF426E" w:rsidRPr="00383667" w:rsidRDefault="00EF426E" w:rsidP="00EF426E">
      <w:pPr>
        <w:pStyle w:val="2"/>
        <w:numPr>
          <w:ilvl w:val="1"/>
          <w:numId w:val="31"/>
        </w:numPr>
      </w:pPr>
      <w:bookmarkStart w:id="69" w:name="_Toc45098826"/>
      <w:bookmarkStart w:id="70" w:name="_Toc49940014"/>
      <w:r w:rsidRPr="00383667">
        <w:t>Lab 2: BGP Route Summarization</w:t>
      </w:r>
      <w:bookmarkEnd w:id="69"/>
      <w:bookmarkEnd w:id="70"/>
    </w:p>
    <w:p w14:paraId="4230F954" w14:textId="7C0EBE79" w:rsidR="00EF426E" w:rsidRPr="00383667" w:rsidRDefault="00EF3092" w:rsidP="00EF426E">
      <w:pPr>
        <w:pStyle w:val="3"/>
        <w:numPr>
          <w:ilvl w:val="2"/>
          <w:numId w:val="31"/>
        </w:numPr>
      </w:pPr>
      <w:bookmarkStart w:id="71" w:name="_Toc49940015"/>
      <w:r w:rsidRPr="00383667">
        <w:t>Introduction</w:t>
      </w:r>
      <w:bookmarkEnd w:id="71"/>
    </w:p>
    <w:p w14:paraId="46018AD7" w14:textId="77777777" w:rsidR="00EF3092" w:rsidRPr="00383667" w:rsidRDefault="00EF426E" w:rsidP="00EF426E">
      <w:pPr>
        <w:pStyle w:val="4"/>
        <w:numPr>
          <w:ilvl w:val="3"/>
          <w:numId w:val="31"/>
        </w:numPr>
      </w:pPr>
      <w:r w:rsidRPr="00383667">
        <w:t>Objectives</w:t>
      </w:r>
    </w:p>
    <w:p w14:paraId="6BD9F4CA" w14:textId="44383BF6" w:rsidR="00EF426E" w:rsidRPr="00383667" w:rsidRDefault="00EF426E" w:rsidP="00EF3092">
      <w:pPr>
        <w:pStyle w:val="1e"/>
      </w:pPr>
      <w:r w:rsidRPr="00383667">
        <w:t>Upon completion of this task, you will be able to:</w:t>
      </w:r>
    </w:p>
    <w:p w14:paraId="2390CB17" w14:textId="77777777" w:rsidR="00EF426E" w:rsidRPr="00383667" w:rsidRDefault="00EF426E" w:rsidP="00604E8C">
      <w:pPr>
        <w:pStyle w:val="4a"/>
      </w:pPr>
      <w:r w:rsidRPr="00383667">
        <w:t xml:space="preserve">Implement automatic summarization for routes imported using the </w:t>
      </w:r>
      <w:r w:rsidRPr="00383667">
        <w:rPr>
          <w:b/>
          <w:bCs/>
        </w:rPr>
        <w:t>import-route</w:t>
      </w:r>
      <w:r w:rsidRPr="00383667">
        <w:t xml:space="preserve"> command.</w:t>
      </w:r>
    </w:p>
    <w:p w14:paraId="04CC05CE" w14:textId="77777777" w:rsidR="00EF426E" w:rsidRPr="00383667" w:rsidRDefault="00EF426E" w:rsidP="00604E8C">
      <w:pPr>
        <w:pStyle w:val="4a"/>
      </w:pPr>
      <w:r w:rsidRPr="00383667">
        <w:t xml:space="preserve">Implement manual route summarization using the </w:t>
      </w:r>
      <w:r w:rsidRPr="00383667">
        <w:rPr>
          <w:b/>
          <w:bCs/>
        </w:rPr>
        <w:t>aggregate</w:t>
      </w:r>
      <w:r w:rsidRPr="00383667">
        <w:t xml:space="preserve"> command.</w:t>
      </w:r>
    </w:p>
    <w:p w14:paraId="22075826" w14:textId="77777777" w:rsidR="00EF426E" w:rsidRPr="00383667" w:rsidRDefault="00EF426E" w:rsidP="00604E8C">
      <w:pPr>
        <w:pStyle w:val="4a"/>
      </w:pPr>
      <w:r w:rsidRPr="00383667">
        <w:t xml:space="preserve">Use the </w:t>
      </w:r>
      <w:r w:rsidRPr="00383667">
        <w:rPr>
          <w:b/>
          <w:bCs/>
        </w:rPr>
        <w:t>as-set</w:t>
      </w:r>
      <w:r w:rsidRPr="00383667">
        <w:t xml:space="preserve"> parameter for manual route summarization to prevent routing loops.</w:t>
      </w:r>
    </w:p>
    <w:p w14:paraId="0ECD7902" w14:textId="77777777" w:rsidR="00EF426E" w:rsidRPr="00383667" w:rsidRDefault="00EF426E" w:rsidP="00EF426E">
      <w:pPr>
        <w:pStyle w:val="4"/>
        <w:numPr>
          <w:ilvl w:val="3"/>
          <w:numId w:val="31"/>
        </w:numPr>
      </w:pPr>
      <w:r w:rsidRPr="00383667">
        <w:t>Networking Topology</w:t>
      </w:r>
    </w:p>
    <w:p w14:paraId="7BA7F4F9" w14:textId="77777777" w:rsidR="00EF426E" w:rsidRPr="00B17F02" w:rsidRDefault="00EF426E" w:rsidP="00EF426E">
      <w:pPr>
        <w:pStyle w:val="92"/>
        <w:numPr>
          <w:ilvl w:val="7"/>
          <w:numId w:val="31"/>
        </w:numPr>
        <w:ind w:left="1021"/>
        <w:rPr>
          <w:b/>
        </w:rPr>
      </w:pPr>
      <w:r w:rsidRPr="00B17F02">
        <w:rPr>
          <w:b/>
        </w:rPr>
        <w:t>BGP route summarization</w:t>
      </w:r>
    </w:p>
    <w:p w14:paraId="756DFDF3" w14:textId="77777777" w:rsidR="00EF426E" w:rsidRPr="00383667" w:rsidRDefault="00EF426E" w:rsidP="00EF426E">
      <w:pPr>
        <w:pStyle w:val="1e"/>
      </w:pPr>
      <w:r w:rsidRPr="00383667">
        <w:rPr>
          <w:noProof/>
        </w:rPr>
        <w:drawing>
          <wp:inline distT="0" distB="0" distL="0" distR="0" wp14:anchorId="5079F1F5" wp14:editId="71441812">
            <wp:extent cx="5440832" cy="930797"/>
            <wp:effectExtent l="0" t="0" r="0" b="317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505816" cy="941914"/>
                    </a:xfrm>
                    <a:prstGeom prst="rect">
                      <a:avLst/>
                    </a:prstGeom>
                    <a:noFill/>
                  </pic:spPr>
                </pic:pic>
              </a:graphicData>
            </a:graphic>
          </wp:inline>
        </w:drawing>
      </w:r>
    </w:p>
    <w:p w14:paraId="17B4391C" w14:textId="77777777" w:rsidR="00EF426E" w:rsidRPr="00383667" w:rsidRDefault="00EF426E" w:rsidP="00EF426E">
      <w:pPr>
        <w:pStyle w:val="1e"/>
      </w:pPr>
    </w:p>
    <w:p w14:paraId="77FF94F3" w14:textId="77777777" w:rsidR="00EF426E" w:rsidRPr="00383667" w:rsidRDefault="00EF426E" w:rsidP="00EF426E">
      <w:pPr>
        <w:pStyle w:val="1e"/>
      </w:pPr>
      <w:r w:rsidRPr="00383667">
        <w:t>The preceding figure shows the BGP AS numbers and IP addresses of interconnection interfaces. Loopback0 is created on each device, and its IP address is in the format of 10.0.</w:t>
      </w:r>
      <w:r w:rsidRPr="00383667">
        <w:rPr>
          <w:i/>
          <w:iCs/>
        </w:rPr>
        <w:t>x.x</w:t>
      </w:r>
      <w:r w:rsidRPr="00383667">
        <w:t xml:space="preserve">/32, where </w:t>
      </w:r>
      <w:r w:rsidRPr="00383667">
        <w:rPr>
          <w:i/>
          <w:iCs/>
        </w:rPr>
        <w:t>x</w:t>
      </w:r>
      <w:r w:rsidRPr="00383667">
        <w:t xml:space="preserve"> indicates the device number.</w:t>
      </w:r>
    </w:p>
    <w:p w14:paraId="23022DCF" w14:textId="77777777" w:rsidR="00EF426E" w:rsidRPr="00383667" w:rsidRDefault="00EF426E" w:rsidP="00EF426E">
      <w:pPr>
        <w:pStyle w:val="1e"/>
      </w:pPr>
      <w:r w:rsidRPr="00383667">
        <w:t>R1, R2, and R3 use the IP addresses of Loopback0 as their BGP router IDs and establish EBGP peer relationships through directly connected interfaces.</w:t>
      </w:r>
    </w:p>
    <w:p w14:paraId="25A417AC" w14:textId="77777777" w:rsidR="00EF426E" w:rsidRPr="00383667" w:rsidRDefault="00EF426E" w:rsidP="00EF426E">
      <w:pPr>
        <w:pStyle w:val="1e"/>
      </w:pPr>
      <w:r w:rsidRPr="00383667">
        <w:t>Loopback1 and Loopback2 are created on each of R1 and R3 to simulate user network segments.</w:t>
      </w:r>
    </w:p>
    <w:p w14:paraId="232CE12D" w14:textId="77777777" w:rsidR="00EF426E" w:rsidRPr="00383667" w:rsidRDefault="00EF426E" w:rsidP="00EF426E">
      <w:pPr>
        <w:pStyle w:val="4"/>
        <w:numPr>
          <w:ilvl w:val="3"/>
          <w:numId w:val="31"/>
        </w:numPr>
      </w:pPr>
      <w:r w:rsidRPr="00383667">
        <w:t>Background</w:t>
      </w:r>
    </w:p>
    <w:p w14:paraId="0BC73DF6" w14:textId="77777777" w:rsidR="00EF426E" w:rsidRPr="00383667" w:rsidRDefault="00EF426E" w:rsidP="00EF426E">
      <w:pPr>
        <w:pStyle w:val="1e"/>
      </w:pPr>
      <w:r w:rsidRPr="00383667">
        <w:t>You are a network administrator of a company. The company's network uses BGP as the routing protocol. The network consists of multiple ASs, with different branches using different AS numbers. As the network scale expands, more and more routing entries are stored in the routing tables on the routers, making it urgent to summarize BGP routes. After testing several methods of route summarization, you have finally selected a proper method to implement route summarization.</w:t>
      </w:r>
    </w:p>
    <w:p w14:paraId="75A0CC33" w14:textId="2F0BF740" w:rsidR="00EF426E" w:rsidRPr="00383667" w:rsidRDefault="00EF426E" w:rsidP="00EF426E">
      <w:pPr>
        <w:pStyle w:val="3"/>
        <w:numPr>
          <w:ilvl w:val="2"/>
          <w:numId w:val="31"/>
        </w:numPr>
      </w:pPr>
      <w:bookmarkStart w:id="72" w:name="_Toc49940016"/>
      <w:r w:rsidRPr="00383667">
        <w:t>Lab Configuration</w:t>
      </w:r>
      <w:bookmarkEnd w:id="72"/>
    </w:p>
    <w:p w14:paraId="34C6A575" w14:textId="77777777" w:rsidR="00EF426E" w:rsidRPr="00383667" w:rsidRDefault="00EF426E" w:rsidP="00EF426E">
      <w:pPr>
        <w:pStyle w:val="4"/>
        <w:numPr>
          <w:ilvl w:val="3"/>
          <w:numId w:val="31"/>
        </w:numPr>
      </w:pPr>
      <w:r w:rsidRPr="00383667">
        <w:t>Configuration Roadmap</w:t>
      </w:r>
    </w:p>
    <w:p w14:paraId="43C646C1" w14:textId="77777777" w:rsidR="00EF426E" w:rsidRPr="00383667" w:rsidRDefault="00EF426E" w:rsidP="00EF426E">
      <w:pPr>
        <w:pStyle w:val="1e"/>
        <w:numPr>
          <w:ilvl w:val="0"/>
          <w:numId w:val="47"/>
        </w:numPr>
      </w:pPr>
      <w:r w:rsidRPr="00383667">
        <w:t>Configure IP addresses for the devices.</w:t>
      </w:r>
    </w:p>
    <w:p w14:paraId="28953E5E" w14:textId="77777777" w:rsidR="00EF426E" w:rsidRPr="00383667" w:rsidRDefault="00EF426E" w:rsidP="00EF426E">
      <w:pPr>
        <w:pStyle w:val="1e"/>
        <w:numPr>
          <w:ilvl w:val="0"/>
          <w:numId w:val="47"/>
        </w:numPr>
      </w:pPr>
      <w:r w:rsidRPr="00383667">
        <w:t>Configure EBGP peer relationships between R1, R2, and R3 as planned.</w:t>
      </w:r>
    </w:p>
    <w:p w14:paraId="00867757" w14:textId="77777777" w:rsidR="00EF426E" w:rsidRPr="00383667" w:rsidRDefault="00EF426E" w:rsidP="00EF426E">
      <w:pPr>
        <w:pStyle w:val="1e"/>
        <w:numPr>
          <w:ilvl w:val="0"/>
          <w:numId w:val="47"/>
        </w:numPr>
      </w:pPr>
      <w:r w:rsidRPr="00383667">
        <w:lastRenderedPageBreak/>
        <w:t>Configure R1 to advertise its Loopback1 and Loopback2 routes to the BGP routing table and implement automatic route summarization. Check detailed information about the summary route on R2.</w:t>
      </w:r>
    </w:p>
    <w:p w14:paraId="419CFA41" w14:textId="77777777" w:rsidR="00EF426E" w:rsidRPr="00383667" w:rsidRDefault="00EF426E" w:rsidP="00EF426E">
      <w:pPr>
        <w:pStyle w:val="1e"/>
        <w:numPr>
          <w:ilvl w:val="0"/>
          <w:numId w:val="47"/>
        </w:numPr>
      </w:pPr>
      <w:r w:rsidRPr="00383667">
        <w:t xml:space="preserve">Configure R3 to advertise its Loopback1 and Loopback2 routes to the BGP routing table, and manually summarize the routes on R2. Check detailed information about the summary route on R2 and R3. Perform manual summarization on R2 again, and this time configure the </w:t>
      </w:r>
      <w:r w:rsidRPr="00383667">
        <w:rPr>
          <w:b/>
          <w:bCs/>
        </w:rPr>
        <w:t>as-set</w:t>
      </w:r>
      <w:r w:rsidRPr="00383667">
        <w:t xml:space="preserve"> parameter. Then, check detailed information about the summary route on R2.</w:t>
      </w:r>
    </w:p>
    <w:p w14:paraId="3E396B8D" w14:textId="77777777" w:rsidR="00EF426E" w:rsidRPr="00383667" w:rsidRDefault="00EF426E" w:rsidP="00EF426E">
      <w:pPr>
        <w:pStyle w:val="4"/>
        <w:numPr>
          <w:ilvl w:val="3"/>
          <w:numId w:val="31"/>
        </w:numPr>
      </w:pPr>
      <w:r w:rsidRPr="00383667">
        <w:t>Configuration Procedure</w:t>
      </w:r>
    </w:p>
    <w:p w14:paraId="3BDFE0A8" w14:textId="77777777" w:rsidR="00EF426E" w:rsidRPr="00383667" w:rsidRDefault="00EF426E" w:rsidP="00604E8C">
      <w:pPr>
        <w:pStyle w:val="30"/>
        <w:ind w:left="1032" w:hanging="278"/>
        <w:outlineLvl w:val="9"/>
        <w:rPr>
          <w:rFonts w:cs="Huawei Sans"/>
        </w:rPr>
      </w:pPr>
      <w:r w:rsidRPr="00383667">
        <w:rPr>
          <w:rFonts w:cs="Huawei Sans"/>
        </w:rPr>
        <w:t>Configure IP addresses for interconnection interfaces and loopback interfaces.</w:t>
      </w:r>
    </w:p>
    <w:p w14:paraId="16BA5E1B" w14:textId="77777777" w:rsidR="00EF426E" w:rsidRPr="00383667" w:rsidRDefault="00EF426E" w:rsidP="00EF426E">
      <w:pPr>
        <w:pStyle w:val="1e"/>
      </w:pPr>
      <w:r w:rsidRPr="00383667">
        <w:t># Name the devices.</w:t>
      </w:r>
    </w:p>
    <w:p w14:paraId="06B8F9D2" w14:textId="77777777" w:rsidR="00EF426E" w:rsidRPr="00383667" w:rsidRDefault="00EF426E" w:rsidP="00EF426E">
      <w:pPr>
        <w:pStyle w:val="1e"/>
      </w:pPr>
      <w:r w:rsidRPr="00383667">
        <w:t>The configuration details are not provided.</w:t>
      </w:r>
    </w:p>
    <w:p w14:paraId="241BCE3C" w14:textId="77777777" w:rsidR="00EF426E" w:rsidRPr="00383667" w:rsidRDefault="00EF426E" w:rsidP="00EF426E">
      <w:pPr>
        <w:pStyle w:val="1e"/>
      </w:pPr>
      <w:r w:rsidRPr="00383667">
        <w:t># Disable the interfaces that are not used in this experiment.</w:t>
      </w:r>
    </w:p>
    <w:p w14:paraId="59C39595" w14:textId="77777777" w:rsidR="00EF426E" w:rsidRPr="00383667" w:rsidRDefault="00EF426E" w:rsidP="00EF426E">
      <w:pPr>
        <w:pStyle w:val="1e"/>
      </w:pPr>
      <w:r w:rsidRPr="00383667">
        <w:t>The configuration details are not provided.</w:t>
      </w:r>
    </w:p>
    <w:p w14:paraId="3EB4AE23" w14:textId="77777777" w:rsidR="00EF426E" w:rsidRPr="00383667" w:rsidRDefault="00EF426E" w:rsidP="00EF426E">
      <w:pPr>
        <w:pStyle w:val="1e"/>
      </w:pPr>
      <w:r w:rsidRPr="00383667">
        <w:t># Configure IP addresses for GE0/0/2, Loopback0, Loopback1, and Loopback2 of R1.</w:t>
      </w:r>
    </w:p>
    <w:p w14:paraId="348954D9" w14:textId="77777777" w:rsidR="00EF426E" w:rsidRPr="00383667" w:rsidRDefault="00EF426E" w:rsidP="00EF426E">
      <w:pPr>
        <w:pStyle w:val="2f3"/>
        <w:rPr>
          <w:rFonts w:cs="Huawei Sans"/>
        </w:rPr>
      </w:pPr>
      <w:r w:rsidRPr="00383667">
        <w:rPr>
          <w:rFonts w:cs="Huawei Sans"/>
        </w:rPr>
        <w:t>[R1]interface GigabitEthernet0/0/2</w:t>
      </w:r>
    </w:p>
    <w:p w14:paraId="1388E466" w14:textId="77777777" w:rsidR="00EF426E" w:rsidRPr="00383667" w:rsidRDefault="00EF426E" w:rsidP="00EF426E">
      <w:pPr>
        <w:pStyle w:val="2f3"/>
        <w:rPr>
          <w:rFonts w:cs="Huawei Sans"/>
        </w:rPr>
      </w:pPr>
      <w:r w:rsidRPr="00383667">
        <w:rPr>
          <w:rFonts w:cs="Huawei Sans"/>
        </w:rPr>
        <w:t xml:space="preserve">[R1-GigabitEthernet0/0/2] </w:t>
      </w:r>
      <w:r w:rsidRPr="00497E5B">
        <w:rPr>
          <w:rFonts w:cs="Huawei Sans"/>
        </w:rPr>
        <w:t>ip</w:t>
      </w:r>
      <w:r w:rsidRPr="00383667">
        <w:rPr>
          <w:rFonts w:cs="Huawei Sans"/>
        </w:rPr>
        <w:t xml:space="preserve"> address 10.0.12.1 255.255.255.0</w:t>
      </w:r>
    </w:p>
    <w:p w14:paraId="05AECF30" w14:textId="77777777" w:rsidR="00EF426E" w:rsidRPr="00383667" w:rsidRDefault="00EF426E" w:rsidP="00EF426E">
      <w:pPr>
        <w:pStyle w:val="2f3"/>
        <w:rPr>
          <w:rFonts w:cs="Huawei Sans"/>
        </w:rPr>
      </w:pPr>
      <w:r w:rsidRPr="00383667">
        <w:rPr>
          <w:rFonts w:cs="Huawei Sans"/>
        </w:rPr>
        <w:t>[R1-GigabitEthernet0/0/2] quit</w:t>
      </w:r>
    </w:p>
    <w:p w14:paraId="1E4F0569" w14:textId="77777777" w:rsidR="00EF426E" w:rsidRPr="00383667" w:rsidRDefault="00EF426E" w:rsidP="00EF426E">
      <w:pPr>
        <w:pStyle w:val="2f3"/>
        <w:rPr>
          <w:rFonts w:cs="Huawei Sans"/>
        </w:rPr>
      </w:pPr>
      <w:r w:rsidRPr="00383667">
        <w:rPr>
          <w:rFonts w:cs="Huawei Sans"/>
        </w:rPr>
        <w:t>[R1]interface LoopBack0</w:t>
      </w:r>
    </w:p>
    <w:p w14:paraId="588F3D9F" w14:textId="77777777" w:rsidR="00EF426E" w:rsidRPr="00383667" w:rsidRDefault="00EF426E" w:rsidP="00EF426E">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10.0.1.1 255.255.255.255</w:t>
      </w:r>
    </w:p>
    <w:p w14:paraId="0A3BEA9C" w14:textId="77777777" w:rsidR="00EF426E" w:rsidRPr="00383667" w:rsidRDefault="00EF426E" w:rsidP="00EF426E">
      <w:pPr>
        <w:pStyle w:val="2f3"/>
        <w:rPr>
          <w:rFonts w:cs="Huawei Sans"/>
        </w:rPr>
      </w:pPr>
      <w:r w:rsidRPr="00383667">
        <w:rPr>
          <w:rFonts w:cs="Huawei Sans"/>
        </w:rPr>
        <w:t>[R1-LoopBack0] quit</w:t>
      </w:r>
    </w:p>
    <w:p w14:paraId="37A42117" w14:textId="77777777" w:rsidR="00EF426E" w:rsidRPr="00383667" w:rsidRDefault="00EF426E" w:rsidP="00EF426E">
      <w:pPr>
        <w:pStyle w:val="2f3"/>
        <w:rPr>
          <w:rFonts w:cs="Huawei Sans"/>
        </w:rPr>
      </w:pPr>
      <w:r w:rsidRPr="00383667">
        <w:rPr>
          <w:rFonts w:cs="Huawei Sans"/>
        </w:rPr>
        <w:t>[R1]interface LoopBack1</w:t>
      </w:r>
    </w:p>
    <w:p w14:paraId="2E962E99" w14:textId="77777777" w:rsidR="00EF426E" w:rsidRPr="00383667" w:rsidRDefault="00EF426E" w:rsidP="00EF426E">
      <w:pPr>
        <w:pStyle w:val="2f3"/>
        <w:rPr>
          <w:rFonts w:cs="Huawei Sans"/>
        </w:rPr>
      </w:pPr>
      <w:r w:rsidRPr="00383667">
        <w:rPr>
          <w:rFonts w:cs="Huawei Sans"/>
        </w:rPr>
        <w:t xml:space="preserve">[R1-LoopBack1] </w:t>
      </w:r>
      <w:r w:rsidRPr="00497E5B">
        <w:rPr>
          <w:rFonts w:cs="Huawei Sans"/>
        </w:rPr>
        <w:t>ip</w:t>
      </w:r>
      <w:r w:rsidRPr="00383667">
        <w:rPr>
          <w:rFonts w:cs="Huawei Sans"/>
        </w:rPr>
        <w:t xml:space="preserve"> address 172.16.1.1 255.255.255.0 </w:t>
      </w:r>
    </w:p>
    <w:p w14:paraId="528662BF" w14:textId="77777777" w:rsidR="00EF426E" w:rsidRPr="00383667" w:rsidRDefault="00EF426E" w:rsidP="00EF426E">
      <w:pPr>
        <w:pStyle w:val="2f3"/>
        <w:rPr>
          <w:rFonts w:cs="Huawei Sans"/>
        </w:rPr>
      </w:pPr>
      <w:r w:rsidRPr="00383667">
        <w:rPr>
          <w:rFonts w:cs="Huawei Sans"/>
        </w:rPr>
        <w:t>[R1-LoopBack1] quit</w:t>
      </w:r>
    </w:p>
    <w:p w14:paraId="088717F3" w14:textId="77777777" w:rsidR="00EF426E" w:rsidRPr="00383667" w:rsidRDefault="00EF426E" w:rsidP="00EF426E">
      <w:pPr>
        <w:pStyle w:val="2f3"/>
        <w:rPr>
          <w:rFonts w:cs="Huawei Sans"/>
        </w:rPr>
      </w:pPr>
      <w:r w:rsidRPr="00383667">
        <w:rPr>
          <w:rFonts w:cs="Huawei Sans"/>
        </w:rPr>
        <w:t>[R1]interface LoopBack2</w:t>
      </w:r>
    </w:p>
    <w:p w14:paraId="41AE8198" w14:textId="77777777" w:rsidR="00EF426E" w:rsidRPr="00383667" w:rsidRDefault="00EF426E" w:rsidP="00EF426E">
      <w:pPr>
        <w:pStyle w:val="2f3"/>
        <w:rPr>
          <w:rFonts w:cs="Huawei Sans"/>
        </w:rPr>
      </w:pPr>
      <w:r w:rsidRPr="00383667">
        <w:rPr>
          <w:rFonts w:cs="Huawei Sans"/>
        </w:rPr>
        <w:t xml:space="preserve">[R1-LoopBack1] </w:t>
      </w:r>
      <w:r w:rsidRPr="00497E5B">
        <w:rPr>
          <w:rFonts w:cs="Huawei Sans"/>
        </w:rPr>
        <w:t>ip</w:t>
      </w:r>
      <w:r w:rsidRPr="00383667">
        <w:rPr>
          <w:rFonts w:cs="Huawei Sans"/>
        </w:rPr>
        <w:t xml:space="preserve"> address 172.16.2.1 255.255.255.0 </w:t>
      </w:r>
    </w:p>
    <w:p w14:paraId="5EAE8686" w14:textId="77777777" w:rsidR="00EF426E" w:rsidRPr="00383667" w:rsidRDefault="00EF426E" w:rsidP="00EF426E">
      <w:pPr>
        <w:pStyle w:val="2f3"/>
        <w:rPr>
          <w:rFonts w:cs="Huawei Sans"/>
        </w:rPr>
      </w:pPr>
      <w:r w:rsidRPr="00383667">
        <w:rPr>
          <w:rFonts w:cs="Huawei Sans"/>
        </w:rPr>
        <w:t>[R1-LoopBack1] quit</w:t>
      </w:r>
    </w:p>
    <w:p w14:paraId="052C574D" w14:textId="77777777" w:rsidR="00EF426E" w:rsidRPr="00383667" w:rsidRDefault="00EF426E" w:rsidP="00EF426E">
      <w:pPr>
        <w:pStyle w:val="1e"/>
      </w:pPr>
      <w:r w:rsidRPr="00383667">
        <w:t># Configure IP addresses for GE0/0/2, GE0/0/3, and Loopback0 of R2.</w:t>
      </w:r>
    </w:p>
    <w:p w14:paraId="111DD0CF" w14:textId="77777777" w:rsidR="00EF426E" w:rsidRPr="00383667" w:rsidRDefault="00EF426E" w:rsidP="00EF426E">
      <w:pPr>
        <w:pStyle w:val="2f3"/>
        <w:rPr>
          <w:rFonts w:cs="Huawei Sans"/>
        </w:rPr>
      </w:pPr>
      <w:r w:rsidRPr="00383667">
        <w:rPr>
          <w:rFonts w:cs="Huawei Sans"/>
        </w:rPr>
        <w:t>[R2]interface LoopBack0</w:t>
      </w:r>
    </w:p>
    <w:p w14:paraId="3FE052A4" w14:textId="77777777" w:rsidR="00EF426E" w:rsidRPr="00383667" w:rsidRDefault="00EF426E" w:rsidP="00EF426E">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10.0.2.2 255.255.255.255</w:t>
      </w:r>
    </w:p>
    <w:p w14:paraId="1BCF3552" w14:textId="77777777" w:rsidR="00EF426E" w:rsidRPr="00383667" w:rsidRDefault="00EF426E" w:rsidP="00EF426E">
      <w:pPr>
        <w:pStyle w:val="2f3"/>
        <w:rPr>
          <w:rFonts w:cs="Huawei Sans"/>
        </w:rPr>
      </w:pPr>
      <w:r w:rsidRPr="00383667">
        <w:rPr>
          <w:rFonts w:cs="Huawei Sans"/>
        </w:rPr>
        <w:t>[R2-LoopBack0] quit</w:t>
      </w:r>
    </w:p>
    <w:p w14:paraId="773D5929" w14:textId="77777777" w:rsidR="00EF426E" w:rsidRPr="00383667" w:rsidRDefault="00EF426E" w:rsidP="00EF426E">
      <w:pPr>
        <w:pStyle w:val="2f3"/>
        <w:rPr>
          <w:rFonts w:cs="Huawei Sans"/>
        </w:rPr>
      </w:pPr>
      <w:r w:rsidRPr="00383667">
        <w:rPr>
          <w:rFonts w:cs="Huawei Sans"/>
        </w:rPr>
        <w:t>[R2]interface GigabitEthernet0/0/2</w:t>
      </w:r>
    </w:p>
    <w:p w14:paraId="079279F3" w14:textId="77777777" w:rsidR="00EF426E" w:rsidRPr="00383667" w:rsidRDefault="00EF426E" w:rsidP="00EF426E">
      <w:pPr>
        <w:pStyle w:val="2f3"/>
        <w:rPr>
          <w:rFonts w:cs="Huawei Sans"/>
        </w:rPr>
      </w:pPr>
      <w:r w:rsidRPr="00383667">
        <w:rPr>
          <w:rFonts w:cs="Huawei Sans"/>
        </w:rPr>
        <w:t xml:space="preserve">[R2-GigabitEthernet0/0/2] </w:t>
      </w:r>
      <w:r w:rsidRPr="00497E5B">
        <w:rPr>
          <w:rFonts w:cs="Huawei Sans"/>
        </w:rPr>
        <w:t>ip</w:t>
      </w:r>
      <w:r w:rsidRPr="00383667">
        <w:rPr>
          <w:rFonts w:cs="Huawei Sans"/>
        </w:rPr>
        <w:t xml:space="preserve"> address 10.0.23.2 255.255.255.0</w:t>
      </w:r>
    </w:p>
    <w:p w14:paraId="195D2317" w14:textId="77777777" w:rsidR="00EF426E" w:rsidRPr="00383667" w:rsidRDefault="00EF426E" w:rsidP="00EF426E">
      <w:pPr>
        <w:pStyle w:val="2f3"/>
        <w:rPr>
          <w:rFonts w:cs="Huawei Sans"/>
        </w:rPr>
      </w:pPr>
      <w:r w:rsidRPr="00383667">
        <w:rPr>
          <w:rFonts w:cs="Huawei Sans"/>
        </w:rPr>
        <w:t>[R2-GigabitEthernet0/0/2] quit</w:t>
      </w:r>
    </w:p>
    <w:p w14:paraId="2517EB98" w14:textId="77777777" w:rsidR="00EF426E" w:rsidRPr="00383667" w:rsidRDefault="00EF426E" w:rsidP="00EF426E">
      <w:pPr>
        <w:pStyle w:val="2f3"/>
        <w:rPr>
          <w:rFonts w:cs="Huawei Sans"/>
        </w:rPr>
      </w:pPr>
      <w:r w:rsidRPr="00383667">
        <w:rPr>
          <w:rFonts w:cs="Huawei Sans"/>
        </w:rPr>
        <w:t>[R2]interface GigabitEthernet0/0/3</w:t>
      </w:r>
    </w:p>
    <w:p w14:paraId="21B5EF93" w14:textId="77777777" w:rsidR="00EF426E" w:rsidRPr="00383667" w:rsidRDefault="00EF426E" w:rsidP="00EF426E">
      <w:pPr>
        <w:pStyle w:val="2f3"/>
        <w:rPr>
          <w:rFonts w:cs="Huawei Sans"/>
        </w:rPr>
      </w:pPr>
      <w:r w:rsidRPr="00383667">
        <w:rPr>
          <w:rFonts w:cs="Huawei Sans"/>
        </w:rPr>
        <w:t xml:space="preserve">[R2-GigabitEthernet0/0/3] </w:t>
      </w:r>
      <w:r w:rsidRPr="00497E5B">
        <w:rPr>
          <w:rFonts w:cs="Huawei Sans"/>
        </w:rPr>
        <w:t>ip</w:t>
      </w:r>
      <w:r w:rsidRPr="00383667">
        <w:rPr>
          <w:rFonts w:cs="Huawei Sans"/>
        </w:rPr>
        <w:t xml:space="preserve"> address 10.0.12.2 255.255.255.0</w:t>
      </w:r>
    </w:p>
    <w:p w14:paraId="5BB4AD92" w14:textId="40086928" w:rsidR="00EF426E" w:rsidRPr="00383667" w:rsidRDefault="00EF426E" w:rsidP="00EF426E">
      <w:pPr>
        <w:pStyle w:val="2f3"/>
        <w:rPr>
          <w:rFonts w:cs="Huawei Sans"/>
        </w:rPr>
      </w:pPr>
      <w:r w:rsidRPr="00383667">
        <w:rPr>
          <w:rFonts w:cs="Huawei Sans"/>
        </w:rPr>
        <w:t>[R2-GigaitEthernet0/0/3] quit</w:t>
      </w:r>
    </w:p>
    <w:p w14:paraId="198F074A" w14:textId="77777777" w:rsidR="00EF426E" w:rsidRPr="00383667" w:rsidRDefault="00EF426E" w:rsidP="00EF426E">
      <w:pPr>
        <w:pStyle w:val="1e"/>
      </w:pPr>
      <w:r w:rsidRPr="00383667">
        <w:t># Configure IP addresses for GE0/0/3, Loopback0, Loopback1, and Loopback2 of R3.</w:t>
      </w:r>
    </w:p>
    <w:p w14:paraId="1F174EC4" w14:textId="77777777" w:rsidR="00EF426E" w:rsidRPr="00383667" w:rsidRDefault="00EF426E" w:rsidP="00EF426E">
      <w:pPr>
        <w:pStyle w:val="2f3"/>
        <w:rPr>
          <w:rFonts w:cs="Huawei Sans"/>
        </w:rPr>
      </w:pPr>
      <w:r w:rsidRPr="00383667">
        <w:rPr>
          <w:rFonts w:cs="Huawei Sans"/>
        </w:rPr>
        <w:t>[R3]interface LoopBack0</w:t>
      </w:r>
    </w:p>
    <w:p w14:paraId="5C358779" w14:textId="77777777" w:rsidR="00EF426E" w:rsidRPr="00383667" w:rsidRDefault="00EF426E" w:rsidP="00EF426E">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10.0.3.3 255.255.255.255</w:t>
      </w:r>
    </w:p>
    <w:p w14:paraId="0C9B17BC" w14:textId="77777777" w:rsidR="00EF426E" w:rsidRPr="00383667" w:rsidRDefault="00EF426E" w:rsidP="00EF426E">
      <w:pPr>
        <w:pStyle w:val="2f3"/>
        <w:rPr>
          <w:rFonts w:cs="Huawei Sans"/>
        </w:rPr>
      </w:pPr>
      <w:r w:rsidRPr="00383667">
        <w:rPr>
          <w:rFonts w:cs="Huawei Sans"/>
        </w:rPr>
        <w:t>[R3-LoopBack0] quit</w:t>
      </w:r>
    </w:p>
    <w:p w14:paraId="34EA348E" w14:textId="77777777" w:rsidR="00EF426E" w:rsidRPr="00383667" w:rsidRDefault="00EF426E" w:rsidP="00EF426E">
      <w:pPr>
        <w:pStyle w:val="2f3"/>
        <w:rPr>
          <w:rFonts w:cs="Huawei Sans"/>
        </w:rPr>
      </w:pPr>
      <w:r w:rsidRPr="00383667">
        <w:rPr>
          <w:rFonts w:cs="Huawei Sans"/>
        </w:rPr>
        <w:t>[R3]interface GigabitEthernet0/0/3</w:t>
      </w:r>
    </w:p>
    <w:p w14:paraId="17EEFA57" w14:textId="77777777" w:rsidR="00EF426E" w:rsidRPr="00383667" w:rsidRDefault="00EF426E" w:rsidP="00EF426E">
      <w:pPr>
        <w:pStyle w:val="2f3"/>
        <w:rPr>
          <w:rFonts w:cs="Huawei Sans"/>
        </w:rPr>
      </w:pPr>
      <w:r w:rsidRPr="00383667">
        <w:rPr>
          <w:rFonts w:cs="Huawei Sans"/>
        </w:rPr>
        <w:t xml:space="preserve">[R3-GigabitEthernet0/0/3] </w:t>
      </w:r>
      <w:r w:rsidRPr="00497E5B">
        <w:rPr>
          <w:rFonts w:cs="Huawei Sans"/>
        </w:rPr>
        <w:t>ip</w:t>
      </w:r>
      <w:r w:rsidRPr="00383667">
        <w:rPr>
          <w:rFonts w:cs="Huawei Sans"/>
        </w:rPr>
        <w:t xml:space="preserve"> address 10.0.23.3 255.255.255.0</w:t>
      </w:r>
    </w:p>
    <w:p w14:paraId="46068B69" w14:textId="77777777" w:rsidR="00EF426E" w:rsidRPr="00383667" w:rsidRDefault="00EF426E" w:rsidP="00EF426E">
      <w:pPr>
        <w:pStyle w:val="2f3"/>
        <w:rPr>
          <w:rFonts w:cs="Huawei Sans"/>
        </w:rPr>
      </w:pPr>
      <w:r w:rsidRPr="00383667">
        <w:rPr>
          <w:rFonts w:cs="Huawei Sans"/>
        </w:rPr>
        <w:t>[R3-GigabitEthernet0/0/3] quit</w:t>
      </w:r>
    </w:p>
    <w:p w14:paraId="041F10A4" w14:textId="77777777" w:rsidR="00EF426E" w:rsidRPr="00383667" w:rsidRDefault="00EF426E" w:rsidP="00EF426E">
      <w:pPr>
        <w:pStyle w:val="2f3"/>
        <w:rPr>
          <w:rFonts w:cs="Huawei Sans"/>
        </w:rPr>
      </w:pPr>
      <w:r w:rsidRPr="00383667">
        <w:rPr>
          <w:rFonts w:cs="Huawei Sans"/>
        </w:rPr>
        <w:lastRenderedPageBreak/>
        <w:t>[R3]interface LoopBack1</w:t>
      </w:r>
    </w:p>
    <w:p w14:paraId="36CE20B8" w14:textId="77777777" w:rsidR="00EF426E" w:rsidRPr="00383667" w:rsidRDefault="00EF426E" w:rsidP="00EF426E">
      <w:pPr>
        <w:pStyle w:val="2f3"/>
        <w:rPr>
          <w:rFonts w:cs="Huawei Sans"/>
        </w:rPr>
      </w:pPr>
      <w:r w:rsidRPr="00383667">
        <w:rPr>
          <w:rFonts w:cs="Huawei Sans"/>
        </w:rPr>
        <w:t xml:space="preserve">[R3-LoopBack1] </w:t>
      </w:r>
      <w:r w:rsidRPr="00497E5B">
        <w:rPr>
          <w:rFonts w:cs="Huawei Sans"/>
        </w:rPr>
        <w:t>ip</w:t>
      </w:r>
      <w:r w:rsidRPr="00383667">
        <w:rPr>
          <w:rFonts w:cs="Huawei Sans"/>
        </w:rPr>
        <w:t xml:space="preserve"> address 172.17.1.1 255.255.255.0 </w:t>
      </w:r>
    </w:p>
    <w:p w14:paraId="1CCA1514" w14:textId="77777777" w:rsidR="00EF426E" w:rsidRPr="00383667" w:rsidRDefault="00EF426E" w:rsidP="00EF426E">
      <w:pPr>
        <w:pStyle w:val="2f3"/>
        <w:rPr>
          <w:rFonts w:cs="Huawei Sans"/>
        </w:rPr>
      </w:pPr>
      <w:r w:rsidRPr="00383667">
        <w:rPr>
          <w:rFonts w:cs="Huawei Sans"/>
        </w:rPr>
        <w:t>[R3-LoopBack1] quit</w:t>
      </w:r>
    </w:p>
    <w:p w14:paraId="0F9758C4" w14:textId="77777777" w:rsidR="00EF426E" w:rsidRPr="00383667" w:rsidRDefault="00EF426E" w:rsidP="00EF426E">
      <w:pPr>
        <w:pStyle w:val="2f3"/>
        <w:rPr>
          <w:rFonts w:cs="Huawei Sans"/>
        </w:rPr>
      </w:pPr>
      <w:r w:rsidRPr="00383667">
        <w:rPr>
          <w:rFonts w:cs="Huawei Sans"/>
        </w:rPr>
        <w:t>[R3]interface LoopBack2</w:t>
      </w:r>
    </w:p>
    <w:p w14:paraId="3C350908" w14:textId="77777777" w:rsidR="00EF426E" w:rsidRPr="00383667" w:rsidRDefault="00EF426E" w:rsidP="00EF426E">
      <w:pPr>
        <w:pStyle w:val="2f3"/>
        <w:rPr>
          <w:rFonts w:cs="Huawei Sans"/>
        </w:rPr>
      </w:pPr>
      <w:r w:rsidRPr="00383667">
        <w:rPr>
          <w:rFonts w:cs="Huawei Sans"/>
        </w:rPr>
        <w:t xml:space="preserve">[R3-LoopBack1] </w:t>
      </w:r>
      <w:r w:rsidRPr="00497E5B">
        <w:rPr>
          <w:rFonts w:cs="Huawei Sans"/>
        </w:rPr>
        <w:t>ip</w:t>
      </w:r>
      <w:r w:rsidRPr="00383667">
        <w:rPr>
          <w:rFonts w:cs="Huawei Sans"/>
        </w:rPr>
        <w:t xml:space="preserve"> address 172.17.2.1 255.255.255.0 </w:t>
      </w:r>
    </w:p>
    <w:p w14:paraId="59A849BA" w14:textId="77777777" w:rsidR="00EF426E" w:rsidRPr="00383667" w:rsidRDefault="00EF426E" w:rsidP="00EF426E">
      <w:pPr>
        <w:pStyle w:val="2f3"/>
        <w:rPr>
          <w:rFonts w:cs="Huawei Sans"/>
        </w:rPr>
      </w:pPr>
      <w:r w:rsidRPr="00383667">
        <w:rPr>
          <w:rFonts w:cs="Huawei Sans"/>
        </w:rPr>
        <w:t>[R3-LoopBack1] quit</w:t>
      </w:r>
    </w:p>
    <w:p w14:paraId="20697C8A" w14:textId="77777777" w:rsidR="00EF426E" w:rsidRPr="00383667" w:rsidRDefault="00EF426E" w:rsidP="00EF426E">
      <w:pPr>
        <w:pStyle w:val="1e"/>
      </w:pPr>
      <w:r w:rsidRPr="00383667">
        <w:t># On R2, ping the IP addresses of the interconnected devices to test the connectivity.</w:t>
      </w:r>
    </w:p>
    <w:p w14:paraId="09DB86A3" w14:textId="77777777" w:rsidR="00EF426E" w:rsidRPr="00383667" w:rsidRDefault="00EF426E" w:rsidP="00EF426E">
      <w:pPr>
        <w:pStyle w:val="2f3"/>
        <w:rPr>
          <w:rFonts w:cs="Huawei Sans"/>
        </w:rPr>
      </w:pPr>
      <w:r w:rsidRPr="00383667">
        <w:rPr>
          <w:rFonts w:cs="Huawei Sans"/>
        </w:rPr>
        <w:t>&lt;R2&gt;ping -c 1 10.0.12.1</w:t>
      </w:r>
    </w:p>
    <w:p w14:paraId="45C8E026" w14:textId="77777777" w:rsidR="00EF426E" w:rsidRPr="00383667" w:rsidRDefault="00EF426E" w:rsidP="00EF426E">
      <w:pPr>
        <w:pStyle w:val="2f3"/>
        <w:rPr>
          <w:rFonts w:cs="Huawei Sans"/>
        </w:rPr>
      </w:pPr>
      <w:r w:rsidRPr="00383667">
        <w:rPr>
          <w:rFonts w:cs="Huawei Sans"/>
        </w:rPr>
        <w:t xml:space="preserve">  PING 10.0.12.1: 56  data bytes, press CTRL_C to break</w:t>
      </w:r>
    </w:p>
    <w:p w14:paraId="464BEFD7" w14:textId="77777777" w:rsidR="00EF426E" w:rsidRPr="00383667" w:rsidRDefault="00EF426E" w:rsidP="00EF426E">
      <w:pPr>
        <w:pStyle w:val="2f3"/>
        <w:rPr>
          <w:rFonts w:cs="Huawei Sans"/>
        </w:rPr>
      </w:pPr>
      <w:r w:rsidRPr="00383667">
        <w:rPr>
          <w:rFonts w:cs="Huawei Sans"/>
        </w:rPr>
        <w:t xml:space="preserve">    Reply from 10.0.12.1: bytes=56 Sequence=1 ttl=255 time=80 ms</w:t>
      </w:r>
    </w:p>
    <w:p w14:paraId="6A3CE35E" w14:textId="77777777" w:rsidR="00EF426E" w:rsidRPr="00383667" w:rsidRDefault="00EF426E" w:rsidP="00EF426E">
      <w:pPr>
        <w:pStyle w:val="2f3"/>
        <w:rPr>
          <w:rFonts w:cs="Huawei Sans"/>
        </w:rPr>
      </w:pPr>
    </w:p>
    <w:p w14:paraId="3CEB8C4D" w14:textId="77777777" w:rsidR="00EF426E" w:rsidRPr="00383667" w:rsidRDefault="00EF426E" w:rsidP="00EF426E">
      <w:pPr>
        <w:pStyle w:val="2f3"/>
        <w:rPr>
          <w:rFonts w:cs="Huawei Sans"/>
        </w:rPr>
      </w:pPr>
      <w:r w:rsidRPr="00383667">
        <w:rPr>
          <w:rFonts w:cs="Huawei Sans"/>
        </w:rPr>
        <w:t xml:space="preserve">  --- 10.0.12.1 ping statistics ---</w:t>
      </w:r>
    </w:p>
    <w:p w14:paraId="3372492E" w14:textId="77777777" w:rsidR="00EF426E" w:rsidRPr="00383667" w:rsidRDefault="00EF426E" w:rsidP="00EF426E">
      <w:pPr>
        <w:pStyle w:val="2f3"/>
        <w:rPr>
          <w:rFonts w:cs="Huawei Sans"/>
        </w:rPr>
      </w:pPr>
      <w:r w:rsidRPr="00383667">
        <w:rPr>
          <w:rFonts w:cs="Huawei Sans"/>
        </w:rPr>
        <w:t xml:space="preserve">    1 packet(s) transmitted</w:t>
      </w:r>
    </w:p>
    <w:p w14:paraId="426E3012" w14:textId="77777777" w:rsidR="00EF426E" w:rsidRPr="00383667" w:rsidRDefault="00EF426E" w:rsidP="00EF426E">
      <w:pPr>
        <w:pStyle w:val="2f3"/>
        <w:rPr>
          <w:rFonts w:cs="Huawei Sans"/>
        </w:rPr>
      </w:pPr>
      <w:r w:rsidRPr="00383667">
        <w:rPr>
          <w:rFonts w:cs="Huawei Sans"/>
        </w:rPr>
        <w:t xml:space="preserve">    1 packet(s) received</w:t>
      </w:r>
    </w:p>
    <w:p w14:paraId="1836EB86" w14:textId="77777777" w:rsidR="00EF426E" w:rsidRPr="00383667" w:rsidRDefault="00EF426E" w:rsidP="00EF426E">
      <w:pPr>
        <w:pStyle w:val="2f3"/>
        <w:rPr>
          <w:rFonts w:cs="Huawei Sans"/>
        </w:rPr>
      </w:pPr>
      <w:r w:rsidRPr="00383667">
        <w:rPr>
          <w:rFonts w:cs="Huawei Sans"/>
        </w:rPr>
        <w:t xml:space="preserve">    0.00% packet loss</w:t>
      </w:r>
    </w:p>
    <w:p w14:paraId="0DF6240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80/80/80 ms</w:t>
      </w:r>
    </w:p>
    <w:p w14:paraId="36D040A3" w14:textId="77777777" w:rsidR="00EF426E" w:rsidRPr="00383667" w:rsidRDefault="00EF426E" w:rsidP="00EF426E">
      <w:pPr>
        <w:pStyle w:val="2f3"/>
        <w:rPr>
          <w:rFonts w:cs="Huawei Sans"/>
        </w:rPr>
      </w:pPr>
    </w:p>
    <w:p w14:paraId="6E4C73DF" w14:textId="77777777" w:rsidR="00EF426E" w:rsidRPr="00383667" w:rsidRDefault="00EF426E" w:rsidP="00EF426E">
      <w:pPr>
        <w:pStyle w:val="2f3"/>
        <w:rPr>
          <w:rFonts w:cs="Huawei Sans"/>
        </w:rPr>
      </w:pPr>
      <w:r w:rsidRPr="00383667">
        <w:rPr>
          <w:rFonts w:cs="Huawei Sans"/>
        </w:rPr>
        <w:t>&lt;R2&gt;ping -c 1 10.0.23.3</w:t>
      </w:r>
    </w:p>
    <w:p w14:paraId="060616DE" w14:textId="77777777" w:rsidR="00EF426E" w:rsidRPr="00383667" w:rsidRDefault="00EF426E" w:rsidP="00EF426E">
      <w:pPr>
        <w:pStyle w:val="2f3"/>
        <w:rPr>
          <w:rFonts w:cs="Huawei Sans"/>
        </w:rPr>
      </w:pPr>
      <w:r w:rsidRPr="00383667">
        <w:rPr>
          <w:rFonts w:cs="Huawei Sans"/>
        </w:rPr>
        <w:t xml:space="preserve">  PING 10.0.23.3: 56  data bytes, press CTRL_C to break</w:t>
      </w:r>
    </w:p>
    <w:p w14:paraId="32A80902" w14:textId="77777777" w:rsidR="00EF426E" w:rsidRPr="00383667" w:rsidRDefault="00EF426E" w:rsidP="00EF426E">
      <w:pPr>
        <w:pStyle w:val="2f3"/>
        <w:rPr>
          <w:rFonts w:cs="Huawei Sans"/>
        </w:rPr>
      </w:pPr>
      <w:r w:rsidRPr="00383667">
        <w:rPr>
          <w:rFonts w:cs="Huawei Sans"/>
        </w:rPr>
        <w:t xml:space="preserve">    Reply from 10.0.23.3: bytes=56 Sequence=1 ttl=255 time=20 ms</w:t>
      </w:r>
    </w:p>
    <w:p w14:paraId="736E5AB4" w14:textId="77777777" w:rsidR="00EF426E" w:rsidRPr="00383667" w:rsidRDefault="00EF426E" w:rsidP="00EF426E">
      <w:pPr>
        <w:pStyle w:val="2f3"/>
        <w:rPr>
          <w:rFonts w:cs="Huawei Sans"/>
        </w:rPr>
      </w:pPr>
    </w:p>
    <w:p w14:paraId="6B9AA872" w14:textId="77777777" w:rsidR="00EF426E" w:rsidRPr="00383667" w:rsidRDefault="00EF426E" w:rsidP="00EF426E">
      <w:pPr>
        <w:pStyle w:val="2f3"/>
        <w:rPr>
          <w:rFonts w:cs="Huawei Sans"/>
        </w:rPr>
      </w:pPr>
      <w:r w:rsidRPr="00383667">
        <w:rPr>
          <w:rFonts w:cs="Huawei Sans"/>
        </w:rPr>
        <w:t xml:space="preserve">  --- 10.0.23.3 ping statistics ---</w:t>
      </w:r>
    </w:p>
    <w:p w14:paraId="273CFD66" w14:textId="77777777" w:rsidR="00EF426E" w:rsidRPr="00383667" w:rsidRDefault="00EF426E" w:rsidP="00EF426E">
      <w:pPr>
        <w:pStyle w:val="2f3"/>
        <w:rPr>
          <w:rFonts w:cs="Huawei Sans"/>
        </w:rPr>
      </w:pPr>
      <w:r w:rsidRPr="00383667">
        <w:rPr>
          <w:rFonts w:cs="Huawei Sans"/>
        </w:rPr>
        <w:t xml:space="preserve">    1 packet(s) transmitted</w:t>
      </w:r>
    </w:p>
    <w:p w14:paraId="69D1FFC1" w14:textId="77777777" w:rsidR="00EF426E" w:rsidRPr="00383667" w:rsidRDefault="00EF426E" w:rsidP="00EF426E">
      <w:pPr>
        <w:pStyle w:val="2f3"/>
        <w:rPr>
          <w:rFonts w:cs="Huawei Sans"/>
        </w:rPr>
      </w:pPr>
      <w:r w:rsidRPr="00383667">
        <w:rPr>
          <w:rFonts w:cs="Huawei Sans"/>
        </w:rPr>
        <w:t xml:space="preserve">    1 packet(s) received</w:t>
      </w:r>
    </w:p>
    <w:p w14:paraId="384D76D1" w14:textId="77777777" w:rsidR="00EF426E" w:rsidRPr="00383667" w:rsidRDefault="00EF426E" w:rsidP="00EF426E">
      <w:pPr>
        <w:pStyle w:val="2f3"/>
        <w:rPr>
          <w:rFonts w:cs="Huawei Sans"/>
        </w:rPr>
      </w:pPr>
      <w:r w:rsidRPr="00383667">
        <w:rPr>
          <w:rFonts w:cs="Huawei Sans"/>
        </w:rPr>
        <w:t xml:space="preserve">    0.00% packet loss</w:t>
      </w:r>
    </w:p>
    <w:p w14:paraId="0ED3F264" w14:textId="77777777" w:rsidR="00EF426E" w:rsidRPr="00383667" w:rsidRDefault="00EF426E" w:rsidP="00EF426E">
      <w:pPr>
        <w:pStyle w:val="2f3"/>
        <w:ind w:firstLine="360"/>
        <w:rPr>
          <w:rFonts w:cs="Huawei Sans"/>
        </w:rPr>
      </w:pPr>
      <w:r w:rsidRPr="00497E5B">
        <w:rPr>
          <w:rFonts w:cs="Huawei Sans"/>
        </w:rPr>
        <w:t>round-trip</w:t>
      </w:r>
      <w:r w:rsidRPr="00383667">
        <w:rPr>
          <w:rFonts w:cs="Huawei Sans"/>
        </w:rPr>
        <w:t xml:space="preserve"> min/avg/max = 20/20/20 ms</w:t>
      </w:r>
    </w:p>
    <w:p w14:paraId="3CF0DDE1" w14:textId="77777777" w:rsidR="00EF426E" w:rsidRPr="00383667" w:rsidRDefault="00EF426E" w:rsidP="00604E8C">
      <w:pPr>
        <w:pStyle w:val="30"/>
        <w:ind w:left="1032" w:hanging="278"/>
        <w:outlineLvl w:val="9"/>
        <w:rPr>
          <w:rFonts w:cs="Huawei Sans"/>
        </w:rPr>
      </w:pPr>
      <w:r w:rsidRPr="00383667">
        <w:rPr>
          <w:rFonts w:cs="Huawei Sans"/>
        </w:rPr>
        <w:t>Configure EBGP peer relationships.</w:t>
      </w:r>
    </w:p>
    <w:p w14:paraId="7F7CCD3D" w14:textId="77777777" w:rsidR="00EF426E" w:rsidRPr="00383667" w:rsidRDefault="00EF426E" w:rsidP="00EF426E">
      <w:pPr>
        <w:pStyle w:val="1e"/>
      </w:pPr>
      <w:r w:rsidRPr="00383667">
        <w:t>Configure EBGP peer relationships between R1 and R2, and between R2 and R3 through directly connected interfaces.</w:t>
      </w:r>
    </w:p>
    <w:p w14:paraId="67B1CE89" w14:textId="77777777" w:rsidR="00EF426E" w:rsidRPr="00383667" w:rsidRDefault="00EF426E" w:rsidP="00EF426E">
      <w:pPr>
        <w:pStyle w:val="1e"/>
      </w:pPr>
      <w:r w:rsidRPr="00383667">
        <w:t># Configure R1.</w:t>
      </w:r>
    </w:p>
    <w:p w14:paraId="2B4D5C7A" w14:textId="77777777" w:rsidR="00EF426E" w:rsidRPr="00383667" w:rsidRDefault="00EF426E" w:rsidP="00EF426E">
      <w:pPr>
        <w:pStyle w:val="2f3"/>
        <w:rPr>
          <w:rFonts w:cs="Huawei Sans"/>
        </w:rPr>
      </w:pPr>
      <w:r w:rsidRPr="00383667">
        <w:rPr>
          <w:rFonts w:cs="Huawei Sans"/>
        </w:rPr>
        <w:t>[R1]bgp 64511</w:t>
      </w:r>
    </w:p>
    <w:p w14:paraId="51E16DB7" w14:textId="77777777" w:rsidR="00EF426E" w:rsidRPr="00383667" w:rsidRDefault="00EF426E" w:rsidP="00EF426E">
      <w:pPr>
        <w:pStyle w:val="2f3"/>
        <w:rPr>
          <w:rFonts w:cs="Huawei Sans"/>
        </w:rPr>
      </w:pPr>
      <w:r w:rsidRPr="00383667">
        <w:rPr>
          <w:rFonts w:cs="Huawei Sans"/>
        </w:rPr>
        <w:t>[R1-bgp] router-id 10.0.1.1</w:t>
      </w:r>
    </w:p>
    <w:p w14:paraId="503AE490" w14:textId="77777777" w:rsidR="00EF426E" w:rsidRPr="00383667" w:rsidRDefault="00EF426E" w:rsidP="00EF426E">
      <w:pPr>
        <w:pStyle w:val="2f3"/>
        <w:rPr>
          <w:rFonts w:cs="Huawei Sans"/>
        </w:rPr>
      </w:pPr>
      <w:r w:rsidRPr="00383667">
        <w:rPr>
          <w:rFonts w:cs="Huawei Sans"/>
        </w:rPr>
        <w:t>[R1-bgp] peer 10.0.12.2 as-number 64512</w:t>
      </w:r>
    </w:p>
    <w:p w14:paraId="2A5C629B" w14:textId="77777777" w:rsidR="00EF426E" w:rsidRPr="00383667" w:rsidRDefault="00EF426E" w:rsidP="00EF426E">
      <w:pPr>
        <w:pStyle w:val="1e"/>
      </w:pPr>
      <w:r w:rsidRPr="00383667">
        <w:t># Configure R2.</w:t>
      </w:r>
    </w:p>
    <w:p w14:paraId="353F9679" w14:textId="77777777" w:rsidR="00EF426E" w:rsidRPr="00383667" w:rsidRDefault="00EF426E" w:rsidP="00EF426E">
      <w:pPr>
        <w:pStyle w:val="2f3"/>
        <w:rPr>
          <w:rFonts w:cs="Huawei Sans"/>
        </w:rPr>
      </w:pPr>
      <w:r w:rsidRPr="00383667">
        <w:rPr>
          <w:rFonts w:cs="Huawei Sans"/>
        </w:rPr>
        <w:t>[R2]bgp 64512</w:t>
      </w:r>
    </w:p>
    <w:p w14:paraId="637C6257" w14:textId="77777777" w:rsidR="00EF426E" w:rsidRPr="00383667" w:rsidRDefault="00EF426E" w:rsidP="00EF426E">
      <w:pPr>
        <w:pStyle w:val="2f3"/>
        <w:rPr>
          <w:rFonts w:cs="Huawei Sans"/>
        </w:rPr>
      </w:pPr>
      <w:r w:rsidRPr="00383667">
        <w:rPr>
          <w:rFonts w:cs="Huawei Sans"/>
        </w:rPr>
        <w:t>[R2-bgp] router-id 10.0.2.2</w:t>
      </w:r>
    </w:p>
    <w:p w14:paraId="35D5A143" w14:textId="77777777" w:rsidR="00EF426E" w:rsidRPr="00383667" w:rsidRDefault="00EF426E" w:rsidP="00EF426E">
      <w:pPr>
        <w:pStyle w:val="2f3"/>
        <w:rPr>
          <w:rFonts w:cs="Huawei Sans"/>
        </w:rPr>
      </w:pPr>
      <w:r w:rsidRPr="00383667">
        <w:rPr>
          <w:rFonts w:cs="Huawei Sans"/>
        </w:rPr>
        <w:t>[R2-bgp] peer 10.0.12.1 as-number 64511</w:t>
      </w:r>
    </w:p>
    <w:p w14:paraId="5F985244" w14:textId="77777777" w:rsidR="00EF426E" w:rsidRPr="00383667" w:rsidRDefault="00EF426E" w:rsidP="00EF426E">
      <w:pPr>
        <w:pStyle w:val="2f3"/>
        <w:rPr>
          <w:rFonts w:cs="Huawei Sans"/>
        </w:rPr>
      </w:pPr>
      <w:r w:rsidRPr="00383667">
        <w:rPr>
          <w:rFonts w:cs="Huawei Sans"/>
        </w:rPr>
        <w:t>[R2-bgp] peer 10.0.23.3 as-number 64513</w:t>
      </w:r>
    </w:p>
    <w:p w14:paraId="7198ED1E" w14:textId="77777777" w:rsidR="00EF426E" w:rsidRPr="00383667" w:rsidRDefault="00EF426E" w:rsidP="00EF426E">
      <w:pPr>
        <w:pStyle w:val="1e"/>
      </w:pPr>
      <w:r w:rsidRPr="00383667">
        <w:t># Configure R3.</w:t>
      </w:r>
    </w:p>
    <w:p w14:paraId="12CD7FC1" w14:textId="77777777" w:rsidR="00EF426E" w:rsidRPr="00383667" w:rsidRDefault="00EF426E" w:rsidP="00EF426E">
      <w:pPr>
        <w:pStyle w:val="2f3"/>
        <w:rPr>
          <w:rFonts w:cs="Huawei Sans"/>
        </w:rPr>
      </w:pPr>
      <w:r w:rsidRPr="00383667">
        <w:rPr>
          <w:rFonts w:cs="Huawei Sans"/>
        </w:rPr>
        <w:t>[R3]bgp 64513</w:t>
      </w:r>
    </w:p>
    <w:p w14:paraId="70AAB94C" w14:textId="77777777" w:rsidR="00EF426E" w:rsidRPr="00383667" w:rsidRDefault="00EF426E" w:rsidP="00EF426E">
      <w:pPr>
        <w:pStyle w:val="2f3"/>
        <w:rPr>
          <w:rFonts w:cs="Huawei Sans"/>
        </w:rPr>
      </w:pPr>
      <w:r w:rsidRPr="00383667">
        <w:rPr>
          <w:rFonts w:cs="Huawei Sans"/>
        </w:rPr>
        <w:t>[R3-bgp] router-id 10.0.3.3</w:t>
      </w:r>
    </w:p>
    <w:p w14:paraId="60937C90" w14:textId="77777777" w:rsidR="00EF426E" w:rsidRPr="00383667" w:rsidRDefault="00EF426E" w:rsidP="00EF426E">
      <w:pPr>
        <w:pStyle w:val="2f3"/>
        <w:rPr>
          <w:rFonts w:cs="Huawei Sans"/>
        </w:rPr>
      </w:pPr>
      <w:r w:rsidRPr="00383667">
        <w:rPr>
          <w:rFonts w:cs="Huawei Sans"/>
        </w:rPr>
        <w:t>[R3-bgp] peer 10.0.23.2 as-number 64512</w:t>
      </w:r>
    </w:p>
    <w:p w14:paraId="4F0CE726" w14:textId="77777777" w:rsidR="00EF426E" w:rsidRPr="00383667" w:rsidRDefault="00EF426E" w:rsidP="00EF426E">
      <w:pPr>
        <w:pStyle w:val="1e"/>
      </w:pPr>
      <w:r w:rsidRPr="00383667">
        <w:t># Check the BGP peer relationship status on R2.</w:t>
      </w:r>
    </w:p>
    <w:p w14:paraId="3D0C6F00" w14:textId="77777777" w:rsidR="00EF426E" w:rsidRPr="00383667" w:rsidRDefault="00EF426E" w:rsidP="00EF426E">
      <w:pPr>
        <w:pStyle w:val="2f3"/>
        <w:rPr>
          <w:rFonts w:cs="Huawei Sans"/>
        </w:rPr>
      </w:pPr>
      <w:r w:rsidRPr="00383667">
        <w:rPr>
          <w:rFonts w:cs="Huawei Sans"/>
        </w:rPr>
        <w:lastRenderedPageBreak/>
        <w:t>&lt;R2&gt;display bgp peer</w:t>
      </w:r>
    </w:p>
    <w:p w14:paraId="210B36CF" w14:textId="77777777" w:rsidR="00EF426E" w:rsidRPr="00383667" w:rsidRDefault="00EF426E" w:rsidP="00EF426E">
      <w:pPr>
        <w:pStyle w:val="2f3"/>
        <w:rPr>
          <w:rFonts w:cs="Huawei Sans"/>
        </w:rPr>
      </w:pPr>
    </w:p>
    <w:p w14:paraId="46425494" w14:textId="77777777" w:rsidR="00EF426E" w:rsidRPr="00383667" w:rsidRDefault="00EF426E" w:rsidP="00EF426E">
      <w:pPr>
        <w:pStyle w:val="2f3"/>
        <w:rPr>
          <w:rFonts w:cs="Huawei Sans"/>
        </w:rPr>
      </w:pPr>
      <w:r w:rsidRPr="00383667">
        <w:rPr>
          <w:rFonts w:cs="Huawei Sans"/>
        </w:rPr>
        <w:t xml:space="preserve"> BGP local router ID : 10.0.2.2</w:t>
      </w:r>
    </w:p>
    <w:p w14:paraId="79B38023" w14:textId="77777777" w:rsidR="00EF426E" w:rsidRPr="00383667" w:rsidRDefault="00EF426E" w:rsidP="00EF426E">
      <w:pPr>
        <w:pStyle w:val="2f3"/>
        <w:rPr>
          <w:rFonts w:cs="Huawei Sans"/>
        </w:rPr>
      </w:pPr>
      <w:r w:rsidRPr="00383667">
        <w:rPr>
          <w:rFonts w:cs="Huawei Sans"/>
        </w:rPr>
        <w:t xml:space="preserve"> Local AS number : 64512</w:t>
      </w:r>
    </w:p>
    <w:p w14:paraId="7647BEC4" w14:textId="77777777" w:rsidR="00EF426E" w:rsidRPr="00383667" w:rsidRDefault="00EF426E" w:rsidP="00EF426E">
      <w:pPr>
        <w:pStyle w:val="2f3"/>
        <w:rPr>
          <w:rFonts w:cs="Huawei Sans"/>
        </w:rPr>
      </w:pPr>
      <w:r w:rsidRPr="00383667">
        <w:rPr>
          <w:rFonts w:cs="Huawei Sans"/>
        </w:rPr>
        <w:t xml:space="preserve"> Total number of peers : 2</w:t>
      </w:r>
      <w:r w:rsidRPr="00383667">
        <w:rPr>
          <w:rFonts w:cs="Huawei Sans"/>
        </w:rPr>
        <w:tab/>
      </w:r>
      <w:r w:rsidRPr="00383667">
        <w:rPr>
          <w:rFonts w:cs="Huawei Sans"/>
        </w:rPr>
        <w:tab/>
        <w:t xml:space="preserve">  Peers in established state : 2</w:t>
      </w:r>
    </w:p>
    <w:p w14:paraId="396E4F61" w14:textId="77777777" w:rsidR="00EF426E" w:rsidRPr="00383667" w:rsidRDefault="00EF426E" w:rsidP="00EF426E">
      <w:pPr>
        <w:pStyle w:val="2f3"/>
        <w:rPr>
          <w:rFonts w:cs="Huawei Sans"/>
        </w:rPr>
      </w:pPr>
    </w:p>
    <w:p w14:paraId="57E7FE8C" w14:textId="77777777" w:rsidR="00EF426E" w:rsidRPr="00383667" w:rsidRDefault="00EF426E" w:rsidP="00EF426E">
      <w:pPr>
        <w:pStyle w:val="2f3"/>
        <w:rPr>
          <w:rFonts w:cs="Huawei Sans"/>
        </w:rPr>
      </w:pPr>
      <w:r w:rsidRPr="00383667">
        <w:rPr>
          <w:rFonts w:cs="Huawei Sans"/>
        </w:rPr>
        <w:t xml:space="preserve">  Peer            V        AS      MsgRcvd  MsgSent OutQ  Up/Down      State    PrefRcv</w:t>
      </w:r>
    </w:p>
    <w:p w14:paraId="7A1D378B" w14:textId="77777777" w:rsidR="00EF426E" w:rsidRPr="00383667" w:rsidRDefault="00EF426E" w:rsidP="00EF426E">
      <w:pPr>
        <w:pStyle w:val="2f3"/>
        <w:rPr>
          <w:rFonts w:cs="Huawei Sans"/>
        </w:rPr>
      </w:pPr>
    </w:p>
    <w:p w14:paraId="4DE8C4E9" w14:textId="77777777" w:rsidR="00EF426E" w:rsidRPr="00383667" w:rsidRDefault="00EF426E" w:rsidP="00EF426E">
      <w:pPr>
        <w:pStyle w:val="2f3"/>
        <w:rPr>
          <w:rFonts w:cs="Huawei Sans"/>
        </w:rPr>
      </w:pPr>
      <w:r w:rsidRPr="00383667">
        <w:rPr>
          <w:rFonts w:cs="Huawei Sans"/>
        </w:rPr>
        <w:t xml:space="preserve">  10.0.12.1        4       64511        3        3     0      00:02:41 </w:t>
      </w:r>
      <w:r w:rsidRPr="00383667">
        <w:rPr>
          <w:rFonts w:cs="Huawei Sans"/>
        </w:rPr>
        <w:tab/>
      </w:r>
      <w:r w:rsidRPr="00383667">
        <w:rPr>
          <w:rFonts w:cs="Huawei Sans"/>
        </w:rPr>
        <w:tab/>
        <w:t xml:space="preserve">   Established   0</w:t>
      </w:r>
    </w:p>
    <w:p w14:paraId="75D6EA65" w14:textId="77777777" w:rsidR="00EF426E" w:rsidRPr="00383667" w:rsidRDefault="00EF426E" w:rsidP="00EF426E">
      <w:pPr>
        <w:pStyle w:val="2f3"/>
        <w:rPr>
          <w:rFonts w:cs="Huawei Sans"/>
        </w:rPr>
      </w:pPr>
      <w:r w:rsidRPr="00383667">
        <w:rPr>
          <w:rFonts w:cs="Huawei Sans"/>
        </w:rPr>
        <w:t xml:space="preserve">  10.0.23.3        4       64513        3        4     0      00:01:20  </w:t>
      </w:r>
      <w:r w:rsidRPr="00383667">
        <w:rPr>
          <w:rFonts w:cs="Huawei Sans"/>
        </w:rPr>
        <w:tab/>
      </w:r>
      <w:r w:rsidRPr="00383667">
        <w:rPr>
          <w:rFonts w:cs="Huawei Sans"/>
        </w:rPr>
        <w:tab/>
        <w:t xml:space="preserve">  Established   0</w:t>
      </w:r>
    </w:p>
    <w:p w14:paraId="50EB1708" w14:textId="77777777" w:rsidR="00EF426E" w:rsidRPr="00383667" w:rsidRDefault="00EF426E" w:rsidP="00EF426E">
      <w:pPr>
        <w:pStyle w:val="1e"/>
      </w:pPr>
      <w:r w:rsidRPr="00383667">
        <w:t>The command output shows that EBGP peer relationships have been successfully established between R1 and R2, and between R2 and R3.</w:t>
      </w:r>
    </w:p>
    <w:p w14:paraId="47AFCFA5" w14:textId="77777777" w:rsidR="00EF426E" w:rsidRPr="00383667" w:rsidRDefault="00EF426E" w:rsidP="00604E8C">
      <w:pPr>
        <w:pStyle w:val="30"/>
        <w:ind w:left="1032" w:hanging="278"/>
        <w:outlineLvl w:val="9"/>
        <w:rPr>
          <w:rFonts w:cs="Huawei Sans"/>
        </w:rPr>
      </w:pPr>
      <w:r w:rsidRPr="00383667">
        <w:rPr>
          <w:rFonts w:cs="Huawei Sans"/>
        </w:rPr>
        <w:t>Configure automatic BGP route summarization.</w:t>
      </w:r>
    </w:p>
    <w:p w14:paraId="3EBDBA58" w14:textId="77777777" w:rsidR="00EF426E" w:rsidRPr="00383667" w:rsidRDefault="00EF426E" w:rsidP="00EF426E">
      <w:pPr>
        <w:pStyle w:val="1e"/>
      </w:pPr>
      <w:r w:rsidRPr="00383667">
        <w:t>Enable automatic BGP route summarization on R1, and configure R1 to advertise its Loopback1 and Loopback2 routes to the BGP routing table so that R1 automatically summarizes these routes.</w:t>
      </w:r>
    </w:p>
    <w:p w14:paraId="6A269E0E" w14:textId="77777777" w:rsidR="00EF426E" w:rsidRPr="00383667" w:rsidRDefault="00EF426E" w:rsidP="00EF426E">
      <w:pPr>
        <w:pStyle w:val="1e"/>
      </w:pPr>
      <w:r w:rsidRPr="00383667">
        <w:t># Create IP prefix list 1 to match the Loopback1 and Loopback2 routes.</w:t>
      </w:r>
    </w:p>
    <w:p w14:paraId="668A5BD8" w14:textId="77777777" w:rsidR="00EF426E" w:rsidRPr="00383667" w:rsidRDefault="00EF426E" w:rsidP="00EF426E">
      <w:pPr>
        <w:pStyle w:val="2f3"/>
        <w:rPr>
          <w:rFonts w:cs="Huawei Sans"/>
        </w:rPr>
      </w:pPr>
      <w:r w:rsidRPr="00383667">
        <w:rPr>
          <w:rFonts w:cs="Huawei Sans"/>
        </w:rPr>
        <w:t>[R1]</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permit 172.16.0.0 16 greater-equal 24 less-equal 24</w:t>
      </w:r>
    </w:p>
    <w:p w14:paraId="42A879B1" w14:textId="77777777" w:rsidR="00EF426E" w:rsidRPr="00383667" w:rsidRDefault="00EF426E" w:rsidP="00EF426E">
      <w:pPr>
        <w:pStyle w:val="1e"/>
      </w:pPr>
      <w:r w:rsidRPr="00383667">
        <w:t xml:space="preserve"># Create a route-policy named </w:t>
      </w:r>
      <w:r w:rsidRPr="00383667">
        <w:rPr>
          <w:b/>
          <w:bCs/>
        </w:rPr>
        <w:t>hcip</w:t>
      </w:r>
      <w:r w:rsidRPr="00383667">
        <w:t>, create node 10, and configure an if-match clause with IP prefix list 1 specified.</w:t>
      </w:r>
    </w:p>
    <w:p w14:paraId="54515823" w14:textId="77777777" w:rsidR="00EF426E" w:rsidRPr="00383667" w:rsidRDefault="00EF426E" w:rsidP="00EF426E">
      <w:pPr>
        <w:pStyle w:val="2f3"/>
        <w:rPr>
          <w:rFonts w:cs="Huawei Sans"/>
        </w:rPr>
      </w:pPr>
      <w:r w:rsidRPr="00383667">
        <w:rPr>
          <w:rFonts w:cs="Huawei Sans"/>
        </w:rPr>
        <w:t xml:space="preserve">[R1]route-policy </w:t>
      </w:r>
      <w:r w:rsidRPr="00497E5B">
        <w:rPr>
          <w:rFonts w:cs="Huawei Sans"/>
        </w:rPr>
        <w:t>hcip</w:t>
      </w:r>
      <w:r w:rsidRPr="00383667">
        <w:rPr>
          <w:rFonts w:cs="Huawei Sans"/>
        </w:rPr>
        <w:t xml:space="preserve"> permit node 10</w:t>
      </w:r>
    </w:p>
    <w:p w14:paraId="4FAF1294" w14:textId="77777777" w:rsidR="00EF426E" w:rsidRPr="00383667" w:rsidRDefault="00EF426E" w:rsidP="00EF426E">
      <w:pPr>
        <w:pStyle w:val="2f3"/>
        <w:rPr>
          <w:rFonts w:cs="Huawei Sans"/>
        </w:rPr>
      </w:pPr>
      <w:r w:rsidRPr="00383667">
        <w:rPr>
          <w:rFonts w:cs="Huawei Sans"/>
        </w:rPr>
        <w:t xml:space="preserve">[R1-route-policy] if-match </w:t>
      </w:r>
      <w:r w:rsidRPr="00497E5B">
        <w:rPr>
          <w:rFonts w:cs="Huawei Sans"/>
        </w:rPr>
        <w:t>ip-prefix</w:t>
      </w:r>
      <w:r w:rsidRPr="00383667">
        <w:rPr>
          <w:rFonts w:cs="Huawei Sans"/>
        </w:rPr>
        <w:t xml:space="preserve"> 1</w:t>
      </w:r>
    </w:p>
    <w:p w14:paraId="0A6885C5" w14:textId="77777777" w:rsidR="00EF426E" w:rsidRPr="00383667" w:rsidRDefault="00EF426E" w:rsidP="00EF426E">
      <w:pPr>
        <w:pStyle w:val="2f3"/>
        <w:rPr>
          <w:rFonts w:cs="Huawei Sans"/>
        </w:rPr>
      </w:pPr>
      <w:r w:rsidRPr="00383667">
        <w:rPr>
          <w:rFonts w:cs="Huawei Sans"/>
        </w:rPr>
        <w:t>[R1-route-policy] quit</w:t>
      </w:r>
    </w:p>
    <w:p w14:paraId="4F9DF3D9" w14:textId="77777777" w:rsidR="00EF426E" w:rsidRPr="00383667" w:rsidRDefault="00EF426E" w:rsidP="00EF426E">
      <w:pPr>
        <w:pStyle w:val="1e"/>
      </w:pPr>
      <w:r w:rsidRPr="00383667">
        <w:t># Configure R1 to advertise the Loopback1 and Loopback2 routes to the BGP routing table, and enable automatic BGP route summarization on R1.</w:t>
      </w:r>
    </w:p>
    <w:p w14:paraId="79A0AB96" w14:textId="77777777" w:rsidR="00EF426E" w:rsidRPr="00383667" w:rsidRDefault="00EF426E" w:rsidP="00EF426E">
      <w:pPr>
        <w:pStyle w:val="2f3"/>
        <w:rPr>
          <w:rFonts w:cs="Huawei Sans"/>
        </w:rPr>
      </w:pPr>
      <w:r w:rsidRPr="00383667">
        <w:rPr>
          <w:rFonts w:cs="Huawei Sans"/>
        </w:rPr>
        <w:t>[R1]bgp 64511</w:t>
      </w:r>
    </w:p>
    <w:p w14:paraId="23E39EF1" w14:textId="77777777" w:rsidR="00EF426E" w:rsidRPr="00383667" w:rsidRDefault="00EF426E" w:rsidP="00EF426E">
      <w:pPr>
        <w:pStyle w:val="2f3"/>
        <w:rPr>
          <w:rFonts w:cs="Huawei Sans"/>
        </w:rPr>
      </w:pPr>
      <w:r w:rsidRPr="00383667">
        <w:rPr>
          <w:rFonts w:cs="Huawei Sans"/>
        </w:rPr>
        <w:t xml:space="preserve">[R1-bgp] import-route direct route-policy </w:t>
      </w:r>
      <w:r w:rsidRPr="00497E5B">
        <w:rPr>
          <w:rFonts w:cs="Huawei Sans"/>
        </w:rPr>
        <w:t>hcip</w:t>
      </w:r>
    </w:p>
    <w:p w14:paraId="6E554A5B" w14:textId="77777777" w:rsidR="00EF426E" w:rsidRPr="00383667" w:rsidRDefault="00EF426E" w:rsidP="00EF426E">
      <w:pPr>
        <w:pStyle w:val="2f3"/>
        <w:rPr>
          <w:rFonts w:cs="Huawei Sans"/>
        </w:rPr>
      </w:pPr>
      <w:r w:rsidRPr="00383667">
        <w:rPr>
          <w:rFonts w:cs="Huawei Sans"/>
        </w:rPr>
        <w:t>[R1-bgp] summary automatic</w:t>
      </w:r>
    </w:p>
    <w:p w14:paraId="591277D9" w14:textId="77777777" w:rsidR="00EF426E" w:rsidRPr="00383667" w:rsidRDefault="00EF426E" w:rsidP="00EF426E">
      <w:pPr>
        <w:pStyle w:val="2f3"/>
        <w:rPr>
          <w:rFonts w:cs="Huawei Sans"/>
          <w:color w:val="EC7061"/>
        </w:rPr>
      </w:pPr>
      <w:r w:rsidRPr="00383667">
        <w:rPr>
          <w:rFonts w:cs="Huawei Sans"/>
          <w:color w:val="EC7061"/>
        </w:rPr>
        <w:t>Info: Automatic summarization is valid only for the routes imported through the import-route command.</w:t>
      </w:r>
    </w:p>
    <w:p w14:paraId="348CA429" w14:textId="77777777" w:rsidR="00EF426E" w:rsidRPr="00383667" w:rsidRDefault="00EF426E" w:rsidP="00EF426E">
      <w:pPr>
        <w:pStyle w:val="1e"/>
      </w:pPr>
      <w:r w:rsidRPr="00383667">
        <w:t xml:space="preserve">Automatic summarization takes effect only on the routes imported using the </w:t>
      </w:r>
      <w:r w:rsidRPr="00383667">
        <w:rPr>
          <w:b/>
          <w:bCs/>
        </w:rPr>
        <w:t>import-route</w:t>
      </w:r>
      <w:r w:rsidRPr="00383667">
        <w:t xml:space="preserve"> command.</w:t>
      </w:r>
    </w:p>
    <w:p w14:paraId="12829B0E" w14:textId="77777777" w:rsidR="00EF426E" w:rsidRPr="00383667" w:rsidRDefault="00EF426E" w:rsidP="00EF426E">
      <w:pPr>
        <w:pStyle w:val="1e"/>
      </w:pPr>
      <w:r w:rsidRPr="00383667">
        <w:t># Check the BGP routing table on R1.</w:t>
      </w:r>
    </w:p>
    <w:p w14:paraId="78C88777" w14:textId="77777777" w:rsidR="00227531" w:rsidRDefault="00EF426E" w:rsidP="00EF426E">
      <w:pPr>
        <w:pStyle w:val="2f3"/>
        <w:rPr>
          <w:rFonts w:cs="Huawei Sans"/>
        </w:rPr>
      </w:pPr>
      <w:r w:rsidRPr="00383667">
        <w:rPr>
          <w:rFonts w:cs="Huawei Sans"/>
        </w:rPr>
        <w:t>&lt;R1&gt;display</w:t>
      </w:r>
      <w:r w:rsidRPr="00383667">
        <w:rPr>
          <w:rFonts w:cs="Huawei Sans"/>
        </w:rPr>
        <w:tab/>
        <w:t>bgp</w:t>
      </w:r>
      <w:r w:rsidRPr="00383667">
        <w:rPr>
          <w:rFonts w:cs="Huawei Sans"/>
        </w:rPr>
        <w:tab/>
        <w:t>routing-table</w:t>
      </w:r>
    </w:p>
    <w:p w14:paraId="3B7A7859" w14:textId="6817EC13" w:rsidR="00EF426E" w:rsidRPr="00383667" w:rsidRDefault="00EF426E" w:rsidP="00EF426E">
      <w:pPr>
        <w:pStyle w:val="2f3"/>
        <w:rPr>
          <w:rFonts w:cs="Huawei Sans"/>
        </w:rPr>
      </w:pPr>
    </w:p>
    <w:p w14:paraId="217C45F9" w14:textId="77777777" w:rsidR="00227531" w:rsidRDefault="00EF426E" w:rsidP="00EF426E">
      <w:pPr>
        <w:pStyle w:val="2f3"/>
        <w:rPr>
          <w:rFonts w:cs="Huawei Sans"/>
        </w:rPr>
      </w:pPr>
      <w:r w:rsidRPr="00383667">
        <w:rPr>
          <w:rFonts w:cs="Huawei Sans"/>
        </w:rPr>
        <w:tab/>
        <w:t>BGP</w:t>
      </w:r>
      <w:r w:rsidRPr="00383667">
        <w:rPr>
          <w:rFonts w:cs="Huawei Sans"/>
        </w:rPr>
        <w:tab/>
        <w:t>Local</w:t>
      </w:r>
      <w:r w:rsidRPr="00383667">
        <w:rPr>
          <w:rFonts w:cs="Huawei Sans"/>
        </w:rPr>
        <w:tab/>
        <w:t>router</w:t>
      </w:r>
      <w:r w:rsidRPr="00383667">
        <w:rPr>
          <w:rFonts w:cs="Huawei Sans"/>
        </w:rPr>
        <w:tab/>
        <w:t>ID</w:t>
      </w:r>
      <w:r w:rsidRPr="00383667">
        <w:rPr>
          <w:rFonts w:cs="Huawei Sans"/>
        </w:rPr>
        <w:tab/>
        <w:t>is</w:t>
      </w:r>
      <w:r w:rsidRPr="00383667">
        <w:rPr>
          <w:rFonts w:cs="Huawei Sans"/>
        </w:rPr>
        <w:tab/>
        <w:t>10.0.1.1</w:t>
      </w:r>
    </w:p>
    <w:p w14:paraId="7B352023" w14:textId="4001D605" w:rsidR="00EF426E" w:rsidRPr="00383667" w:rsidRDefault="00EF426E" w:rsidP="00EF426E">
      <w:pPr>
        <w:pStyle w:val="2f3"/>
        <w:rPr>
          <w:rFonts w:cs="Huawei Sans"/>
        </w:rPr>
      </w:pPr>
      <w:r w:rsidRPr="00383667">
        <w:rPr>
          <w:rFonts w:cs="Huawei Sans"/>
        </w:rPr>
        <w:tab/>
        <w:t>Status</w:t>
      </w:r>
      <w:r w:rsidRPr="00383667">
        <w:rPr>
          <w:rFonts w:cs="Huawei Sans"/>
        </w:rPr>
        <w:tab/>
        <w:t>codes:</w:t>
      </w:r>
      <w:r w:rsidRPr="00383667">
        <w:rPr>
          <w:rFonts w:cs="Huawei Sans"/>
        </w:rPr>
        <w:tab/>
        <w:t>*</w:t>
      </w:r>
      <w:r w:rsidRPr="00383667">
        <w:rPr>
          <w:rFonts w:cs="Huawei Sans"/>
        </w:rPr>
        <w:tab/>
        <w:t>-</w:t>
      </w:r>
      <w:r w:rsidRPr="00383667">
        <w:rPr>
          <w:rFonts w:cs="Huawei Sans"/>
        </w:rPr>
        <w:tab/>
        <w:t>valid,</w:t>
      </w:r>
      <w:r w:rsidRPr="00383667">
        <w:rPr>
          <w:rFonts w:cs="Huawei Sans"/>
        </w:rPr>
        <w:tab/>
        <w:t>&gt;</w:t>
      </w:r>
      <w:r w:rsidRPr="00383667">
        <w:rPr>
          <w:rFonts w:cs="Huawei Sans"/>
        </w:rPr>
        <w:tab/>
        <w:t>-</w:t>
      </w:r>
      <w:r w:rsidRPr="00383667">
        <w:rPr>
          <w:rFonts w:cs="Huawei Sans"/>
        </w:rPr>
        <w:tab/>
        <w:t>best,</w:t>
      </w:r>
      <w:r w:rsidRPr="00383667">
        <w:rPr>
          <w:rFonts w:cs="Huawei Sans"/>
        </w:rPr>
        <w:tab/>
        <w:t>d</w:t>
      </w:r>
      <w:r w:rsidRPr="00383667">
        <w:rPr>
          <w:rFonts w:cs="Huawei Sans"/>
        </w:rPr>
        <w:tab/>
        <w:t>-</w:t>
      </w:r>
      <w:r w:rsidRPr="00383667">
        <w:rPr>
          <w:rFonts w:cs="Huawei Sans"/>
        </w:rPr>
        <w:tab/>
        <w:t>damped,</w:t>
      </w:r>
    </w:p>
    <w:p w14:paraId="401EDFAB"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h</w:t>
      </w:r>
      <w:r w:rsidRPr="00383667">
        <w:rPr>
          <w:rFonts w:cs="Huawei Sans"/>
        </w:rPr>
        <w:tab/>
        <w:t>-</w:t>
      </w:r>
      <w:r w:rsidRPr="00383667">
        <w:rPr>
          <w:rFonts w:cs="Huawei Sans"/>
        </w:rPr>
        <w:tab/>
        <w:t>history,</w:t>
      </w:r>
      <w:r w:rsidRPr="00383667">
        <w:rPr>
          <w:rFonts w:cs="Huawei Sans"/>
        </w:rPr>
        <w:tab/>
      </w:r>
      <w:r w:rsidRPr="00383667">
        <w:rPr>
          <w:rFonts w:cs="Huawei Sans"/>
        </w:rPr>
        <w:tab/>
        <w:t>i</w:t>
      </w:r>
      <w:r w:rsidRPr="00383667">
        <w:rPr>
          <w:rFonts w:cs="Huawei Sans"/>
        </w:rPr>
        <w:tab/>
        <w:t>-</w:t>
      </w:r>
      <w:r w:rsidRPr="00383667">
        <w:rPr>
          <w:rFonts w:cs="Huawei Sans"/>
        </w:rPr>
        <w:tab/>
        <w:t>internal,</w:t>
      </w:r>
      <w:r w:rsidRPr="00383667">
        <w:rPr>
          <w:rFonts w:cs="Huawei Sans"/>
        </w:rPr>
        <w:tab/>
        <w:t>s</w:t>
      </w:r>
      <w:r w:rsidRPr="00383667">
        <w:rPr>
          <w:rFonts w:cs="Huawei Sans"/>
        </w:rPr>
        <w:tab/>
        <w:t>-</w:t>
      </w:r>
      <w:r w:rsidRPr="00383667">
        <w:rPr>
          <w:rFonts w:cs="Huawei Sans"/>
        </w:rPr>
        <w:tab/>
        <w:t>suppressed,</w:t>
      </w:r>
      <w:r w:rsidRPr="00383667">
        <w:rPr>
          <w:rFonts w:cs="Huawei Sans"/>
        </w:rPr>
        <w:tab/>
        <w:t>S</w:t>
      </w:r>
      <w:r w:rsidRPr="00383667">
        <w:rPr>
          <w:rFonts w:cs="Huawei Sans"/>
        </w:rPr>
        <w:tab/>
        <w:t>-</w:t>
      </w:r>
      <w:r w:rsidRPr="00383667">
        <w:rPr>
          <w:rFonts w:cs="Huawei Sans"/>
        </w:rPr>
        <w:tab/>
        <w:t>Stale</w:t>
      </w:r>
    </w:p>
    <w:p w14:paraId="7B776DD2"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Origin</w:t>
      </w:r>
      <w:r w:rsidRPr="00383667">
        <w:rPr>
          <w:rFonts w:cs="Huawei Sans"/>
        </w:rPr>
        <w:tab/>
        <w:t>:</w:t>
      </w:r>
      <w:r w:rsidRPr="00383667">
        <w:rPr>
          <w:rFonts w:cs="Huawei Sans"/>
        </w:rPr>
        <w:tab/>
      </w:r>
      <w:r w:rsidRPr="00497E5B">
        <w:rPr>
          <w:rFonts w:cs="Huawei Sans"/>
        </w:rPr>
        <w:t>i</w:t>
      </w:r>
      <w:r w:rsidRPr="00383667">
        <w:rPr>
          <w:rFonts w:cs="Huawei Sans"/>
        </w:rPr>
        <w:tab/>
        <w:t>-</w:t>
      </w:r>
      <w:r w:rsidRPr="00383667">
        <w:rPr>
          <w:rFonts w:cs="Huawei Sans"/>
        </w:rPr>
        <w:tab/>
        <w:t>IGP,</w:t>
      </w:r>
      <w:r w:rsidRPr="00383667">
        <w:rPr>
          <w:rFonts w:cs="Huawei Sans"/>
        </w:rPr>
        <w:tab/>
        <w:t>e</w:t>
      </w:r>
      <w:r w:rsidRPr="00383667">
        <w:rPr>
          <w:rFonts w:cs="Huawei Sans"/>
        </w:rPr>
        <w:tab/>
        <w:t>-</w:t>
      </w:r>
      <w:r w:rsidRPr="00383667">
        <w:rPr>
          <w:rFonts w:cs="Huawei Sans"/>
        </w:rPr>
        <w:tab/>
        <w:t>EGP,</w:t>
      </w:r>
      <w:r w:rsidRPr="00383667">
        <w:rPr>
          <w:rFonts w:cs="Huawei Sans"/>
        </w:rPr>
        <w:tab/>
        <w:t>?</w:t>
      </w:r>
      <w:r w:rsidRPr="00383667">
        <w:rPr>
          <w:rFonts w:cs="Huawei Sans"/>
        </w:rPr>
        <w:tab/>
        <w:t>-</w:t>
      </w:r>
      <w:r w:rsidRPr="00383667">
        <w:rPr>
          <w:rFonts w:cs="Huawei Sans"/>
        </w:rPr>
        <w:tab/>
        <w:t>incomplete</w:t>
      </w:r>
    </w:p>
    <w:p w14:paraId="2FBD152A" w14:textId="77777777" w:rsidR="00EF426E" w:rsidRPr="00383667" w:rsidRDefault="00EF426E" w:rsidP="00EF426E">
      <w:pPr>
        <w:pStyle w:val="2f3"/>
        <w:rPr>
          <w:rFonts w:cs="Huawei Sans"/>
        </w:rPr>
      </w:pPr>
    </w:p>
    <w:p w14:paraId="03E1BA1D" w14:textId="77777777" w:rsidR="00EF426E" w:rsidRPr="00383667" w:rsidRDefault="00EF426E" w:rsidP="00EF426E">
      <w:pPr>
        <w:pStyle w:val="2f3"/>
        <w:rPr>
          <w:rFonts w:cs="Huawei Sans"/>
        </w:rPr>
      </w:pPr>
    </w:p>
    <w:p w14:paraId="05AD9373" w14:textId="46AA89F6" w:rsidR="00EF426E" w:rsidRPr="00383667" w:rsidRDefault="00EF426E" w:rsidP="00EF426E">
      <w:pPr>
        <w:pStyle w:val="2f3"/>
        <w:rPr>
          <w:rFonts w:cs="Huawei Sans"/>
        </w:rPr>
      </w:pPr>
      <w:r w:rsidRPr="00383667">
        <w:rPr>
          <w:rFonts w:cs="Huawei Sans"/>
        </w:rPr>
        <w:tab/>
        <w:t>Total</w:t>
      </w:r>
      <w:r w:rsidRPr="00383667">
        <w:rPr>
          <w:rFonts w:cs="Huawei Sans"/>
        </w:rPr>
        <w:tab/>
        <w:t>Number</w:t>
      </w:r>
      <w:r w:rsidRPr="00383667">
        <w:rPr>
          <w:rFonts w:cs="Huawei Sans"/>
        </w:rPr>
        <w:tab/>
        <w:t>of</w:t>
      </w:r>
      <w:r w:rsidRPr="00383667">
        <w:rPr>
          <w:rFonts w:cs="Huawei Sans"/>
        </w:rPr>
        <w:tab/>
        <w:t>Routes</w:t>
      </w:r>
      <w:r w:rsidR="001A7738" w:rsidRPr="00383667">
        <w:rPr>
          <w:rFonts w:cs="Huawei Sans"/>
        </w:rPr>
        <w:tab/>
      </w:r>
      <w:r w:rsidRPr="00383667">
        <w:rPr>
          <w:rFonts w:cs="Huawei Sans"/>
        </w:rPr>
        <w:t>:</w:t>
      </w:r>
      <w:r w:rsidRPr="00383667">
        <w:rPr>
          <w:rFonts w:cs="Huawei Sans"/>
        </w:rPr>
        <w:tab/>
        <w:t>3</w:t>
      </w:r>
    </w:p>
    <w:p w14:paraId="6EFE5CFE" w14:textId="7150AB54"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MED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LocPrf</w:t>
      </w:r>
      <w:r w:rsidRPr="00383667">
        <w:rPr>
          <w:rFonts w:cs="Huawei Sans"/>
        </w:rPr>
        <w:tab/>
      </w:r>
      <w:r w:rsidRPr="00383667">
        <w:rPr>
          <w:rFonts w:cs="Huawei Sans"/>
        </w:rPr>
        <w:tab/>
      </w:r>
      <w:r w:rsidRPr="00383667">
        <w:rPr>
          <w:rFonts w:cs="Huawei Sans"/>
        </w:rPr>
        <w:tab/>
      </w:r>
      <w:r w:rsidRPr="00383667">
        <w:rPr>
          <w:rFonts w:cs="Huawei Sans"/>
        </w:rPr>
        <w:tab/>
        <w:t>PrefVal</w:t>
      </w:r>
      <w:r w:rsidRPr="00383667">
        <w:rPr>
          <w:rFonts w:cs="Huawei Sans"/>
        </w:rPr>
        <w:tab/>
      </w:r>
      <w:r w:rsidR="0057368C">
        <w:rPr>
          <w:rFonts w:cs="Huawei Sans"/>
        </w:rPr>
        <w:tab/>
      </w:r>
      <w:r w:rsidRPr="00383667">
        <w:rPr>
          <w:rFonts w:cs="Huawei Sans"/>
        </w:rPr>
        <w:t>Path/Ogn</w:t>
      </w:r>
    </w:p>
    <w:p w14:paraId="2F4281A6" w14:textId="77777777" w:rsidR="00EF426E" w:rsidRPr="00383667" w:rsidRDefault="00EF426E" w:rsidP="00EF426E">
      <w:pPr>
        <w:pStyle w:val="2f3"/>
        <w:rPr>
          <w:rFonts w:cs="Huawei Sans"/>
        </w:rPr>
      </w:pPr>
    </w:p>
    <w:p w14:paraId="25747D12" w14:textId="3EC9ADB3" w:rsidR="00EF426E" w:rsidRPr="00383667" w:rsidRDefault="00EF426E" w:rsidP="00EF426E">
      <w:pPr>
        <w:pStyle w:val="2f3"/>
        <w:rPr>
          <w:rFonts w:cs="Huawei Sans"/>
        </w:rPr>
      </w:pPr>
      <w:r w:rsidRPr="00383667">
        <w:rPr>
          <w:rFonts w:cs="Huawei Sans"/>
        </w:rPr>
        <w:lastRenderedPageBreak/>
        <w:tab/>
        <w:t>*&gt;</w:t>
      </w:r>
      <w:r w:rsidRPr="00383667">
        <w:rPr>
          <w:rFonts w:cs="Huawei Sans"/>
        </w:rPr>
        <w:tab/>
      </w:r>
      <w:r w:rsidRPr="00383667">
        <w:rPr>
          <w:rFonts w:cs="Huawei Sans"/>
        </w:rPr>
        <w:tab/>
      </w:r>
      <w:r w:rsidRPr="00383667">
        <w:rPr>
          <w:rFonts w:cs="Huawei Sans"/>
        </w:rPr>
        <w:tab/>
      </w:r>
      <w:r w:rsidR="0057368C">
        <w:rPr>
          <w:rFonts w:cs="Huawei Sans"/>
        </w:rPr>
        <w:tab/>
        <w:t>172.16.0.0</w:t>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0057368C">
        <w:rPr>
          <w:rFonts w:cs="Huawei Sans"/>
        </w:rPr>
        <w:tab/>
      </w:r>
      <w:r w:rsidRPr="00383667">
        <w:rPr>
          <w:rFonts w:cs="Huawei Sans"/>
        </w:rPr>
        <w:t>127.0.0.1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57368C">
        <w:rPr>
          <w:rFonts w:cs="Huawei Sans"/>
        </w:rPr>
        <w:tab/>
      </w:r>
      <w:r w:rsidRPr="00383667">
        <w:rPr>
          <w:rFonts w:cs="Huawei Sans"/>
        </w:rPr>
        <w:t>?</w:t>
      </w:r>
    </w:p>
    <w:p w14:paraId="00EEE51F" w14:textId="5A19935A" w:rsidR="00EF426E" w:rsidRPr="00383667" w:rsidRDefault="00EF426E" w:rsidP="00EF426E">
      <w:pPr>
        <w:pStyle w:val="2f3"/>
        <w:rPr>
          <w:rFonts w:cs="Huawei Sans"/>
        </w:rPr>
      </w:pPr>
      <w:r w:rsidRPr="00383667">
        <w:rPr>
          <w:rFonts w:cs="Huawei Sans"/>
        </w:rPr>
        <w:tab/>
        <w:t>s&gt;</w:t>
      </w:r>
      <w:r w:rsidRPr="00383667">
        <w:rPr>
          <w:rFonts w:cs="Huawei Sans"/>
        </w:rPr>
        <w:tab/>
      </w:r>
      <w:r w:rsidRPr="00383667">
        <w:rPr>
          <w:rFonts w:cs="Huawei Sans"/>
        </w:rPr>
        <w:tab/>
      </w:r>
      <w:r w:rsidRPr="00383667">
        <w:rPr>
          <w:rFonts w:cs="Huawei Sans"/>
        </w:rPr>
        <w:tab/>
      </w:r>
      <w:r w:rsidRPr="00383667">
        <w:rPr>
          <w:rFonts w:cs="Huawei Sans"/>
        </w:rPr>
        <w:tab/>
        <w:t>172.16.1.0/24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57368C">
        <w:rPr>
          <w:rFonts w:cs="Huawei Sans"/>
        </w:rPr>
        <w:tab/>
      </w:r>
      <w:r w:rsidRPr="00383667">
        <w:rPr>
          <w:rFonts w:cs="Huawei Sans"/>
        </w:rPr>
        <w:tab/>
        <w:t>?</w:t>
      </w:r>
    </w:p>
    <w:p w14:paraId="67D897F9" w14:textId="2236D00B" w:rsidR="00EF426E" w:rsidRPr="00383667" w:rsidRDefault="00EF426E" w:rsidP="00EF426E">
      <w:pPr>
        <w:pStyle w:val="2f3"/>
        <w:rPr>
          <w:rFonts w:cs="Huawei Sans"/>
        </w:rPr>
      </w:pPr>
      <w:r w:rsidRPr="00383667">
        <w:rPr>
          <w:rFonts w:cs="Huawei Sans"/>
        </w:rPr>
        <w:tab/>
        <w:t>s&gt;</w:t>
      </w:r>
      <w:r w:rsidRPr="00383667">
        <w:rPr>
          <w:rFonts w:cs="Huawei Sans"/>
        </w:rPr>
        <w:tab/>
      </w:r>
      <w:r w:rsidRPr="00383667">
        <w:rPr>
          <w:rFonts w:cs="Huawei Sans"/>
        </w:rPr>
        <w:tab/>
      </w:r>
      <w:r w:rsidRPr="00383667">
        <w:rPr>
          <w:rFonts w:cs="Huawei Sans"/>
        </w:rPr>
        <w:tab/>
      </w:r>
      <w:r w:rsidRPr="00383667">
        <w:rPr>
          <w:rFonts w:cs="Huawei Sans"/>
        </w:rPr>
        <w:tab/>
        <w:t>172.16.2.0/24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57368C">
        <w:rPr>
          <w:rFonts w:cs="Huawei Sans"/>
        </w:rPr>
        <w:tab/>
      </w:r>
      <w:r w:rsidRPr="00383667">
        <w:rPr>
          <w:rFonts w:cs="Huawei Sans"/>
        </w:rPr>
        <w:tab/>
        <w:t>?</w:t>
      </w:r>
    </w:p>
    <w:p w14:paraId="7B4B10C2" w14:textId="77777777" w:rsidR="00EF426E" w:rsidRPr="00383667" w:rsidRDefault="00EF426E" w:rsidP="00EF426E">
      <w:pPr>
        <w:pStyle w:val="1e"/>
      </w:pPr>
      <w:r w:rsidRPr="00383667">
        <w:t xml:space="preserve">The Loopback1 and Loopback2 routes have been advertised to the BGP routing table. As automatic BGP route summarization is enabled on R1, R1 summarizes these routes into the summary route 172.16.0.0/16 and suppresses all the specific routes. In the routing table, the </w:t>
      </w:r>
      <w:r w:rsidRPr="00383667">
        <w:rPr>
          <w:b/>
          <w:bCs/>
        </w:rPr>
        <w:t>s</w:t>
      </w:r>
      <w:r w:rsidRPr="00383667">
        <w:t xml:space="preserve"> flag displayed before each specific route indicates that the route is suppressed. As a result, R1 advertises only the summary route 172.16.0.0/16.</w:t>
      </w:r>
    </w:p>
    <w:p w14:paraId="6025E707" w14:textId="77777777" w:rsidR="00EF426E" w:rsidRPr="00383667" w:rsidRDefault="00EF426E" w:rsidP="00EF426E">
      <w:pPr>
        <w:pStyle w:val="1e"/>
      </w:pPr>
      <w:r w:rsidRPr="00383667">
        <w:t># Check the BGP routing table on R2.</w:t>
      </w:r>
    </w:p>
    <w:p w14:paraId="291CEE62" w14:textId="77777777" w:rsidR="00EF426E" w:rsidRPr="00383667" w:rsidRDefault="00EF426E" w:rsidP="00EF426E">
      <w:pPr>
        <w:pStyle w:val="2f3"/>
        <w:rPr>
          <w:rFonts w:cs="Huawei Sans"/>
        </w:rPr>
      </w:pPr>
      <w:r w:rsidRPr="00383667">
        <w:rPr>
          <w:rFonts w:cs="Huawei Sans"/>
        </w:rPr>
        <w:t xml:space="preserve">&lt;R2&gt;display bgp routing-table </w:t>
      </w:r>
    </w:p>
    <w:p w14:paraId="55F1DC39" w14:textId="77777777" w:rsidR="00EF426E" w:rsidRPr="00383667" w:rsidRDefault="00EF426E" w:rsidP="00EF426E">
      <w:pPr>
        <w:pStyle w:val="2f3"/>
        <w:rPr>
          <w:rFonts w:cs="Huawei Sans"/>
        </w:rPr>
      </w:pPr>
    </w:p>
    <w:p w14:paraId="3A9A6082" w14:textId="77777777" w:rsidR="00EF426E" w:rsidRPr="00383667" w:rsidRDefault="00EF426E" w:rsidP="00EF426E">
      <w:pPr>
        <w:pStyle w:val="2f3"/>
        <w:rPr>
          <w:rFonts w:cs="Huawei Sans"/>
        </w:rPr>
      </w:pPr>
      <w:r w:rsidRPr="00383667">
        <w:rPr>
          <w:rFonts w:cs="Huawei Sans"/>
        </w:rPr>
        <w:t xml:space="preserve"> BGP Local router ID is 10.0.2.2 </w:t>
      </w:r>
    </w:p>
    <w:p w14:paraId="4F7520FC" w14:textId="77777777" w:rsidR="00EF426E" w:rsidRPr="00383667" w:rsidRDefault="00EF426E" w:rsidP="00EF426E">
      <w:pPr>
        <w:pStyle w:val="2f3"/>
        <w:rPr>
          <w:rFonts w:cs="Huawei Sans"/>
        </w:rPr>
      </w:pPr>
      <w:r w:rsidRPr="00383667">
        <w:rPr>
          <w:rFonts w:cs="Huawei Sans"/>
        </w:rPr>
        <w:t xml:space="preserve"> Status codes: * - valid, &gt; - best, d - damped,</w:t>
      </w:r>
    </w:p>
    <w:p w14:paraId="5B7F4181" w14:textId="77777777" w:rsidR="00EF426E" w:rsidRPr="00383667" w:rsidRDefault="00EF426E" w:rsidP="00EF426E">
      <w:pPr>
        <w:pStyle w:val="2f3"/>
        <w:rPr>
          <w:rFonts w:cs="Huawei Sans"/>
        </w:rPr>
      </w:pPr>
      <w:r w:rsidRPr="00383667">
        <w:rPr>
          <w:rFonts w:cs="Huawei Sans"/>
        </w:rPr>
        <w:t xml:space="preserve">               h - history,  i - internal, s - suppressed, S - Stale</w:t>
      </w:r>
    </w:p>
    <w:p w14:paraId="3C00E986" w14:textId="77777777" w:rsidR="00EF426E" w:rsidRPr="00383667" w:rsidRDefault="00EF426E" w:rsidP="00EF426E">
      <w:pPr>
        <w:pStyle w:val="2f3"/>
        <w:rPr>
          <w:rFonts w:cs="Huawei Sans"/>
        </w:rPr>
      </w:pPr>
      <w:r w:rsidRPr="00383667">
        <w:rPr>
          <w:rFonts w:cs="Huawei Sans"/>
        </w:rPr>
        <w:t xml:space="preserve">               Origin : i - IGP, e - EGP, ? - incomplete</w:t>
      </w:r>
    </w:p>
    <w:p w14:paraId="0A0B9698" w14:textId="77777777" w:rsidR="00EF426E" w:rsidRPr="00383667" w:rsidRDefault="00EF426E" w:rsidP="00EF426E">
      <w:pPr>
        <w:pStyle w:val="2f3"/>
        <w:rPr>
          <w:rFonts w:cs="Huawei Sans"/>
        </w:rPr>
      </w:pPr>
    </w:p>
    <w:p w14:paraId="799D01AF" w14:textId="77777777" w:rsidR="00EF426E" w:rsidRPr="00383667" w:rsidRDefault="00EF426E" w:rsidP="00EF426E">
      <w:pPr>
        <w:pStyle w:val="2f3"/>
        <w:rPr>
          <w:rFonts w:cs="Huawei Sans"/>
        </w:rPr>
      </w:pPr>
    </w:p>
    <w:p w14:paraId="175686D2" w14:textId="77777777" w:rsidR="00EF426E" w:rsidRPr="00383667" w:rsidRDefault="00EF426E" w:rsidP="00EF426E">
      <w:pPr>
        <w:pStyle w:val="2f3"/>
        <w:rPr>
          <w:rFonts w:cs="Huawei Sans"/>
        </w:rPr>
      </w:pPr>
      <w:r w:rsidRPr="00383667">
        <w:rPr>
          <w:rFonts w:cs="Huawei Sans"/>
        </w:rPr>
        <w:t xml:space="preserve"> Total Number of Routes: 1</w:t>
      </w:r>
    </w:p>
    <w:p w14:paraId="6D7EDDA9" w14:textId="4816F6B0" w:rsidR="00EF426E" w:rsidRPr="00383667" w:rsidRDefault="00EF426E" w:rsidP="00EF426E">
      <w:pPr>
        <w:pStyle w:val="2f3"/>
        <w:rPr>
          <w:rFonts w:cs="Huawei Sans"/>
        </w:rPr>
      </w:pPr>
      <w:r w:rsidRPr="00383667">
        <w:rPr>
          <w:rFonts w:cs="Huawei Sans"/>
        </w:rPr>
        <w:t xml:space="preserve">      Network          NextHop     </w:t>
      </w:r>
      <w:r w:rsidR="0057368C">
        <w:rPr>
          <w:rFonts w:cs="Huawei Sans"/>
        </w:rPr>
        <w:t xml:space="preserve">   MED     LocPrf    PrefVal  </w:t>
      </w:r>
      <w:r w:rsidRPr="00383667">
        <w:rPr>
          <w:rFonts w:cs="Huawei Sans"/>
        </w:rPr>
        <w:t>Path/Ogn</w:t>
      </w:r>
    </w:p>
    <w:p w14:paraId="370A7F27" w14:textId="77777777" w:rsidR="00EF426E" w:rsidRPr="00383667" w:rsidRDefault="00EF426E" w:rsidP="00EF426E">
      <w:pPr>
        <w:pStyle w:val="2f3"/>
        <w:rPr>
          <w:rFonts w:cs="Huawei Sans"/>
        </w:rPr>
      </w:pPr>
    </w:p>
    <w:p w14:paraId="28BCBE3B" w14:textId="77777777" w:rsidR="00EF426E" w:rsidRPr="00383667" w:rsidRDefault="00EF426E" w:rsidP="00EF426E">
      <w:pPr>
        <w:pStyle w:val="2f3"/>
        <w:rPr>
          <w:rFonts w:cs="Huawei Sans"/>
        </w:rPr>
      </w:pPr>
      <w:r w:rsidRPr="00383667">
        <w:rPr>
          <w:rFonts w:cs="Huawei Sans"/>
        </w:rPr>
        <w:t xml:space="preserve"> *&gt;   172.16.0.0         10.0.12.1                             0      64511?</w:t>
      </w:r>
    </w:p>
    <w:p w14:paraId="6BDAA6B6" w14:textId="77777777" w:rsidR="00EF426E" w:rsidRPr="00383667" w:rsidRDefault="00EF426E" w:rsidP="00EF426E">
      <w:pPr>
        <w:pStyle w:val="1e"/>
      </w:pPr>
      <w:r w:rsidRPr="00383667">
        <w:t>The command output shows only the summary route 172.16.0.0/16 on R2.</w:t>
      </w:r>
    </w:p>
    <w:p w14:paraId="664DB712" w14:textId="77777777" w:rsidR="00EF426E" w:rsidRPr="00383667" w:rsidRDefault="00EF426E" w:rsidP="00EF426E">
      <w:pPr>
        <w:pStyle w:val="1e"/>
      </w:pPr>
      <w:r w:rsidRPr="00383667">
        <w:t># Check detailed information about the BGP summary route 172.16.0.0 on R2.</w:t>
      </w:r>
    </w:p>
    <w:p w14:paraId="4E752307" w14:textId="77777777" w:rsidR="00EF426E" w:rsidRPr="00383667" w:rsidRDefault="00EF426E" w:rsidP="00EF426E">
      <w:pPr>
        <w:pStyle w:val="2f3"/>
        <w:rPr>
          <w:rFonts w:cs="Huawei Sans"/>
        </w:rPr>
      </w:pPr>
      <w:r w:rsidRPr="00383667">
        <w:rPr>
          <w:rFonts w:cs="Huawei Sans"/>
        </w:rPr>
        <w:t>&lt;R2&gt;display bgp routing-table 172.16.0.0</w:t>
      </w:r>
    </w:p>
    <w:p w14:paraId="7ECD962F" w14:textId="77777777" w:rsidR="00EF426E" w:rsidRPr="00383667" w:rsidRDefault="00EF426E" w:rsidP="00EF426E">
      <w:pPr>
        <w:pStyle w:val="2f3"/>
        <w:rPr>
          <w:rFonts w:cs="Huawei Sans"/>
        </w:rPr>
      </w:pPr>
    </w:p>
    <w:p w14:paraId="300796B1" w14:textId="77777777" w:rsidR="00EF426E" w:rsidRPr="00383667" w:rsidRDefault="00EF426E" w:rsidP="00EF426E">
      <w:pPr>
        <w:pStyle w:val="2f3"/>
        <w:rPr>
          <w:rFonts w:cs="Huawei Sans"/>
        </w:rPr>
      </w:pPr>
      <w:r w:rsidRPr="00383667">
        <w:rPr>
          <w:rFonts w:cs="Huawei Sans"/>
        </w:rPr>
        <w:t xml:space="preserve"> BGP local router ID : 10.0.2.2</w:t>
      </w:r>
    </w:p>
    <w:p w14:paraId="2E2CC377" w14:textId="77777777" w:rsidR="00EF426E" w:rsidRPr="00383667" w:rsidRDefault="00EF426E" w:rsidP="00EF426E">
      <w:pPr>
        <w:pStyle w:val="2f3"/>
        <w:rPr>
          <w:rFonts w:cs="Huawei Sans"/>
        </w:rPr>
      </w:pPr>
      <w:r w:rsidRPr="00383667">
        <w:rPr>
          <w:rFonts w:cs="Huawei Sans"/>
        </w:rPr>
        <w:t xml:space="preserve"> Local AS number : 64512</w:t>
      </w:r>
    </w:p>
    <w:p w14:paraId="06538ACB" w14:textId="77777777" w:rsidR="00EF426E" w:rsidRPr="00383667" w:rsidRDefault="00EF426E" w:rsidP="00EF426E">
      <w:pPr>
        <w:pStyle w:val="2f3"/>
        <w:rPr>
          <w:rFonts w:cs="Huawei Sans"/>
        </w:rPr>
      </w:pPr>
      <w:r w:rsidRPr="00383667">
        <w:rPr>
          <w:rFonts w:cs="Huawei Sans"/>
        </w:rPr>
        <w:t xml:space="preserve"> Paths:   1 available, 1 best, 1 select</w:t>
      </w:r>
    </w:p>
    <w:p w14:paraId="4E004A10" w14:textId="77777777" w:rsidR="00EF426E" w:rsidRPr="00383667" w:rsidRDefault="00EF426E" w:rsidP="00EF426E">
      <w:pPr>
        <w:pStyle w:val="2f3"/>
        <w:rPr>
          <w:rFonts w:cs="Huawei Sans"/>
        </w:rPr>
      </w:pPr>
      <w:r w:rsidRPr="00383667">
        <w:rPr>
          <w:rFonts w:cs="Huawei Sans"/>
        </w:rPr>
        <w:t xml:space="preserve"> BGP routing table entry information of 172.16.0.0/16:</w:t>
      </w:r>
    </w:p>
    <w:p w14:paraId="7C262A1D" w14:textId="77777777" w:rsidR="00EF426E" w:rsidRPr="00383667" w:rsidRDefault="00EF426E" w:rsidP="00EF426E">
      <w:pPr>
        <w:pStyle w:val="2f3"/>
        <w:rPr>
          <w:rFonts w:cs="Huawei Sans"/>
        </w:rPr>
      </w:pPr>
      <w:r w:rsidRPr="00383667">
        <w:rPr>
          <w:rFonts w:cs="Huawei Sans"/>
        </w:rPr>
        <w:t xml:space="preserve"> From: 10.0.12.1 (10.0.1.1)</w:t>
      </w:r>
    </w:p>
    <w:p w14:paraId="5F2AA6B9" w14:textId="77777777" w:rsidR="00EF426E" w:rsidRPr="00383667" w:rsidRDefault="00EF426E" w:rsidP="00EF426E">
      <w:pPr>
        <w:pStyle w:val="2f3"/>
        <w:rPr>
          <w:rFonts w:cs="Huawei Sans"/>
        </w:rPr>
      </w:pPr>
      <w:r w:rsidRPr="00383667">
        <w:rPr>
          <w:rFonts w:cs="Huawei Sans"/>
        </w:rPr>
        <w:t xml:space="preserve"> Route Duration: 01h09m27s  </w:t>
      </w:r>
    </w:p>
    <w:p w14:paraId="024B01B8" w14:textId="77777777" w:rsidR="00EF426E" w:rsidRPr="00383667" w:rsidRDefault="00EF426E" w:rsidP="00EF426E">
      <w:pPr>
        <w:pStyle w:val="2f3"/>
        <w:rPr>
          <w:rFonts w:cs="Huawei Sans"/>
        </w:rPr>
      </w:pPr>
      <w:r w:rsidRPr="00383667">
        <w:rPr>
          <w:rFonts w:cs="Huawei Sans"/>
        </w:rPr>
        <w:t xml:space="preserve"> Direct Out-interface: GigabitEthernet0/0/3</w:t>
      </w:r>
    </w:p>
    <w:p w14:paraId="128DA2A6" w14:textId="77777777"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Pr="00383667">
        <w:rPr>
          <w:rFonts w:cs="Huawei Sans"/>
        </w:rPr>
        <w:t>: 10.0.12.1</w:t>
      </w:r>
    </w:p>
    <w:p w14:paraId="5EA573A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 : 0x0</w:t>
      </w:r>
    </w:p>
    <w:p w14:paraId="0C51B03F" w14:textId="77777777" w:rsidR="00EF426E" w:rsidRPr="00383667" w:rsidRDefault="00EF426E" w:rsidP="00EF426E">
      <w:pPr>
        <w:pStyle w:val="2f3"/>
        <w:rPr>
          <w:rFonts w:cs="Huawei Sans"/>
        </w:rPr>
      </w:pPr>
      <w:r w:rsidRPr="00383667">
        <w:rPr>
          <w:rFonts w:cs="Huawei Sans"/>
        </w:rPr>
        <w:t xml:space="preserve"> AS-path 64511, origin incomplete, </w:t>
      </w:r>
      <w:r w:rsidRPr="00497E5B">
        <w:rPr>
          <w:rFonts w:cs="Huawei Sans"/>
        </w:rPr>
        <w:t>pref-val</w:t>
      </w:r>
      <w:r w:rsidRPr="00383667">
        <w:rPr>
          <w:rFonts w:cs="Huawei Sans"/>
        </w:rPr>
        <w:t xml:space="preserve"> 0, valid, external, best, select, active, </w:t>
      </w:r>
      <w:r w:rsidRPr="00497E5B">
        <w:rPr>
          <w:rFonts w:cs="Huawei Sans"/>
        </w:rPr>
        <w:t>pre</w:t>
      </w:r>
      <w:r w:rsidRPr="00383667">
        <w:rPr>
          <w:rFonts w:cs="Huawei Sans"/>
        </w:rPr>
        <w:t xml:space="preserve"> 255</w:t>
      </w:r>
    </w:p>
    <w:p w14:paraId="34E322AD" w14:textId="77777777" w:rsidR="00EF426E" w:rsidRPr="00383667" w:rsidRDefault="00EF426E" w:rsidP="00EF426E">
      <w:pPr>
        <w:pStyle w:val="2f3"/>
        <w:rPr>
          <w:rFonts w:cs="Huawei Sans"/>
          <w:color w:val="EC7061"/>
        </w:rPr>
      </w:pPr>
      <w:r w:rsidRPr="00383667">
        <w:rPr>
          <w:rFonts w:cs="Huawei Sans"/>
          <w:color w:val="EC7061"/>
        </w:rPr>
        <w:t xml:space="preserve"> Aggregator: AS 64511, Aggregator ID 10.0.1.1</w:t>
      </w:r>
    </w:p>
    <w:p w14:paraId="08B60CC2" w14:textId="77777777" w:rsidR="00EF426E" w:rsidRPr="00383667" w:rsidRDefault="00EF426E" w:rsidP="00EF426E">
      <w:pPr>
        <w:pStyle w:val="2f3"/>
        <w:rPr>
          <w:rFonts w:cs="Huawei Sans"/>
        </w:rPr>
      </w:pPr>
      <w:r w:rsidRPr="00383667">
        <w:rPr>
          <w:rFonts w:cs="Huawei Sans"/>
        </w:rPr>
        <w:t xml:space="preserve"> Advertised to such 2 peers:</w:t>
      </w:r>
    </w:p>
    <w:p w14:paraId="4B143402" w14:textId="77777777" w:rsidR="00EF426E" w:rsidRPr="00383667" w:rsidRDefault="00EF426E" w:rsidP="00EF426E">
      <w:pPr>
        <w:pStyle w:val="2f3"/>
        <w:rPr>
          <w:rFonts w:cs="Huawei Sans"/>
        </w:rPr>
      </w:pPr>
      <w:r w:rsidRPr="00383667">
        <w:rPr>
          <w:rFonts w:cs="Huawei Sans"/>
        </w:rPr>
        <w:t xml:space="preserve">    10.0.12.1</w:t>
      </w:r>
    </w:p>
    <w:p w14:paraId="611C2025" w14:textId="77777777" w:rsidR="00EF426E" w:rsidRPr="00383667" w:rsidRDefault="00EF426E" w:rsidP="00EF426E">
      <w:pPr>
        <w:pStyle w:val="2f3"/>
        <w:rPr>
          <w:rFonts w:cs="Huawei Sans"/>
        </w:rPr>
      </w:pPr>
      <w:r w:rsidRPr="00383667">
        <w:rPr>
          <w:rFonts w:cs="Huawei Sans"/>
        </w:rPr>
        <w:t xml:space="preserve">    10.0.23.3</w:t>
      </w:r>
    </w:p>
    <w:p w14:paraId="0F0A091B" w14:textId="77777777" w:rsidR="00EF426E" w:rsidRPr="00383667" w:rsidRDefault="00EF426E" w:rsidP="00EF426E">
      <w:pPr>
        <w:pStyle w:val="1e"/>
      </w:pPr>
      <w:r w:rsidRPr="00383667">
        <w:t>The path attributes of this route include the Aggregator attribute, which carries the AS number and router ID of the device that generates the summary route.</w:t>
      </w:r>
    </w:p>
    <w:p w14:paraId="5B57F2D4" w14:textId="77777777" w:rsidR="00EF426E" w:rsidRPr="00383667" w:rsidRDefault="00EF426E" w:rsidP="00604E8C">
      <w:pPr>
        <w:pStyle w:val="30"/>
        <w:ind w:left="1032" w:hanging="278"/>
        <w:outlineLvl w:val="9"/>
        <w:rPr>
          <w:rFonts w:cs="Huawei Sans"/>
        </w:rPr>
      </w:pPr>
      <w:r w:rsidRPr="00383667">
        <w:rPr>
          <w:rFonts w:cs="Huawei Sans"/>
        </w:rPr>
        <w:t>Configure manual BGP route summarization.</w:t>
      </w:r>
    </w:p>
    <w:p w14:paraId="580B9059" w14:textId="77777777" w:rsidR="00EF426E" w:rsidRPr="00383667" w:rsidRDefault="00EF426E" w:rsidP="00EF426E">
      <w:pPr>
        <w:pStyle w:val="1e"/>
      </w:pPr>
      <w:r w:rsidRPr="00383667">
        <w:t xml:space="preserve">Configure R3 to advertise its Loopback1 and Loopback2 routes to the BGP routing table. Run the </w:t>
      </w:r>
      <w:r w:rsidRPr="00383667">
        <w:rPr>
          <w:b/>
          <w:bCs/>
        </w:rPr>
        <w:t>aggregate</w:t>
      </w:r>
      <w:r w:rsidRPr="00383667">
        <w:t xml:space="preserve"> command on R2 to manually summarize these routes and suppress the advertisement of the specific routes.</w:t>
      </w:r>
    </w:p>
    <w:p w14:paraId="70D30CE3" w14:textId="77777777" w:rsidR="00EF426E" w:rsidRPr="00383667" w:rsidRDefault="00EF426E" w:rsidP="00EF426E">
      <w:pPr>
        <w:pStyle w:val="1e"/>
      </w:pPr>
      <w:r w:rsidRPr="00383667">
        <w:t># Create IP prefix list 1 to match the Loopback1 and Loopback2 routes.</w:t>
      </w:r>
    </w:p>
    <w:p w14:paraId="6BA25427" w14:textId="77777777" w:rsidR="00EF426E" w:rsidRPr="00383667" w:rsidRDefault="00EF426E" w:rsidP="00EF426E">
      <w:pPr>
        <w:pStyle w:val="2f3"/>
        <w:rPr>
          <w:rFonts w:cs="Huawei Sans"/>
        </w:rPr>
      </w:pPr>
      <w:r w:rsidRPr="00383667">
        <w:rPr>
          <w:rFonts w:cs="Huawei Sans"/>
        </w:rPr>
        <w:lastRenderedPageBreak/>
        <w:t>[R3]</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permit 172.17.0.0 16 greater-equal 24 less-equal 24</w:t>
      </w:r>
    </w:p>
    <w:p w14:paraId="40569E78" w14:textId="77777777" w:rsidR="00EF426E" w:rsidRPr="00383667" w:rsidRDefault="00EF426E" w:rsidP="00EF426E">
      <w:pPr>
        <w:pStyle w:val="1e"/>
      </w:pPr>
      <w:r w:rsidRPr="00383667">
        <w:t xml:space="preserve"># Create a route-policy named </w:t>
      </w:r>
      <w:r w:rsidRPr="00383667">
        <w:rPr>
          <w:b/>
          <w:bCs/>
        </w:rPr>
        <w:t>hcip</w:t>
      </w:r>
      <w:r w:rsidRPr="00383667">
        <w:t>, create node 10, and configure an if-match clause with IP prefix list 1 specified.</w:t>
      </w:r>
    </w:p>
    <w:p w14:paraId="560A44F3" w14:textId="77777777" w:rsidR="00EF426E" w:rsidRPr="00383667" w:rsidRDefault="00EF426E" w:rsidP="00EF426E">
      <w:pPr>
        <w:pStyle w:val="2f3"/>
        <w:rPr>
          <w:rFonts w:cs="Huawei Sans"/>
        </w:rPr>
      </w:pPr>
      <w:r w:rsidRPr="00383667">
        <w:rPr>
          <w:rFonts w:cs="Huawei Sans"/>
        </w:rPr>
        <w:t xml:space="preserve">[R3]route-policy </w:t>
      </w:r>
      <w:r w:rsidRPr="00497E5B">
        <w:rPr>
          <w:rFonts w:cs="Huawei Sans"/>
        </w:rPr>
        <w:t>hcip</w:t>
      </w:r>
      <w:r w:rsidRPr="00383667">
        <w:rPr>
          <w:rFonts w:cs="Huawei Sans"/>
        </w:rPr>
        <w:t xml:space="preserve"> permit node 10</w:t>
      </w:r>
    </w:p>
    <w:p w14:paraId="6303F292" w14:textId="77777777" w:rsidR="00EF426E" w:rsidRPr="00383667" w:rsidRDefault="00EF426E" w:rsidP="00EF426E">
      <w:pPr>
        <w:pStyle w:val="2f3"/>
        <w:rPr>
          <w:rFonts w:cs="Huawei Sans"/>
        </w:rPr>
      </w:pPr>
      <w:r w:rsidRPr="00383667">
        <w:rPr>
          <w:rFonts w:cs="Huawei Sans"/>
        </w:rPr>
        <w:t xml:space="preserve">[R3-route-policy] if-match </w:t>
      </w:r>
      <w:r w:rsidRPr="00497E5B">
        <w:rPr>
          <w:rFonts w:cs="Huawei Sans"/>
        </w:rPr>
        <w:t>ip-prefix</w:t>
      </w:r>
      <w:r w:rsidRPr="00383667">
        <w:rPr>
          <w:rFonts w:cs="Huawei Sans"/>
        </w:rPr>
        <w:t xml:space="preserve"> 1</w:t>
      </w:r>
    </w:p>
    <w:p w14:paraId="297DB224" w14:textId="77777777" w:rsidR="00EF426E" w:rsidRPr="00383667" w:rsidRDefault="00EF426E" w:rsidP="00EF426E">
      <w:pPr>
        <w:pStyle w:val="2f3"/>
        <w:rPr>
          <w:rFonts w:cs="Huawei Sans"/>
        </w:rPr>
      </w:pPr>
      <w:r w:rsidRPr="00383667">
        <w:rPr>
          <w:rFonts w:cs="Huawei Sans"/>
        </w:rPr>
        <w:t>[R3-route-policy] quit</w:t>
      </w:r>
    </w:p>
    <w:p w14:paraId="53C3552E" w14:textId="77777777" w:rsidR="00EF426E" w:rsidRPr="00383667" w:rsidRDefault="00EF426E" w:rsidP="00EF426E">
      <w:pPr>
        <w:pStyle w:val="1e"/>
      </w:pPr>
      <w:r w:rsidRPr="00383667">
        <w:t xml:space="preserve"># Configure R3 to advertise its Loopback1 and Loopback2 routes to the BGP routing table. </w:t>
      </w:r>
    </w:p>
    <w:p w14:paraId="07A7AFE3" w14:textId="77777777" w:rsidR="00EF426E" w:rsidRPr="00383667" w:rsidRDefault="00EF426E" w:rsidP="00EF426E">
      <w:pPr>
        <w:pStyle w:val="2f3"/>
        <w:rPr>
          <w:rFonts w:cs="Huawei Sans"/>
        </w:rPr>
      </w:pPr>
      <w:r w:rsidRPr="00383667">
        <w:rPr>
          <w:rFonts w:cs="Huawei Sans"/>
        </w:rPr>
        <w:t>[R3]bgp 64513</w:t>
      </w:r>
    </w:p>
    <w:p w14:paraId="471359B4" w14:textId="77777777" w:rsidR="00EF426E" w:rsidRPr="00383667" w:rsidRDefault="00EF426E" w:rsidP="00EF426E">
      <w:pPr>
        <w:pStyle w:val="2f3"/>
        <w:rPr>
          <w:rFonts w:cs="Huawei Sans"/>
        </w:rPr>
      </w:pPr>
      <w:r w:rsidRPr="00383667">
        <w:rPr>
          <w:rFonts w:cs="Huawei Sans"/>
        </w:rPr>
        <w:t xml:space="preserve">[R3-bgp] import-route direct route-policy </w:t>
      </w:r>
      <w:r w:rsidRPr="00497E5B">
        <w:rPr>
          <w:rFonts w:cs="Huawei Sans"/>
        </w:rPr>
        <w:t>hcip</w:t>
      </w:r>
    </w:p>
    <w:p w14:paraId="5D4CCD8E" w14:textId="77777777" w:rsidR="00EF426E" w:rsidRPr="00383667" w:rsidRDefault="00EF426E" w:rsidP="00EF426E">
      <w:pPr>
        <w:pStyle w:val="1e"/>
      </w:pPr>
      <w:r w:rsidRPr="00383667">
        <w:t># Check the BGP routing table on R2.</w:t>
      </w:r>
    </w:p>
    <w:p w14:paraId="729AC995" w14:textId="77777777" w:rsidR="00227531" w:rsidRDefault="00EF426E" w:rsidP="00EF426E">
      <w:pPr>
        <w:pStyle w:val="2f3"/>
        <w:rPr>
          <w:rFonts w:cs="Huawei Sans"/>
        </w:rPr>
      </w:pPr>
      <w:r w:rsidRPr="00383667">
        <w:rPr>
          <w:rFonts w:cs="Huawei Sans"/>
        </w:rPr>
        <w:t>&lt;R2&gt;display</w:t>
      </w:r>
      <w:r w:rsidRPr="00383667">
        <w:rPr>
          <w:rFonts w:cs="Huawei Sans"/>
        </w:rPr>
        <w:tab/>
        <w:t>bgp</w:t>
      </w:r>
      <w:r w:rsidRPr="00383667">
        <w:rPr>
          <w:rFonts w:cs="Huawei Sans"/>
        </w:rPr>
        <w:tab/>
        <w:t>routing-table</w:t>
      </w:r>
    </w:p>
    <w:p w14:paraId="72A13024" w14:textId="3795383A" w:rsidR="00EF426E" w:rsidRPr="00383667" w:rsidRDefault="00EF426E" w:rsidP="00EF426E">
      <w:pPr>
        <w:pStyle w:val="2f3"/>
        <w:rPr>
          <w:rFonts w:cs="Huawei Sans"/>
        </w:rPr>
      </w:pPr>
    </w:p>
    <w:p w14:paraId="6AD5EBC5" w14:textId="77777777" w:rsidR="00227531" w:rsidRDefault="00EF426E" w:rsidP="00EF426E">
      <w:pPr>
        <w:pStyle w:val="2f3"/>
        <w:rPr>
          <w:rFonts w:cs="Huawei Sans"/>
        </w:rPr>
      </w:pPr>
      <w:r w:rsidRPr="00383667">
        <w:rPr>
          <w:rFonts w:cs="Huawei Sans"/>
        </w:rPr>
        <w:tab/>
        <w:t>BGP</w:t>
      </w:r>
      <w:r w:rsidRPr="00383667">
        <w:rPr>
          <w:rFonts w:cs="Huawei Sans"/>
        </w:rPr>
        <w:tab/>
        <w:t>Local</w:t>
      </w:r>
      <w:r w:rsidRPr="00383667">
        <w:rPr>
          <w:rFonts w:cs="Huawei Sans"/>
        </w:rPr>
        <w:tab/>
        <w:t>router</w:t>
      </w:r>
      <w:r w:rsidRPr="00383667">
        <w:rPr>
          <w:rFonts w:cs="Huawei Sans"/>
        </w:rPr>
        <w:tab/>
        <w:t>ID</w:t>
      </w:r>
      <w:r w:rsidRPr="00383667">
        <w:rPr>
          <w:rFonts w:cs="Huawei Sans"/>
        </w:rPr>
        <w:tab/>
        <w:t>is</w:t>
      </w:r>
      <w:r w:rsidRPr="00383667">
        <w:rPr>
          <w:rFonts w:cs="Huawei Sans"/>
        </w:rPr>
        <w:tab/>
        <w:t>10.0.2.2</w:t>
      </w:r>
    </w:p>
    <w:p w14:paraId="7BC60848" w14:textId="37344208" w:rsidR="00EF426E" w:rsidRPr="00383667" w:rsidRDefault="00EF426E" w:rsidP="00EF426E">
      <w:pPr>
        <w:pStyle w:val="2f3"/>
        <w:rPr>
          <w:rFonts w:cs="Huawei Sans"/>
        </w:rPr>
      </w:pPr>
      <w:r w:rsidRPr="00383667">
        <w:rPr>
          <w:rFonts w:cs="Huawei Sans"/>
        </w:rPr>
        <w:tab/>
        <w:t>Status</w:t>
      </w:r>
      <w:r w:rsidRPr="00383667">
        <w:rPr>
          <w:rFonts w:cs="Huawei Sans"/>
        </w:rPr>
        <w:tab/>
        <w:t>codes:</w:t>
      </w:r>
      <w:r w:rsidRPr="00383667">
        <w:rPr>
          <w:rFonts w:cs="Huawei Sans"/>
        </w:rPr>
        <w:tab/>
        <w:t>*</w:t>
      </w:r>
      <w:r w:rsidRPr="00383667">
        <w:rPr>
          <w:rFonts w:cs="Huawei Sans"/>
        </w:rPr>
        <w:tab/>
        <w:t>-</w:t>
      </w:r>
      <w:r w:rsidRPr="00383667">
        <w:rPr>
          <w:rFonts w:cs="Huawei Sans"/>
        </w:rPr>
        <w:tab/>
        <w:t>valid,</w:t>
      </w:r>
      <w:r w:rsidRPr="00383667">
        <w:rPr>
          <w:rFonts w:cs="Huawei Sans"/>
        </w:rPr>
        <w:tab/>
        <w:t>&gt;</w:t>
      </w:r>
      <w:r w:rsidRPr="00383667">
        <w:rPr>
          <w:rFonts w:cs="Huawei Sans"/>
        </w:rPr>
        <w:tab/>
        <w:t>-</w:t>
      </w:r>
      <w:r w:rsidRPr="00383667">
        <w:rPr>
          <w:rFonts w:cs="Huawei Sans"/>
        </w:rPr>
        <w:tab/>
        <w:t>best,</w:t>
      </w:r>
      <w:r w:rsidRPr="00383667">
        <w:rPr>
          <w:rFonts w:cs="Huawei Sans"/>
        </w:rPr>
        <w:tab/>
        <w:t>d</w:t>
      </w:r>
      <w:r w:rsidRPr="00383667">
        <w:rPr>
          <w:rFonts w:cs="Huawei Sans"/>
        </w:rPr>
        <w:tab/>
        <w:t>-</w:t>
      </w:r>
      <w:r w:rsidRPr="00383667">
        <w:rPr>
          <w:rFonts w:cs="Huawei Sans"/>
        </w:rPr>
        <w:tab/>
        <w:t>damped,</w:t>
      </w:r>
    </w:p>
    <w:p w14:paraId="7738A3E5"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h</w:t>
      </w:r>
      <w:r w:rsidRPr="00383667">
        <w:rPr>
          <w:rFonts w:cs="Huawei Sans"/>
        </w:rPr>
        <w:tab/>
        <w:t>-</w:t>
      </w:r>
      <w:r w:rsidRPr="00383667">
        <w:rPr>
          <w:rFonts w:cs="Huawei Sans"/>
        </w:rPr>
        <w:tab/>
        <w:t>history,</w:t>
      </w:r>
      <w:r w:rsidRPr="00383667">
        <w:rPr>
          <w:rFonts w:cs="Huawei Sans"/>
        </w:rPr>
        <w:tab/>
      </w:r>
      <w:r w:rsidRPr="00383667">
        <w:rPr>
          <w:rFonts w:cs="Huawei Sans"/>
        </w:rPr>
        <w:tab/>
        <w:t>i</w:t>
      </w:r>
      <w:r w:rsidRPr="00383667">
        <w:rPr>
          <w:rFonts w:cs="Huawei Sans"/>
        </w:rPr>
        <w:tab/>
        <w:t>-</w:t>
      </w:r>
      <w:r w:rsidRPr="00383667">
        <w:rPr>
          <w:rFonts w:cs="Huawei Sans"/>
        </w:rPr>
        <w:tab/>
        <w:t>internal,</w:t>
      </w:r>
      <w:r w:rsidRPr="00383667">
        <w:rPr>
          <w:rFonts w:cs="Huawei Sans"/>
        </w:rPr>
        <w:tab/>
        <w:t>s</w:t>
      </w:r>
      <w:r w:rsidRPr="00383667">
        <w:rPr>
          <w:rFonts w:cs="Huawei Sans"/>
        </w:rPr>
        <w:tab/>
        <w:t>-</w:t>
      </w:r>
      <w:r w:rsidRPr="00383667">
        <w:rPr>
          <w:rFonts w:cs="Huawei Sans"/>
        </w:rPr>
        <w:tab/>
        <w:t>suppressed,</w:t>
      </w:r>
      <w:r w:rsidRPr="00383667">
        <w:rPr>
          <w:rFonts w:cs="Huawei Sans"/>
        </w:rPr>
        <w:tab/>
        <w:t>S</w:t>
      </w:r>
      <w:r w:rsidRPr="00383667">
        <w:rPr>
          <w:rFonts w:cs="Huawei Sans"/>
        </w:rPr>
        <w:tab/>
        <w:t>-</w:t>
      </w:r>
      <w:r w:rsidRPr="00383667">
        <w:rPr>
          <w:rFonts w:cs="Huawei Sans"/>
        </w:rPr>
        <w:tab/>
        <w:t>Stale</w:t>
      </w:r>
    </w:p>
    <w:p w14:paraId="52F47E34"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Origin</w:t>
      </w:r>
      <w:r w:rsidRPr="00383667">
        <w:rPr>
          <w:rFonts w:cs="Huawei Sans"/>
        </w:rPr>
        <w:tab/>
        <w:t>:</w:t>
      </w:r>
      <w:r w:rsidRPr="00383667">
        <w:rPr>
          <w:rFonts w:cs="Huawei Sans"/>
        </w:rPr>
        <w:tab/>
      </w:r>
      <w:r w:rsidRPr="00497E5B">
        <w:rPr>
          <w:rFonts w:cs="Huawei Sans"/>
        </w:rPr>
        <w:t>i</w:t>
      </w:r>
      <w:r w:rsidRPr="00383667">
        <w:rPr>
          <w:rFonts w:cs="Huawei Sans"/>
        </w:rPr>
        <w:tab/>
        <w:t>-</w:t>
      </w:r>
      <w:r w:rsidRPr="00383667">
        <w:rPr>
          <w:rFonts w:cs="Huawei Sans"/>
        </w:rPr>
        <w:tab/>
        <w:t>IGP,</w:t>
      </w:r>
      <w:r w:rsidRPr="00383667">
        <w:rPr>
          <w:rFonts w:cs="Huawei Sans"/>
        </w:rPr>
        <w:tab/>
        <w:t>e</w:t>
      </w:r>
      <w:r w:rsidRPr="00383667">
        <w:rPr>
          <w:rFonts w:cs="Huawei Sans"/>
        </w:rPr>
        <w:tab/>
        <w:t>-</w:t>
      </w:r>
      <w:r w:rsidRPr="00383667">
        <w:rPr>
          <w:rFonts w:cs="Huawei Sans"/>
        </w:rPr>
        <w:tab/>
        <w:t>EGP,</w:t>
      </w:r>
      <w:r w:rsidRPr="00383667">
        <w:rPr>
          <w:rFonts w:cs="Huawei Sans"/>
        </w:rPr>
        <w:tab/>
        <w:t>?</w:t>
      </w:r>
      <w:r w:rsidRPr="00383667">
        <w:rPr>
          <w:rFonts w:cs="Huawei Sans"/>
        </w:rPr>
        <w:tab/>
        <w:t>-</w:t>
      </w:r>
      <w:r w:rsidRPr="00383667">
        <w:rPr>
          <w:rFonts w:cs="Huawei Sans"/>
        </w:rPr>
        <w:tab/>
        <w:t>incomplete</w:t>
      </w:r>
    </w:p>
    <w:p w14:paraId="089A6E08" w14:textId="77777777" w:rsidR="00EF426E" w:rsidRPr="00383667" w:rsidRDefault="00EF426E" w:rsidP="00EF426E">
      <w:pPr>
        <w:pStyle w:val="2f3"/>
        <w:rPr>
          <w:rFonts w:cs="Huawei Sans"/>
        </w:rPr>
      </w:pPr>
    </w:p>
    <w:p w14:paraId="277BD3EB" w14:textId="77777777" w:rsidR="00EF426E" w:rsidRPr="00383667" w:rsidRDefault="00EF426E" w:rsidP="00EF426E">
      <w:pPr>
        <w:pStyle w:val="2f3"/>
        <w:rPr>
          <w:rFonts w:cs="Huawei Sans"/>
        </w:rPr>
      </w:pPr>
    </w:p>
    <w:p w14:paraId="547D9BE3" w14:textId="77777777" w:rsidR="00EF426E" w:rsidRPr="00383667" w:rsidRDefault="00EF426E" w:rsidP="00EF426E">
      <w:pPr>
        <w:pStyle w:val="2f3"/>
        <w:rPr>
          <w:rFonts w:cs="Huawei Sans"/>
        </w:rPr>
      </w:pPr>
      <w:r w:rsidRPr="00383667">
        <w:rPr>
          <w:rFonts w:cs="Huawei Sans"/>
        </w:rPr>
        <w:tab/>
        <w:t>Total</w:t>
      </w:r>
      <w:r w:rsidRPr="00383667">
        <w:rPr>
          <w:rFonts w:cs="Huawei Sans"/>
        </w:rPr>
        <w:tab/>
        <w:t>Number</w:t>
      </w:r>
      <w:r w:rsidRPr="00383667">
        <w:rPr>
          <w:rFonts w:cs="Huawei Sans"/>
        </w:rPr>
        <w:tab/>
        <w:t>of</w:t>
      </w:r>
      <w:r w:rsidRPr="00383667">
        <w:rPr>
          <w:rFonts w:cs="Huawei Sans"/>
        </w:rPr>
        <w:tab/>
        <w:t>Routes:</w:t>
      </w:r>
      <w:r w:rsidRPr="00383667">
        <w:rPr>
          <w:rFonts w:cs="Huawei Sans"/>
        </w:rPr>
        <w:tab/>
        <w:t>3</w:t>
      </w:r>
    </w:p>
    <w:p w14:paraId="71D2322C" w14:textId="54BD83D6"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MED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LocPrf</w:t>
      </w:r>
      <w:r w:rsidRPr="00383667">
        <w:rPr>
          <w:rFonts w:cs="Huawei Sans"/>
        </w:rPr>
        <w:tab/>
      </w:r>
      <w:r w:rsidRPr="00383667">
        <w:rPr>
          <w:rFonts w:cs="Huawei Sans"/>
        </w:rPr>
        <w:tab/>
      </w:r>
      <w:r w:rsidRPr="00383667">
        <w:rPr>
          <w:rFonts w:cs="Huawei Sans"/>
        </w:rPr>
        <w:tab/>
      </w:r>
      <w:r w:rsidRPr="00383667">
        <w:rPr>
          <w:rFonts w:cs="Huawei Sans"/>
        </w:rPr>
        <w:tab/>
        <w:t>PrefVal</w:t>
      </w:r>
      <w:r w:rsidRPr="00383667">
        <w:rPr>
          <w:rFonts w:cs="Huawei Sans"/>
        </w:rPr>
        <w:tab/>
      </w:r>
      <w:r w:rsidRPr="00383667">
        <w:rPr>
          <w:rFonts w:cs="Huawei Sans"/>
        </w:rPr>
        <w:tab/>
      </w:r>
      <w:r w:rsidRPr="00383667">
        <w:rPr>
          <w:rFonts w:cs="Huawei Sans"/>
        </w:rPr>
        <w:tab/>
        <w:t>Path/Ogn</w:t>
      </w:r>
    </w:p>
    <w:p w14:paraId="27DBB29A" w14:textId="77777777" w:rsidR="00EF426E" w:rsidRPr="00383667" w:rsidRDefault="00EF426E" w:rsidP="00EF426E">
      <w:pPr>
        <w:pStyle w:val="2f3"/>
        <w:rPr>
          <w:rFonts w:cs="Huawei Sans"/>
        </w:rPr>
      </w:pPr>
    </w:p>
    <w:p w14:paraId="325F9816" w14:textId="05778FC6" w:rsidR="00EF426E" w:rsidRPr="00383667" w:rsidRDefault="00EF426E" w:rsidP="00EF426E">
      <w:pPr>
        <w:pStyle w:val="2f3"/>
        <w:rPr>
          <w:rFonts w:cs="Huawei Sans"/>
        </w:rPr>
      </w:pPr>
      <w:r w:rsidRPr="00383667">
        <w:rPr>
          <w:rFonts w:cs="Huawei Sans"/>
        </w:rPr>
        <w:tab/>
        <w:t>*&gt;</w:t>
      </w:r>
      <w:r w:rsidRPr="00383667">
        <w:rPr>
          <w:rFonts w:cs="Huawei Sans"/>
        </w:rPr>
        <w:tab/>
      </w:r>
      <w:r w:rsidRPr="00383667">
        <w:rPr>
          <w:rFonts w:cs="Huawei Sans"/>
        </w:rPr>
        <w:tab/>
      </w:r>
      <w:r w:rsidRPr="00383667">
        <w:rPr>
          <w:rFonts w:cs="Huawei Sans"/>
        </w:rPr>
        <w:tab/>
        <w:t>172.16.0.0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64511?</w:t>
      </w:r>
    </w:p>
    <w:p w14:paraId="185A4B2D" w14:textId="77777777" w:rsidR="00EF426E" w:rsidRPr="00383667" w:rsidRDefault="00EF426E" w:rsidP="00EF426E">
      <w:pPr>
        <w:pStyle w:val="2f3"/>
        <w:rPr>
          <w:rFonts w:cs="Huawei Sans"/>
          <w:color w:val="EC7061"/>
        </w:rPr>
      </w:pPr>
      <w:r w:rsidRPr="00383667">
        <w:rPr>
          <w:rFonts w:cs="Huawei Sans"/>
          <w:color w:val="EC7061"/>
        </w:rPr>
        <w:tab/>
        <w:t>*&gt;</w:t>
      </w:r>
      <w:r w:rsidRPr="00383667">
        <w:rPr>
          <w:rFonts w:cs="Huawei Sans"/>
          <w:color w:val="EC7061"/>
        </w:rPr>
        <w:tab/>
      </w:r>
      <w:r w:rsidRPr="00383667">
        <w:rPr>
          <w:rFonts w:cs="Huawei Sans"/>
          <w:color w:val="EC7061"/>
        </w:rPr>
        <w:tab/>
      </w:r>
      <w:r w:rsidRPr="00383667">
        <w:rPr>
          <w:rFonts w:cs="Huawei Sans"/>
          <w:color w:val="EC7061"/>
        </w:rPr>
        <w:tab/>
        <w:t>172.17.1.0/24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10.0.23.3</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64513?</w:t>
      </w:r>
    </w:p>
    <w:p w14:paraId="5B02C640" w14:textId="77777777" w:rsidR="00EF426E" w:rsidRPr="00383667" w:rsidRDefault="00EF426E" w:rsidP="00EF426E">
      <w:pPr>
        <w:pStyle w:val="2f3"/>
        <w:rPr>
          <w:rFonts w:cs="Huawei Sans"/>
          <w:color w:val="EC7061"/>
        </w:rPr>
      </w:pPr>
      <w:r w:rsidRPr="00383667">
        <w:rPr>
          <w:rFonts w:cs="Huawei Sans"/>
          <w:color w:val="EC7061"/>
        </w:rPr>
        <w:tab/>
        <w:t>*&gt;</w:t>
      </w:r>
      <w:r w:rsidRPr="00383667">
        <w:rPr>
          <w:rFonts w:cs="Huawei Sans"/>
          <w:color w:val="EC7061"/>
        </w:rPr>
        <w:tab/>
      </w:r>
      <w:r w:rsidRPr="00383667">
        <w:rPr>
          <w:rFonts w:cs="Huawei Sans"/>
          <w:color w:val="EC7061"/>
        </w:rPr>
        <w:tab/>
      </w:r>
      <w:r w:rsidRPr="00383667">
        <w:rPr>
          <w:rFonts w:cs="Huawei Sans"/>
          <w:color w:val="EC7061"/>
        </w:rPr>
        <w:tab/>
        <w:t>172.17.2.0/24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10.0.23.3</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64513?</w:t>
      </w:r>
    </w:p>
    <w:p w14:paraId="147C7B57" w14:textId="77777777" w:rsidR="00EF426E" w:rsidRPr="00383667" w:rsidRDefault="00EF426E" w:rsidP="00EF426E">
      <w:pPr>
        <w:pStyle w:val="1e"/>
      </w:pPr>
      <w:r w:rsidRPr="00383667">
        <w:t>The BGP routing table of R2 contains the BGP routes 172.17.1.0/24 and 172.17.2.0/24 advertised by R3.</w:t>
      </w:r>
    </w:p>
    <w:p w14:paraId="088A21B7" w14:textId="77777777" w:rsidR="00EF426E" w:rsidRPr="00383667" w:rsidRDefault="00EF426E" w:rsidP="00EF426E">
      <w:pPr>
        <w:pStyle w:val="1e"/>
      </w:pPr>
      <w:r w:rsidRPr="00383667">
        <w:t># On R2, manually summarize the routes 172.17.1.0/24 and 172.17.2.0/24 into the summary route 172.17.0.0/22, and suppress the advertisement of the specific routes.</w:t>
      </w:r>
    </w:p>
    <w:p w14:paraId="363C2B7E" w14:textId="77777777" w:rsidR="00EF426E" w:rsidRPr="00383667" w:rsidRDefault="00EF426E" w:rsidP="00EF426E">
      <w:pPr>
        <w:pStyle w:val="2f3"/>
        <w:rPr>
          <w:rFonts w:cs="Huawei Sans"/>
        </w:rPr>
      </w:pPr>
      <w:r w:rsidRPr="00383667">
        <w:rPr>
          <w:rFonts w:cs="Huawei Sans"/>
        </w:rPr>
        <w:t>[R2]bgp 64512</w:t>
      </w:r>
    </w:p>
    <w:p w14:paraId="3D5D5B96" w14:textId="77777777" w:rsidR="00EF426E" w:rsidRPr="00383667" w:rsidRDefault="00EF426E" w:rsidP="00EF426E">
      <w:pPr>
        <w:pStyle w:val="2f3"/>
        <w:rPr>
          <w:rFonts w:cs="Huawei Sans"/>
        </w:rPr>
      </w:pPr>
      <w:r w:rsidRPr="00383667">
        <w:rPr>
          <w:rFonts w:cs="Huawei Sans"/>
        </w:rPr>
        <w:t>[R2-bgp] aggregate 172.17.0.0 22 detail-suppressed</w:t>
      </w:r>
    </w:p>
    <w:p w14:paraId="35BCFBB9" w14:textId="77777777" w:rsidR="00EF426E" w:rsidRPr="00383667" w:rsidRDefault="00EF426E" w:rsidP="00EF426E">
      <w:pPr>
        <w:pStyle w:val="1e"/>
      </w:pPr>
      <w:r w:rsidRPr="00383667">
        <w:t># Check the BGP routing table on R2.</w:t>
      </w:r>
    </w:p>
    <w:p w14:paraId="6B56F359" w14:textId="77777777" w:rsidR="00227531" w:rsidRDefault="00EF426E" w:rsidP="00EF426E">
      <w:pPr>
        <w:pStyle w:val="2f3"/>
        <w:rPr>
          <w:rFonts w:cs="Huawei Sans"/>
        </w:rPr>
      </w:pPr>
      <w:r w:rsidRPr="00383667">
        <w:rPr>
          <w:rFonts w:cs="Huawei Sans"/>
        </w:rPr>
        <w:t>&lt;R2&gt;display</w:t>
      </w:r>
      <w:r w:rsidRPr="00383667">
        <w:rPr>
          <w:rFonts w:cs="Huawei Sans"/>
        </w:rPr>
        <w:tab/>
        <w:t>bgp</w:t>
      </w:r>
      <w:r w:rsidRPr="00383667">
        <w:rPr>
          <w:rFonts w:cs="Huawei Sans"/>
        </w:rPr>
        <w:tab/>
        <w:t>routing-table</w:t>
      </w:r>
    </w:p>
    <w:p w14:paraId="794B63AB" w14:textId="2BC2CD9E" w:rsidR="00EF426E" w:rsidRPr="00383667" w:rsidRDefault="00EF426E" w:rsidP="00EF426E">
      <w:pPr>
        <w:pStyle w:val="2f3"/>
        <w:rPr>
          <w:rFonts w:cs="Huawei Sans"/>
        </w:rPr>
      </w:pPr>
    </w:p>
    <w:p w14:paraId="1F84A0BA" w14:textId="77777777" w:rsidR="00227531" w:rsidRDefault="00EF426E" w:rsidP="00EF426E">
      <w:pPr>
        <w:pStyle w:val="2f3"/>
        <w:rPr>
          <w:rFonts w:cs="Huawei Sans"/>
        </w:rPr>
      </w:pPr>
      <w:r w:rsidRPr="00383667">
        <w:rPr>
          <w:rFonts w:cs="Huawei Sans"/>
        </w:rPr>
        <w:tab/>
        <w:t>BGP</w:t>
      </w:r>
      <w:r w:rsidRPr="00383667">
        <w:rPr>
          <w:rFonts w:cs="Huawei Sans"/>
        </w:rPr>
        <w:tab/>
        <w:t>Local</w:t>
      </w:r>
      <w:r w:rsidRPr="00383667">
        <w:rPr>
          <w:rFonts w:cs="Huawei Sans"/>
        </w:rPr>
        <w:tab/>
        <w:t>router</w:t>
      </w:r>
      <w:r w:rsidRPr="00383667">
        <w:rPr>
          <w:rFonts w:cs="Huawei Sans"/>
        </w:rPr>
        <w:tab/>
        <w:t>ID</w:t>
      </w:r>
      <w:r w:rsidRPr="00383667">
        <w:rPr>
          <w:rFonts w:cs="Huawei Sans"/>
        </w:rPr>
        <w:tab/>
        <w:t>is</w:t>
      </w:r>
      <w:r w:rsidRPr="00383667">
        <w:rPr>
          <w:rFonts w:cs="Huawei Sans"/>
        </w:rPr>
        <w:tab/>
        <w:t>10.0.2.2</w:t>
      </w:r>
    </w:p>
    <w:p w14:paraId="732F33A8" w14:textId="01C28C15" w:rsidR="00EF426E" w:rsidRPr="00383667" w:rsidRDefault="00EF426E" w:rsidP="00EF426E">
      <w:pPr>
        <w:pStyle w:val="2f3"/>
        <w:rPr>
          <w:rFonts w:cs="Huawei Sans"/>
        </w:rPr>
      </w:pPr>
      <w:r w:rsidRPr="00383667">
        <w:rPr>
          <w:rFonts w:cs="Huawei Sans"/>
        </w:rPr>
        <w:tab/>
        <w:t>Status</w:t>
      </w:r>
      <w:r w:rsidRPr="00383667">
        <w:rPr>
          <w:rFonts w:cs="Huawei Sans"/>
        </w:rPr>
        <w:tab/>
        <w:t>codes:</w:t>
      </w:r>
      <w:r w:rsidRPr="00383667">
        <w:rPr>
          <w:rFonts w:cs="Huawei Sans"/>
        </w:rPr>
        <w:tab/>
        <w:t>*</w:t>
      </w:r>
      <w:r w:rsidRPr="00383667">
        <w:rPr>
          <w:rFonts w:cs="Huawei Sans"/>
        </w:rPr>
        <w:tab/>
        <w:t>-</w:t>
      </w:r>
      <w:r w:rsidRPr="00383667">
        <w:rPr>
          <w:rFonts w:cs="Huawei Sans"/>
        </w:rPr>
        <w:tab/>
        <w:t>valid,</w:t>
      </w:r>
      <w:r w:rsidRPr="00383667">
        <w:rPr>
          <w:rFonts w:cs="Huawei Sans"/>
        </w:rPr>
        <w:tab/>
        <w:t>&gt;</w:t>
      </w:r>
      <w:r w:rsidRPr="00383667">
        <w:rPr>
          <w:rFonts w:cs="Huawei Sans"/>
        </w:rPr>
        <w:tab/>
        <w:t>-</w:t>
      </w:r>
      <w:r w:rsidRPr="00383667">
        <w:rPr>
          <w:rFonts w:cs="Huawei Sans"/>
        </w:rPr>
        <w:tab/>
        <w:t>best,</w:t>
      </w:r>
      <w:r w:rsidRPr="00383667">
        <w:rPr>
          <w:rFonts w:cs="Huawei Sans"/>
        </w:rPr>
        <w:tab/>
        <w:t>d</w:t>
      </w:r>
      <w:r w:rsidRPr="00383667">
        <w:rPr>
          <w:rFonts w:cs="Huawei Sans"/>
        </w:rPr>
        <w:tab/>
        <w:t>-</w:t>
      </w:r>
      <w:r w:rsidRPr="00383667">
        <w:rPr>
          <w:rFonts w:cs="Huawei Sans"/>
        </w:rPr>
        <w:tab/>
        <w:t>damped,</w:t>
      </w:r>
    </w:p>
    <w:p w14:paraId="74DDB727"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h</w:t>
      </w:r>
      <w:r w:rsidRPr="00383667">
        <w:rPr>
          <w:rFonts w:cs="Huawei Sans"/>
        </w:rPr>
        <w:tab/>
        <w:t>-</w:t>
      </w:r>
      <w:r w:rsidRPr="00383667">
        <w:rPr>
          <w:rFonts w:cs="Huawei Sans"/>
        </w:rPr>
        <w:tab/>
        <w:t>history,</w:t>
      </w:r>
      <w:r w:rsidRPr="00383667">
        <w:rPr>
          <w:rFonts w:cs="Huawei Sans"/>
        </w:rPr>
        <w:tab/>
      </w:r>
      <w:r w:rsidRPr="00383667">
        <w:rPr>
          <w:rFonts w:cs="Huawei Sans"/>
        </w:rPr>
        <w:tab/>
        <w:t>i</w:t>
      </w:r>
      <w:r w:rsidRPr="00383667">
        <w:rPr>
          <w:rFonts w:cs="Huawei Sans"/>
        </w:rPr>
        <w:tab/>
        <w:t>-</w:t>
      </w:r>
      <w:r w:rsidRPr="00383667">
        <w:rPr>
          <w:rFonts w:cs="Huawei Sans"/>
        </w:rPr>
        <w:tab/>
        <w:t>internal,</w:t>
      </w:r>
      <w:r w:rsidRPr="00383667">
        <w:rPr>
          <w:rFonts w:cs="Huawei Sans"/>
        </w:rPr>
        <w:tab/>
        <w:t>s</w:t>
      </w:r>
      <w:r w:rsidRPr="00383667">
        <w:rPr>
          <w:rFonts w:cs="Huawei Sans"/>
        </w:rPr>
        <w:tab/>
        <w:t>-</w:t>
      </w:r>
      <w:r w:rsidRPr="00383667">
        <w:rPr>
          <w:rFonts w:cs="Huawei Sans"/>
        </w:rPr>
        <w:tab/>
        <w:t>suppressed,</w:t>
      </w:r>
      <w:r w:rsidRPr="00383667">
        <w:rPr>
          <w:rFonts w:cs="Huawei Sans"/>
        </w:rPr>
        <w:tab/>
        <w:t>S</w:t>
      </w:r>
      <w:r w:rsidRPr="00383667">
        <w:rPr>
          <w:rFonts w:cs="Huawei Sans"/>
        </w:rPr>
        <w:tab/>
        <w:t>-</w:t>
      </w:r>
      <w:r w:rsidRPr="00383667">
        <w:rPr>
          <w:rFonts w:cs="Huawei Sans"/>
        </w:rPr>
        <w:tab/>
        <w:t>Stale</w:t>
      </w:r>
    </w:p>
    <w:p w14:paraId="78C84E92"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Origin</w:t>
      </w:r>
      <w:r w:rsidRPr="00383667">
        <w:rPr>
          <w:rFonts w:cs="Huawei Sans"/>
        </w:rPr>
        <w:tab/>
        <w:t>:</w:t>
      </w:r>
      <w:r w:rsidRPr="00383667">
        <w:rPr>
          <w:rFonts w:cs="Huawei Sans"/>
        </w:rPr>
        <w:tab/>
      </w:r>
      <w:r w:rsidRPr="00497E5B">
        <w:rPr>
          <w:rFonts w:cs="Huawei Sans"/>
        </w:rPr>
        <w:t>i</w:t>
      </w:r>
      <w:r w:rsidRPr="00383667">
        <w:rPr>
          <w:rFonts w:cs="Huawei Sans"/>
        </w:rPr>
        <w:tab/>
        <w:t>-</w:t>
      </w:r>
      <w:r w:rsidRPr="00383667">
        <w:rPr>
          <w:rFonts w:cs="Huawei Sans"/>
        </w:rPr>
        <w:tab/>
        <w:t>IGP,</w:t>
      </w:r>
      <w:r w:rsidRPr="00383667">
        <w:rPr>
          <w:rFonts w:cs="Huawei Sans"/>
        </w:rPr>
        <w:tab/>
        <w:t>e</w:t>
      </w:r>
      <w:r w:rsidRPr="00383667">
        <w:rPr>
          <w:rFonts w:cs="Huawei Sans"/>
        </w:rPr>
        <w:tab/>
        <w:t>-</w:t>
      </w:r>
      <w:r w:rsidRPr="00383667">
        <w:rPr>
          <w:rFonts w:cs="Huawei Sans"/>
        </w:rPr>
        <w:tab/>
        <w:t>EGP,</w:t>
      </w:r>
      <w:r w:rsidRPr="00383667">
        <w:rPr>
          <w:rFonts w:cs="Huawei Sans"/>
        </w:rPr>
        <w:tab/>
        <w:t>?</w:t>
      </w:r>
      <w:r w:rsidRPr="00383667">
        <w:rPr>
          <w:rFonts w:cs="Huawei Sans"/>
        </w:rPr>
        <w:tab/>
        <w:t>-</w:t>
      </w:r>
      <w:r w:rsidRPr="00383667">
        <w:rPr>
          <w:rFonts w:cs="Huawei Sans"/>
        </w:rPr>
        <w:tab/>
        <w:t>incomplete</w:t>
      </w:r>
    </w:p>
    <w:p w14:paraId="377B3D89" w14:textId="77777777" w:rsidR="00EF426E" w:rsidRPr="00383667" w:rsidRDefault="00EF426E" w:rsidP="00EF426E">
      <w:pPr>
        <w:pStyle w:val="2f3"/>
        <w:rPr>
          <w:rFonts w:cs="Huawei Sans"/>
        </w:rPr>
      </w:pPr>
    </w:p>
    <w:p w14:paraId="0DF48C69" w14:textId="77777777" w:rsidR="00EF426E" w:rsidRPr="00383667" w:rsidRDefault="00EF426E" w:rsidP="00EF426E">
      <w:pPr>
        <w:pStyle w:val="2f3"/>
        <w:rPr>
          <w:rFonts w:cs="Huawei Sans"/>
        </w:rPr>
      </w:pPr>
    </w:p>
    <w:p w14:paraId="79BB513D" w14:textId="77777777" w:rsidR="00EF426E" w:rsidRPr="00383667" w:rsidRDefault="00EF426E" w:rsidP="00EF426E">
      <w:pPr>
        <w:pStyle w:val="2f3"/>
        <w:rPr>
          <w:rFonts w:cs="Huawei Sans"/>
        </w:rPr>
      </w:pPr>
      <w:r w:rsidRPr="00383667">
        <w:rPr>
          <w:rFonts w:cs="Huawei Sans"/>
        </w:rPr>
        <w:tab/>
        <w:t>Total</w:t>
      </w:r>
      <w:r w:rsidRPr="00383667">
        <w:rPr>
          <w:rFonts w:cs="Huawei Sans"/>
        </w:rPr>
        <w:tab/>
        <w:t>Number</w:t>
      </w:r>
      <w:r w:rsidRPr="00383667">
        <w:rPr>
          <w:rFonts w:cs="Huawei Sans"/>
        </w:rPr>
        <w:tab/>
        <w:t>of</w:t>
      </w:r>
      <w:r w:rsidRPr="00383667">
        <w:rPr>
          <w:rFonts w:cs="Huawei Sans"/>
        </w:rPr>
        <w:tab/>
        <w:t>Routes:</w:t>
      </w:r>
      <w:r w:rsidRPr="00383667">
        <w:rPr>
          <w:rFonts w:cs="Huawei Sans"/>
        </w:rPr>
        <w:tab/>
        <w:t>4</w:t>
      </w:r>
    </w:p>
    <w:p w14:paraId="22287ABC" w14:textId="12A194CF" w:rsidR="00EF426E" w:rsidRPr="00383667" w:rsidRDefault="0057368C" w:rsidP="00EF426E">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t>Network</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MED</w:t>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t>LocPrf</w:t>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Pr>
          <w:rFonts w:cs="Huawei Sans"/>
        </w:rPr>
        <w:tab/>
      </w:r>
      <w:r>
        <w:rPr>
          <w:rFonts w:cs="Huawei Sans"/>
        </w:rPr>
        <w:tab/>
      </w:r>
      <w:r w:rsidR="00EF426E" w:rsidRPr="00383667">
        <w:rPr>
          <w:rFonts w:cs="Huawei Sans"/>
        </w:rPr>
        <w:t>PrefVal</w:t>
      </w:r>
      <w:r w:rsidR="00EF426E" w:rsidRPr="00383667">
        <w:rPr>
          <w:rFonts w:cs="Huawei Sans"/>
        </w:rPr>
        <w:tab/>
      </w:r>
      <w:r w:rsidR="00EF426E" w:rsidRPr="00383667">
        <w:rPr>
          <w:rFonts w:cs="Huawei Sans"/>
        </w:rPr>
        <w:tab/>
        <w:t>Path/Ogn</w:t>
      </w:r>
    </w:p>
    <w:p w14:paraId="05F95598" w14:textId="77777777" w:rsidR="00EF426E" w:rsidRPr="00383667" w:rsidRDefault="00EF426E" w:rsidP="00EF426E">
      <w:pPr>
        <w:pStyle w:val="2f3"/>
        <w:rPr>
          <w:rFonts w:cs="Huawei Sans"/>
        </w:rPr>
      </w:pPr>
    </w:p>
    <w:p w14:paraId="49554CC9" w14:textId="56D3490A" w:rsidR="00EF426E" w:rsidRPr="00383667" w:rsidRDefault="00EF426E" w:rsidP="00EF426E">
      <w:pPr>
        <w:pStyle w:val="2f3"/>
        <w:rPr>
          <w:rFonts w:cs="Huawei Sans"/>
        </w:rPr>
      </w:pPr>
      <w:r w:rsidRPr="00383667">
        <w:rPr>
          <w:rFonts w:cs="Huawei Sans"/>
        </w:rPr>
        <w:tab/>
        <w:t>*&gt;</w:t>
      </w:r>
      <w:r w:rsidRPr="00383667">
        <w:rPr>
          <w:rFonts w:cs="Huawei Sans"/>
        </w:rPr>
        <w:tab/>
      </w:r>
      <w:r w:rsidRPr="00383667">
        <w:rPr>
          <w:rFonts w:cs="Huawei Sans"/>
        </w:rPr>
        <w:tab/>
      </w:r>
      <w:r w:rsidRPr="00383667">
        <w:rPr>
          <w:rFonts w:cs="Huawei Sans"/>
        </w:rPr>
        <w:tab/>
        <w:t>172.16.0.0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10.0.12.1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64511?</w:t>
      </w:r>
    </w:p>
    <w:p w14:paraId="686F8712" w14:textId="77777777" w:rsidR="00EF426E" w:rsidRPr="00383667" w:rsidRDefault="00EF426E" w:rsidP="00EF426E">
      <w:pPr>
        <w:pStyle w:val="2f3"/>
        <w:rPr>
          <w:rFonts w:cs="Huawei Sans"/>
          <w:color w:val="EC7061"/>
        </w:rPr>
      </w:pPr>
      <w:r w:rsidRPr="00383667">
        <w:rPr>
          <w:rFonts w:cs="Huawei Sans"/>
          <w:color w:val="EC7061"/>
        </w:rPr>
        <w:lastRenderedPageBreak/>
        <w:tab/>
        <w:t>*&gt;</w:t>
      </w:r>
      <w:r w:rsidRPr="00383667">
        <w:rPr>
          <w:rFonts w:cs="Huawei Sans"/>
          <w:color w:val="EC7061"/>
        </w:rPr>
        <w:tab/>
      </w:r>
      <w:r w:rsidRPr="00383667">
        <w:rPr>
          <w:rFonts w:cs="Huawei Sans"/>
          <w:color w:val="EC7061"/>
        </w:rPr>
        <w:tab/>
      </w:r>
      <w:r w:rsidRPr="00383667">
        <w:rPr>
          <w:rFonts w:cs="Huawei Sans"/>
          <w:color w:val="EC7061"/>
        </w:rPr>
        <w:tab/>
        <w:t>172.17.0.0/22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127.0.0.1</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w:t>
      </w:r>
    </w:p>
    <w:p w14:paraId="199DA564" w14:textId="03CC0530" w:rsidR="00EF426E" w:rsidRPr="00383667" w:rsidRDefault="0057368C" w:rsidP="00EF426E">
      <w:pPr>
        <w:pStyle w:val="2f3"/>
        <w:rPr>
          <w:rFonts w:cs="Huawei Sans"/>
          <w:color w:val="EC7061"/>
        </w:rPr>
      </w:pPr>
      <w:r>
        <w:rPr>
          <w:rFonts w:cs="Huawei Sans"/>
          <w:color w:val="EC7061"/>
        </w:rPr>
        <w:tab/>
        <w:t>s&gt;</w:t>
      </w:r>
      <w:r>
        <w:rPr>
          <w:rFonts w:cs="Huawei Sans"/>
          <w:color w:val="EC7061"/>
        </w:rPr>
        <w:tab/>
      </w:r>
      <w:r>
        <w:rPr>
          <w:rFonts w:cs="Huawei Sans"/>
          <w:color w:val="EC7061"/>
        </w:rPr>
        <w:tab/>
      </w:r>
      <w:r>
        <w:rPr>
          <w:rFonts w:cs="Huawei Sans"/>
          <w:color w:val="EC7061"/>
        </w:rPr>
        <w:tab/>
      </w:r>
      <w:r w:rsidR="00EF426E" w:rsidRPr="00383667">
        <w:rPr>
          <w:rFonts w:cs="Huawei Sans"/>
          <w:color w:val="EC7061"/>
        </w:rPr>
        <w:t>172.17.1.0/24</w:t>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Pr>
          <w:rFonts w:cs="Huawei Sans"/>
          <w:color w:val="EC7061"/>
        </w:rPr>
        <w:tab/>
      </w:r>
      <w:r w:rsidR="00EF426E" w:rsidRPr="00383667">
        <w:rPr>
          <w:rFonts w:cs="Huawei Sans"/>
          <w:color w:val="EC7061"/>
        </w:rPr>
        <w:tab/>
      </w:r>
      <w:r w:rsidR="00EF426E" w:rsidRPr="00383667">
        <w:rPr>
          <w:rFonts w:cs="Huawei Sans"/>
          <w:color w:val="EC7061"/>
        </w:rPr>
        <w:tab/>
        <w:t>10.0.23.3</w:t>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t>0</w:t>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1A7738" w:rsidRPr="00383667">
        <w:rPr>
          <w:rFonts w:cs="Huawei Sans"/>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t>0</w:t>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t>64513?</w:t>
      </w:r>
    </w:p>
    <w:p w14:paraId="4FDEBDBA" w14:textId="44EFC3C6" w:rsidR="00EF426E" w:rsidRPr="00383667" w:rsidRDefault="0057368C" w:rsidP="00EF426E">
      <w:pPr>
        <w:pStyle w:val="2f3"/>
        <w:rPr>
          <w:rFonts w:cs="Huawei Sans"/>
          <w:color w:val="EC7061"/>
        </w:rPr>
      </w:pPr>
      <w:r>
        <w:rPr>
          <w:rFonts w:cs="Huawei Sans"/>
          <w:color w:val="EC7061"/>
        </w:rPr>
        <w:tab/>
        <w:t>s&gt;</w:t>
      </w:r>
      <w:r>
        <w:rPr>
          <w:rFonts w:cs="Huawei Sans"/>
          <w:color w:val="EC7061"/>
        </w:rPr>
        <w:tab/>
      </w:r>
      <w:r>
        <w:rPr>
          <w:rFonts w:cs="Huawei Sans"/>
          <w:color w:val="EC7061"/>
        </w:rPr>
        <w:tab/>
      </w:r>
      <w:r>
        <w:rPr>
          <w:rFonts w:cs="Huawei Sans"/>
          <w:color w:val="EC7061"/>
        </w:rPr>
        <w:tab/>
      </w:r>
      <w:r w:rsidR="00EF426E" w:rsidRPr="00383667">
        <w:rPr>
          <w:rFonts w:cs="Huawei Sans"/>
          <w:color w:val="EC7061"/>
        </w:rPr>
        <w:t>172.17.2.0/24</w:t>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Pr>
          <w:rFonts w:cs="Huawei Sans"/>
          <w:color w:val="EC7061"/>
        </w:rPr>
        <w:tab/>
      </w:r>
      <w:r w:rsidR="00EF426E" w:rsidRPr="00383667">
        <w:rPr>
          <w:rFonts w:cs="Huawei Sans"/>
          <w:color w:val="EC7061"/>
        </w:rPr>
        <w:tab/>
      </w:r>
      <w:r w:rsidR="00EF426E" w:rsidRPr="00383667">
        <w:rPr>
          <w:rFonts w:cs="Huawei Sans"/>
          <w:color w:val="EC7061"/>
        </w:rPr>
        <w:tab/>
        <w:t>10.0.23.3</w:t>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t>0</w:t>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1A7738" w:rsidRPr="00383667">
        <w:rPr>
          <w:rFonts w:cs="Huawei Sans"/>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t>0</w:t>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r>
      <w:r w:rsidR="00EF426E" w:rsidRPr="00383667">
        <w:rPr>
          <w:rFonts w:cs="Huawei Sans"/>
          <w:color w:val="EC7061"/>
        </w:rPr>
        <w:tab/>
        <w:t>64513?</w:t>
      </w:r>
    </w:p>
    <w:p w14:paraId="2F215E97" w14:textId="77777777" w:rsidR="00EF426E" w:rsidRPr="00383667" w:rsidRDefault="00EF426E" w:rsidP="00EF426E">
      <w:pPr>
        <w:pStyle w:val="1e"/>
      </w:pPr>
      <w:r w:rsidRPr="00383667">
        <w:t>The summary route is displayed in the BGP routing table of R2.</w:t>
      </w:r>
    </w:p>
    <w:p w14:paraId="7E023DE3" w14:textId="77777777" w:rsidR="00EF426E" w:rsidRPr="00383667" w:rsidRDefault="00EF426E" w:rsidP="00EF426E">
      <w:pPr>
        <w:pStyle w:val="1e"/>
      </w:pPr>
      <w:r w:rsidRPr="00383667">
        <w:t># Check detailed information about the BGP summary route 172.16.0.0/22 on R2.</w:t>
      </w:r>
    </w:p>
    <w:p w14:paraId="370D3550" w14:textId="77777777" w:rsidR="00EF426E" w:rsidRPr="00383667" w:rsidRDefault="00EF426E" w:rsidP="00EF426E">
      <w:pPr>
        <w:pStyle w:val="2f3"/>
        <w:rPr>
          <w:rFonts w:cs="Huawei Sans"/>
        </w:rPr>
      </w:pPr>
      <w:r w:rsidRPr="00383667">
        <w:rPr>
          <w:rFonts w:cs="Huawei Sans"/>
        </w:rPr>
        <w:t>&lt;R2&gt;display bgp routing-table 172.17.0.0 22</w:t>
      </w:r>
    </w:p>
    <w:p w14:paraId="10C2FDAE" w14:textId="77777777" w:rsidR="00EF426E" w:rsidRPr="00383667" w:rsidRDefault="00EF426E" w:rsidP="00EF426E">
      <w:pPr>
        <w:pStyle w:val="2f3"/>
        <w:rPr>
          <w:rFonts w:cs="Huawei Sans"/>
        </w:rPr>
      </w:pPr>
    </w:p>
    <w:p w14:paraId="238AB7DB" w14:textId="77777777" w:rsidR="00EF426E" w:rsidRPr="00383667" w:rsidRDefault="00EF426E" w:rsidP="00EF426E">
      <w:pPr>
        <w:pStyle w:val="2f3"/>
        <w:rPr>
          <w:rFonts w:cs="Huawei Sans"/>
        </w:rPr>
      </w:pPr>
      <w:r w:rsidRPr="00383667">
        <w:rPr>
          <w:rFonts w:cs="Huawei Sans"/>
        </w:rPr>
        <w:t xml:space="preserve"> BGP local router ID : 10.0.2.2</w:t>
      </w:r>
    </w:p>
    <w:p w14:paraId="1BBC1684" w14:textId="77777777" w:rsidR="00EF426E" w:rsidRPr="00383667" w:rsidRDefault="00EF426E" w:rsidP="00EF426E">
      <w:pPr>
        <w:pStyle w:val="2f3"/>
        <w:rPr>
          <w:rFonts w:cs="Huawei Sans"/>
        </w:rPr>
      </w:pPr>
      <w:r w:rsidRPr="00383667">
        <w:rPr>
          <w:rFonts w:cs="Huawei Sans"/>
        </w:rPr>
        <w:t xml:space="preserve"> Local AS number : 64512</w:t>
      </w:r>
    </w:p>
    <w:p w14:paraId="19B88425" w14:textId="77777777" w:rsidR="00EF426E" w:rsidRPr="00383667" w:rsidRDefault="00EF426E" w:rsidP="00EF426E">
      <w:pPr>
        <w:pStyle w:val="2f3"/>
        <w:rPr>
          <w:rFonts w:cs="Huawei Sans"/>
        </w:rPr>
      </w:pPr>
      <w:r w:rsidRPr="00383667">
        <w:rPr>
          <w:rFonts w:cs="Huawei Sans"/>
        </w:rPr>
        <w:t xml:space="preserve"> Paths:   1 available, 1 best, 1 select</w:t>
      </w:r>
    </w:p>
    <w:p w14:paraId="56B25023" w14:textId="77777777" w:rsidR="00EF426E" w:rsidRPr="00383667" w:rsidRDefault="00EF426E" w:rsidP="00EF426E">
      <w:pPr>
        <w:pStyle w:val="2f3"/>
        <w:rPr>
          <w:rFonts w:cs="Huawei Sans"/>
        </w:rPr>
      </w:pPr>
      <w:r w:rsidRPr="00383667">
        <w:rPr>
          <w:rFonts w:cs="Huawei Sans"/>
        </w:rPr>
        <w:t xml:space="preserve"> BGP routing table entry information of 172.17.0.0/22:</w:t>
      </w:r>
    </w:p>
    <w:p w14:paraId="11B9409C" w14:textId="77777777" w:rsidR="00EF426E" w:rsidRPr="00383667" w:rsidRDefault="00EF426E" w:rsidP="00EF426E">
      <w:pPr>
        <w:pStyle w:val="2f3"/>
        <w:rPr>
          <w:rFonts w:cs="Huawei Sans"/>
        </w:rPr>
      </w:pPr>
      <w:r w:rsidRPr="00383667">
        <w:rPr>
          <w:rFonts w:cs="Huawei Sans"/>
        </w:rPr>
        <w:t xml:space="preserve"> Aggregated route. </w:t>
      </w:r>
    </w:p>
    <w:p w14:paraId="0AF057BF" w14:textId="77777777" w:rsidR="00EF426E" w:rsidRPr="00383667" w:rsidRDefault="00EF426E" w:rsidP="00EF426E">
      <w:pPr>
        <w:pStyle w:val="2f3"/>
        <w:rPr>
          <w:rFonts w:cs="Huawei Sans"/>
        </w:rPr>
      </w:pPr>
      <w:r w:rsidRPr="00383667">
        <w:rPr>
          <w:rFonts w:cs="Huawei Sans"/>
        </w:rPr>
        <w:t xml:space="preserve"> Route Duration: 00h02m44s  </w:t>
      </w:r>
    </w:p>
    <w:p w14:paraId="41630145" w14:textId="77777777" w:rsidR="00EF426E" w:rsidRPr="00383667" w:rsidRDefault="00EF426E" w:rsidP="00EF426E">
      <w:pPr>
        <w:pStyle w:val="2f3"/>
        <w:rPr>
          <w:rFonts w:cs="Huawei Sans"/>
        </w:rPr>
      </w:pPr>
      <w:r w:rsidRPr="00383667">
        <w:rPr>
          <w:rFonts w:cs="Huawei Sans"/>
        </w:rPr>
        <w:t xml:space="preserve"> Direct Out-interface: NULL0</w:t>
      </w:r>
    </w:p>
    <w:p w14:paraId="0E348777" w14:textId="77777777"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Pr="00383667">
        <w:rPr>
          <w:rFonts w:cs="Huawei Sans"/>
        </w:rPr>
        <w:t>: 127.0.0.1</w:t>
      </w:r>
    </w:p>
    <w:p w14:paraId="103D9A1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 : 0x0</w:t>
      </w:r>
    </w:p>
    <w:p w14:paraId="264CAD6F" w14:textId="77777777" w:rsidR="00EF426E" w:rsidRPr="00383667" w:rsidRDefault="00EF426E" w:rsidP="00EF426E">
      <w:pPr>
        <w:pStyle w:val="2f3"/>
        <w:rPr>
          <w:rFonts w:cs="Huawei Sans"/>
        </w:rPr>
      </w:pPr>
      <w:r w:rsidRPr="00383667">
        <w:rPr>
          <w:rFonts w:cs="Huawei Sans"/>
          <w:color w:val="EC7061"/>
        </w:rPr>
        <w:t xml:space="preserve"> AS-path Nil</w:t>
      </w:r>
      <w:r w:rsidRPr="00383667">
        <w:rPr>
          <w:rFonts w:cs="Huawei Sans"/>
        </w:rPr>
        <w:t xml:space="preserve">, origin incomplete, </w:t>
      </w:r>
      <w:r w:rsidRPr="00497E5B">
        <w:rPr>
          <w:rFonts w:cs="Huawei Sans"/>
        </w:rPr>
        <w:t>pref-val</w:t>
      </w:r>
      <w:r w:rsidRPr="00383667">
        <w:rPr>
          <w:rFonts w:cs="Huawei Sans"/>
        </w:rPr>
        <w:t xml:space="preserve"> 0, valid, local, best, select, active, </w:t>
      </w:r>
      <w:r w:rsidRPr="00497E5B">
        <w:rPr>
          <w:rFonts w:cs="Huawei Sans"/>
        </w:rPr>
        <w:t>pre</w:t>
      </w:r>
      <w:r w:rsidRPr="00383667">
        <w:rPr>
          <w:rFonts w:cs="Huawei Sans"/>
        </w:rPr>
        <w:t xml:space="preserve"> 255</w:t>
      </w:r>
    </w:p>
    <w:p w14:paraId="66A64FB1" w14:textId="77777777" w:rsidR="00EF426E" w:rsidRPr="00383667" w:rsidRDefault="00EF426E" w:rsidP="00EF426E">
      <w:pPr>
        <w:pStyle w:val="2f3"/>
        <w:rPr>
          <w:rFonts w:cs="Huawei Sans"/>
        </w:rPr>
      </w:pPr>
      <w:r w:rsidRPr="00383667">
        <w:rPr>
          <w:rFonts w:cs="Huawei Sans"/>
        </w:rPr>
        <w:t xml:space="preserve"> Aggregator: AS 64512, Aggregator ID 10.0.2.2, Atomic-aggregate</w:t>
      </w:r>
    </w:p>
    <w:p w14:paraId="154C2760" w14:textId="77777777" w:rsidR="00EF426E" w:rsidRPr="00383667" w:rsidRDefault="00EF426E" w:rsidP="00EF426E">
      <w:pPr>
        <w:pStyle w:val="2f3"/>
        <w:rPr>
          <w:rFonts w:cs="Huawei Sans"/>
        </w:rPr>
      </w:pPr>
      <w:r w:rsidRPr="00383667">
        <w:rPr>
          <w:rFonts w:cs="Huawei Sans"/>
        </w:rPr>
        <w:t xml:space="preserve"> Advertised to such 2 peers:</w:t>
      </w:r>
    </w:p>
    <w:p w14:paraId="258F3AD5" w14:textId="77777777" w:rsidR="00EF426E" w:rsidRPr="00383667" w:rsidRDefault="00EF426E" w:rsidP="00EF426E">
      <w:pPr>
        <w:pStyle w:val="2f3"/>
        <w:rPr>
          <w:rFonts w:cs="Huawei Sans"/>
        </w:rPr>
      </w:pPr>
      <w:r w:rsidRPr="00383667">
        <w:rPr>
          <w:rFonts w:cs="Huawei Sans"/>
        </w:rPr>
        <w:t xml:space="preserve">    10.0.12.1</w:t>
      </w:r>
    </w:p>
    <w:p w14:paraId="02D0D69F" w14:textId="77777777" w:rsidR="00EF426E" w:rsidRPr="00383667" w:rsidRDefault="00EF426E" w:rsidP="00EF426E">
      <w:pPr>
        <w:pStyle w:val="2f3"/>
        <w:rPr>
          <w:rFonts w:cs="Huawei Sans"/>
        </w:rPr>
      </w:pPr>
      <w:r w:rsidRPr="00383667">
        <w:rPr>
          <w:rFonts w:cs="Huawei Sans"/>
        </w:rPr>
        <w:t xml:space="preserve">   </w:t>
      </w:r>
      <w:r w:rsidRPr="00383667">
        <w:rPr>
          <w:rFonts w:cs="Huawei Sans"/>
          <w:color w:val="EC7061"/>
        </w:rPr>
        <w:t xml:space="preserve"> 10.0.23.3</w:t>
      </w:r>
    </w:p>
    <w:p w14:paraId="20C6520D" w14:textId="77777777" w:rsidR="00EF426E" w:rsidRPr="00383667" w:rsidRDefault="00EF426E" w:rsidP="00EF426E">
      <w:pPr>
        <w:pStyle w:val="1e"/>
      </w:pPr>
      <w:r w:rsidRPr="00383667">
        <w:t xml:space="preserve">The command output shows that the </w:t>
      </w:r>
      <w:r w:rsidRPr="00383667">
        <w:rPr>
          <w:b/>
          <w:bCs/>
        </w:rPr>
        <w:t>AS-path</w:t>
      </w:r>
      <w:r w:rsidRPr="00383667">
        <w:t xml:space="preserve"> field value is </w:t>
      </w:r>
      <w:r w:rsidRPr="00383667">
        <w:rPr>
          <w:b/>
          <w:bCs/>
        </w:rPr>
        <w:t>Nil</w:t>
      </w:r>
      <w:r w:rsidRPr="00383667">
        <w:t>, indicating that the AS_Path attribute is empty. This means that the AS_Path attribute values of the specific routes are lost. BGP depends on the AS_Path attribute to prevent routing loops. Therefore, the loss of the AS_Path attribute value may cause a routing loop. The command output also shows the BGP peers to which the summary route is advertised, and these peers include the peer 10.0.23.3 (R3).</w:t>
      </w:r>
    </w:p>
    <w:p w14:paraId="752AC512" w14:textId="77777777" w:rsidR="00EF426E" w:rsidRPr="00383667" w:rsidRDefault="00EF426E" w:rsidP="00EF426E">
      <w:pPr>
        <w:pStyle w:val="1e"/>
      </w:pPr>
      <w:r w:rsidRPr="00383667">
        <w:t># Check the BGP routing table on R3.</w:t>
      </w:r>
    </w:p>
    <w:p w14:paraId="04D748D7" w14:textId="77777777" w:rsidR="00EF426E" w:rsidRPr="00383667" w:rsidRDefault="00EF426E" w:rsidP="00EF426E">
      <w:pPr>
        <w:pStyle w:val="2f3"/>
        <w:rPr>
          <w:rFonts w:cs="Huawei Sans"/>
        </w:rPr>
      </w:pPr>
      <w:r w:rsidRPr="00383667">
        <w:rPr>
          <w:rFonts w:cs="Huawei Sans"/>
        </w:rPr>
        <w:t>&lt;R3&gt;display</w:t>
      </w:r>
      <w:r w:rsidRPr="00383667">
        <w:rPr>
          <w:rFonts w:cs="Huawei Sans"/>
        </w:rPr>
        <w:tab/>
        <w:t>bgp</w:t>
      </w:r>
      <w:r w:rsidRPr="00383667">
        <w:rPr>
          <w:rFonts w:cs="Huawei Sans"/>
        </w:rPr>
        <w:tab/>
        <w:t>routing-table</w:t>
      </w:r>
    </w:p>
    <w:p w14:paraId="521218FA" w14:textId="77777777" w:rsidR="00EF426E" w:rsidRPr="00383667" w:rsidRDefault="00EF426E" w:rsidP="00EF426E">
      <w:pPr>
        <w:pStyle w:val="2f3"/>
        <w:rPr>
          <w:rFonts w:cs="Huawei Sans"/>
        </w:rPr>
      </w:pPr>
    </w:p>
    <w:p w14:paraId="0A1042D2" w14:textId="77777777" w:rsidR="00227531" w:rsidRDefault="00EF426E" w:rsidP="00EF426E">
      <w:pPr>
        <w:pStyle w:val="2f3"/>
        <w:rPr>
          <w:rFonts w:cs="Huawei Sans"/>
        </w:rPr>
      </w:pPr>
      <w:r w:rsidRPr="00383667">
        <w:rPr>
          <w:rFonts w:cs="Huawei Sans"/>
        </w:rPr>
        <w:tab/>
        <w:t>BGP</w:t>
      </w:r>
      <w:r w:rsidRPr="00383667">
        <w:rPr>
          <w:rFonts w:cs="Huawei Sans"/>
        </w:rPr>
        <w:tab/>
        <w:t>Local</w:t>
      </w:r>
      <w:r w:rsidRPr="00383667">
        <w:rPr>
          <w:rFonts w:cs="Huawei Sans"/>
        </w:rPr>
        <w:tab/>
        <w:t>router</w:t>
      </w:r>
      <w:r w:rsidRPr="00383667">
        <w:rPr>
          <w:rFonts w:cs="Huawei Sans"/>
        </w:rPr>
        <w:tab/>
        <w:t>ID</w:t>
      </w:r>
      <w:r w:rsidRPr="00383667">
        <w:rPr>
          <w:rFonts w:cs="Huawei Sans"/>
        </w:rPr>
        <w:tab/>
        <w:t>is</w:t>
      </w:r>
      <w:r w:rsidRPr="00383667">
        <w:rPr>
          <w:rFonts w:cs="Huawei Sans"/>
        </w:rPr>
        <w:tab/>
        <w:t>10.0.3.3</w:t>
      </w:r>
    </w:p>
    <w:p w14:paraId="2773B5FE" w14:textId="3E16C1A9" w:rsidR="00EF426E" w:rsidRPr="00383667" w:rsidRDefault="00EF426E" w:rsidP="00EF426E">
      <w:pPr>
        <w:pStyle w:val="2f3"/>
        <w:rPr>
          <w:rFonts w:cs="Huawei Sans"/>
        </w:rPr>
      </w:pPr>
      <w:r w:rsidRPr="00383667">
        <w:rPr>
          <w:rFonts w:cs="Huawei Sans"/>
        </w:rPr>
        <w:tab/>
        <w:t>Status</w:t>
      </w:r>
      <w:r w:rsidRPr="00383667">
        <w:rPr>
          <w:rFonts w:cs="Huawei Sans"/>
        </w:rPr>
        <w:tab/>
        <w:t>codes:</w:t>
      </w:r>
      <w:r w:rsidRPr="00383667">
        <w:rPr>
          <w:rFonts w:cs="Huawei Sans"/>
        </w:rPr>
        <w:tab/>
        <w:t>*</w:t>
      </w:r>
      <w:r w:rsidRPr="00383667">
        <w:rPr>
          <w:rFonts w:cs="Huawei Sans"/>
        </w:rPr>
        <w:tab/>
        <w:t>-</w:t>
      </w:r>
      <w:r w:rsidRPr="00383667">
        <w:rPr>
          <w:rFonts w:cs="Huawei Sans"/>
        </w:rPr>
        <w:tab/>
        <w:t>valid,</w:t>
      </w:r>
      <w:r w:rsidRPr="00383667">
        <w:rPr>
          <w:rFonts w:cs="Huawei Sans"/>
        </w:rPr>
        <w:tab/>
        <w:t>&gt;</w:t>
      </w:r>
      <w:r w:rsidRPr="00383667">
        <w:rPr>
          <w:rFonts w:cs="Huawei Sans"/>
        </w:rPr>
        <w:tab/>
        <w:t>-</w:t>
      </w:r>
      <w:r w:rsidRPr="00383667">
        <w:rPr>
          <w:rFonts w:cs="Huawei Sans"/>
        </w:rPr>
        <w:tab/>
        <w:t>best,</w:t>
      </w:r>
      <w:r w:rsidRPr="00383667">
        <w:rPr>
          <w:rFonts w:cs="Huawei Sans"/>
        </w:rPr>
        <w:tab/>
        <w:t>d</w:t>
      </w:r>
      <w:r w:rsidRPr="00383667">
        <w:rPr>
          <w:rFonts w:cs="Huawei Sans"/>
        </w:rPr>
        <w:tab/>
        <w:t>-</w:t>
      </w:r>
      <w:r w:rsidRPr="00383667">
        <w:rPr>
          <w:rFonts w:cs="Huawei Sans"/>
        </w:rPr>
        <w:tab/>
        <w:t>damped,</w:t>
      </w:r>
    </w:p>
    <w:p w14:paraId="1D19941D"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h</w:t>
      </w:r>
      <w:r w:rsidRPr="00383667">
        <w:rPr>
          <w:rFonts w:cs="Huawei Sans"/>
        </w:rPr>
        <w:tab/>
        <w:t>-</w:t>
      </w:r>
      <w:r w:rsidRPr="00383667">
        <w:rPr>
          <w:rFonts w:cs="Huawei Sans"/>
        </w:rPr>
        <w:tab/>
        <w:t>history,</w:t>
      </w:r>
      <w:r w:rsidRPr="00383667">
        <w:rPr>
          <w:rFonts w:cs="Huawei Sans"/>
        </w:rPr>
        <w:tab/>
      </w:r>
      <w:r w:rsidRPr="00383667">
        <w:rPr>
          <w:rFonts w:cs="Huawei Sans"/>
        </w:rPr>
        <w:tab/>
        <w:t>i</w:t>
      </w:r>
      <w:r w:rsidRPr="00383667">
        <w:rPr>
          <w:rFonts w:cs="Huawei Sans"/>
        </w:rPr>
        <w:tab/>
        <w:t>-</w:t>
      </w:r>
      <w:r w:rsidRPr="00383667">
        <w:rPr>
          <w:rFonts w:cs="Huawei Sans"/>
        </w:rPr>
        <w:tab/>
        <w:t>internal,</w:t>
      </w:r>
      <w:r w:rsidRPr="00383667">
        <w:rPr>
          <w:rFonts w:cs="Huawei Sans"/>
        </w:rPr>
        <w:tab/>
        <w:t>s</w:t>
      </w:r>
      <w:r w:rsidRPr="00383667">
        <w:rPr>
          <w:rFonts w:cs="Huawei Sans"/>
        </w:rPr>
        <w:tab/>
        <w:t>-</w:t>
      </w:r>
      <w:r w:rsidRPr="00383667">
        <w:rPr>
          <w:rFonts w:cs="Huawei Sans"/>
        </w:rPr>
        <w:tab/>
        <w:t>suppressed,</w:t>
      </w:r>
      <w:r w:rsidRPr="00383667">
        <w:rPr>
          <w:rFonts w:cs="Huawei Sans"/>
        </w:rPr>
        <w:tab/>
        <w:t>S</w:t>
      </w:r>
      <w:r w:rsidRPr="00383667">
        <w:rPr>
          <w:rFonts w:cs="Huawei Sans"/>
        </w:rPr>
        <w:tab/>
        <w:t>-</w:t>
      </w:r>
      <w:r w:rsidRPr="00383667">
        <w:rPr>
          <w:rFonts w:cs="Huawei Sans"/>
        </w:rPr>
        <w:tab/>
        <w:t>Stale</w:t>
      </w:r>
    </w:p>
    <w:p w14:paraId="7953D0E8"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Origin</w:t>
      </w:r>
      <w:r w:rsidRPr="00383667">
        <w:rPr>
          <w:rFonts w:cs="Huawei Sans"/>
        </w:rPr>
        <w:tab/>
        <w:t>:</w:t>
      </w:r>
      <w:r w:rsidRPr="00383667">
        <w:rPr>
          <w:rFonts w:cs="Huawei Sans"/>
        </w:rPr>
        <w:tab/>
      </w:r>
      <w:r w:rsidRPr="00497E5B">
        <w:rPr>
          <w:rFonts w:cs="Huawei Sans"/>
        </w:rPr>
        <w:t>i</w:t>
      </w:r>
      <w:r w:rsidRPr="00383667">
        <w:rPr>
          <w:rFonts w:cs="Huawei Sans"/>
        </w:rPr>
        <w:tab/>
        <w:t>-</w:t>
      </w:r>
      <w:r w:rsidRPr="00383667">
        <w:rPr>
          <w:rFonts w:cs="Huawei Sans"/>
        </w:rPr>
        <w:tab/>
        <w:t>IGP,</w:t>
      </w:r>
      <w:r w:rsidRPr="00383667">
        <w:rPr>
          <w:rFonts w:cs="Huawei Sans"/>
        </w:rPr>
        <w:tab/>
        <w:t>e</w:t>
      </w:r>
      <w:r w:rsidRPr="00383667">
        <w:rPr>
          <w:rFonts w:cs="Huawei Sans"/>
        </w:rPr>
        <w:tab/>
        <w:t>-</w:t>
      </w:r>
      <w:r w:rsidRPr="00383667">
        <w:rPr>
          <w:rFonts w:cs="Huawei Sans"/>
        </w:rPr>
        <w:tab/>
        <w:t>EGP,</w:t>
      </w:r>
      <w:r w:rsidRPr="00383667">
        <w:rPr>
          <w:rFonts w:cs="Huawei Sans"/>
        </w:rPr>
        <w:tab/>
        <w:t>?</w:t>
      </w:r>
      <w:r w:rsidRPr="00383667">
        <w:rPr>
          <w:rFonts w:cs="Huawei Sans"/>
        </w:rPr>
        <w:tab/>
        <w:t>-</w:t>
      </w:r>
      <w:r w:rsidRPr="00383667">
        <w:rPr>
          <w:rFonts w:cs="Huawei Sans"/>
        </w:rPr>
        <w:tab/>
        <w:t>incomplete</w:t>
      </w:r>
    </w:p>
    <w:p w14:paraId="1F825336" w14:textId="77777777" w:rsidR="00EF426E" w:rsidRPr="00383667" w:rsidRDefault="00EF426E" w:rsidP="00EF426E">
      <w:pPr>
        <w:pStyle w:val="2f3"/>
        <w:rPr>
          <w:rFonts w:cs="Huawei Sans"/>
        </w:rPr>
      </w:pPr>
    </w:p>
    <w:p w14:paraId="65BF0D11" w14:textId="77777777" w:rsidR="00EF426E" w:rsidRPr="00383667" w:rsidRDefault="00EF426E" w:rsidP="00EF426E">
      <w:pPr>
        <w:pStyle w:val="2f3"/>
        <w:rPr>
          <w:rFonts w:cs="Huawei Sans"/>
        </w:rPr>
      </w:pPr>
    </w:p>
    <w:p w14:paraId="6D6525D5" w14:textId="2EC1BD88" w:rsidR="00EF426E" w:rsidRPr="00383667" w:rsidRDefault="00EF426E" w:rsidP="00EF426E">
      <w:pPr>
        <w:pStyle w:val="2f3"/>
        <w:rPr>
          <w:rFonts w:cs="Huawei Sans"/>
        </w:rPr>
      </w:pPr>
      <w:r w:rsidRPr="00383667">
        <w:rPr>
          <w:rFonts w:cs="Huawei Sans"/>
        </w:rPr>
        <w:tab/>
        <w:t>Total</w:t>
      </w:r>
      <w:r w:rsidRPr="00383667">
        <w:rPr>
          <w:rFonts w:cs="Huawei Sans"/>
        </w:rPr>
        <w:tab/>
        <w:t>Number</w:t>
      </w:r>
      <w:r w:rsidRPr="00383667">
        <w:rPr>
          <w:rFonts w:cs="Huawei Sans"/>
        </w:rPr>
        <w:tab/>
        <w:t>of</w:t>
      </w:r>
      <w:r w:rsidRPr="00383667">
        <w:rPr>
          <w:rFonts w:cs="Huawei Sans"/>
        </w:rPr>
        <w:tab/>
        <w:t>Routes</w:t>
      </w:r>
      <w:r w:rsidR="001A7738" w:rsidRPr="00383667">
        <w:rPr>
          <w:rFonts w:cs="Huawei Sans"/>
        </w:rPr>
        <w:tab/>
      </w:r>
      <w:r w:rsidRPr="00383667">
        <w:rPr>
          <w:rFonts w:cs="Huawei Sans"/>
        </w:rPr>
        <w:t>:</w:t>
      </w:r>
      <w:r w:rsidRPr="00383667">
        <w:rPr>
          <w:rFonts w:cs="Huawei Sans"/>
        </w:rPr>
        <w:tab/>
        <w:t>4</w:t>
      </w:r>
    </w:p>
    <w:p w14:paraId="5C69425B" w14:textId="65238CC9" w:rsidR="00EF426E" w:rsidRPr="00383667" w:rsidRDefault="0057368C" w:rsidP="00EF426E">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t>Network</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MED</w:t>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t>LocPrf</w:t>
      </w:r>
      <w:r w:rsidR="00EF426E" w:rsidRPr="00383667">
        <w:rPr>
          <w:rFonts w:cs="Huawei Sans"/>
        </w:rPr>
        <w:tab/>
      </w:r>
      <w:r w:rsidR="00EF426E" w:rsidRPr="00383667">
        <w:rPr>
          <w:rFonts w:cs="Huawei Sans"/>
        </w:rPr>
        <w:tab/>
      </w:r>
      <w:r>
        <w:rPr>
          <w:rFonts w:cs="Huawei Sans"/>
        </w:rPr>
        <w:tab/>
      </w:r>
      <w:r>
        <w:rPr>
          <w:rFonts w:cs="Huawei Sans"/>
        </w:rPr>
        <w:tab/>
      </w:r>
      <w:r>
        <w:rPr>
          <w:rFonts w:cs="Huawei Sans"/>
        </w:rPr>
        <w:tab/>
      </w:r>
      <w:r w:rsidR="00EF426E" w:rsidRPr="00383667">
        <w:rPr>
          <w:rFonts w:cs="Huawei Sans"/>
        </w:rPr>
        <w:t>PrefVal</w:t>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t>Path/Ogn</w:t>
      </w:r>
    </w:p>
    <w:p w14:paraId="4D237F24" w14:textId="77777777" w:rsidR="00EF426E" w:rsidRPr="00383667" w:rsidRDefault="00EF426E" w:rsidP="00EF426E">
      <w:pPr>
        <w:pStyle w:val="2f3"/>
        <w:rPr>
          <w:rFonts w:cs="Huawei Sans"/>
        </w:rPr>
      </w:pPr>
    </w:p>
    <w:p w14:paraId="65D15900" w14:textId="03B76C48" w:rsidR="00EF426E" w:rsidRPr="00383667" w:rsidRDefault="00EF426E" w:rsidP="00EF426E">
      <w:pPr>
        <w:pStyle w:val="2f3"/>
        <w:rPr>
          <w:rFonts w:cs="Huawei Sans"/>
        </w:rPr>
      </w:pPr>
      <w:r w:rsidRPr="00383667">
        <w:rPr>
          <w:rFonts w:cs="Huawei Sans"/>
        </w:rPr>
        <w:tab/>
        <w:t>*&gt;</w:t>
      </w:r>
      <w:r w:rsidRPr="00383667">
        <w:rPr>
          <w:rFonts w:cs="Huawei Sans"/>
        </w:rPr>
        <w:tab/>
      </w:r>
      <w:r w:rsidRPr="00383667">
        <w:rPr>
          <w:rFonts w:cs="Huawei Sans"/>
        </w:rPr>
        <w:tab/>
      </w:r>
      <w:r w:rsidRPr="00383667">
        <w:rPr>
          <w:rFonts w:cs="Huawei Sans"/>
        </w:rPr>
        <w:tab/>
        <w:t>172.16.0.0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64512</w:t>
      </w:r>
      <w:r w:rsidRPr="00383667">
        <w:rPr>
          <w:rFonts w:cs="Huawei Sans"/>
        </w:rPr>
        <w:tab/>
        <w:t>64511?</w:t>
      </w:r>
    </w:p>
    <w:p w14:paraId="2B50356F" w14:textId="77777777" w:rsidR="00EF426E" w:rsidRPr="00383667" w:rsidRDefault="00EF426E" w:rsidP="00EF426E">
      <w:pPr>
        <w:pStyle w:val="2f3"/>
        <w:rPr>
          <w:rFonts w:cs="Huawei Sans"/>
        </w:rPr>
      </w:pPr>
      <w:r w:rsidRPr="00383667">
        <w:rPr>
          <w:rFonts w:cs="Huawei Sans"/>
          <w:color w:val="EC7061"/>
        </w:rPr>
        <w:tab/>
        <w:t>*&gt;</w:t>
      </w:r>
      <w:r w:rsidRPr="00383667">
        <w:rPr>
          <w:rFonts w:cs="Huawei Sans"/>
          <w:color w:val="EC7061"/>
        </w:rPr>
        <w:tab/>
      </w:r>
      <w:r w:rsidRPr="00383667">
        <w:rPr>
          <w:rFonts w:cs="Huawei Sans"/>
          <w:color w:val="EC7061"/>
        </w:rPr>
        <w:tab/>
      </w:r>
      <w:r w:rsidRPr="00383667">
        <w:rPr>
          <w:rFonts w:cs="Huawei Sans"/>
          <w:color w:val="EC7061"/>
        </w:rPr>
        <w:tab/>
        <w:t>172.17.0.0/22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10.0.23.2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64512?</w:t>
      </w:r>
    </w:p>
    <w:p w14:paraId="3F1EB466" w14:textId="5990C6CC" w:rsidR="00EF426E" w:rsidRPr="00383667" w:rsidRDefault="00EF426E" w:rsidP="00EF426E">
      <w:pPr>
        <w:pStyle w:val="2f3"/>
        <w:rPr>
          <w:rFonts w:cs="Huawei Sans"/>
        </w:rPr>
      </w:pPr>
      <w:r w:rsidRPr="00383667">
        <w:rPr>
          <w:rFonts w:cs="Huawei Sans"/>
        </w:rPr>
        <w:tab/>
        <w:t>*&gt;</w:t>
      </w:r>
      <w:r w:rsidRPr="00383667">
        <w:rPr>
          <w:rFonts w:cs="Huawei Sans"/>
        </w:rPr>
        <w:tab/>
      </w:r>
      <w:r w:rsidRPr="00383667">
        <w:rPr>
          <w:rFonts w:cs="Huawei Sans"/>
        </w:rPr>
        <w:tab/>
      </w:r>
      <w:r w:rsidRPr="00383667">
        <w:rPr>
          <w:rFonts w:cs="Huawei Sans"/>
        </w:rPr>
        <w:tab/>
        <w:t>172.17.1.0/24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A7738"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17FB7510" w14:textId="22276963" w:rsidR="00EF426E" w:rsidRPr="00383667" w:rsidRDefault="00EF426E" w:rsidP="00EF426E">
      <w:pPr>
        <w:pStyle w:val="2f3"/>
        <w:rPr>
          <w:rFonts w:cs="Huawei Sans"/>
        </w:rPr>
      </w:pPr>
      <w:r w:rsidRPr="00383667">
        <w:rPr>
          <w:rFonts w:cs="Huawei Sans"/>
        </w:rPr>
        <w:tab/>
        <w:t>*&gt;</w:t>
      </w:r>
      <w:r w:rsidRPr="00383667">
        <w:rPr>
          <w:rFonts w:cs="Huawei Sans"/>
        </w:rPr>
        <w:tab/>
      </w:r>
      <w:r w:rsidRPr="00383667">
        <w:rPr>
          <w:rFonts w:cs="Huawei Sans"/>
        </w:rPr>
        <w:tab/>
      </w:r>
      <w:r w:rsidRPr="00383667">
        <w:rPr>
          <w:rFonts w:cs="Huawei Sans"/>
        </w:rPr>
        <w:tab/>
        <w:t>172.17.2.0/24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0.0.0.0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A7738"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24C6AFA5" w14:textId="77777777" w:rsidR="00EF426E" w:rsidRPr="00383667" w:rsidRDefault="00EF426E" w:rsidP="00EF426E">
      <w:pPr>
        <w:pStyle w:val="1e"/>
      </w:pPr>
      <w:r w:rsidRPr="00383667">
        <w:t>The BGP routing table of R3 contains the summary route 172.17.0.0/22.</w:t>
      </w:r>
    </w:p>
    <w:p w14:paraId="294635D1" w14:textId="77777777" w:rsidR="00EF426E" w:rsidRPr="00383667" w:rsidRDefault="00EF426E" w:rsidP="00EF426E">
      <w:pPr>
        <w:pStyle w:val="1e"/>
      </w:pPr>
      <w:r w:rsidRPr="00383667">
        <w:t xml:space="preserve"># To prevent routing loops, specify the </w:t>
      </w:r>
      <w:r w:rsidRPr="00383667">
        <w:rPr>
          <w:b/>
          <w:bCs/>
        </w:rPr>
        <w:t>as-set</w:t>
      </w:r>
      <w:r w:rsidRPr="00383667">
        <w:t xml:space="preserve"> parameter when performing manual route summarization on R2.</w:t>
      </w:r>
    </w:p>
    <w:p w14:paraId="058B58FD" w14:textId="77777777" w:rsidR="00EF426E" w:rsidRPr="00383667" w:rsidRDefault="00EF426E" w:rsidP="00EF426E">
      <w:pPr>
        <w:pStyle w:val="2f3"/>
        <w:rPr>
          <w:rFonts w:cs="Huawei Sans"/>
        </w:rPr>
      </w:pPr>
      <w:r w:rsidRPr="00383667">
        <w:rPr>
          <w:rFonts w:cs="Huawei Sans"/>
        </w:rPr>
        <w:t>[R2]bgp 64512</w:t>
      </w:r>
    </w:p>
    <w:p w14:paraId="4DE18F04" w14:textId="77777777" w:rsidR="00EF426E" w:rsidRPr="00383667" w:rsidRDefault="00EF426E" w:rsidP="00EF426E">
      <w:pPr>
        <w:pStyle w:val="2f3"/>
        <w:rPr>
          <w:rFonts w:cs="Huawei Sans"/>
        </w:rPr>
      </w:pPr>
      <w:r w:rsidRPr="00383667">
        <w:rPr>
          <w:rFonts w:cs="Huawei Sans"/>
        </w:rPr>
        <w:lastRenderedPageBreak/>
        <w:t>[R2-bgp] aggregate 172.17.0.0 255.255.252.0 detail-suppressed as-set</w:t>
      </w:r>
    </w:p>
    <w:p w14:paraId="4DB8C5E6" w14:textId="77777777" w:rsidR="00EF426E" w:rsidRPr="00383667" w:rsidRDefault="00EF426E" w:rsidP="00EF426E">
      <w:pPr>
        <w:pStyle w:val="1e"/>
      </w:pPr>
      <w:r w:rsidRPr="00383667">
        <w:t># Check detailed information about the BGP summary route 172.17.0.0/22 on R2 again.</w:t>
      </w:r>
    </w:p>
    <w:p w14:paraId="448CDD4C" w14:textId="77777777" w:rsidR="00EF426E" w:rsidRPr="00383667" w:rsidRDefault="00EF426E" w:rsidP="00EF426E">
      <w:pPr>
        <w:pStyle w:val="2f3"/>
        <w:rPr>
          <w:rFonts w:cs="Huawei Sans"/>
        </w:rPr>
      </w:pPr>
      <w:r w:rsidRPr="00383667">
        <w:rPr>
          <w:rFonts w:cs="Huawei Sans"/>
        </w:rPr>
        <w:t>[R2]display bgp routing-table 172.17.0.0 22</w:t>
      </w:r>
    </w:p>
    <w:p w14:paraId="6B129728" w14:textId="77777777" w:rsidR="00EF426E" w:rsidRPr="00383667" w:rsidRDefault="00EF426E" w:rsidP="00EF426E">
      <w:pPr>
        <w:pStyle w:val="2f3"/>
        <w:rPr>
          <w:rFonts w:cs="Huawei Sans"/>
        </w:rPr>
      </w:pPr>
    </w:p>
    <w:p w14:paraId="433DBE9C" w14:textId="77777777" w:rsidR="00EF426E" w:rsidRPr="00383667" w:rsidRDefault="00EF426E" w:rsidP="00EF426E">
      <w:pPr>
        <w:pStyle w:val="2f3"/>
        <w:rPr>
          <w:rFonts w:cs="Huawei Sans"/>
        </w:rPr>
      </w:pPr>
      <w:r w:rsidRPr="00383667">
        <w:rPr>
          <w:rFonts w:cs="Huawei Sans"/>
        </w:rPr>
        <w:t xml:space="preserve"> BGP local router ID : 10.0.2.2</w:t>
      </w:r>
    </w:p>
    <w:p w14:paraId="32C641DC" w14:textId="77777777" w:rsidR="00EF426E" w:rsidRPr="00383667" w:rsidRDefault="00EF426E" w:rsidP="00EF426E">
      <w:pPr>
        <w:pStyle w:val="2f3"/>
        <w:rPr>
          <w:rFonts w:cs="Huawei Sans"/>
        </w:rPr>
      </w:pPr>
      <w:r w:rsidRPr="00383667">
        <w:rPr>
          <w:rFonts w:cs="Huawei Sans"/>
        </w:rPr>
        <w:t xml:space="preserve"> Local AS number : 64512</w:t>
      </w:r>
    </w:p>
    <w:p w14:paraId="7AD970EE" w14:textId="77777777" w:rsidR="00EF426E" w:rsidRPr="00383667" w:rsidRDefault="00EF426E" w:rsidP="00EF426E">
      <w:pPr>
        <w:pStyle w:val="2f3"/>
        <w:rPr>
          <w:rFonts w:cs="Huawei Sans"/>
        </w:rPr>
      </w:pPr>
      <w:r w:rsidRPr="00383667">
        <w:rPr>
          <w:rFonts w:cs="Huawei Sans"/>
        </w:rPr>
        <w:t xml:space="preserve"> Paths:   1 available, 1 best, 1 select</w:t>
      </w:r>
    </w:p>
    <w:p w14:paraId="02CE5CC4" w14:textId="77777777" w:rsidR="00EF426E" w:rsidRPr="00383667" w:rsidRDefault="00EF426E" w:rsidP="00EF426E">
      <w:pPr>
        <w:pStyle w:val="2f3"/>
        <w:rPr>
          <w:rFonts w:cs="Huawei Sans"/>
        </w:rPr>
      </w:pPr>
      <w:r w:rsidRPr="00383667">
        <w:rPr>
          <w:rFonts w:cs="Huawei Sans"/>
        </w:rPr>
        <w:t xml:space="preserve"> BGP routing table entry information of 172.17.0.0/22:</w:t>
      </w:r>
    </w:p>
    <w:p w14:paraId="41C979E2" w14:textId="77777777" w:rsidR="00EF426E" w:rsidRPr="00383667" w:rsidRDefault="00EF426E" w:rsidP="00EF426E">
      <w:pPr>
        <w:pStyle w:val="2f3"/>
        <w:rPr>
          <w:rFonts w:cs="Huawei Sans"/>
        </w:rPr>
      </w:pPr>
      <w:r w:rsidRPr="00383667">
        <w:rPr>
          <w:rFonts w:cs="Huawei Sans"/>
        </w:rPr>
        <w:t xml:space="preserve"> Aggregated route. </w:t>
      </w:r>
    </w:p>
    <w:p w14:paraId="6955B329" w14:textId="77777777" w:rsidR="00EF426E" w:rsidRPr="00383667" w:rsidRDefault="00EF426E" w:rsidP="00EF426E">
      <w:pPr>
        <w:pStyle w:val="2f3"/>
        <w:rPr>
          <w:rFonts w:cs="Huawei Sans"/>
        </w:rPr>
      </w:pPr>
      <w:r w:rsidRPr="00383667">
        <w:rPr>
          <w:rFonts w:cs="Huawei Sans"/>
        </w:rPr>
        <w:t xml:space="preserve"> Route Duration: 00h09m31s  </w:t>
      </w:r>
    </w:p>
    <w:p w14:paraId="17C7177F" w14:textId="77777777" w:rsidR="00EF426E" w:rsidRPr="00383667" w:rsidRDefault="00EF426E" w:rsidP="00EF426E">
      <w:pPr>
        <w:pStyle w:val="2f3"/>
        <w:rPr>
          <w:rFonts w:cs="Huawei Sans"/>
        </w:rPr>
      </w:pPr>
      <w:r w:rsidRPr="00383667">
        <w:rPr>
          <w:rFonts w:cs="Huawei Sans"/>
        </w:rPr>
        <w:t xml:space="preserve"> Direct Out-interface: NULL0</w:t>
      </w:r>
    </w:p>
    <w:p w14:paraId="4BDD1051" w14:textId="77777777"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Pr="00383667">
        <w:rPr>
          <w:rFonts w:cs="Huawei Sans"/>
        </w:rPr>
        <w:t>: 127.0.0.1</w:t>
      </w:r>
    </w:p>
    <w:p w14:paraId="7AC7E19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 : 0x0</w:t>
      </w:r>
    </w:p>
    <w:p w14:paraId="61257853" w14:textId="77777777" w:rsidR="00EF426E" w:rsidRPr="00383667" w:rsidRDefault="00EF426E" w:rsidP="00EF426E">
      <w:pPr>
        <w:pStyle w:val="2f3"/>
        <w:rPr>
          <w:rFonts w:cs="Huawei Sans"/>
        </w:rPr>
      </w:pPr>
      <w:r w:rsidRPr="00383667">
        <w:rPr>
          <w:rFonts w:cs="Huawei Sans"/>
        </w:rPr>
        <w:t xml:space="preserve"> </w:t>
      </w:r>
      <w:r w:rsidRPr="00383667">
        <w:rPr>
          <w:rFonts w:cs="Huawei Sans"/>
          <w:color w:val="EC7061"/>
        </w:rPr>
        <w:t>AS-path 64513</w:t>
      </w:r>
      <w:r w:rsidRPr="00383667">
        <w:rPr>
          <w:rFonts w:cs="Huawei Sans"/>
        </w:rPr>
        <w:t xml:space="preserve">, origin incomplete, </w:t>
      </w:r>
      <w:r w:rsidRPr="00497E5B">
        <w:rPr>
          <w:rFonts w:cs="Huawei Sans"/>
        </w:rPr>
        <w:t>pref-val</w:t>
      </w:r>
      <w:r w:rsidRPr="00383667">
        <w:rPr>
          <w:rFonts w:cs="Huawei Sans"/>
        </w:rPr>
        <w:t xml:space="preserve"> 0, valid, local, best, select, active, </w:t>
      </w:r>
      <w:r w:rsidRPr="00497E5B">
        <w:rPr>
          <w:rFonts w:cs="Huawei Sans"/>
        </w:rPr>
        <w:t>pre</w:t>
      </w:r>
      <w:r w:rsidRPr="00383667">
        <w:rPr>
          <w:rFonts w:cs="Huawei Sans"/>
        </w:rPr>
        <w:t xml:space="preserve"> 255</w:t>
      </w:r>
    </w:p>
    <w:p w14:paraId="758603B5" w14:textId="77777777" w:rsidR="00EF426E" w:rsidRPr="00383667" w:rsidRDefault="00EF426E" w:rsidP="00EF426E">
      <w:pPr>
        <w:pStyle w:val="2f3"/>
        <w:rPr>
          <w:rFonts w:cs="Huawei Sans"/>
        </w:rPr>
      </w:pPr>
      <w:r w:rsidRPr="00383667">
        <w:rPr>
          <w:rFonts w:cs="Huawei Sans"/>
        </w:rPr>
        <w:t xml:space="preserve"> Aggregator: AS 64512, Aggregator ID 10.0.2.2, Atomic-aggregate</w:t>
      </w:r>
    </w:p>
    <w:p w14:paraId="314924C0" w14:textId="77777777" w:rsidR="00EF426E" w:rsidRPr="00383667" w:rsidRDefault="00EF426E" w:rsidP="00EF426E">
      <w:pPr>
        <w:pStyle w:val="2f3"/>
        <w:rPr>
          <w:rFonts w:cs="Huawei Sans"/>
        </w:rPr>
      </w:pPr>
      <w:r w:rsidRPr="00383667">
        <w:rPr>
          <w:rFonts w:cs="Huawei Sans"/>
        </w:rPr>
        <w:t xml:space="preserve"> Advertised to such 2 peers:</w:t>
      </w:r>
    </w:p>
    <w:p w14:paraId="5E13A61A" w14:textId="77777777" w:rsidR="00EF426E" w:rsidRPr="00383667" w:rsidRDefault="00EF426E" w:rsidP="00EF426E">
      <w:pPr>
        <w:pStyle w:val="2f3"/>
        <w:rPr>
          <w:rFonts w:cs="Huawei Sans"/>
        </w:rPr>
      </w:pPr>
      <w:r w:rsidRPr="00383667">
        <w:rPr>
          <w:rFonts w:cs="Huawei Sans"/>
        </w:rPr>
        <w:t xml:space="preserve">    10.0.12.1</w:t>
      </w:r>
    </w:p>
    <w:p w14:paraId="32D810CF" w14:textId="77777777" w:rsidR="00EF426E" w:rsidRPr="00383667" w:rsidRDefault="00EF426E" w:rsidP="00EF426E">
      <w:pPr>
        <w:pStyle w:val="2f3"/>
        <w:rPr>
          <w:rFonts w:cs="Huawei Sans"/>
        </w:rPr>
      </w:pPr>
      <w:r w:rsidRPr="00383667">
        <w:rPr>
          <w:rFonts w:cs="Huawei Sans"/>
        </w:rPr>
        <w:t xml:space="preserve">    10.0.23.3</w:t>
      </w:r>
    </w:p>
    <w:p w14:paraId="2609951D" w14:textId="77777777" w:rsidR="00EF426E" w:rsidRPr="00383667" w:rsidRDefault="00EF426E" w:rsidP="00EF426E">
      <w:pPr>
        <w:pStyle w:val="1e"/>
      </w:pPr>
      <w:r w:rsidRPr="00383667">
        <w:t>The command output shows that the value of the AS_Path attribute in the summary route is 64513, and the route is still advertised to the peer 10.0.23.3 (R3).</w:t>
      </w:r>
    </w:p>
    <w:p w14:paraId="18F43F8F" w14:textId="77777777" w:rsidR="00EF426E" w:rsidRPr="00383667" w:rsidRDefault="00EF426E" w:rsidP="00EF426E">
      <w:pPr>
        <w:pStyle w:val="1e"/>
      </w:pPr>
      <w:r w:rsidRPr="00383667">
        <w:t># Check the BGP routing table on R3 again.</w:t>
      </w:r>
    </w:p>
    <w:p w14:paraId="6D3710A3" w14:textId="77777777" w:rsidR="00EF426E" w:rsidRPr="00383667" w:rsidRDefault="00EF426E" w:rsidP="00EF426E">
      <w:pPr>
        <w:pStyle w:val="2f3"/>
        <w:rPr>
          <w:rFonts w:cs="Huawei Sans"/>
        </w:rPr>
      </w:pPr>
      <w:r w:rsidRPr="00383667">
        <w:rPr>
          <w:rFonts w:cs="Huawei Sans"/>
        </w:rPr>
        <w:t>&lt;R3&gt;display</w:t>
      </w:r>
      <w:r w:rsidRPr="00383667">
        <w:rPr>
          <w:rFonts w:cs="Huawei Sans"/>
        </w:rPr>
        <w:tab/>
        <w:t>bgp</w:t>
      </w:r>
      <w:r w:rsidRPr="00383667">
        <w:rPr>
          <w:rFonts w:cs="Huawei Sans"/>
        </w:rPr>
        <w:tab/>
        <w:t>routing-table</w:t>
      </w:r>
    </w:p>
    <w:p w14:paraId="74862630" w14:textId="77777777" w:rsidR="00EF426E" w:rsidRPr="00383667" w:rsidRDefault="00EF426E" w:rsidP="00EF426E">
      <w:pPr>
        <w:pStyle w:val="2f3"/>
        <w:rPr>
          <w:rFonts w:cs="Huawei Sans"/>
        </w:rPr>
      </w:pPr>
    </w:p>
    <w:p w14:paraId="2CF62ECF" w14:textId="77777777" w:rsidR="00227531" w:rsidRDefault="00EF426E" w:rsidP="00EF426E">
      <w:pPr>
        <w:pStyle w:val="2f3"/>
        <w:rPr>
          <w:rFonts w:cs="Huawei Sans"/>
        </w:rPr>
      </w:pPr>
      <w:r w:rsidRPr="00383667">
        <w:rPr>
          <w:rFonts w:cs="Huawei Sans"/>
        </w:rPr>
        <w:tab/>
        <w:t>BGP</w:t>
      </w:r>
      <w:r w:rsidRPr="00383667">
        <w:rPr>
          <w:rFonts w:cs="Huawei Sans"/>
        </w:rPr>
        <w:tab/>
        <w:t>Local</w:t>
      </w:r>
      <w:r w:rsidRPr="00383667">
        <w:rPr>
          <w:rFonts w:cs="Huawei Sans"/>
        </w:rPr>
        <w:tab/>
        <w:t>router</w:t>
      </w:r>
      <w:r w:rsidRPr="00383667">
        <w:rPr>
          <w:rFonts w:cs="Huawei Sans"/>
        </w:rPr>
        <w:tab/>
        <w:t>ID</w:t>
      </w:r>
      <w:r w:rsidRPr="00383667">
        <w:rPr>
          <w:rFonts w:cs="Huawei Sans"/>
        </w:rPr>
        <w:tab/>
        <w:t>is</w:t>
      </w:r>
      <w:r w:rsidRPr="00383667">
        <w:rPr>
          <w:rFonts w:cs="Huawei Sans"/>
        </w:rPr>
        <w:tab/>
        <w:t>10.0.3.3</w:t>
      </w:r>
    </w:p>
    <w:p w14:paraId="4F266ABA" w14:textId="2CE01E46" w:rsidR="00EF426E" w:rsidRPr="00383667" w:rsidRDefault="00EF426E" w:rsidP="00EF426E">
      <w:pPr>
        <w:pStyle w:val="2f3"/>
        <w:rPr>
          <w:rFonts w:cs="Huawei Sans"/>
        </w:rPr>
      </w:pPr>
      <w:r w:rsidRPr="00383667">
        <w:rPr>
          <w:rFonts w:cs="Huawei Sans"/>
        </w:rPr>
        <w:tab/>
        <w:t>Status</w:t>
      </w:r>
      <w:r w:rsidRPr="00383667">
        <w:rPr>
          <w:rFonts w:cs="Huawei Sans"/>
        </w:rPr>
        <w:tab/>
        <w:t>codes:</w:t>
      </w:r>
      <w:r w:rsidRPr="00383667">
        <w:rPr>
          <w:rFonts w:cs="Huawei Sans"/>
        </w:rPr>
        <w:tab/>
        <w:t>*</w:t>
      </w:r>
      <w:r w:rsidRPr="00383667">
        <w:rPr>
          <w:rFonts w:cs="Huawei Sans"/>
        </w:rPr>
        <w:tab/>
        <w:t>-</w:t>
      </w:r>
      <w:r w:rsidRPr="00383667">
        <w:rPr>
          <w:rFonts w:cs="Huawei Sans"/>
        </w:rPr>
        <w:tab/>
        <w:t>valid,</w:t>
      </w:r>
      <w:r w:rsidRPr="00383667">
        <w:rPr>
          <w:rFonts w:cs="Huawei Sans"/>
        </w:rPr>
        <w:tab/>
        <w:t>&gt;</w:t>
      </w:r>
      <w:r w:rsidRPr="00383667">
        <w:rPr>
          <w:rFonts w:cs="Huawei Sans"/>
        </w:rPr>
        <w:tab/>
        <w:t>-</w:t>
      </w:r>
      <w:r w:rsidRPr="00383667">
        <w:rPr>
          <w:rFonts w:cs="Huawei Sans"/>
        </w:rPr>
        <w:tab/>
        <w:t>best,</w:t>
      </w:r>
      <w:r w:rsidRPr="00383667">
        <w:rPr>
          <w:rFonts w:cs="Huawei Sans"/>
        </w:rPr>
        <w:tab/>
        <w:t>d</w:t>
      </w:r>
      <w:r w:rsidRPr="00383667">
        <w:rPr>
          <w:rFonts w:cs="Huawei Sans"/>
        </w:rPr>
        <w:tab/>
        <w:t>-</w:t>
      </w:r>
      <w:r w:rsidRPr="00383667">
        <w:rPr>
          <w:rFonts w:cs="Huawei Sans"/>
        </w:rPr>
        <w:tab/>
        <w:t>damped,</w:t>
      </w:r>
    </w:p>
    <w:p w14:paraId="0FD93199"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h</w:t>
      </w:r>
      <w:r w:rsidRPr="00383667">
        <w:rPr>
          <w:rFonts w:cs="Huawei Sans"/>
        </w:rPr>
        <w:tab/>
        <w:t>-</w:t>
      </w:r>
      <w:r w:rsidRPr="00383667">
        <w:rPr>
          <w:rFonts w:cs="Huawei Sans"/>
        </w:rPr>
        <w:tab/>
        <w:t>history,</w:t>
      </w:r>
      <w:r w:rsidRPr="00383667">
        <w:rPr>
          <w:rFonts w:cs="Huawei Sans"/>
        </w:rPr>
        <w:tab/>
      </w:r>
      <w:r w:rsidRPr="00383667">
        <w:rPr>
          <w:rFonts w:cs="Huawei Sans"/>
        </w:rPr>
        <w:tab/>
        <w:t>i</w:t>
      </w:r>
      <w:r w:rsidRPr="00383667">
        <w:rPr>
          <w:rFonts w:cs="Huawei Sans"/>
        </w:rPr>
        <w:tab/>
        <w:t>-</w:t>
      </w:r>
      <w:r w:rsidRPr="00383667">
        <w:rPr>
          <w:rFonts w:cs="Huawei Sans"/>
        </w:rPr>
        <w:tab/>
        <w:t>internal,</w:t>
      </w:r>
      <w:r w:rsidRPr="00383667">
        <w:rPr>
          <w:rFonts w:cs="Huawei Sans"/>
        </w:rPr>
        <w:tab/>
        <w:t>s</w:t>
      </w:r>
      <w:r w:rsidRPr="00383667">
        <w:rPr>
          <w:rFonts w:cs="Huawei Sans"/>
        </w:rPr>
        <w:tab/>
        <w:t>-</w:t>
      </w:r>
      <w:r w:rsidRPr="00383667">
        <w:rPr>
          <w:rFonts w:cs="Huawei Sans"/>
        </w:rPr>
        <w:tab/>
        <w:t>suppressed,</w:t>
      </w:r>
      <w:r w:rsidRPr="00383667">
        <w:rPr>
          <w:rFonts w:cs="Huawei Sans"/>
        </w:rPr>
        <w:tab/>
        <w:t>S</w:t>
      </w:r>
      <w:r w:rsidRPr="00383667">
        <w:rPr>
          <w:rFonts w:cs="Huawei Sans"/>
        </w:rPr>
        <w:tab/>
        <w:t>-</w:t>
      </w:r>
      <w:r w:rsidRPr="00383667">
        <w:rPr>
          <w:rFonts w:cs="Huawei Sans"/>
        </w:rPr>
        <w:tab/>
        <w:t>Stale</w:t>
      </w:r>
    </w:p>
    <w:p w14:paraId="1A506DC3"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Origin</w:t>
      </w:r>
      <w:r w:rsidRPr="00383667">
        <w:rPr>
          <w:rFonts w:cs="Huawei Sans"/>
        </w:rPr>
        <w:tab/>
        <w:t>:</w:t>
      </w:r>
      <w:r w:rsidRPr="00383667">
        <w:rPr>
          <w:rFonts w:cs="Huawei Sans"/>
        </w:rPr>
        <w:tab/>
      </w:r>
      <w:r w:rsidRPr="00497E5B">
        <w:rPr>
          <w:rFonts w:cs="Huawei Sans"/>
        </w:rPr>
        <w:t>i</w:t>
      </w:r>
      <w:r w:rsidRPr="00383667">
        <w:rPr>
          <w:rFonts w:cs="Huawei Sans"/>
        </w:rPr>
        <w:tab/>
        <w:t>-</w:t>
      </w:r>
      <w:r w:rsidRPr="00383667">
        <w:rPr>
          <w:rFonts w:cs="Huawei Sans"/>
        </w:rPr>
        <w:tab/>
        <w:t>IGP,</w:t>
      </w:r>
      <w:r w:rsidRPr="00383667">
        <w:rPr>
          <w:rFonts w:cs="Huawei Sans"/>
        </w:rPr>
        <w:tab/>
        <w:t>e</w:t>
      </w:r>
      <w:r w:rsidRPr="00383667">
        <w:rPr>
          <w:rFonts w:cs="Huawei Sans"/>
        </w:rPr>
        <w:tab/>
        <w:t>-</w:t>
      </w:r>
      <w:r w:rsidRPr="00383667">
        <w:rPr>
          <w:rFonts w:cs="Huawei Sans"/>
        </w:rPr>
        <w:tab/>
        <w:t>EGP,</w:t>
      </w:r>
      <w:r w:rsidRPr="00383667">
        <w:rPr>
          <w:rFonts w:cs="Huawei Sans"/>
        </w:rPr>
        <w:tab/>
        <w:t>?</w:t>
      </w:r>
      <w:r w:rsidRPr="00383667">
        <w:rPr>
          <w:rFonts w:cs="Huawei Sans"/>
        </w:rPr>
        <w:tab/>
        <w:t>-</w:t>
      </w:r>
      <w:r w:rsidRPr="00383667">
        <w:rPr>
          <w:rFonts w:cs="Huawei Sans"/>
        </w:rPr>
        <w:tab/>
        <w:t>incomplete</w:t>
      </w:r>
    </w:p>
    <w:p w14:paraId="1A8F87A4" w14:textId="77777777" w:rsidR="00EF426E" w:rsidRPr="00383667" w:rsidRDefault="00EF426E" w:rsidP="00EF426E">
      <w:pPr>
        <w:pStyle w:val="2f3"/>
        <w:rPr>
          <w:rFonts w:cs="Huawei Sans"/>
        </w:rPr>
      </w:pPr>
    </w:p>
    <w:p w14:paraId="0F536218" w14:textId="77777777" w:rsidR="00EF426E" w:rsidRPr="00383667" w:rsidRDefault="00EF426E" w:rsidP="00EF426E">
      <w:pPr>
        <w:pStyle w:val="2f3"/>
        <w:rPr>
          <w:rFonts w:cs="Huawei Sans"/>
        </w:rPr>
      </w:pPr>
    </w:p>
    <w:p w14:paraId="0CE6D916" w14:textId="77777777" w:rsidR="00EF426E" w:rsidRPr="00383667" w:rsidRDefault="00EF426E" w:rsidP="00EF426E">
      <w:pPr>
        <w:pStyle w:val="2f3"/>
        <w:rPr>
          <w:rFonts w:cs="Huawei Sans"/>
        </w:rPr>
      </w:pPr>
      <w:r w:rsidRPr="00383667">
        <w:rPr>
          <w:rFonts w:cs="Huawei Sans"/>
        </w:rPr>
        <w:tab/>
        <w:t>Total</w:t>
      </w:r>
      <w:r w:rsidRPr="00383667">
        <w:rPr>
          <w:rFonts w:cs="Huawei Sans"/>
        </w:rPr>
        <w:tab/>
        <w:t>Number</w:t>
      </w:r>
      <w:r w:rsidRPr="00383667">
        <w:rPr>
          <w:rFonts w:cs="Huawei Sans"/>
        </w:rPr>
        <w:tab/>
        <w:t>of</w:t>
      </w:r>
      <w:r w:rsidRPr="00383667">
        <w:rPr>
          <w:rFonts w:cs="Huawei Sans"/>
        </w:rPr>
        <w:tab/>
        <w:t>Routes:</w:t>
      </w:r>
      <w:r w:rsidRPr="00383667">
        <w:rPr>
          <w:rFonts w:cs="Huawei Sans"/>
        </w:rPr>
        <w:tab/>
        <w:t>4</w:t>
      </w:r>
    </w:p>
    <w:p w14:paraId="0F22D479" w14:textId="5210E1AE" w:rsidR="00EF426E" w:rsidRPr="00383667" w:rsidRDefault="0057368C" w:rsidP="00EF426E">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t>Network</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NextHop</w:t>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t>MED</w:t>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t>LocPrf</w:t>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t>PrefVal</w:t>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t>Path/Ogn</w:t>
      </w:r>
    </w:p>
    <w:p w14:paraId="463DD144" w14:textId="77777777" w:rsidR="00EF426E" w:rsidRPr="00383667" w:rsidRDefault="00EF426E" w:rsidP="00EF426E">
      <w:pPr>
        <w:pStyle w:val="2f3"/>
        <w:rPr>
          <w:rFonts w:cs="Huawei Sans"/>
        </w:rPr>
      </w:pPr>
    </w:p>
    <w:p w14:paraId="4C91F718" w14:textId="05501B65" w:rsidR="00EF426E" w:rsidRPr="00383667" w:rsidRDefault="00EF426E" w:rsidP="00EF426E">
      <w:pPr>
        <w:pStyle w:val="2f3"/>
        <w:rPr>
          <w:rFonts w:cs="Huawei Sans"/>
        </w:rPr>
      </w:pPr>
      <w:r w:rsidRPr="00383667">
        <w:rPr>
          <w:rFonts w:cs="Huawei Sans"/>
        </w:rPr>
        <w:tab/>
        <w:t>*&gt;</w:t>
      </w:r>
      <w:r w:rsidRPr="00383667">
        <w:rPr>
          <w:rFonts w:cs="Huawei Sans"/>
        </w:rPr>
        <w:tab/>
      </w:r>
      <w:r w:rsidRPr="00383667">
        <w:rPr>
          <w:rFonts w:cs="Huawei Sans"/>
        </w:rPr>
        <w:tab/>
      </w:r>
      <w:r w:rsidRPr="00383667">
        <w:rPr>
          <w:rFonts w:cs="Huawei Sans"/>
        </w:rPr>
        <w:tab/>
        <w:t>172.16.0.0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64512</w:t>
      </w:r>
      <w:r w:rsidRPr="00383667">
        <w:rPr>
          <w:rFonts w:cs="Huawei Sans"/>
        </w:rPr>
        <w:tab/>
        <w:t>64511?</w:t>
      </w:r>
    </w:p>
    <w:p w14:paraId="16C121F2" w14:textId="7A4C85C5" w:rsidR="00EF426E" w:rsidRPr="00383667" w:rsidRDefault="00EF426E" w:rsidP="00EF426E">
      <w:pPr>
        <w:pStyle w:val="2f3"/>
        <w:ind w:firstLine="59"/>
        <w:rPr>
          <w:rFonts w:cs="Huawei Sans"/>
        </w:rPr>
      </w:pPr>
      <w:r w:rsidRPr="00383667">
        <w:rPr>
          <w:rFonts w:cs="Huawei Sans"/>
        </w:rPr>
        <w:t>*&gt;</w:t>
      </w:r>
      <w:r w:rsidRPr="00383667">
        <w:rPr>
          <w:rFonts w:cs="Huawei Sans"/>
        </w:rPr>
        <w:tab/>
      </w:r>
      <w:r w:rsidRPr="00383667">
        <w:rPr>
          <w:rFonts w:cs="Huawei Sans"/>
        </w:rPr>
        <w:tab/>
      </w:r>
      <w:r w:rsidRPr="00383667">
        <w:rPr>
          <w:rFonts w:cs="Huawei Sans"/>
        </w:rPr>
        <w:tab/>
        <w:t>172.17.1.0/24</w:t>
      </w:r>
      <w:r w:rsidRPr="00383667">
        <w:rPr>
          <w:rFonts w:cs="Huawei Sans"/>
        </w:rPr>
        <w:tab/>
      </w:r>
      <w:r w:rsidRPr="00383667">
        <w:rPr>
          <w:rFonts w:cs="Huawei Sans"/>
        </w:rPr>
        <w:tab/>
      </w:r>
      <w:r w:rsidRPr="00383667">
        <w:rPr>
          <w:rFonts w:cs="Huawei Sans"/>
        </w:rPr>
        <w:tab/>
      </w:r>
      <w:r w:rsidRPr="00383667">
        <w:rPr>
          <w:rFonts w:cs="Huawei Sans"/>
        </w:rPr>
        <w:tab/>
      </w:r>
      <w:r w:rsidR="00E82CF2" w:rsidRPr="00383667">
        <w:rPr>
          <w:rFonts w:cs="Huawei Sans"/>
        </w:rPr>
        <w:tab/>
      </w:r>
      <w:r w:rsidRPr="00383667">
        <w:rPr>
          <w:rFonts w:cs="Huawei Sans"/>
        </w:rPr>
        <w:tab/>
        <w:t>0.0.0.0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0A400CAC" w14:textId="64B4C0AA" w:rsidR="00EF426E" w:rsidRPr="00383667" w:rsidRDefault="00EF426E" w:rsidP="00EF426E">
      <w:pPr>
        <w:pStyle w:val="2f3"/>
        <w:rPr>
          <w:rFonts w:cs="Huawei Sans"/>
        </w:rPr>
      </w:pPr>
      <w:r w:rsidRPr="00383667">
        <w:rPr>
          <w:rFonts w:cs="Huawei Sans"/>
        </w:rPr>
        <w:tab/>
        <w:t>*&gt;</w:t>
      </w:r>
      <w:r w:rsidRPr="00383667">
        <w:rPr>
          <w:rFonts w:cs="Huawei Sans"/>
        </w:rPr>
        <w:tab/>
      </w:r>
      <w:r w:rsidRPr="00383667">
        <w:rPr>
          <w:rFonts w:cs="Huawei Sans"/>
        </w:rPr>
        <w:tab/>
      </w:r>
      <w:r w:rsidRPr="00383667">
        <w:rPr>
          <w:rFonts w:cs="Huawei Sans"/>
        </w:rPr>
        <w:tab/>
        <w:t>172.17.2.0/24</w:t>
      </w:r>
      <w:r w:rsidRPr="00383667">
        <w:rPr>
          <w:rFonts w:cs="Huawei Sans"/>
        </w:rPr>
        <w:tab/>
      </w:r>
      <w:r w:rsidRPr="00383667">
        <w:rPr>
          <w:rFonts w:cs="Huawei Sans"/>
        </w:rPr>
        <w:tab/>
      </w:r>
      <w:r w:rsidR="00E82CF2" w:rsidRPr="00383667">
        <w:rPr>
          <w:rFonts w:cs="Huawei Sans"/>
        </w:rPr>
        <w:tab/>
      </w:r>
      <w:r w:rsidRPr="00383667">
        <w:rPr>
          <w:rFonts w:cs="Huawei Sans"/>
        </w:rPr>
        <w:tab/>
      </w:r>
      <w:r w:rsidRPr="00383667">
        <w:rPr>
          <w:rFonts w:cs="Huawei Sans"/>
        </w:rPr>
        <w:tab/>
      </w:r>
      <w:r w:rsidRPr="00383667">
        <w:rPr>
          <w:rFonts w:cs="Huawei Sans"/>
        </w:rPr>
        <w:tab/>
        <w:t>0.0.0.0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w:t>
      </w:r>
    </w:p>
    <w:p w14:paraId="5632C819" w14:textId="77777777" w:rsidR="00EF426E" w:rsidRPr="00383667" w:rsidRDefault="00EF426E" w:rsidP="00EF426E">
      <w:pPr>
        <w:pStyle w:val="1e"/>
      </w:pPr>
      <w:r w:rsidRPr="00383667">
        <w:t xml:space="preserve">After R3 receives the summary route 172.17.0.0/22, it finds its own AS number (64153) in the AS_Path attribute of the route and ignores this route. In this case, the summary route 172.17.0.0/22 does not exist in the BGP routing table of R3. Therefore, using the </w:t>
      </w:r>
      <w:r w:rsidRPr="00383667">
        <w:rPr>
          <w:b/>
          <w:bCs/>
        </w:rPr>
        <w:t>as-set</w:t>
      </w:r>
      <w:r w:rsidRPr="00383667">
        <w:t xml:space="preserve"> parameter for manual route summarization effectively prevents a routing loop.</w:t>
      </w:r>
    </w:p>
    <w:p w14:paraId="753347F6" w14:textId="77777777" w:rsidR="00EF426E" w:rsidRPr="00383667" w:rsidRDefault="00EF426E" w:rsidP="00EF426E">
      <w:pPr>
        <w:pStyle w:val="End"/>
        <w:rPr>
          <w:rFonts w:ascii="Huawei Sans" w:hAnsi="Huawei Sans" w:cs="Huawei Sans"/>
        </w:rPr>
      </w:pPr>
      <w:r w:rsidRPr="00383667">
        <w:rPr>
          <w:rFonts w:ascii="Huawei Sans" w:hAnsi="Huawei Sans" w:cs="Huawei Sans"/>
        </w:rPr>
        <w:t>----End</w:t>
      </w:r>
    </w:p>
    <w:p w14:paraId="4B5CA340" w14:textId="77777777" w:rsidR="00EF426E" w:rsidRPr="00383667" w:rsidRDefault="00EF426E" w:rsidP="00EF426E">
      <w:pPr>
        <w:pStyle w:val="3"/>
        <w:numPr>
          <w:ilvl w:val="2"/>
          <w:numId w:val="31"/>
        </w:numPr>
      </w:pPr>
      <w:bookmarkStart w:id="73" w:name="_Toc49940017"/>
      <w:r w:rsidRPr="00383667">
        <w:t>Quiz</w:t>
      </w:r>
      <w:bookmarkEnd w:id="73"/>
    </w:p>
    <w:p w14:paraId="3BEFA3E5" w14:textId="77777777" w:rsidR="00EF426E" w:rsidRPr="00383667" w:rsidRDefault="00EF426E" w:rsidP="00EF426E">
      <w:pPr>
        <w:pStyle w:val="1e"/>
      </w:pPr>
      <w:r w:rsidRPr="00383667">
        <w:t xml:space="preserve">What are the differences between the path attributes carried in a summary route generated using the </w:t>
      </w:r>
      <w:r w:rsidRPr="00383667">
        <w:rPr>
          <w:b/>
          <w:bCs/>
        </w:rPr>
        <w:t>aggregate</w:t>
      </w:r>
      <w:r w:rsidRPr="00383667">
        <w:t xml:space="preserve"> command and that generated using the </w:t>
      </w:r>
      <w:r w:rsidRPr="00383667">
        <w:rPr>
          <w:b/>
          <w:bCs/>
        </w:rPr>
        <w:t>summary automatic</w:t>
      </w:r>
      <w:r w:rsidRPr="00383667">
        <w:t xml:space="preserve"> command?</w:t>
      </w:r>
    </w:p>
    <w:p w14:paraId="736F5344" w14:textId="49D68914" w:rsidR="00EF426E" w:rsidRPr="00383667" w:rsidRDefault="00EF426E" w:rsidP="00EF426E">
      <w:pPr>
        <w:pStyle w:val="3"/>
        <w:numPr>
          <w:ilvl w:val="2"/>
          <w:numId w:val="31"/>
        </w:numPr>
      </w:pPr>
      <w:bookmarkStart w:id="74" w:name="_Toc49940018"/>
      <w:r w:rsidRPr="00383667">
        <w:lastRenderedPageBreak/>
        <w:t>Configuration Reference</w:t>
      </w:r>
      <w:bookmarkEnd w:id="74"/>
    </w:p>
    <w:p w14:paraId="10DA580F" w14:textId="77777777" w:rsidR="00EF426E" w:rsidRPr="00383667" w:rsidRDefault="00EF426E" w:rsidP="00EF426E">
      <w:pPr>
        <w:pStyle w:val="1e"/>
      </w:pPr>
      <w:r w:rsidRPr="00383667">
        <w:t>Configuration on R1</w:t>
      </w:r>
    </w:p>
    <w:p w14:paraId="2370F0C5" w14:textId="77777777" w:rsidR="00EF426E" w:rsidRPr="00383667" w:rsidRDefault="00EF426E" w:rsidP="00EF426E">
      <w:pPr>
        <w:pStyle w:val="2f3"/>
        <w:rPr>
          <w:rFonts w:cs="Huawei Sans"/>
        </w:rPr>
      </w:pPr>
      <w:r w:rsidRPr="00383667">
        <w:rPr>
          <w:rFonts w:cs="Huawei Sans"/>
        </w:rPr>
        <w:t>#</w:t>
      </w:r>
    </w:p>
    <w:p w14:paraId="3ED18DAF"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R1</w:t>
      </w:r>
    </w:p>
    <w:p w14:paraId="08353D6E" w14:textId="77777777" w:rsidR="00EF426E" w:rsidRPr="00383667" w:rsidRDefault="00EF426E" w:rsidP="00EF426E">
      <w:pPr>
        <w:pStyle w:val="2f3"/>
        <w:rPr>
          <w:rFonts w:cs="Huawei Sans"/>
        </w:rPr>
      </w:pPr>
      <w:r w:rsidRPr="00383667">
        <w:rPr>
          <w:rFonts w:cs="Huawei Sans"/>
        </w:rPr>
        <w:t>#</w:t>
      </w:r>
    </w:p>
    <w:p w14:paraId="7D826A0B"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0F2B13F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10.0.12.1 255.255.255.0</w:t>
      </w:r>
    </w:p>
    <w:p w14:paraId="02A9E132" w14:textId="77777777" w:rsidR="00EF426E" w:rsidRPr="00383667" w:rsidRDefault="00EF426E" w:rsidP="00EF426E">
      <w:pPr>
        <w:pStyle w:val="2f3"/>
        <w:rPr>
          <w:rFonts w:cs="Huawei Sans"/>
        </w:rPr>
      </w:pPr>
      <w:r w:rsidRPr="00383667">
        <w:rPr>
          <w:rFonts w:cs="Huawei Sans"/>
        </w:rPr>
        <w:t>#</w:t>
      </w:r>
    </w:p>
    <w:p w14:paraId="4A30F54F"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NULL0</w:t>
      </w:r>
    </w:p>
    <w:p w14:paraId="533FAFBE" w14:textId="77777777" w:rsidR="00EF426E" w:rsidRPr="00383667" w:rsidRDefault="00EF426E" w:rsidP="00EF426E">
      <w:pPr>
        <w:pStyle w:val="2f3"/>
        <w:rPr>
          <w:rFonts w:cs="Huawei Sans"/>
        </w:rPr>
      </w:pPr>
      <w:r w:rsidRPr="00383667">
        <w:rPr>
          <w:rFonts w:cs="Huawei Sans"/>
        </w:rPr>
        <w:t>#</w:t>
      </w:r>
    </w:p>
    <w:p w14:paraId="4D45E6E9"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0DB85F2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10.0.1.1 255.255.255.255</w:t>
      </w:r>
    </w:p>
    <w:p w14:paraId="7526FADC" w14:textId="77777777" w:rsidR="00EF426E" w:rsidRPr="00383667" w:rsidRDefault="00EF426E" w:rsidP="00EF426E">
      <w:pPr>
        <w:pStyle w:val="2f3"/>
        <w:rPr>
          <w:rFonts w:cs="Huawei Sans"/>
        </w:rPr>
      </w:pPr>
      <w:r w:rsidRPr="00383667">
        <w:rPr>
          <w:rFonts w:cs="Huawei Sans"/>
        </w:rPr>
        <w:t>#</w:t>
      </w:r>
    </w:p>
    <w:p w14:paraId="7372C3C1"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LoopBack1</w:t>
      </w:r>
    </w:p>
    <w:p w14:paraId="14CCAA7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172.16.1.1 255.255.255.0</w:t>
      </w:r>
    </w:p>
    <w:p w14:paraId="0AB3771D" w14:textId="77777777" w:rsidR="00EF426E" w:rsidRPr="00383667" w:rsidRDefault="00EF426E" w:rsidP="00EF426E">
      <w:pPr>
        <w:pStyle w:val="2f3"/>
        <w:rPr>
          <w:rFonts w:cs="Huawei Sans"/>
        </w:rPr>
      </w:pPr>
      <w:r w:rsidRPr="00383667">
        <w:rPr>
          <w:rFonts w:cs="Huawei Sans"/>
        </w:rPr>
        <w:t>#</w:t>
      </w:r>
    </w:p>
    <w:p w14:paraId="21ED40A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LoopBack2</w:t>
      </w:r>
    </w:p>
    <w:p w14:paraId="25D5BAC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172.16.2.1 255.255.255.0</w:t>
      </w:r>
    </w:p>
    <w:p w14:paraId="136A5C87" w14:textId="77777777" w:rsidR="00EF426E" w:rsidRPr="00383667" w:rsidRDefault="00EF426E" w:rsidP="00EF426E">
      <w:pPr>
        <w:pStyle w:val="2f3"/>
        <w:rPr>
          <w:rFonts w:cs="Huawei Sans"/>
        </w:rPr>
      </w:pPr>
      <w:r w:rsidRPr="00383667">
        <w:rPr>
          <w:rFonts w:cs="Huawei Sans"/>
        </w:rPr>
        <w:t>#</w:t>
      </w:r>
    </w:p>
    <w:p w14:paraId="726C556C"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64511</w:t>
      </w:r>
    </w:p>
    <w:p w14:paraId="4115FAC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10.0.1.1</w:t>
      </w:r>
    </w:p>
    <w:p w14:paraId="0342AFE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10.0.12.2 as-number 64512</w:t>
      </w:r>
    </w:p>
    <w:p w14:paraId="30625A27" w14:textId="77777777" w:rsidR="00EF426E" w:rsidRPr="00383667" w:rsidRDefault="00EF426E" w:rsidP="00EF426E">
      <w:pPr>
        <w:pStyle w:val="2f3"/>
        <w:rPr>
          <w:rFonts w:cs="Huawei Sans"/>
        </w:rPr>
      </w:pPr>
      <w:r w:rsidRPr="00383667">
        <w:rPr>
          <w:rFonts w:cs="Huawei Sans"/>
        </w:rPr>
        <w:t xml:space="preserve"> #</w:t>
      </w:r>
    </w:p>
    <w:p w14:paraId="482956F9" w14:textId="77777777" w:rsidR="00EF426E" w:rsidRPr="00383667" w:rsidRDefault="00EF426E" w:rsidP="00EF426E">
      <w:pPr>
        <w:pStyle w:val="2f3"/>
        <w:rPr>
          <w:rFonts w:cs="Huawei Sans"/>
        </w:rPr>
      </w:pPr>
      <w:r w:rsidRPr="00383667">
        <w:rPr>
          <w:rFonts w:cs="Huawei Sans"/>
        </w:rPr>
        <w:t xml:space="preserve"> ipv4-family unicast</w:t>
      </w:r>
    </w:p>
    <w:p w14:paraId="74FA5FE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443E0BC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summary</w:t>
      </w:r>
      <w:r w:rsidRPr="00383667">
        <w:rPr>
          <w:rFonts w:cs="Huawei Sans"/>
        </w:rPr>
        <w:t xml:space="preserve"> automatic</w:t>
      </w:r>
    </w:p>
    <w:p w14:paraId="1B5638F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direct route-policy </w:t>
      </w:r>
      <w:r w:rsidRPr="00497E5B">
        <w:rPr>
          <w:rFonts w:cs="Huawei Sans"/>
        </w:rPr>
        <w:t>hcip</w:t>
      </w:r>
    </w:p>
    <w:p w14:paraId="55D34E1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10.0.12.2 enable</w:t>
      </w:r>
    </w:p>
    <w:p w14:paraId="2668A333" w14:textId="77777777" w:rsidR="00EF426E" w:rsidRPr="00383667" w:rsidRDefault="00EF426E" w:rsidP="00EF426E">
      <w:pPr>
        <w:pStyle w:val="2f3"/>
        <w:rPr>
          <w:rFonts w:cs="Huawei Sans"/>
        </w:rPr>
      </w:pPr>
      <w:r w:rsidRPr="00383667">
        <w:rPr>
          <w:rFonts w:cs="Huawei Sans"/>
        </w:rPr>
        <w:t>#</w:t>
      </w:r>
    </w:p>
    <w:p w14:paraId="1749AE40"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10</w:t>
      </w:r>
    </w:p>
    <w:p w14:paraId="00AE951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1</w:t>
      </w:r>
    </w:p>
    <w:p w14:paraId="449B0E11" w14:textId="77777777" w:rsidR="00EF426E" w:rsidRPr="00383667" w:rsidRDefault="00EF426E" w:rsidP="00EF426E">
      <w:pPr>
        <w:pStyle w:val="2f3"/>
        <w:rPr>
          <w:rFonts w:cs="Huawei Sans"/>
        </w:rPr>
      </w:pPr>
      <w:r w:rsidRPr="00383667">
        <w:rPr>
          <w:rFonts w:cs="Huawei Sans"/>
        </w:rPr>
        <w:t>#</w:t>
      </w:r>
    </w:p>
    <w:p w14:paraId="0B77732E"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index 10 permit 172.16.0.0 16 greater-equal 24 less-equal 24</w:t>
      </w:r>
    </w:p>
    <w:p w14:paraId="008A51DB" w14:textId="77777777" w:rsidR="00EF426E" w:rsidRPr="00383667" w:rsidRDefault="00EF426E" w:rsidP="00EF426E">
      <w:pPr>
        <w:pStyle w:val="2f3"/>
        <w:rPr>
          <w:rFonts w:cs="Huawei Sans"/>
        </w:rPr>
      </w:pPr>
      <w:r w:rsidRPr="00383667">
        <w:rPr>
          <w:rFonts w:cs="Huawei Sans"/>
        </w:rPr>
        <w:t>#</w:t>
      </w:r>
    </w:p>
    <w:p w14:paraId="5572DD21" w14:textId="77777777" w:rsidR="00EF426E" w:rsidRPr="00383667" w:rsidRDefault="00EF426E" w:rsidP="00EF426E">
      <w:pPr>
        <w:pStyle w:val="2f3"/>
        <w:rPr>
          <w:rFonts w:cs="Huawei Sans"/>
        </w:rPr>
      </w:pPr>
      <w:r w:rsidRPr="00497E5B">
        <w:rPr>
          <w:rFonts w:cs="Huawei Sans"/>
        </w:rPr>
        <w:t>return</w:t>
      </w:r>
    </w:p>
    <w:p w14:paraId="5CBEDEE8" w14:textId="77777777" w:rsidR="00EF426E" w:rsidRPr="00383667" w:rsidRDefault="00EF426E" w:rsidP="00EF426E">
      <w:pPr>
        <w:pStyle w:val="1e"/>
      </w:pPr>
      <w:r w:rsidRPr="00383667">
        <w:t>Configuration on R2</w:t>
      </w:r>
    </w:p>
    <w:p w14:paraId="217A616B" w14:textId="77777777" w:rsidR="00EF426E" w:rsidRPr="00383667" w:rsidRDefault="00EF426E" w:rsidP="00EF426E">
      <w:pPr>
        <w:pStyle w:val="2f3"/>
        <w:rPr>
          <w:rFonts w:cs="Huawei Sans"/>
        </w:rPr>
      </w:pPr>
      <w:r w:rsidRPr="00383667">
        <w:rPr>
          <w:rFonts w:cs="Huawei Sans"/>
        </w:rPr>
        <w:t>#</w:t>
      </w:r>
    </w:p>
    <w:p w14:paraId="6EF8185D"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R2</w:t>
      </w:r>
    </w:p>
    <w:p w14:paraId="3ECBA777" w14:textId="77777777" w:rsidR="00EF426E" w:rsidRPr="00383667" w:rsidRDefault="00EF426E" w:rsidP="00EF426E">
      <w:pPr>
        <w:pStyle w:val="2f3"/>
        <w:rPr>
          <w:rFonts w:cs="Huawei Sans"/>
        </w:rPr>
      </w:pPr>
      <w:r w:rsidRPr="00383667">
        <w:rPr>
          <w:rFonts w:cs="Huawei Sans"/>
        </w:rPr>
        <w:t>#</w:t>
      </w:r>
    </w:p>
    <w:p w14:paraId="25E4477D"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4197564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10.0.23.2 255.255.255.0</w:t>
      </w:r>
    </w:p>
    <w:p w14:paraId="65D5FA1F" w14:textId="77777777" w:rsidR="00EF426E" w:rsidRPr="00383667" w:rsidRDefault="00EF426E" w:rsidP="00EF426E">
      <w:pPr>
        <w:pStyle w:val="2f3"/>
        <w:rPr>
          <w:rFonts w:cs="Huawei Sans"/>
        </w:rPr>
      </w:pPr>
      <w:r w:rsidRPr="00383667">
        <w:rPr>
          <w:rFonts w:cs="Huawei Sans"/>
        </w:rPr>
        <w:t>#</w:t>
      </w:r>
    </w:p>
    <w:p w14:paraId="5CE95BAA"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7F6E71E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10.0.12.2 255.255.255.0</w:t>
      </w:r>
    </w:p>
    <w:p w14:paraId="4B13BEDF" w14:textId="77777777" w:rsidR="00EF426E" w:rsidRPr="00383667" w:rsidRDefault="00EF426E" w:rsidP="00EF426E">
      <w:pPr>
        <w:pStyle w:val="2f3"/>
        <w:rPr>
          <w:rFonts w:cs="Huawei Sans"/>
        </w:rPr>
      </w:pPr>
      <w:r w:rsidRPr="00383667">
        <w:rPr>
          <w:rFonts w:cs="Huawei Sans"/>
        </w:rPr>
        <w:t>#</w:t>
      </w:r>
    </w:p>
    <w:p w14:paraId="4F8E4DD9"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214D59B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10.0.2.2 255.255.255.255</w:t>
      </w:r>
    </w:p>
    <w:p w14:paraId="2F76CFAA" w14:textId="77777777" w:rsidR="00EF426E" w:rsidRPr="00383667" w:rsidRDefault="00EF426E" w:rsidP="00EF426E">
      <w:pPr>
        <w:pStyle w:val="2f3"/>
        <w:rPr>
          <w:rFonts w:cs="Huawei Sans"/>
        </w:rPr>
      </w:pPr>
      <w:r w:rsidRPr="00383667">
        <w:rPr>
          <w:rFonts w:cs="Huawei Sans"/>
        </w:rPr>
        <w:t>#</w:t>
      </w:r>
    </w:p>
    <w:p w14:paraId="7C0989F7"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64512</w:t>
      </w:r>
    </w:p>
    <w:p w14:paraId="14FEC77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10.0.2.2</w:t>
      </w:r>
    </w:p>
    <w:p w14:paraId="0D35CD2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10.0.12.1 as-number 64511</w:t>
      </w:r>
    </w:p>
    <w:p w14:paraId="640C5D95" w14:textId="77777777" w:rsidR="00EF426E" w:rsidRPr="00383667" w:rsidRDefault="00EF426E" w:rsidP="00EF426E">
      <w:pPr>
        <w:pStyle w:val="2f3"/>
        <w:rPr>
          <w:rFonts w:cs="Huawei Sans"/>
        </w:rPr>
      </w:pPr>
      <w:r w:rsidRPr="00383667">
        <w:rPr>
          <w:rFonts w:cs="Huawei Sans"/>
        </w:rPr>
        <w:lastRenderedPageBreak/>
        <w:t xml:space="preserve"> </w:t>
      </w:r>
      <w:r w:rsidRPr="00497E5B">
        <w:rPr>
          <w:rFonts w:cs="Huawei Sans"/>
        </w:rPr>
        <w:t>peer</w:t>
      </w:r>
      <w:r w:rsidRPr="00383667">
        <w:rPr>
          <w:rFonts w:cs="Huawei Sans"/>
        </w:rPr>
        <w:t xml:space="preserve"> 10.0.23.3 as-number 64513</w:t>
      </w:r>
    </w:p>
    <w:p w14:paraId="496F061A" w14:textId="77777777" w:rsidR="00EF426E" w:rsidRPr="00383667" w:rsidRDefault="00EF426E" w:rsidP="00EF426E">
      <w:pPr>
        <w:pStyle w:val="2f3"/>
        <w:rPr>
          <w:rFonts w:cs="Huawei Sans"/>
        </w:rPr>
      </w:pPr>
      <w:r w:rsidRPr="00383667">
        <w:rPr>
          <w:rFonts w:cs="Huawei Sans"/>
        </w:rPr>
        <w:t xml:space="preserve"> #</w:t>
      </w:r>
    </w:p>
    <w:p w14:paraId="4349FFA4" w14:textId="77777777" w:rsidR="00EF426E" w:rsidRPr="00383667" w:rsidRDefault="00EF426E" w:rsidP="00EF426E">
      <w:pPr>
        <w:pStyle w:val="2f3"/>
        <w:rPr>
          <w:rFonts w:cs="Huawei Sans"/>
        </w:rPr>
      </w:pPr>
      <w:r w:rsidRPr="00383667">
        <w:rPr>
          <w:rFonts w:cs="Huawei Sans"/>
        </w:rPr>
        <w:t xml:space="preserve"> ipv4-family unicast</w:t>
      </w:r>
    </w:p>
    <w:p w14:paraId="08E11B8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3EE9176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aggregate</w:t>
      </w:r>
      <w:r w:rsidRPr="00383667">
        <w:rPr>
          <w:rFonts w:cs="Huawei Sans"/>
        </w:rPr>
        <w:t xml:space="preserve"> 172.17.0.0 255.255.252.0 as-set detail-suppressed</w:t>
      </w:r>
    </w:p>
    <w:p w14:paraId="0F33A7B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10.0.12.1 enable</w:t>
      </w:r>
    </w:p>
    <w:p w14:paraId="4BB583B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10.0.23.3 enable</w:t>
      </w:r>
    </w:p>
    <w:p w14:paraId="0D8A45AB" w14:textId="77777777" w:rsidR="00EF426E" w:rsidRPr="00383667" w:rsidRDefault="00EF426E" w:rsidP="00EF426E">
      <w:pPr>
        <w:pStyle w:val="2f3"/>
        <w:rPr>
          <w:rFonts w:cs="Huawei Sans"/>
        </w:rPr>
      </w:pPr>
      <w:r w:rsidRPr="00383667">
        <w:rPr>
          <w:rFonts w:cs="Huawei Sans"/>
        </w:rPr>
        <w:t>#</w:t>
      </w:r>
    </w:p>
    <w:p w14:paraId="0C9F6A38" w14:textId="77777777" w:rsidR="00EF426E" w:rsidRPr="00383667" w:rsidRDefault="00EF426E" w:rsidP="00EF426E">
      <w:pPr>
        <w:pStyle w:val="2f3"/>
        <w:rPr>
          <w:rFonts w:cs="Huawei Sans"/>
        </w:rPr>
      </w:pPr>
      <w:r w:rsidRPr="00497E5B">
        <w:rPr>
          <w:rFonts w:cs="Huawei Sans"/>
        </w:rPr>
        <w:t>return</w:t>
      </w:r>
    </w:p>
    <w:p w14:paraId="460783CD" w14:textId="77777777" w:rsidR="00EF426E" w:rsidRPr="00383667" w:rsidRDefault="00EF426E" w:rsidP="00EF426E">
      <w:pPr>
        <w:pStyle w:val="1e"/>
      </w:pPr>
      <w:r w:rsidRPr="00383667">
        <w:t>Configuration on R3</w:t>
      </w:r>
    </w:p>
    <w:p w14:paraId="295839CC" w14:textId="77777777" w:rsidR="00EF426E" w:rsidRPr="00383667" w:rsidRDefault="00EF426E" w:rsidP="00EF426E">
      <w:pPr>
        <w:pStyle w:val="2f3"/>
        <w:rPr>
          <w:rFonts w:cs="Huawei Sans"/>
        </w:rPr>
      </w:pPr>
      <w:r w:rsidRPr="00383667">
        <w:rPr>
          <w:rFonts w:cs="Huawei Sans"/>
        </w:rPr>
        <w:t>#</w:t>
      </w:r>
    </w:p>
    <w:p w14:paraId="38AE1749"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R3</w:t>
      </w:r>
    </w:p>
    <w:p w14:paraId="09C00CA3" w14:textId="77777777" w:rsidR="00EF426E" w:rsidRPr="00383667" w:rsidRDefault="00EF426E" w:rsidP="00EF426E">
      <w:pPr>
        <w:pStyle w:val="2f3"/>
        <w:rPr>
          <w:rFonts w:cs="Huawei Sans"/>
        </w:rPr>
      </w:pPr>
      <w:r w:rsidRPr="00383667">
        <w:rPr>
          <w:rFonts w:cs="Huawei Sans"/>
        </w:rPr>
        <w:t>#</w:t>
      </w:r>
    </w:p>
    <w:p w14:paraId="27B176C6"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5E264E3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10.0.3.3 255.255.255.255</w:t>
      </w:r>
    </w:p>
    <w:p w14:paraId="7E92737B" w14:textId="77777777" w:rsidR="00EF426E" w:rsidRPr="00383667" w:rsidRDefault="00EF426E" w:rsidP="00EF426E">
      <w:pPr>
        <w:pStyle w:val="2f3"/>
        <w:rPr>
          <w:rFonts w:cs="Huawei Sans"/>
        </w:rPr>
      </w:pPr>
      <w:r w:rsidRPr="00383667">
        <w:rPr>
          <w:rFonts w:cs="Huawei Sans"/>
        </w:rPr>
        <w:t>#</w:t>
      </w:r>
    </w:p>
    <w:p w14:paraId="5365330A"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LoopBack1</w:t>
      </w:r>
    </w:p>
    <w:p w14:paraId="6C63DC2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172.17.1.1 255.255.255.0</w:t>
      </w:r>
    </w:p>
    <w:p w14:paraId="4E009B21" w14:textId="77777777" w:rsidR="00EF426E" w:rsidRPr="00383667" w:rsidRDefault="00EF426E" w:rsidP="00EF426E">
      <w:pPr>
        <w:pStyle w:val="2f3"/>
        <w:rPr>
          <w:rFonts w:cs="Huawei Sans"/>
        </w:rPr>
      </w:pPr>
      <w:r w:rsidRPr="00383667">
        <w:rPr>
          <w:rFonts w:cs="Huawei Sans"/>
        </w:rPr>
        <w:t>#</w:t>
      </w:r>
    </w:p>
    <w:p w14:paraId="084C2339"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LoopBack2</w:t>
      </w:r>
    </w:p>
    <w:p w14:paraId="6BEFFA3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172.17.2.1 255.255.255.0</w:t>
      </w:r>
    </w:p>
    <w:p w14:paraId="705E7514" w14:textId="77777777" w:rsidR="00EF426E" w:rsidRPr="00383667" w:rsidRDefault="00EF426E" w:rsidP="00EF426E">
      <w:pPr>
        <w:pStyle w:val="2f3"/>
        <w:rPr>
          <w:rFonts w:cs="Huawei Sans"/>
        </w:rPr>
      </w:pPr>
      <w:r w:rsidRPr="00383667">
        <w:rPr>
          <w:rFonts w:cs="Huawei Sans"/>
        </w:rPr>
        <w:t>#</w:t>
      </w:r>
    </w:p>
    <w:p w14:paraId="72BE7886"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64513</w:t>
      </w:r>
    </w:p>
    <w:p w14:paraId="10229B0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10.0.3.3</w:t>
      </w:r>
    </w:p>
    <w:p w14:paraId="1AA30AA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10.0.23.2 as-number 64512</w:t>
      </w:r>
    </w:p>
    <w:p w14:paraId="7BDB9235" w14:textId="77777777" w:rsidR="00EF426E" w:rsidRPr="00383667" w:rsidRDefault="00EF426E" w:rsidP="00EF426E">
      <w:pPr>
        <w:pStyle w:val="2f3"/>
        <w:rPr>
          <w:rFonts w:cs="Huawei Sans"/>
        </w:rPr>
      </w:pPr>
      <w:r w:rsidRPr="00383667">
        <w:rPr>
          <w:rFonts w:cs="Huawei Sans"/>
        </w:rPr>
        <w:t xml:space="preserve"> #</w:t>
      </w:r>
    </w:p>
    <w:p w14:paraId="318505A6" w14:textId="77777777" w:rsidR="00EF426E" w:rsidRPr="00383667" w:rsidRDefault="00EF426E" w:rsidP="00EF426E">
      <w:pPr>
        <w:pStyle w:val="2f3"/>
        <w:rPr>
          <w:rFonts w:cs="Huawei Sans"/>
        </w:rPr>
      </w:pPr>
      <w:r w:rsidRPr="00383667">
        <w:rPr>
          <w:rFonts w:cs="Huawei Sans"/>
        </w:rPr>
        <w:t xml:space="preserve"> ipv4-family unicast</w:t>
      </w:r>
    </w:p>
    <w:p w14:paraId="573677A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5F997DB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direct route-policy </w:t>
      </w:r>
      <w:r w:rsidRPr="00497E5B">
        <w:rPr>
          <w:rFonts w:cs="Huawei Sans"/>
        </w:rPr>
        <w:t>hcip</w:t>
      </w:r>
    </w:p>
    <w:p w14:paraId="1E79925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10.0.23.2 enable</w:t>
      </w:r>
    </w:p>
    <w:p w14:paraId="38F0669B" w14:textId="77777777" w:rsidR="00EF426E" w:rsidRPr="00383667" w:rsidRDefault="00EF426E" w:rsidP="00EF426E">
      <w:pPr>
        <w:pStyle w:val="2f3"/>
        <w:rPr>
          <w:rFonts w:cs="Huawei Sans"/>
        </w:rPr>
      </w:pPr>
      <w:r w:rsidRPr="00383667">
        <w:rPr>
          <w:rFonts w:cs="Huawei Sans"/>
        </w:rPr>
        <w:t>#</w:t>
      </w:r>
    </w:p>
    <w:p w14:paraId="799D0EF6"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10</w:t>
      </w:r>
    </w:p>
    <w:p w14:paraId="1953FE9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1</w:t>
      </w:r>
    </w:p>
    <w:p w14:paraId="465A86DA" w14:textId="77777777" w:rsidR="00EF426E" w:rsidRPr="00383667" w:rsidRDefault="00EF426E" w:rsidP="00EF426E">
      <w:pPr>
        <w:pStyle w:val="2f3"/>
        <w:rPr>
          <w:rFonts w:cs="Huawei Sans"/>
        </w:rPr>
      </w:pPr>
      <w:r w:rsidRPr="00383667">
        <w:rPr>
          <w:rFonts w:cs="Huawei Sans"/>
        </w:rPr>
        <w:t>#</w:t>
      </w:r>
    </w:p>
    <w:p w14:paraId="19F4222E"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index 10 permit 172.17.0.0 16 greater-equal 24 less-equal 24</w:t>
      </w:r>
    </w:p>
    <w:p w14:paraId="45CFEF0A" w14:textId="77777777" w:rsidR="00EF426E" w:rsidRPr="00383667" w:rsidRDefault="00EF426E" w:rsidP="00EF426E">
      <w:pPr>
        <w:pStyle w:val="2f3"/>
        <w:rPr>
          <w:rFonts w:cs="Huawei Sans"/>
        </w:rPr>
      </w:pPr>
      <w:r w:rsidRPr="00383667">
        <w:rPr>
          <w:rFonts w:cs="Huawei Sans"/>
        </w:rPr>
        <w:t>#</w:t>
      </w:r>
    </w:p>
    <w:p w14:paraId="5512328A" w14:textId="77777777" w:rsidR="00EF426E" w:rsidRPr="00383667" w:rsidRDefault="00EF426E" w:rsidP="00EF426E">
      <w:pPr>
        <w:pStyle w:val="2f3"/>
        <w:rPr>
          <w:rFonts w:cs="Huawei Sans"/>
        </w:rPr>
      </w:pPr>
      <w:r w:rsidRPr="00497E5B">
        <w:rPr>
          <w:rFonts w:cs="Huawei Sans"/>
        </w:rPr>
        <w:t>return</w:t>
      </w:r>
    </w:p>
    <w:p w14:paraId="3629C528" w14:textId="737088A9" w:rsidR="00EF426E" w:rsidRPr="00383667" w:rsidRDefault="00EF426E" w:rsidP="00EF426E">
      <w:pPr>
        <w:pStyle w:val="2"/>
        <w:numPr>
          <w:ilvl w:val="1"/>
          <w:numId w:val="31"/>
        </w:numPr>
      </w:pPr>
      <w:bookmarkStart w:id="75" w:name="_Toc45098827"/>
      <w:bookmarkStart w:id="76" w:name="_Toc49940019"/>
      <w:r w:rsidRPr="00383667">
        <w:t>Lab 3: BGP RR</w:t>
      </w:r>
      <w:bookmarkEnd w:id="75"/>
      <w:bookmarkEnd w:id="76"/>
    </w:p>
    <w:p w14:paraId="304D9B50" w14:textId="77777777" w:rsidR="00E6622B" w:rsidRPr="00383667" w:rsidRDefault="00E6622B" w:rsidP="00E6622B">
      <w:pPr>
        <w:pStyle w:val="3"/>
      </w:pPr>
      <w:bookmarkStart w:id="77" w:name="_Toc49940020"/>
      <w:r w:rsidRPr="00383667">
        <w:t>Introduction</w:t>
      </w:r>
      <w:bookmarkEnd w:id="77"/>
    </w:p>
    <w:p w14:paraId="7B96F74B" w14:textId="77777777" w:rsidR="00E6622B" w:rsidRPr="00383667" w:rsidRDefault="00EF426E" w:rsidP="00EF426E">
      <w:pPr>
        <w:pStyle w:val="4"/>
        <w:numPr>
          <w:ilvl w:val="3"/>
          <w:numId w:val="31"/>
        </w:numPr>
      </w:pPr>
      <w:r w:rsidRPr="00383667">
        <w:t>Objectives</w:t>
      </w:r>
    </w:p>
    <w:p w14:paraId="11270264" w14:textId="6999E27E" w:rsidR="00EF426E" w:rsidRPr="00383667" w:rsidRDefault="00EF426E" w:rsidP="00E6622B">
      <w:pPr>
        <w:pStyle w:val="1e"/>
      </w:pPr>
      <w:r w:rsidRPr="00383667">
        <w:t>Upon completion of this task, you will be able to:</w:t>
      </w:r>
    </w:p>
    <w:p w14:paraId="20937173" w14:textId="77777777" w:rsidR="00EF426E" w:rsidRPr="00383667" w:rsidRDefault="00EF426E" w:rsidP="00604E8C">
      <w:pPr>
        <w:pStyle w:val="4a"/>
      </w:pPr>
      <w:r w:rsidRPr="00383667">
        <w:t>Deploy RRs in an AS.</w:t>
      </w:r>
    </w:p>
    <w:p w14:paraId="53740851" w14:textId="77777777" w:rsidR="00EF426E" w:rsidRPr="00383667" w:rsidRDefault="00EF426E" w:rsidP="00604E8C">
      <w:pPr>
        <w:pStyle w:val="4a"/>
      </w:pPr>
      <w:r w:rsidRPr="00383667">
        <w:t>Analyze how the BGP path attribute Originator_ID implements routing loop prevention in an RR environment.</w:t>
      </w:r>
    </w:p>
    <w:p w14:paraId="256FE677" w14:textId="77777777" w:rsidR="00EF426E" w:rsidRPr="00383667" w:rsidRDefault="00EF426E" w:rsidP="00604E8C">
      <w:pPr>
        <w:pStyle w:val="4a"/>
      </w:pPr>
      <w:r w:rsidRPr="00383667">
        <w:lastRenderedPageBreak/>
        <w:t>Analyze how the BGP path attribute Cluster_List implements routing loop prevention in an RR environment.</w:t>
      </w:r>
    </w:p>
    <w:p w14:paraId="50E9314E" w14:textId="77777777" w:rsidR="00EF426E" w:rsidRPr="00383667" w:rsidRDefault="00EF426E" w:rsidP="00EF426E">
      <w:pPr>
        <w:pStyle w:val="4"/>
        <w:numPr>
          <w:ilvl w:val="3"/>
          <w:numId w:val="31"/>
        </w:numPr>
      </w:pPr>
      <w:r w:rsidRPr="00383667">
        <w:t>Networking Topology</w:t>
      </w:r>
    </w:p>
    <w:p w14:paraId="1D156184" w14:textId="77777777" w:rsidR="00EF426E" w:rsidRPr="00B17F02" w:rsidRDefault="00EF426E" w:rsidP="00EF426E">
      <w:pPr>
        <w:pStyle w:val="92"/>
        <w:numPr>
          <w:ilvl w:val="7"/>
          <w:numId w:val="31"/>
        </w:numPr>
        <w:ind w:left="1021"/>
      </w:pPr>
      <w:r w:rsidRPr="00B17F02">
        <w:t>BGP RR</w:t>
      </w:r>
    </w:p>
    <w:p w14:paraId="584AD92C" w14:textId="77777777" w:rsidR="00EF426E" w:rsidRPr="00383667" w:rsidRDefault="00EF426E" w:rsidP="00EF426E">
      <w:pPr>
        <w:pStyle w:val="1e"/>
      </w:pPr>
      <w:r w:rsidRPr="00383667">
        <w:rPr>
          <w:noProof/>
        </w:rPr>
        <w:drawing>
          <wp:inline distT="0" distB="0" distL="0" distR="0" wp14:anchorId="5C5C6319" wp14:editId="5F5299F6">
            <wp:extent cx="5457825" cy="2174449"/>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85473" cy="2185464"/>
                    </a:xfrm>
                    <a:prstGeom prst="rect">
                      <a:avLst/>
                    </a:prstGeom>
                    <a:noFill/>
                  </pic:spPr>
                </pic:pic>
              </a:graphicData>
            </a:graphic>
          </wp:inline>
        </w:drawing>
      </w:r>
    </w:p>
    <w:p w14:paraId="4A7A4D1E" w14:textId="77777777" w:rsidR="00EF426E" w:rsidRPr="00383667" w:rsidRDefault="00EF426E" w:rsidP="00EF426E">
      <w:pPr>
        <w:pStyle w:val="1e"/>
      </w:pPr>
    </w:p>
    <w:p w14:paraId="50ED5376" w14:textId="77777777" w:rsidR="00EF426E" w:rsidRPr="00383667" w:rsidRDefault="00EF426E" w:rsidP="00EF426E">
      <w:pPr>
        <w:pStyle w:val="1e"/>
      </w:pPr>
      <w:r w:rsidRPr="00383667">
        <w:t>R1, R2, R3, and R4 belong to AS 64511. The preceding figure shows the device interconnection mode and IP addresses of interconnection interfaces. Loopback0 is created on each device, and its IP address is in the format of 10.0.</w:t>
      </w:r>
      <w:r w:rsidRPr="00383667">
        <w:rPr>
          <w:i/>
          <w:iCs/>
        </w:rPr>
        <w:t>x.x</w:t>
      </w:r>
      <w:r w:rsidRPr="00383667">
        <w:t xml:space="preserve">/32, where </w:t>
      </w:r>
      <w:r w:rsidRPr="00383667">
        <w:rPr>
          <w:i/>
          <w:iCs/>
        </w:rPr>
        <w:t>x</w:t>
      </w:r>
      <w:r w:rsidRPr="00383667">
        <w:t xml:space="preserve"> indicates the device number. The Loopback1 addresses of R1 and R2 are 10.1.1.1/24 and 10.2.2.2/24, respectively. The loopback interfaces are used to simulate user network segments.</w:t>
      </w:r>
    </w:p>
    <w:p w14:paraId="3BA7AE5C" w14:textId="77777777" w:rsidR="00EF426E" w:rsidRPr="00383667" w:rsidRDefault="00EF426E" w:rsidP="00EF426E">
      <w:pPr>
        <w:pStyle w:val="1e"/>
      </w:pPr>
      <w:r w:rsidRPr="00383667">
        <w:t>All devices use the IP addresses of Loopback0 as their BGP router IDs. IBGP peer relationships are established between R1 and R2, R2 and R3, R3 and R4, and R4 and R2 through directly connected interfaces. R1 is the RR client of R2, R2 is the RR client of R3, and R3 is the RR client of R4.</w:t>
      </w:r>
    </w:p>
    <w:p w14:paraId="2AD8C6C1" w14:textId="77777777" w:rsidR="00EF426E" w:rsidRPr="00383667" w:rsidRDefault="00EF426E" w:rsidP="00EF426E">
      <w:pPr>
        <w:pStyle w:val="4"/>
        <w:numPr>
          <w:ilvl w:val="3"/>
          <w:numId w:val="31"/>
        </w:numPr>
      </w:pPr>
      <w:r w:rsidRPr="00383667">
        <w:t>Background</w:t>
      </w:r>
    </w:p>
    <w:p w14:paraId="594DB0F4" w14:textId="77777777" w:rsidR="00EF426E" w:rsidRPr="00383667" w:rsidRDefault="00EF426E" w:rsidP="00EF426E">
      <w:pPr>
        <w:pStyle w:val="1e"/>
      </w:pPr>
      <w:r w:rsidRPr="00383667">
        <w:t>The headquarters network of a company uses BGP as the routing protocol. The four routers in the headquarters establish IBGP peer relationships (not fully meshed). To enable the four routers to learn complete BGP routes, BGP RRs need to be deployed on the network.</w:t>
      </w:r>
    </w:p>
    <w:p w14:paraId="148A6E7D" w14:textId="77E7D6B2" w:rsidR="00EF426E" w:rsidRPr="00383667" w:rsidRDefault="00EF426E" w:rsidP="00EF426E">
      <w:pPr>
        <w:pStyle w:val="3"/>
        <w:numPr>
          <w:ilvl w:val="2"/>
          <w:numId w:val="31"/>
        </w:numPr>
      </w:pPr>
      <w:bookmarkStart w:id="78" w:name="_Toc49940021"/>
      <w:r w:rsidRPr="00383667">
        <w:t>Lab Configuration</w:t>
      </w:r>
      <w:bookmarkEnd w:id="78"/>
    </w:p>
    <w:p w14:paraId="1DBD6FD4" w14:textId="77777777" w:rsidR="00EF426E" w:rsidRPr="00383667" w:rsidRDefault="00EF426E" w:rsidP="00EF426E">
      <w:pPr>
        <w:pStyle w:val="4"/>
        <w:numPr>
          <w:ilvl w:val="3"/>
          <w:numId w:val="31"/>
        </w:numPr>
      </w:pPr>
      <w:r w:rsidRPr="00383667">
        <w:t>Configuration Roadmap</w:t>
      </w:r>
    </w:p>
    <w:p w14:paraId="0777D742" w14:textId="77777777" w:rsidR="00EF426E" w:rsidRPr="00383667" w:rsidRDefault="00EF426E" w:rsidP="00EF426E">
      <w:pPr>
        <w:pStyle w:val="1e"/>
        <w:numPr>
          <w:ilvl w:val="0"/>
          <w:numId w:val="49"/>
        </w:numPr>
      </w:pPr>
      <w:r w:rsidRPr="00383667">
        <w:t>Configure IP addresses for the devices.</w:t>
      </w:r>
    </w:p>
    <w:p w14:paraId="1B89BE25" w14:textId="77777777" w:rsidR="00EF426E" w:rsidRPr="00383667" w:rsidRDefault="00EF426E" w:rsidP="00EF426E">
      <w:pPr>
        <w:pStyle w:val="1e"/>
        <w:numPr>
          <w:ilvl w:val="0"/>
          <w:numId w:val="49"/>
        </w:numPr>
      </w:pPr>
      <w:r w:rsidRPr="00383667">
        <w:t>Configure OSPF in the AS, and activate OSPF on the interconnection and Loopback0 interfaces.</w:t>
      </w:r>
    </w:p>
    <w:p w14:paraId="0E5049A4" w14:textId="77777777" w:rsidR="00EF426E" w:rsidRPr="00383667" w:rsidRDefault="00EF426E" w:rsidP="00EF426E">
      <w:pPr>
        <w:pStyle w:val="1e"/>
        <w:numPr>
          <w:ilvl w:val="0"/>
          <w:numId w:val="49"/>
        </w:numPr>
      </w:pPr>
      <w:r w:rsidRPr="00383667">
        <w:t>Establish IBGP peer relationships through directly connected interfaces in the AS.</w:t>
      </w:r>
    </w:p>
    <w:p w14:paraId="3925D4E5" w14:textId="77777777" w:rsidR="00EF426E" w:rsidRPr="00383667" w:rsidRDefault="00EF426E" w:rsidP="00EF426E">
      <w:pPr>
        <w:pStyle w:val="1e"/>
        <w:numPr>
          <w:ilvl w:val="0"/>
          <w:numId w:val="49"/>
        </w:numPr>
      </w:pPr>
      <w:r w:rsidRPr="00383667">
        <w:t>Configure RRs, and specify R1 as the RR client of R2, R2 as the RR client of R3, and R3 as the RR client of R4.</w:t>
      </w:r>
    </w:p>
    <w:p w14:paraId="7B65377E" w14:textId="77777777" w:rsidR="00EF426E" w:rsidRPr="00383667" w:rsidRDefault="00EF426E" w:rsidP="00EF426E">
      <w:pPr>
        <w:pStyle w:val="1e"/>
        <w:numPr>
          <w:ilvl w:val="0"/>
          <w:numId w:val="49"/>
        </w:numPr>
      </w:pPr>
      <w:r w:rsidRPr="00383667">
        <w:lastRenderedPageBreak/>
        <w:t>Configure R2 to advertise its Loopback1 route to the BGP routing table, and observe how the Originator_ID attribute is used to prevent a routing loop.</w:t>
      </w:r>
    </w:p>
    <w:p w14:paraId="750EE8F6" w14:textId="77777777" w:rsidR="00EF426E" w:rsidRPr="00383667" w:rsidRDefault="00EF426E" w:rsidP="00EF426E">
      <w:pPr>
        <w:pStyle w:val="1e"/>
        <w:numPr>
          <w:ilvl w:val="0"/>
          <w:numId w:val="49"/>
        </w:numPr>
      </w:pPr>
      <w:r w:rsidRPr="00383667">
        <w:t>Configure R1 to advertise its Loopback1 route to the BGP routing table, and observe how the Cluster_List attribute is used to prevent a routing loop.</w:t>
      </w:r>
    </w:p>
    <w:p w14:paraId="580C1FE0" w14:textId="77777777" w:rsidR="00EF426E" w:rsidRPr="00383667" w:rsidRDefault="00EF426E" w:rsidP="00EF426E">
      <w:pPr>
        <w:pStyle w:val="4"/>
        <w:numPr>
          <w:ilvl w:val="3"/>
          <w:numId w:val="31"/>
        </w:numPr>
      </w:pPr>
      <w:r w:rsidRPr="00383667">
        <w:t>Configuration Procedure</w:t>
      </w:r>
    </w:p>
    <w:p w14:paraId="642FAD9D" w14:textId="77777777" w:rsidR="00EF426E" w:rsidRPr="00383667" w:rsidRDefault="00EF426E" w:rsidP="00604E8C">
      <w:pPr>
        <w:pStyle w:val="30"/>
        <w:ind w:left="1032" w:hanging="278"/>
        <w:outlineLvl w:val="9"/>
        <w:rPr>
          <w:rFonts w:cs="Huawei Sans"/>
        </w:rPr>
      </w:pPr>
      <w:r w:rsidRPr="00383667">
        <w:rPr>
          <w:rFonts w:cs="Huawei Sans"/>
        </w:rPr>
        <w:t>Configure IP addresses for interconnection interfaces and loopback interfaces.</w:t>
      </w:r>
    </w:p>
    <w:p w14:paraId="142446B1" w14:textId="77777777" w:rsidR="00EF426E" w:rsidRPr="00383667" w:rsidRDefault="00EF426E" w:rsidP="00EF426E">
      <w:pPr>
        <w:pStyle w:val="1e"/>
      </w:pPr>
      <w:r w:rsidRPr="00383667">
        <w:t># Name the devices.</w:t>
      </w:r>
    </w:p>
    <w:p w14:paraId="4EB8A1EE" w14:textId="77777777" w:rsidR="00EF426E" w:rsidRPr="00383667" w:rsidRDefault="00EF426E" w:rsidP="00EF426E">
      <w:pPr>
        <w:pStyle w:val="1e"/>
      </w:pPr>
      <w:r w:rsidRPr="00383667">
        <w:t>The configuration details are not provided.</w:t>
      </w:r>
    </w:p>
    <w:p w14:paraId="6FB2EFA5" w14:textId="77777777" w:rsidR="00EF426E" w:rsidRPr="00383667" w:rsidRDefault="00EF426E" w:rsidP="00EF426E">
      <w:pPr>
        <w:pStyle w:val="1e"/>
      </w:pPr>
      <w:r w:rsidRPr="00383667">
        <w:t># Disable the interfaces that are not used in this experiment.</w:t>
      </w:r>
    </w:p>
    <w:p w14:paraId="3EA08AAC" w14:textId="77777777" w:rsidR="00EF426E" w:rsidRPr="00383667" w:rsidRDefault="00EF426E" w:rsidP="00EF426E">
      <w:pPr>
        <w:pStyle w:val="1e"/>
      </w:pPr>
      <w:r w:rsidRPr="00383667">
        <w:t>The configuration details are not provided.</w:t>
      </w:r>
    </w:p>
    <w:p w14:paraId="5AA4C946" w14:textId="77777777" w:rsidR="00EF426E" w:rsidRPr="00383667" w:rsidRDefault="00EF426E" w:rsidP="00EF426E">
      <w:pPr>
        <w:pStyle w:val="1e"/>
      </w:pPr>
      <w:r w:rsidRPr="00383667">
        <w:t># Configure IP addresses for GE0/0/2, Loopback0, and Loopback1 of R1.</w:t>
      </w:r>
    </w:p>
    <w:p w14:paraId="7ECA6269" w14:textId="77777777" w:rsidR="00EF426E" w:rsidRPr="00383667" w:rsidRDefault="00EF426E" w:rsidP="00EF426E">
      <w:pPr>
        <w:pStyle w:val="2f3"/>
        <w:rPr>
          <w:rFonts w:cs="Huawei Sans"/>
        </w:rPr>
      </w:pPr>
      <w:r w:rsidRPr="00383667">
        <w:rPr>
          <w:rFonts w:cs="Huawei Sans"/>
        </w:rPr>
        <w:t>[R1]interface GigabitEthernet0/0/2</w:t>
      </w:r>
    </w:p>
    <w:p w14:paraId="352E4A22" w14:textId="77777777" w:rsidR="00EF426E" w:rsidRPr="00383667" w:rsidRDefault="00EF426E" w:rsidP="00EF426E">
      <w:pPr>
        <w:pStyle w:val="2f3"/>
        <w:rPr>
          <w:rFonts w:cs="Huawei Sans"/>
        </w:rPr>
      </w:pPr>
      <w:r w:rsidRPr="00383667">
        <w:rPr>
          <w:rFonts w:cs="Huawei Sans"/>
        </w:rPr>
        <w:t xml:space="preserve">[R1-GigabitEthernet0/0/2] </w:t>
      </w:r>
      <w:r w:rsidRPr="00497E5B">
        <w:rPr>
          <w:rFonts w:cs="Huawei Sans"/>
        </w:rPr>
        <w:t>ip</w:t>
      </w:r>
      <w:r w:rsidRPr="00383667">
        <w:rPr>
          <w:rFonts w:cs="Huawei Sans"/>
        </w:rPr>
        <w:t xml:space="preserve"> address 10.0.12.1 255.255.255.0</w:t>
      </w:r>
    </w:p>
    <w:p w14:paraId="4BDEDB15" w14:textId="77777777" w:rsidR="00EF426E" w:rsidRPr="00383667" w:rsidRDefault="00EF426E" w:rsidP="00EF426E">
      <w:pPr>
        <w:pStyle w:val="2f3"/>
        <w:rPr>
          <w:rFonts w:cs="Huawei Sans"/>
        </w:rPr>
      </w:pPr>
      <w:r w:rsidRPr="00383667">
        <w:rPr>
          <w:rFonts w:cs="Huawei Sans"/>
        </w:rPr>
        <w:t>[R1-GigabitEthernet0/0/2] quit</w:t>
      </w:r>
    </w:p>
    <w:p w14:paraId="3F87A193" w14:textId="77777777" w:rsidR="00EF426E" w:rsidRPr="00383667" w:rsidRDefault="00EF426E" w:rsidP="00EF426E">
      <w:pPr>
        <w:pStyle w:val="2f3"/>
        <w:rPr>
          <w:rFonts w:cs="Huawei Sans"/>
        </w:rPr>
      </w:pPr>
      <w:r w:rsidRPr="00383667">
        <w:rPr>
          <w:rFonts w:cs="Huawei Sans"/>
        </w:rPr>
        <w:t>[R1]interface LoopBack0</w:t>
      </w:r>
    </w:p>
    <w:p w14:paraId="514E6249" w14:textId="77777777" w:rsidR="00EF426E" w:rsidRPr="00383667" w:rsidRDefault="00EF426E" w:rsidP="00EF426E">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10.0.1.1 255.255.255.255</w:t>
      </w:r>
    </w:p>
    <w:p w14:paraId="471D7B36" w14:textId="77777777" w:rsidR="00EF426E" w:rsidRPr="00383667" w:rsidRDefault="00EF426E" w:rsidP="00EF426E">
      <w:pPr>
        <w:pStyle w:val="2f3"/>
        <w:rPr>
          <w:rFonts w:cs="Huawei Sans"/>
        </w:rPr>
      </w:pPr>
      <w:r w:rsidRPr="00383667">
        <w:rPr>
          <w:rFonts w:cs="Huawei Sans"/>
        </w:rPr>
        <w:t>[R1-LoopBack0] quit</w:t>
      </w:r>
    </w:p>
    <w:p w14:paraId="510CA7A6" w14:textId="77777777" w:rsidR="00EF426E" w:rsidRPr="00383667" w:rsidRDefault="00EF426E" w:rsidP="00EF426E">
      <w:pPr>
        <w:pStyle w:val="2f3"/>
        <w:rPr>
          <w:rFonts w:cs="Huawei Sans"/>
        </w:rPr>
      </w:pPr>
      <w:r w:rsidRPr="00383667">
        <w:rPr>
          <w:rFonts w:cs="Huawei Sans"/>
        </w:rPr>
        <w:t>[R1]interface LoopBack1</w:t>
      </w:r>
    </w:p>
    <w:p w14:paraId="6D886DC2" w14:textId="77777777" w:rsidR="00EF426E" w:rsidRPr="00383667" w:rsidRDefault="00EF426E" w:rsidP="00EF426E">
      <w:pPr>
        <w:pStyle w:val="2f3"/>
        <w:rPr>
          <w:rFonts w:cs="Huawei Sans"/>
        </w:rPr>
      </w:pPr>
      <w:r w:rsidRPr="00383667">
        <w:rPr>
          <w:rFonts w:cs="Huawei Sans"/>
        </w:rPr>
        <w:t xml:space="preserve">[R1-LoopBack1] </w:t>
      </w:r>
      <w:r w:rsidRPr="00497E5B">
        <w:rPr>
          <w:rFonts w:cs="Huawei Sans"/>
        </w:rPr>
        <w:t>ip</w:t>
      </w:r>
      <w:r w:rsidRPr="00383667">
        <w:rPr>
          <w:rFonts w:cs="Huawei Sans"/>
        </w:rPr>
        <w:t xml:space="preserve"> address 10.1.1.1 255.255.255.0 </w:t>
      </w:r>
    </w:p>
    <w:p w14:paraId="25E79F3E" w14:textId="77777777" w:rsidR="00EF426E" w:rsidRPr="00383667" w:rsidRDefault="00EF426E" w:rsidP="00EF426E">
      <w:pPr>
        <w:pStyle w:val="2f3"/>
        <w:rPr>
          <w:rFonts w:cs="Huawei Sans"/>
        </w:rPr>
      </w:pPr>
      <w:r w:rsidRPr="00383667">
        <w:rPr>
          <w:rFonts w:cs="Huawei Sans"/>
        </w:rPr>
        <w:t>[R1-LoopBack1] quit</w:t>
      </w:r>
    </w:p>
    <w:p w14:paraId="1DA60484" w14:textId="77777777" w:rsidR="00EF426E" w:rsidRPr="00383667" w:rsidRDefault="00EF426E" w:rsidP="00EF426E">
      <w:pPr>
        <w:pStyle w:val="1e"/>
      </w:pPr>
      <w:r w:rsidRPr="00383667">
        <w:t># Configure IP addresses for GE0/0/1, GE0/0/2, GE0/0/3, and Loopback0 of R2.</w:t>
      </w:r>
    </w:p>
    <w:p w14:paraId="0507EE3C" w14:textId="77777777" w:rsidR="00EF426E" w:rsidRPr="00383667" w:rsidRDefault="00EF426E" w:rsidP="00EF426E">
      <w:pPr>
        <w:pStyle w:val="2f3"/>
        <w:rPr>
          <w:rFonts w:cs="Huawei Sans"/>
        </w:rPr>
      </w:pPr>
      <w:r w:rsidRPr="00383667">
        <w:rPr>
          <w:rFonts w:cs="Huawei Sans"/>
        </w:rPr>
        <w:t>[R2]interface LoopBack0</w:t>
      </w:r>
    </w:p>
    <w:p w14:paraId="1C4B22B4" w14:textId="77777777" w:rsidR="00EF426E" w:rsidRPr="00383667" w:rsidRDefault="00EF426E" w:rsidP="00EF426E">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10.0.2.2 255.255.255.255</w:t>
      </w:r>
    </w:p>
    <w:p w14:paraId="097F21FE" w14:textId="77777777" w:rsidR="00EF426E" w:rsidRPr="00383667" w:rsidRDefault="00EF426E" w:rsidP="00EF426E">
      <w:pPr>
        <w:pStyle w:val="2f3"/>
        <w:rPr>
          <w:rFonts w:cs="Huawei Sans"/>
        </w:rPr>
      </w:pPr>
      <w:r w:rsidRPr="00383667">
        <w:rPr>
          <w:rFonts w:cs="Huawei Sans"/>
        </w:rPr>
        <w:t>[R2-LoopBack0] quit</w:t>
      </w:r>
    </w:p>
    <w:p w14:paraId="6D47D580" w14:textId="77777777" w:rsidR="00EF426E" w:rsidRPr="00383667" w:rsidRDefault="00EF426E" w:rsidP="00EF426E">
      <w:pPr>
        <w:pStyle w:val="2f3"/>
        <w:rPr>
          <w:rFonts w:cs="Huawei Sans"/>
        </w:rPr>
      </w:pPr>
      <w:r w:rsidRPr="00383667">
        <w:rPr>
          <w:rFonts w:cs="Huawei Sans"/>
        </w:rPr>
        <w:t>[R2]interface GigabitEthernet0/0/1</w:t>
      </w:r>
    </w:p>
    <w:p w14:paraId="77D69398" w14:textId="77777777" w:rsidR="00EF426E" w:rsidRPr="00383667" w:rsidRDefault="00EF426E" w:rsidP="00EF426E">
      <w:pPr>
        <w:pStyle w:val="2f3"/>
        <w:rPr>
          <w:rFonts w:cs="Huawei Sans"/>
        </w:rPr>
      </w:pPr>
      <w:r w:rsidRPr="00383667">
        <w:rPr>
          <w:rFonts w:cs="Huawei Sans"/>
        </w:rPr>
        <w:t xml:space="preserve">[R2-GigabitEthernet0/0/1] </w:t>
      </w:r>
      <w:r w:rsidRPr="00497E5B">
        <w:rPr>
          <w:rFonts w:cs="Huawei Sans"/>
        </w:rPr>
        <w:t>ip</w:t>
      </w:r>
      <w:r w:rsidRPr="00383667">
        <w:rPr>
          <w:rFonts w:cs="Huawei Sans"/>
        </w:rPr>
        <w:t xml:space="preserve"> address 10.0.24.2 255.255.255.0</w:t>
      </w:r>
    </w:p>
    <w:p w14:paraId="7DE93769" w14:textId="77777777" w:rsidR="00EF426E" w:rsidRPr="00383667" w:rsidRDefault="00EF426E" w:rsidP="00EF426E">
      <w:pPr>
        <w:pStyle w:val="2f3"/>
        <w:rPr>
          <w:rFonts w:cs="Huawei Sans"/>
        </w:rPr>
      </w:pPr>
      <w:r w:rsidRPr="00383667">
        <w:rPr>
          <w:rFonts w:cs="Huawei Sans"/>
        </w:rPr>
        <w:t>[R2-GigabitEthernet0/0/1] quit</w:t>
      </w:r>
    </w:p>
    <w:p w14:paraId="76FFA776" w14:textId="77777777" w:rsidR="00EF426E" w:rsidRPr="00383667" w:rsidRDefault="00EF426E" w:rsidP="00EF426E">
      <w:pPr>
        <w:pStyle w:val="2f3"/>
        <w:rPr>
          <w:rFonts w:cs="Huawei Sans"/>
        </w:rPr>
      </w:pPr>
      <w:r w:rsidRPr="00383667">
        <w:rPr>
          <w:rFonts w:cs="Huawei Sans"/>
        </w:rPr>
        <w:t>[R2]interface GigabitEthernet0/0/2</w:t>
      </w:r>
    </w:p>
    <w:p w14:paraId="48C83E7F" w14:textId="77777777" w:rsidR="00EF426E" w:rsidRPr="00383667" w:rsidRDefault="00EF426E" w:rsidP="00EF426E">
      <w:pPr>
        <w:pStyle w:val="2f3"/>
        <w:rPr>
          <w:rFonts w:cs="Huawei Sans"/>
        </w:rPr>
      </w:pPr>
      <w:r w:rsidRPr="00383667">
        <w:rPr>
          <w:rFonts w:cs="Huawei Sans"/>
        </w:rPr>
        <w:t xml:space="preserve">[R2-GigabitEthernet0/0/2] </w:t>
      </w:r>
      <w:r w:rsidRPr="00497E5B">
        <w:rPr>
          <w:rFonts w:cs="Huawei Sans"/>
        </w:rPr>
        <w:t>ip</w:t>
      </w:r>
      <w:r w:rsidRPr="00383667">
        <w:rPr>
          <w:rFonts w:cs="Huawei Sans"/>
        </w:rPr>
        <w:t xml:space="preserve"> address 10.0.23.2 255.255.255.0</w:t>
      </w:r>
    </w:p>
    <w:p w14:paraId="451265E1" w14:textId="77777777" w:rsidR="00EF426E" w:rsidRPr="00383667" w:rsidRDefault="00EF426E" w:rsidP="00EF426E">
      <w:pPr>
        <w:pStyle w:val="2f3"/>
        <w:rPr>
          <w:rFonts w:cs="Huawei Sans"/>
        </w:rPr>
      </w:pPr>
      <w:r w:rsidRPr="00383667">
        <w:rPr>
          <w:rFonts w:cs="Huawei Sans"/>
        </w:rPr>
        <w:t>[R2-GigabitEthernet0/0/2] quit</w:t>
      </w:r>
    </w:p>
    <w:p w14:paraId="6DDB371C" w14:textId="77777777" w:rsidR="00EF426E" w:rsidRPr="00383667" w:rsidRDefault="00EF426E" w:rsidP="00EF426E">
      <w:pPr>
        <w:pStyle w:val="2f3"/>
        <w:rPr>
          <w:rFonts w:cs="Huawei Sans"/>
        </w:rPr>
      </w:pPr>
      <w:r w:rsidRPr="00383667">
        <w:rPr>
          <w:rFonts w:cs="Huawei Sans"/>
        </w:rPr>
        <w:t>[R2]interface GigabitEthernet0/0/3</w:t>
      </w:r>
    </w:p>
    <w:p w14:paraId="0DDE2D3A" w14:textId="77777777" w:rsidR="00EF426E" w:rsidRPr="00383667" w:rsidRDefault="00EF426E" w:rsidP="00EF426E">
      <w:pPr>
        <w:pStyle w:val="2f3"/>
        <w:rPr>
          <w:rFonts w:cs="Huawei Sans"/>
        </w:rPr>
      </w:pPr>
      <w:r w:rsidRPr="00383667">
        <w:rPr>
          <w:rFonts w:cs="Huawei Sans"/>
        </w:rPr>
        <w:t xml:space="preserve">[R2-GigabitEthernet0/0/3] </w:t>
      </w:r>
      <w:r w:rsidRPr="00497E5B">
        <w:rPr>
          <w:rFonts w:cs="Huawei Sans"/>
        </w:rPr>
        <w:t>ip</w:t>
      </w:r>
      <w:r w:rsidRPr="00383667">
        <w:rPr>
          <w:rFonts w:cs="Huawei Sans"/>
        </w:rPr>
        <w:t xml:space="preserve"> address 10.0.12.2 255.255.255.0</w:t>
      </w:r>
    </w:p>
    <w:p w14:paraId="1F79CDE2" w14:textId="77777777" w:rsidR="00EF426E" w:rsidRPr="00383667" w:rsidRDefault="00EF426E" w:rsidP="00EF426E">
      <w:pPr>
        <w:pStyle w:val="2f3"/>
        <w:rPr>
          <w:rFonts w:cs="Huawei Sans"/>
        </w:rPr>
      </w:pPr>
      <w:r w:rsidRPr="00383667">
        <w:rPr>
          <w:rFonts w:cs="Huawei Sans"/>
        </w:rPr>
        <w:t>[R2-GigabitEthernet0/0/3] quit</w:t>
      </w:r>
    </w:p>
    <w:p w14:paraId="7CC4E7F5" w14:textId="77777777" w:rsidR="00EF426E" w:rsidRPr="00383667" w:rsidRDefault="00EF426E" w:rsidP="00EF426E">
      <w:pPr>
        <w:pStyle w:val="1e"/>
      </w:pPr>
      <w:r w:rsidRPr="00383667">
        <w:t># Configure IP addresses for GE0/0/2, GE0/0/3, and Loopback0 of R3.</w:t>
      </w:r>
    </w:p>
    <w:p w14:paraId="29039B8A" w14:textId="77777777" w:rsidR="00EF426E" w:rsidRPr="00383667" w:rsidRDefault="00EF426E" w:rsidP="00EF426E">
      <w:pPr>
        <w:pStyle w:val="2f3"/>
        <w:rPr>
          <w:rFonts w:cs="Huawei Sans"/>
        </w:rPr>
      </w:pPr>
      <w:r w:rsidRPr="00383667">
        <w:rPr>
          <w:rFonts w:cs="Huawei Sans"/>
        </w:rPr>
        <w:t>[R3]interface LoopBack0</w:t>
      </w:r>
    </w:p>
    <w:p w14:paraId="0A72C897" w14:textId="77777777" w:rsidR="00EF426E" w:rsidRPr="00383667" w:rsidRDefault="00EF426E" w:rsidP="00EF426E">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10.0.3.3 255.255.255.255</w:t>
      </w:r>
    </w:p>
    <w:p w14:paraId="7085F8F5" w14:textId="77777777" w:rsidR="00EF426E" w:rsidRPr="00383667" w:rsidRDefault="00EF426E" w:rsidP="00EF426E">
      <w:pPr>
        <w:pStyle w:val="2f3"/>
        <w:rPr>
          <w:rFonts w:cs="Huawei Sans"/>
        </w:rPr>
      </w:pPr>
      <w:r w:rsidRPr="00383667">
        <w:rPr>
          <w:rFonts w:cs="Huawei Sans"/>
        </w:rPr>
        <w:t>[R3-LoopBack0] quit</w:t>
      </w:r>
    </w:p>
    <w:p w14:paraId="5EACC05E" w14:textId="77777777" w:rsidR="00EF426E" w:rsidRPr="00383667" w:rsidRDefault="00EF426E" w:rsidP="00EF426E">
      <w:pPr>
        <w:pStyle w:val="2f3"/>
        <w:rPr>
          <w:rFonts w:cs="Huawei Sans"/>
        </w:rPr>
      </w:pPr>
      <w:r w:rsidRPr="00383667">
        <w:rPr>
          <w:rFonts w:cs="Huawei Sans"/>
        </w:rPr>
        <w:t>[R3]interface GigabitEthernet0/0/2</w:t>
      </w:r>
    </w:p>
    <w:p w14:paraId="245CCF9C" w14:textId="77777777" w:rsidR="00EF426E" w:rsidRPr="00383667" w:rsidRDefault="00EF426E" w:rsidP="00EF426E">
      <w:pPr>
        <w:pStyle w:val="2f3"/>
        <w:rPr>
          <w:rFonts w:cs="Huawei Sans"/>
        </w:rPr>
      </w:pPr>
      <w:r w:rsidRPr="00383667">
        <w:rPr>
          <w:rFonts w:cs="Huawei Sans"/>
        </w:rPr>
        <w:t xml:space="preserve">[R3-GigabitEthernet0/0/2] </w:t>
      </w:r>
      <w:r w:rsidRPr="00497E5B">
        <w:rPr>
          <w:rFonts w:cs="Huawei Sans"/>
        </w:rPr>
        <w:t>ip</w:t>
      </w:r>
      <w:r w:rsidRPr="00383667">
        <w:rPr>
          <w:rFonts w:cs="Huawei Sans"/>
        </w:rPr>
        <w:t xml:space="preserve"> address 10.0.34.3 255.255.255.0</w:t>
      </w:r>
    </w:p>
    <w:p w14:paraId="17955802" w14:textId="77777777" w:rsidR="00EF426E" w:rsidRPr="00383667" w:rsidRDefault="00EF426E" w:rsidP="00EF426E">
      <w:pPr>
        <w:pStyle w:val="2f3"/>
        <w:rPr>
          <w:rFonts w:cs="Huawei Sans"/>
        </w:rPr>
      </w:pPr>
      <w:r w:rsidRPr="00383667">
        <w:rPr>
          <w:rFonts w:cs="Huawei Sans"/>
        </w:rPr>
        <w:t>[R3-GigabitEthernet0/0/2] quit</w:t>
      </w:r>
    </w:p>
    <w:p w14:paraId="575E1161" w14:textId="77777777" w:rsidR="00EF426E" w:rsidRPr="00383667" w:rsidRDefault="00EF426E" w:rsidP="00EF426E">
      <w:pPr>
        <w:pStyle w:val="2f3"/>
        <w:rPr>
          <w:rFonts w:cs="Huawei Sans"/>
        </w:rPr>
      </w:pPr>
      <w:r w:rsidRPr="00383667">
        <w:rPr>
          <w:rFonts w:cs="Huawei Sans"/>
        </w:rPr>
        <w:t>[R3]interface GigabitEthernet0/0/3</w:t>
      </w:r>
    </w:p>
    <w:p w14:paraId="4ECD891C" w14:textId="77777777" w:rsidR="00EF426E" w:rsidRPr="00383667" w:rsidRDefault="00EF426E" w:rsidP="00EF426E">
      <w:pPr>
        <w:pStyle w:val="2f3"/>
        <w:rPr>
          <w:rFonts w:cs="Huawei Sans"/>
        </w:rPr>
      </w:pPr>
      <w:r w:rsidRPr="00383667">
        <w:rPr>
          <w:rFonts w:cs="Huawei Sans"/>
        </w:rPr>
        <w:t xml:space="preserve">[R3-GigabitEthernet0/0/3] </w:t>
      </w:r>
      <w:r w:rsidRPr="00497E5B">
        <w:rPr>
          <w:rFonts w:cs="Huawei Sans"/>
        </w:rPr>
        <w:t>ip</w:t>
      </w:r>
      <w:r w:rsidRPr="00383667">
        <w:rPr>
          <w:rFonts w:cs="Huawei Sans"/>
        </w:rPr>
        <w:t xml:space="preserve"> address 10.0.23.3 255.255.255.0</w:t>
      </w:r>
    </w:p>
    <w:p w14:paraId="3E11CCF7" w14:textId="77777777" w:rsidR="00EF426E" w:rsidRPr="00383667" w:rsidRDefault="00EF426E" w:rsidP="00EF426E">
      <w:pPr>
        <w:pStyle w:val="2f3"/>
        <w:rPr>
          <w:rFonts w:cs="Huawei Sans"/>
        </w:rPr>
      </w:pPr>
      <w:r w:rsidRPr="00383667">
        <w:rPr>
          <w:rFonts w:cs="Huawei Sans"/>
        </w:rPr>
        <w:t>[R3-GigabitEthernet0/0/3] quit</w:t>
      </w:r>
    </w:p>
    <w:p w14:paraId="76838921" w14:textId="77777777" w:rsidR="00EF426E" w:rsidRPr="00383667" w:rsidRDefault="00EF426E" w:rsidP="00EF426E">
      <w:pPr>
        <w:pStyle w:val="1e"/>
      </w:pPr>
      <w:r w:rsidRPr="00383667">
        <w:t># Configure IP addresses for GE0/0/1, GE0/0/3, and Loopback0 of R4.</w:t>
      </w:r>
    </w:p>
    <w:p w14:paraId="2F30BDB6" w14:textId="77777777" w:rsidR="00EF426E" w:rsidRPr="00383667" w:rsidRDefault="00EF426E" w:rsidP="00EF426E">
      <w:pPr>
        <w:pStyle w:val="2f3"/>
        <w:rPr>
          <w:rFonts w:cs="Huawei Sans"/>
        </w:rPr>
      </w:pPr>
      <w:r w:rsidRPr="00383667">
        <w:rPr>
          <w:rFonts w:cs="Huawei Sans"/>
        </w:rPr>
        <w:lastRenderedPageBreak/>
        <w:t>[R4]interface LoopBack0</w:t>
      </w:r>
    </w:p>
    <w:p w14:paraId="7BEAB95E" w14:textId="77777777" w:rsidR="00EF426E" w:rsidRPr="00383667" w:rsidRDefault="00EF426E" w:rsidP="00EF426E">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10.0.4.4 255.255.255.255</w:t>
      </w:r>
    </w:p>
    <w:p w14:paraId="76D64B93" w14:textId="77777777" w:rsidR="00EF426E" w:rsidRPr="00383667" w:rsidRDefault="00EF426E" w:rsidP="00EF426E">
      <w:pPr>
        <w:pStyle w:val="2f3"/>
        <w:rPr>
          <w:rFonts w:cs="Huawei Sans"/>
        </w:rPr>
      </w:pPr>
      <w:r w:rsidRPr="00383667">
        <w:rPr>
          <w:rFonts w:cs="Huawei Sans"/>
        </w:rPr>
        <w:t>[R4-LoopBack0] quit</w:t>
      </w:r>
    </w:p>
    <w:p w14:paraId="161E2D22" w14:textId="77777777" w:rsidR="00EF426E" w:rsidRPr="00383667" w:rsidRDefault="00EF426E" w:rsidP="00EF426E">
      <w:pPr>
        <w:pStyle w:val="2f3"/>
        <w:rPr>
          <w:rFonts w:cs="Huawei Sans"/>
        </w:rPr>
      </w:pPr>
      <w:r w:rsidRPr="00383667">
        <w:rPr>
          <w:rFonts w:cs="Huawei Sans"/>
        </w:rPr>
        <w:t>[R4]interface GigabitEthernet0/0/1</w:t>
      </w:r>
    </w:p>
    <w:p w14:paraId="1EB62607" w14:textId="77777777" w:rsidR="00EF426E" w:rsidRPr="00383667" w:rsidRDefault="00EF426E" w:rsidP="00EF426E">
      <w:pPr>
        <w:pStyle w:val="2f3"/>
        <w:rPr>
          <w:rFonts w:cs="Huawei Sans"/>
        </w:rPr>
      </w:pPr>
      <w:r w:rsidRPr="00383667">
        <w:rPr>
          <w:rFonts w:cs="Huawei Sans"/>
        </w:rPr>
        <w:t xml:space="preserve">[R4-GigabitEthernet0/0/1] </w:t>
      </w:r>
      <w:r w:rsidRPr="00497E5B">
        <w:rPr>
          <w:rFonts w:cs="Huawei Sans"/>
        </w:rPr>
        <w:t>ip</w:t>
      </w:r>
      <w:r w:rsidRPr="00383667">
        <w:rPr>
          <w:rFonts w:cs="Huawei Sans"/>
        </w:rPr>
        <w:t xml:space="preserve"> address 10.0.24.4 255.255.255.0</w:t>
      </w:r>
    </w:p>
    <w:p w14:paraId="4CDDA89E" w14:textId="77777777" w:rsidR="00EF426E" w:rsidRPr="00383667" w:rsidRDefault="00EF426E" w:rsidP="00EF426E">
      <w:pPr>
        <w:pStyle w:val="2f3"/>
        <w:rPr>
          <w:rFonts w:cs="Huawei Sans"/>
        </w:rPr>
      </w:pPr>
      <w:r w:rsidRPr="00383667">
        <w:rPr>
          <w:rFonts w:cs="Huawei Sans"/>
        </w:rPr>
        <w:t>[R4-GigabitEthernet0/0/1] quit</w:t>
      </w:r>
    </w:p>
    <w:p w14:paraId="6E9A9993" w14:textId="77777777" w:rsidR="00EF426E" w:rsidRPr="00383667" w:rsidRDefault="00EF426E" w:rsidP="00EF426E">
      <w:pPr>
        <w:pStyle w:val="2f3"/>
        <w:rPr>
          <w:rFonts w:cs="Huawei Sans"/>
        </w:rPr>
      </w:pPr>
      <w:r w:rsidRPr="00383667">
        <w:rPr>
          <w:rFonts w:cs="Huawei Sans"/>
        </w:rPr>
        <w:t>[R4]interface GigabitEthernet0/0/3</w:t>
      </w:r>
    </w:p>
    <w:p w14:paraId="3C0296FC" w14:textId="77777777" w:rsidR="00EF426E" w:rsidRPr="00383667" w:rsidRDefault="00EF426E" w:rsidP="00EF426E">
      <w:pPr>
        <w:pStyle w:val="2f3"/>
        <w:rPr>
          <w:rFonts w:cs="Huawei Sans"/>
        </w:rPr>
      </w:pPr>
      <w:r w:rsidRPr="00383667">
        <w:rPr>
          <w:rFonts w:cs="Huawei Sans"/>
        </w:rPr>
        <w:t xml:space="preserve">[R4-GigabitEthernet0/0/3] </w:t>
      </w:r>
      <w:r w:rsidRPr="00497E5B">
        <w:rPr>
          <w:rFonts w:cs="Huawei Sans"/>
        </w:rPr>
        <w:t>ip</w:t>
      </w:r>
      <w:r w:rsidRPr="00383667">
        <w:rPr>
          <w:rFonts w:cs="Huawei Sans"/>
        </w:rPr>
        <w:t xml:space="preserve"> address 10.0.34.4 255.255.255.0</w:t>
      </w:r>
    </w:p>
    <w:p w14:paraId="4A6721AE" w14:textId="77777777" w:rsidR="00EF426E" w:rsidRPr="00383667" w:rsidRDefault="00EF426E" w:rsidP="00EF426E">
      <w:pPr>
        <w:pStyle w:val="2f3"/>
        <w:rPr>
          <w:rFonts w:cs="Huawei Sans"/>
        </w:rPr>
      </w:pPr>
      <w:r w:rsidRPr="00383667">
        <w:rPr>
          <w:rFonts w:cs="Huawei Sans"/>
        </w:rPr>
        <w:t>[R4-GigabitEthernet0/0/3] quit</w:t>
      </w:r>
    </w:p>
    <w:p w14:paraId="6CF8E36B" w14:textId="77777777" w:rsidR="00EF426E" w:rsidRPr="00383667" w:rsidRDefault="00EF426E" w:rsidP="00EF426E">
      <w:pPr>
        <w:pStyle w:val="1e"/>
      </w:pPr>
      <w:r w:rsidRPr="00383667">
        <w:t># On R2 and R3, ping the IP addresses of the interconnected devices to test the connectivity.</w:t>
      </w:r>
    </w:p>
    <w:p w14:paraId="23396DA5" w14:textId="77777777" w:rsidR="00EF426E" w:rsidRPr="00383667" w:rsidRDefault="00EF426E" w:rsidP="00EF426E">
      <w:pPr>
        <w:pStyle w:val="2f3"/>
        <w:rPr>
          <w:rFonts w:cs="Huawei Sans"/>
        </w:rPr>
      </w:pPr>
      <w:r w:rsidRPr="00383667">
        <w:rPr>
          <w:rFonts w:cs="Huawei Sans"/>
        </w:rPr>
        <w:t>&lt;R2&gt;ping -c 1 10.0.12.1</w:t>
      </w:r>
    </w:p>
    <w:p w14:paraId="6D300A76" w14:textId="77777777" w:rsidR="00EF426E" w:rsidRPr="00383667" w:rsidRDefault="00EF426E" w:rsidP="00EF426E">
      <w:pPr>
        <w:pStyle w:val="2f3"/>
        <w:rPr>
          <w:rFonts w:cs="Huawei Sans"/>
        </w:rPr>
      </w:pPr>
      <w:r w:rsidRPr="00383667">
        <w:rPr>
          <w:rFonts w:cs="Huawei Sans"/>
        </w:rPr>
        <w:t xml:space="preserve">  PING 10.0.12.1: 56  data bytes, press CTRL_C to break</w:t>
      </w:r>
    </w:p>
    <w:p w14:paraId="670E418F" w14:textId="77777777" w:rsidR="00EF426E" w:rsidRPr="00383667" w:rsidRDefault="00EF426E" w:rsidP="00EF426E">
      <w:pPr>
        <w:pStyle w:val="2f3"/>
        <w:rPr>
          <w:rFonts w:cs="Huawei Sans"/>
        </w:rPr>
      </w:pPr>
      <w:r w:rsidRPr="00383667">
        <w:rPr>
          <w:rFonts w:cs="Huawei Sans"/>
        </w:rPr>
        <w:t xml:space="preserve">    Reply from 10.0.12.1: bytes=56 Sequence=1 ttl=255 time=40 ms</w:t>
      </w:r>
    </w:p>
    <w:p w14:paraId="28F5EBFC" w14:textId="77777777" w:rsidR="00EF426E" w:rsidRPr="00383667" w:rsidRDefault="00EF426E" w:rsidP="00EF426E">
      <w:pPr>
        <w:pStyle w:val="2f3"/>
        <w:rPr>
          <w:rFonts w:cs="Huawei Sans"/>
        </w:rPr>
      </w:pPr>
    </w:p>
    <w:p w14:paraId="7D6ADEA3" w14:textId="77777777" w:rsidR="00EF426E" w:rsidRPr="00383667" w:rsidRDefault="00EF426E" w:rsidP="00EF426E">
      <w:pPr>
        <w:pStyle w:val="2f3"/>
        <w:rPr>
          <w:rFonts w:cs="Huawei Sans"/>
        </w:rPr>
      </w:pPr>
      <w:r w:rsidRPr="00383667">
        <w:rPr>
          <w:rFonts w:cs="Huawei Sans"/>
        </w:rPr>
        <w:t xml:space="preserve">  --- 10.0.12.1 ping statistics ---</w:t>
      </w:r>
    </w:p>
    <w:p w14:paraId="07EC06FC" w14:textId="77777777" w:rsidR="00EF426E" w:rsidRPr="00383667" w:rsidRDefault="00EF426E" w:rsidP="00EF426E">
      <w:pPr>
        <w:pStyle w:val="2f3"/>
        <w:rPr>
          <w:rFonts w:cs="Huawei Sans"/>
        </w:rPr>
      </w:pPr>
      <w:r w:rsidRPr="00383667">
        <w:rPr>
          <w:rFonts w:cs="Huawei Sans"/>
        </w:rPr>
        <w:t xml:space="preserve">    1 packet(s) transmitted</w:t>
      </w:r>
    </w:p>
    <w:p w14:paraId="04D49717" w14:textId="77777777" w:rsidR="00EF426E" w:rsidRPr="00383667" w:rsidRDefault="00EF426E" w:rsidP="00EF426E">
      <w:pPr>
        <w:pStyle w:val="2f3"/>
        <w:rPr>
          <w:rFonts w:cs="Huawei Sans"/>
        </w:rPr>
      </w:pPr>
      <w:r w:rsidRPr="00383667">
        <w:rPr>
          <w:rFonts w:cs="Huawei Sans"/>
        </w:rPr>
        <w:t xml:space="preserve">    1 packet(s) received</w:t>
      </w:r>
    </w:p>
    <w:p w14:paraId="6AB500E7" w14:textId="77777777" w:rsidR="00EF426E" w:rsidRPr="00383667" w:rsidRDefault="00EF426E" w:rsidP="00EF426E">
      <w:pPr>
        <w:pStyle w:val="2f3"/>
        <w:rPr>
          <w:rFonts w:cs="Huawei Sans"/>
        </w:rPr>
      </w:pPr>
      <w:r w:rsidRPr="00383667">
        <w:rPr>
          <w:rFonts w:cs="Huawei Sans"/>
        </w:rPr>
        <w:t xml:space="preserve">    0.00% packet loss</w:t>
      </w:r>
    </w:p>
    <w:p w14:paraId="3CF09CEC" w14:textId="77777777" w:rsidR="00EF426E" w:rsidRPr="00383667" w:rsidRDefault="00EF426E" w:rsidP="00EF426E">
      <w:pPr>
        <w:pStyle w:val="2f3"/>
        <w:ind w:firstLine="360"/>
        <w:rPr>
          <w:rFonts w:cs="Huawei Sans"/>
        </w:rPr>
      </w:pPr>
      <w:r w:rsidRPr="00497E5B">
        <w:rPr>
          <w:rFonts w:cs="Huawei Sans"/>
        </w:rPr>
        <w:t>round-trip</w:t>
      </w:r>
      <w:r w:rsidRPr="00383667">
        <w:rPr>
          <w:rFonts w:cs="Huawei Sans"/>
        </w:rPr>
        <w:t xml:space="preserve"> min/avg/max = 40/40/40 ms</w:t>
      </w:r>
    </w:p>
    <w:p w14:paraId="75C0DF00" w14:textId="77777777" w:rsidR="00EF426E" w:rsidRPr="00383667" w:rsidRDefault="00EF426E" w:rsidP="00EF426E">
      <w:pPr>
        <w:pStyle w:val="2f3"/>
        <w:ind w:firstLine="360"/>
        <w:rPr>
          <w:rFonts w:cs="Huawei Sans"/>
        </w:rPr>
      </w:pPr>
    </w:p>
    <w:p w14:paraId="0337F7F8" w14:textId="77777777" w:rsidR="00EF426E" w:rsidRPr="00383667" w:rsidRDefault="00EF426E" w:rsidP="00EF426E">
      <w:pPr>
        <w:pStyle w:val="2f3"/>
        <w:rPr>
          <w:rFonts w:cs="Huawei Sans"/>
        </w:rPr>
      </w:pPr>
      <w:r w:rsidRPr="00383667">
        <w:rPr>
          <w:rFonts w:cs="Huawei Sans"/>
        </w:rPr>
        <w:t>&lt;R2&gt;ping -c 1 10.0.23.3</w:t>
      </w:r>
    </w:p>
    <w:p w14:paraId="1530870A" w14:textId="77777777" w:rsidR="00EF426E" w:rsidRPr="00383667" w:rsidRDefault="00EF426E" w:rsidP="00EF426E">
      <w:pPr>
        <w:pStyle w:val="2f3"/>
        <w:rPr>
          <w:rFonts w:cs="Huawei Sans"/>
        </w:rPr>
      </w:pPr>
      <w:r w:rsidRPr="00383667">
        <w:rPr>
          <w:rFonts w:cs="Huawei Sans"/>
        </w:rPr>
        <w:t xml:space="preserve">  PING 10.0.23.3: 56  data bytes, press CTRL_C to break</w:t>
      </w:r>
    </w:p>
    <w:p w14:paraId="01B948FB" w14:textId="77777777" w:rsidR="00EF426E" w:rsidRPr="00383667" w:rsidRDefault="00EF426E" w:rsidP="00EF426E">
      <w:pPr>
        <w:pStyle w:val="2f3"/>
        <w:rPr>
          <w:rFonts w:cs="Huawei Sans"/>
        </w:rPr>
      </w:pPr>
      <w:r w:rsidRPr="00383667">
        <w:rPr>
          <w:rFonts w:cs="Huawei Sans"/>
        </w:rPr>
        <w:t xml:space="preserve">    Reply from 10.0.23.3: bytes=56 Sequence=1 ttl=255 time=10 ms</w:t>
      </w:r>
    </w:p>
    <w:p w14:paraId="3C316E18" w14:textId="77777777" w:rsidR="00EF426E" w:rsidRPr="00383667" w:rsidRDefault="00EF426E" w:rsidP="00EF426E">
      <w:pPr>
        <w:pStyle w:val="2f3"/>
        <w:rPr>
          <w:rFonts w:cs="Huawei Sans"/>
        </w:rPr>
      </w:pPr>
    </w:p>
    <w:p w14:paraId="4F596F4E" w14:textId="77777777" w:rsidR="00EF426E" w:rsidRPr="00383667" w:rsidRDefault="00EF426E" w:rsidP="00EF426E">
      <w:pPr>
        <w:pStyle w:val="2f3"/>
        <w:rPr>
          <w:rFonts w:cs="Huawei Sans"/>
        </w:rPr>
      </w:pPr>
      <w:r w:rsidRPr="00383667">
        <w:rPr>
          <w:rFonts w:cs="Huawei Sans"/>
        </w:rPr>
        <w:t xml:space="preserve">  --- 10.0.23.3 ping statistics ---</w:t>
      </w:r>
    </w:p>
    <w:p w14:paraId="350FD2FC" w14:textId="77777777" w:rsidR="00EF426E" w:rsidRPr="00383667" w:rsidRDefault="00EF426E" w:rsidP="00EF426E">
      <w:pPr>
        <w:pStyle w:val="2f3"/>
        <w:rPr>
          <w:rFonts w:cs="Huawei Sans"/>
        </w:rPr>
      </w:pPr>
      <w:r w:rsidRPr="00383667">
        <w:rPr>
          <w:rFonts w:cs="Huawei Sans"/>
        </w:rPr>
        <w:t xml:space="preserve">    1 packet(s) transmitted</w:t>
      </w:r>
    </w:p>
    <w:p w14:paraId="3B1DEA9C" w14:textId="77777777" w:rsidR="00EF426E" w:rsidRPr="00383667" w:rsidRDefault="00EF426E" w:rsidP="00EF426E">
      <w:pPr>
        <w:pStyle w:val="2f3"/>
        <w:rPr>
          <w:rFonts w:cs="Huawei Sans"/>
        </w:rPr>
      </w:pPr>
      <w:r w:rsidRPr="00383667">
        <w:rPr>
          <w:rFonts w:cs="Huawei Sans"/>
        </w:rPr>
        <w:t xml:space="preserve">    1 packet(s) received</w:t>
      </w:r>
    </w:p>
    <w:p w14:paraId="05BE2D14" w14:textId="77777777" w:rsidR="00EF426E" w:rsidRPr="00383667" w:rsidRDefault="00EF426E" w:rsidP="00EF426E">
      <w:pPr>
        <w:pStyle w:val="2f3"/>
        <w:rPr>
          <w:rFonts w:cs="Huawei Sans"/>
        </w:rPr>
      </w:pPr>
      <w:r w:rsidRPr="00383667">
        <w:rPr>
          <w:rFonts w:cs="Huawei Sans"/>
        </w:rPr>
        <w:t xml:space="preserve">    0.00% packet loss</w:t>
      </w:r>
    </w:p>
    <w:p w14:paraId="6BD419E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10/10/10 ms</w:t>
      </w:r>
    </w:p>
    <w:p w14:paraId="42F29141" w14:textId="77777777" w:rsidR="00EF426E" w:rsidRPr="00383667" w:rsidRDefault="00EF426E" w:rsidP="00EF426E">
      <w:pPr>
        <w:pStyle w:val="2f3"/>
        <w:rPr>
          <w:rFonts w:cs="Huawei Sans"/>
        </w:rPr>
      </w:pPr>
    </w:p>
    <w:p w14:paraId="6EBB3876" w14:textId="77777777" w:rsidR="00EF426E" w:rsidRPr="00383667" w:rsidRDefault="00EF426E" w:rsidP="00EF426E">
      <w:pPr>
        <w:pStyle w:val="2f3"/>
        <w:rPr>
          <w:rFonts w:cs="Huawei Sans"/>
        </w:rPr>
      </w:pPr>
      <w:r w:rsidRPr="00383667">
        <w:rPr>
          <w:rFonts w:cs="Huawei Sans"/>
        </w:rPr>
        <w:t>&lt;R2&gt;ping -c 1 10.0.24.4</w:t>
      </w:r>
    </w:p>
    <w:p w14:paraId="1F71FC82" w14:textId="77777777" w:rsidR="00EF426E" w:rsidRPr="00383667" w:rsidRDefault="00EF426E" w:rsidP="00EF426E">
      <w:pPr>
        <w:pStyle w:val="2f3"/>
        <w:rPr>
          <w:rFonts w:cs="Huawei Sans"/>
        </w:rPr>
      </w:pPr>
      <w:r w:rsidRPr="00383667">
        <w:rPr>
          <w:rFonts w:cs="Huawei Sans"/>
        </w:rPr>
        <w:t xml:space="preserve">  PING 10.0.24.4: 56  data bytes, press CTRL_C to break</w:t>
      </w:r>
    </w:p>
    <w:p w14:paraId="72F0C198" w14:textId="77777777" w:rsidR="00EF426E" w:rsidRPr="00383667" w:rsidRDefault="00EF426E" w:rsidP="00EF426E">
      <w:pPr>
        <w:pStyle w:val="2f3"/>
        <w:rPr>
          <w:rFonts w:cs="Huawei Sans"/>
        </w:rPr>
      </w:pPr>
      <w:r w:rsidRPr="00383667">
        <w:rPr>
          <w:rFonts w:cs="Huawei Sans"/>
        </w:rPr>
        <w:t xml:space="preserve">    Reply from 10.0.24.4: bytes=56 Sequence=1 ttl=255 time=80 ms</w:t>
      </w:r>
    </w:p>
    <w:p w14:paraId="193FD12B" w14:textId="77777777" w:rsidR="00EF426E" w:rsidRPr="00383667" w:rsidRDefault="00EF426E" w:rsidP="00EF426E">
      <w:pPr>
        <w:pStyle w:val="2f3"/>
        <w:rPr>
          <w:rFonts w:cs="Huawei Sans"/>
        </w:rPr>
      </w:pPr>
    </w:p>
    <w:p w14:paraId="4048164B" w14:textId="77777777" w:rsidR="00EF426E" w:rsidRPr="00383667" w:rsidRDefault="00EF426E" w:rsidP="00EF426E">
      <w:pPr>
        <w:pStyle w:val="2f3"/>
        <w:rPr>
          <w:rFonts w:cs="Huawei Sans"/>
        </w:rPr>
      </w:pPr>
      <w:r w:rsidRPr="00383667">
        <w:rPr>
          <w:rFonts w:cs="Huawei Sans"/>
        </w:rPr>
        <w:t xml:space="preserve">  --- 10.0.24.4 ping statistics ---</w:t>
      </w:r>
    </w:p>
    <w:p w14:paraId="288C1383" w14:textId="77777777" w:rsidR="00EF426E" w:rsidRPr="00383667" w:rsidRDefault="00EF426E" w:rsidP="00EF426E">
      <w:pPr>
        <w:pStyle w:val="2f3"/>
        <w:rPr>
          <w:rFonts w:cs="Huawei Sans"/>
        </w:rPr>
      </w:pPr>
      <w:r w:rsidRPr="00383667">
        <w:rPr>
          <w:rFonts w:cs="Huawei Sans"/>
        </w:rPr>
        <w:t xml:space="preserve">    1 packet(s) transmitted</w:t>
      </w:r>
    </w:p>
    <w:p w14:paraId="20D56162" w14:textId="77777777" w:rsidR="00EF426E" w:rsidRPr="00383667" w:rsidRDefault="00EF426E" w:rsidP="00EF426E">
      <w:pPr>
        <w:pStyle w:val="2f3"/>
        <w:rPr>
          <w:rFonts w:cs="Huawei Sans"/>
        </w:rPr>
      </w:pPr>
      <w:r w:rsidRPr="00383667">
        <w:rPr>
          <w:rFonts w:cs="Huawei Sans"/>
        </w:rPr>
        <w:t xml:space="preserve">    1 packet(s) received</w:t>
      </w:r>
    </w:p>
    <w:p w14:paraId="3505A972" w14:textId="77777777" w:rsidR="00EF426E" w:rsidRPr="00383667" w:rsidRDefault="00EF426E" w:rsidP="00EF426E">
      <w:pPr>
        <w:pStyle w:val="2f3"/>
        <w:rPr>
          <w:rFonts w:cs="Huawei Sans"/>
        </w:rPr>
      </w:pPr>
      <w:r w:rsidRPr="00383667">
        <w:rPr>
          <w:rFonts w:cs="Huawei Sans"/>
        </w:rPr>
        <w:t xml:space="preserve">    0.00% packet loss</w:t>
      </w:r>
    </w:p>
    <w:p w14:paraId="354240C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80/80/80 ms</w:t>
      </w:r>
    </w:p>
    <w:p w14:paraId="49BBB4E9" w14:textId="77777777" w:rsidR="00EF426E" w:rsidRPr="00383667" w:rsidRDefault="00EF426E" w:rsidP="00EF426E">
      <w:pPr>
        <w:pStyle w:val="2f3"/>
        <w:rPr>
          <w:rFonts w:cs="Huawei Sans"/>
        </w:rPr>
      </w:pPr>
    </w:p>
    <w:p w14:paraId="41182556" w14:textId="77777777" w:rsidR="00EF426E" w:rsidRPr="00383667" w:rsidRDefault="00EF426E" w:rsidP="00EF426E">
      <w:pPr>
        <w:pStyle w:val="2f3"/>
        <w:rPr>
          <w:rFonts w:cs="Huawei Sans"/>
        </w:rPr>
      </w:pPr>
      <w:r w:rsidRPr="00383667">
        <w:rPr>
          <w:rFonts w:cs="Huawei Sans"/>
        </w:rPr>
        <w:t>&lt;R3&gt;ping -c 1 10.0.34.4</w:t>
      </w:r>
    </w:p>
    <w:p w14:paraId="565D3426" w14:textId="77777777" w:rsidR="00EF426E" w:rsidRPr="00383667" w:rsidRDefault="00EF426E" w:rsidP="00EF426E">
      <w:pPr>
        <w:pStyle w:val="2f3"/>
        <w:rPr>
          <w:rFonts w:cs="Huawei Sans"/>
        </w:rPr>
      </w:pPr>
      <w:r w:rsidRPr="00383667">
        <w:rPr>
          <w:rFonts w:cs="Huawei Sans"/>
        </w:rPr>
        <w:t xml:space="preserve">  PING 10.0.34.4: 56  data bytes, press CTRL_C to break</w:t>
      </w:r>
    </w:p>
    <w:p w14:paraId="50A682D3" w14:textId="77777777" w:rsidR="00EF426E" w:rsidRPr="00383667" w:rsidRDefault="00EF426E" w:rsidP="00EF426E">
      <w:pPr>
        <w:pStyle w:val="2f3"/>
        <w:rPr>
          <w:rFonts w:cs="Huawei Sans"/>
        </w:rPr>
      </w:pPr>
      <w:r w:rsidRPr="00383667">
        <w:rPr>
          <w:rFonts w:cs="Huawei Sans"/>
        </w:rPr>
        <w:t xml:space="preserve">    Reply from 10.0.34.4: bytes=56 Sequence=1 ttl=255 time=10 ms</w:t>
      </w:r>
    </w:p>
    <w:p w14:paraId="1EF5BD82" w14:textId="77777777" w:rsidR="00EF426E" w:rsidRPr="00383667" w:rsidRDefault="00EF426E" w:rsidP="00EF426E">
      <w:pPr>
        <w:pStyle w:val="2f3"/>
        <w:rPr>
          <w:rFonts w:cs="Huawei Sans"/>
        </w:rPr>
      </w:pPr>
    </w:p>
    <w:p w14:paraId="5473EA6F" w14:textId="77777777" w:rsidR="00EF426E" w:rsidRPr="00383667" w:rsidRDefault="00EF426E" w:rsidP="00EF426E">
      <w:pPr>
        <w:pStyle w:val="2f3"/>
        <w:rPr>
          <w:rFonts w:cs="Huawei Sans"/>
        </w:rPr>
      </w:pPr>
      <w:r w:rsidRPr="00383667">
        <w:rPr>
          <w:rFonts w:cs="Huawei Sans"/>
        </w:rPr>
        <w:t xml:space="preserve">  --- 10.0.34.4 ping statistics ---</w:t>
      </w:r>
    </w:p>
    <w:p w14:paraId="7DF585BA" w14:textId="77777777" w:rsidR="00EF426E" w:rsidRPr="00383667" w:rsidRDefault="00EF426E" w:rsidP="00EF426E">
      <w:pPr>
        <w:pStyle w:val="2f3"/>
        <w:rPr>
          <w:rFonts w:cs="Huawei Sans"/>
        </w:rPr>
      </w:pPr>
      <w:r w:rsidRPr="00383667">
        <w:rPr>
          <w:rFonts w:cs="Huawei Sans"/>
        </w:rPr>
        <w:t xml:space="preserve">    1 packet(s) transmitted</w:t>
      </w:r>
    </w:p>
    <w:p w14:paraId="4F1835DE" w14:textId="77777777" w:rsidR="00EF426E" w:rsidRPr="00383667" w:rsidRDefault="00EF426E" w:rsidP="00EF426E">
      <w:pPr>
        <w:pStyle w:val="2f3"/>
        <w:rPr>
          <w:rFonts w:cs="Huawei Sans"/>
        </w:rPr>
      </w:pPr>
      <w:r w:rsidRPr="00383667">
        <w:rPr>
          <w:rFonts w:cs="Huawei Sans"/>
        </w:rPr>
        <w:t xml:space="preserve">    1 packet(s) received</w:t>
      </w:r>
    </w:p>
    <w:p w14:paraId="6ED764E1" w14:textId="77777777" w:rsidR="00EF426E" w:rsidRPr="00383667" w:rsidRDefault="00EF426E" w:rsidP="00EF426E">
      <w:pPr>
        <w:pStyle w:val="2f3"/>
        <w:rPr>
          <w:rFonts w:cs="Huawei Sans"/>
        </w:rPr>
      </w:pPr>
      <w:r w:rsidRPr="00383667">
        <w:rPr>
          <w:rFonts w:cs="Huawei Sans"/>
        </w:rPr>
        <w:t xml:space="preserve">    0.00% packet loss</w:t>
      </w:r>
    </w:p>
    <w:p w14:paraId="584606C5" w14:textId="77777777" w:rsidR="00EF426E" w:rsidRPr="00383667" w:rsidRDefault="00EF426E" w:rsidP="00EF426E">
      <w:pPr>
        <w:pStyle w:val="2f3"/>
        <w:ind w:firstLine="360"/>
        <w:rPr>
          <w:rFonts w:cs="Huawei Sans"/>
        </w:rPr>
      </w:pPr>
      <w:r w:rsidRPr="00497E5B">
        <w:rPr>
          <w:rFonts w:cs="Huawei Sans"/>
        </w:rPr>
        <w:t>round-trip</w:t>
      </w:r>
      <w:r w:rsidRPr="00383667">
        <w:rPr>
          <w:rFonts w:cs="Huawei Sans"/>
        </w:rPr>
        <w:t xml:space="preserve"> min/avg/max = 10/10/10 ms</w:t>
      </w:r>
    </w:p>
    <w:p w14:paraId="407F0F62" w14:textId="77777777" w:rsidR="00EF426E" w:rsidRPr="00383667" w:rsidRDefault="00EF426E" w:rsidP="00604E8C">
      <w:pPr>
        <w:pStyle w:val="30"/>
        <w:ind w:left="1032" w:hanging="278"/>
        <w:outlineLvl w:val="9"/>
        <w:rPr>
          <w:rFonts w:cs="Huawei Sans"/>
        </w:rPr>
      </w:pPr>
      <w:r w:rsidRPr="00383667">
        <w:rPr>
          <w:rFonts w:cs="Huawei Sans"/>
        </w:rPr>
        <w:t>Configure OSPF in AS 64511.</w:t>
      </w:r>
    </w:p>
    <w:p w14:paraId="657DF518" w14:textId="77777777" w:rsidR="00EF426E" w:rsidRPr="00383667" w:rsidRDefault="00EF426E" w:rsidP="00EF426E">
      <w:pPr>
        <w:pStyle w:val="1e"/>
      </w:pPr>
      <w:r w:rsidRPr="00383667">
        <w:lastRenderedPageBreak/>
        <w:t>Configure R1, R2, R3, and R4 to use the IP addresses of Loopback0 as their router IDs, and activate OSPF on the interconnection and Loopback0 interfaces.</w:t>
      </w:r>
    </w:p>
    <w:p w14:paraId="5F79A54F" w14:textId="77777777" w:rsidR="00EF426E" w:rsidRPr="00383667" w:rsidRDefault="00EF426E" w:rsidP="00EF426E">
      <w:pPr>
        <w:pStyle w:val="1e"/>
      </w:pPr>
      <w:r w:rsidRPr="00383667">
        <w:t># Configure R1.</w:t>
      </w:r>
    </w:p>
    <w:p w14:paraId="58C7BDEF" w14:textId="77777777" w:rsidR="00EF426E" w:rsidRPr="00383667" w:rsidRDefault="00EF426E" w:rsidP="00EF426E">
      <w:pPr>
        <w:pStyle w:val="2f3"/>
        <w:rPr>
          <w:rFonts w:cs="Huawei Sans"/>
        </w:rPr>
      </w:pPr>
      <w:r w:rsidRPr="00383667">
        <w:rPr>
          <w:rFonts w:cs="Huawei Sans"/>
        </w:rPr>
        <w:t>[R1]</w:t>
      </w:r>
      <w:r w:rsidRPr="00497E5B">
        <w:rPr>
          <w:rFonts w:cs="Huawei Sans"/>
        </w:rPr>
        <w:t>ospf</w:t>
      </w:r>
      <w:r w:rsidRPr="00383667">
        <w:rPr>
          <w:rFonts w:cs="Huawei Sans"/>
        </w:rPr>
        <w:t xml:space="preserve"> 1 router-id 10.0.1.1</w:t>
      </w:r>
    </w:p>
    <w:p w14:paraId="01CE6BCB" w14:textId="77777777" w:rsidR="00EF426E" w:rsidRPr="00383667" w:rsidRDefault="00EF426E" w:rsidP="00EF426E">
      <w:pPr>
        <w:pStyle w:val="2f3"/>
        <w:rPr>
          <w:rFonts w:cs="Huawei Sans"/>
        </w:rPr>
      </w:pPr>
      <w:r w:rsidRPr="00383667">
        <w:rPr>
          <w:rFonts w:cs="Huawei Sans"/>
        </w:rPr>
        <w:t>[R1-ospf-1] area 0.0.0.0</w:t>
      </w:r>
    </w:p>
    <w:p w14:paraId="670A08C9" w14:textId="77777777" w:rsidR="00EF426E" w:rsidRPr="00383667" w:rsidRDefault="00EF426E" w:rsidP="00EF426E">
      <w:pPr>
        <w:pStyle w:val="2f3"/>
        <w:rPr>
          <w:rFonts w:cs="Huawei Sans"/>
        </w:rPr>
      </w:pPr>
      <w:r w:rsidRPr="00383667">
        <w:rPr>
          <w:rFonts w:cs="Huawei Sans"/>
        </w:rPr>
        <w:t>[R1-ospf-1-area-0.0.0.0] network 10.0.1.1 0.0.0.0</w:t>
      </w:r>
    </w:p>
    <w:p w14:paraId="06FFF026" w14:textId="77777777" w:rsidR="00EF426E" w:rsidRPr="00383667" w:rsidRDefault="00EF426E" w:rsidP="00EF426E">
      <w:pPr>
        <w:pStyle w:val="2f3"/>
        <w:rPr>
          <w:rFonts w:cs="Huawei Sans"/>
        </w:rPr>
      </w:pPr>
      <w:r w:rsidRPr="00383667">
        <w:rPr>
          <w:rFonts w:cs="Huawei Sans"/>
        </w:rPr>
        <w:t>[R1-ospf-1-area-0.0.0.0] network 10.0.12.1 0.0.0.0</w:t>
      </w:r>
    </w:p>
    <w:p w14:paraId="31715F9A" w14:textId="77777777" w:rsidR="00EF426E" w:rsidRPr="00383667" w:rsidRDefault="00EF426E" w:rsidP="00EF426E">
      <w:pPr>
        <w:pStyle w:val="1e"/>
      </w:pPr>
      <w:r w:rsidRPr="00383667">
        <w:t># Configure R2.</w:t>
      </w:r>
    </w:p>
    <w:p w14:paraId="656D65B1" w14:textId="77777777" w:rsidR="00EF426E" w:rsidRPr="00383667" w:rsidRDefault="00EF426E" w:rsidP="00EF426E">
      <w:pPr>
        <w:pStyle w:val="2f3"/>
        <w:rPr>
          <w:rFonts w:cs="Huawei Sans"/>
        </w:rPr>
      </w:pPr>
      <w:r w:rsidRPr="00383667">
        <w:rPr>
          <w:rFonts w:cs="Huawei Sans"/>
        </w:rPr>
        <w:t>[R2]</w:t>
      </w:r>
      <w:r w:rsidRPr="00497E5B">
        <w:rPr>
          <w:rFonts w:cs="Huawei Sans"/>
        </w:rPr>
        <w:t>ospf</w:t>
      </w:r>
      <w:r w:rsidRPr="00383667">
        <w:rPr>
          <w:rFonts w:cs="Huawei Sans"/>
        </w:rPr>
        <w:t xml:space="preserve"> 1 router-id 10.0.2.2</w:t>
      </w:r>
    </w:p>
    <w:p w14:paraId="30E333D5" w14:textId="77777777" w:rsidR="00EF426E" w:rsidRPr="00383667" w:rsidRDefault="00EF426E" w:rsidP="00EF426E">
      <w:pPr>
        <w:pStyle w:val="2f3"/>
        <w:rPr>
          <w:rFonts w:cs="Huawei Sans"/>
        </w:rPr>
      </w:pPr>
      <w:r w:rsidRPr="00383667">
        <w:rPr>
          <w:rFonts w:cs="Huawei Sans"/>
        </w:rPr>
        <w:t>[R2-ospf-1]area 0</w:t>
      </w:r>
    </w:p>
    <w:p w14:paraId="174847E0" w14:textId="77777777" w:rsidR="00EF426E" w:rsidRPr="00383667" w:rsidRDefault="00EF426E" w:rsidP="00EF426E">
      <w:pPr>
        <w:pStyle w:val="2f3"/>
        <w:rPr>
          <w:rFonts w:cs="Huawei Sans"/>
        </w:rPr>
      </w:pPr>
      <w:r w:rsidRPr="00383667">
        <w:rPr>
          <w:rFonts w:cs="Huawei Sans"/>
        </w:rPr>
        <w:t>[R2-ospf-1-area-0.0.0.0] network 10.0.2.2 0.0.0.0</w:t>
      </w:r>
    </w:p>
    <w:p w14:paraId="4AFA1984" w14:textId="77777777" w:rsidR="00EF426E" w:rsidRPr="00383667" w:rsidRDefault="00EF426E" w:rsidP="00EF426E">
      <w:pPr>
        <w:pStyle w:val="2f3"/>
        <w:rPr>
          <w:rFonts w:cs="Huawei Sans"/>
        </w:rPr>
      </w:pPr>
      <w:r w:rsidRPr="00383667">
        <w:rPr>
          <w:rFonts w:cs="Huawei Sans"/>
        </w:rPr>
        <w:t>[R2-ospf-1-area-0.0.0.0] network 10.0.12.2 0.0.0.0</w:t>
      </w:r>
    </w:p>
    <w:p w14:paraId="77B1BF2E" w14:textId="77777777" w:rsidR="00EF426E" w:rsidRPr="00383667" w:rsidRDefault="00EF426E" w:rsidP="00EF426E">
      <w:pPr>
        <w:pStyle w:val="2f3"/>
        <w:rPr>
          <w:rFonts w:cs="Huawei Sans"/>
        </w:rPr>
      </w:pPr>
      <w:r w:rsidRPr="00383667">
        <w:rPr>
          <w:rFonts w:cs="Huawei Sans"/>
        </w:rPr>
        <w:t>[R2-ospf-1-area-0.0.0.0] network 10.0.23.2 0.0.0.0</w:t>
      </w:r>
    </w:p>
    <w:p w14:paraId="79004CEE" w14:textId="77777777" w:rsidR="00EF426E" w:rsidRPr="00383667" w:rsidRDefault="00EF426E" w:rsidP="00EF426E">
      <w:pPr>
        <w:pStyle w:val="2f3"/>
        <w:rPr>
          <w:rFonts w:cs="Huawei Sans"/>
        </w:rPr>
      </w:pPr>
      <w:r w:rsidRPr="00383667">
        <w:rPr>
          <w:rFonts w:cs="Huawei Sans"/>
        </w:rPr>
        <w:t>[R2-ospf-1-area-0.0.0.0] network 10.0.24.2 0.0.0.0</w:t>
      </w:r>
    </w:p>
    <w:p w14:paraId="222E3C18" w14:textId="77777777" w:rsidR="00EF426E" w:rsidRPr="00383667" w:rsidRDefault="00EF426E" w:rsidP="00EF426E">
      <w:pPr>
        <w:pStyle w:val="1e"/>
      </w:pPr>
      <w:r w:rsidRPr="00383667">
        <w:t># Configure R3.</w:t>
      </w:r>
    </w:p>
    <w:p w14:paraId="62C42468" w14:textId="77777777" w:rsidR="00EF426E" w:rsidRPr="00383667" w:rsidRDefault="00EF426E" w:rsidP="00EF426E">
      <w:pPr>
        <w:pStyle w:val="2f3"/>
        <w:rPr>
          <w:rFonts w:cs="Huawei Sans"/>
        </w:rPr>
      </w:pPr>
      <w:r w:rsidRPr="00383667">
        <w:rPr>
          <w:rFonts w:cs="Huawei Sans"/>
        </w:rPr>
        <w:t>[R3]</w:t>
      </w:r>
      <w:r w:rsidRPr="00497E5B">
        <w:rPr>
          <w:rFonts w:cs="Huawei Sans"/>
        </w:rPr>
        <w:t>ospf</w:t>
      </w:r>
      <w:r w:rsidRPr="00383667">
        <w:rPr>
          <w:rFonts w:cs="Huawei Sans"/>
        </w:rPr>
        <w:t xml:space="preserve"> 1 router-id 10.0.3.3</w:t>
      </w:r>
    </w:p>
    <w:p w14:paraId="19B592C2" w14:textId="77777777" w:rsidR="00EF426E" w:rsidRPr="00383667" w:rsidRDefault="00EF426E" w:rsidP="00EF426E">
      <w:pPr>
        <w:pStyle w:val="2f3"/>
        <w:rPr>
          <w:rFonts w:cs="Huawei Sans"/>
        </w:rPr>
      </w:pPr>
      <w:r w:rsidRPr="00383667">
        <w:rPr>
          <w:rFonts w:cs="Huawei Sans"/>
        </w:rPr>
        <w:t>[R3-ospf-1]area 0</w:t>
      </w:r>
    </w:p>
    <w:p w14:paraId="65CBE24F" w14:textId="77777777" w:rsidR="00EF426E" w:rsidRPr="00383667" w:rsidRDefault="00EF426E" w:rsidP="00EF426E">
      <w:pPr>
        <w:pStyle w:val="2f3"/>
        <w:rPr>
          <w:rFonts w:cs="Huawei Sans"/>
        </w:rPr>
      </w:pPr>
      <w:r w:rsidRPr="00383667">
        <w:rPr>
          <w:rFonts w:cs="Huawei Sans"/>
        </w:rPr>
        <w:t>[R3-ospf-1-area-0.0.0.0] network 10.0.3.3 0.0.0.0</w:t>
      </w:r>
    </w:p>
    <w:p w14:paraId="59B5D5A0" w14:textId="77777777" w:rsidR="00EF426E" w:rsidRPr="00383667" w:rsidRDefault="00EF426E" w:rsidP="00EF426E">
      <w:pPr>
        <w:pStyle w:val="2f3"/>
        <w:rPr>
          <w:rFonts w:cs="Huawei Sans"/>
        </w:rPr>
      </w:pPr>
      <w:r w:rsidRPr="00383667">
        <w:rPr>
          <w:rFonts w:cs="Huawei Sans"/>
        </w:rPr>
        <w:t>[R3-ospf-1-area-0.0.0.0] network 10.0.23.3 0.0.0.0</w:t>
      </w:r>
    </w:p>
    <w:p w14:paraId="2FD14EAA" w14:textId="77777777" w:rsidR="00EF426E" w:rsidRPr="00383667" w:rsidRDefault="00EF426E" w:rsidP="00EF426E">
      <w:pPr>
        <w:pStyle w:val="2f3"/>
        <w:rPr>
          <w:rFonts w:cs="Huawei Sans"/>
        </w:rPr>
      </w:pPr>
      <w:r w:rsidRPr="00383667">
        <w:rPr>
          <w:rFonts w:cs="Huawei Sans"/>
        </w:rPr>
        <w:t>[R3-ospf-1-area-0.0.0.0] network 10.0.34.3 0.0.0.0</w:t>
      </w:r>
    </w:p>
    <w:p w14:paraId="6CD25E4D" w14:textId="77777777" w:rsidR="00EF426E" w:rsidRPr="00383667" w:rsidRDefault="00EF426E" w:rsidP="00EF426E">
      <w:pPr>
        <w:pStyle w:val="1e"/>
      </w:pPr>
      <w:r w:rsidRPr="00383667">
        <w:t># Configure R4.</w:t>
      </w:r>
    </w:p>
    <w:p w14:paraId="5D78B1F9" w14:textId="77777777" w:rsidR="00EF426E" w:rsidRPr="00383667" w:rsidRDefault="00EF426E" w:rsidP="00EF426E">
      <w:pPr>
        <w:pStyle w:val="2f3"/>
        <w:rPr>
          <w:rFonts w:cs="Huawei Sans"/>
        </w:rPr>
      </w:pPr>
      <w:r w:rsidRPr="00383667">
        <w:rPr>
          <w:rFonts w:cs="Huawei Sans"/>
        </w:rPr>
        <w:t>[R4]</w:t>
      </w:r>
      <w:r w:rsidRPr="00497E5B">
        <w:rPr>
          <w:rFonts w:cs="Huawei Sans"/>
        </w:rPr>
        <w:t>ospf</w:t>
      </w:r>
      <w:r w:rsidRPr="00383667">
        <w:rPr>
          <w:rFonts w:cs="Huawei Sans"/>
        </w:rPr>
        <w:t xml:space="preserve"> 1 router-id 10.0.4.4</w:t>
      </w:r>
    </w:p>
    <w:p w14:paraId="7A507CFD" w14:textId="77777777" w:rsidR="00EF426E" w:rsidRPr="00383667" w:rsidRDefault="00EF426E" w:rsidP="00EF426E">
      <w:pPr>
        <w:pStyle w:val="2f3"/>
        <w:rPr>
          <w:rFonts w:cs="Huawei Sans"/>
        </w:rPr>
      </w:pPr>
      <w:r w:rsidRPr="00383667">
        <w:rPr>
          <w:rFonts w:cs="Huawei Sans"/>
        </w:rPr>
        <w:t>[R4-ospf-1]area 0</w:t>
      </w:r>
    </w:p>
    <w:p w14:paraId="7CD7E673" w14:textId="77777777" w:rsidR="00EF426E" w:rsidRPr="00383667" w:rsidRDefault="00EF426E" w:rsidP="00EF426E">
      <w:pPr>
        <w:pStyle w:val="2f3"/>
        <w:rPr>
          <w:rFonts w:cs="Huawei Sans"/>
        </w:rPr>
      </w:pPr>
      <w:r w:rsidRPr="00383667">
        <w:rPr>
          <w:rFonts w:cs="Huawei Sans"/>
        </w:rPr>
        <w:t>[R4-ospf-1-area-0.0.0.0] network 10.0.4.4 0.0.0.0</w:t>
      </w:r>
    </w:p>
    <w:p w14:paraId="01B0C364" w14:textId="77777777" w:rsidR="00EF426E" w:rsidRPr="00383667" w:rsidRDefault="00EF426E" w:rsidP="00EF426E">
      <w:pPr>
        <w:pStyle w:val="2f3"/>
        <w:rPr>
          <w:rFonts w:cs="Huawei Sans"/>
        </w:rPr>
      </w:pPr>
      <w:r w:rsidRPr="00383667">
        <w:rPr>
          <w:rFonts w:cs="Huawei Sans"/>
        </w:rPr>
        <w:t>[R4-ospf-1-area-0.0.0.0] network 10.0.24.4 0.0.0.0</w:t>
      </w:r>
    </w:p>
    <w:p w14:paraId="75447F4F" w14:textId="77777777" w:rsidR="00EF426E" w:rsidRPr="00383667" w:rsidRDefault="00EF426E" w:rsidP="00EF426E">
      <w:pPr>
        <w:pStyle w:val="2f3"/>
        <w:rPr>
          <w:rFonts w:cs="Huawei Sans"/>
        </w:rPr>
      </w:pPr>
      <w:r w:rsidRPr="00383667">
        <w:rPr>
          <w:rFonts w:cs="Huawei Sans"/>
        </w:rPr>
        <w:t>[R4-ospf-1-area-0.0.0.0] network 10.0.34.4 0.0.0.0</w:t>
      </w:r>
    </w:p>
    <w:p w14:paraId="065934A2" w14:textId="77777777" w:rsidR="00EF426E" w:rsidRPr="00383667" w:rsidRDefault="00EF426E" w:rsidP="00EF426E">
      <w:pPr>
        <w:pStyle w:val="1e"/>
      </w:pPr>
      <w:r w:rsidRPr="00383667">
        <w:t># Check the brief information about OSPF neighbor relationships on R2 and R3.</w:t>
      </w:r>
    </w:p>
    <w:p w14:paraId="2744D184" w14:textId="77777777" w:rsidR="00EF426E" w:rsidRPr="00383667" w:rsidRDefault="00EF426E" w:rsidP="00EF426E">
      <w:pPr>
        <w:pStyle w:val="2f3"/>
        <w:rPr>
          <w:rFonts w:cs="Huawei Sans"/>
        </w:rPr>
      </w:pPr>
      <w:r w:rsidRPr="00383667">
        <w:rPr>
          <w:rFonts w:cs="Huawei Sans"/>
        </w:rPr>
        <w:t xml:space="preserve">&lt;R2&gt;display </w:t>
      </w:r>
      <w:r w:rsidRPr="00497E5B">
        <w:rPr>
          <w:rFonts w:cs="Huawei Sans"/>
        </w:rPr>
        <w:t>ospf</w:t>
      </w:r>
      <w:r w:rsidRPr="00383667">
        <w:rPr>
          <w:rFonts w:cs="Huawei Sans"/>
        </w:rPr>
        <w:t xml:space="preserve"> peer brief </w:t>
      </w:r>
    </w:p>
    <w:p w14:paraId="1626844E" w14:textId="77777777" w:rsidR="00EF426E" w:rsidRPr="00383667" w:rsidRDefault="00EF426E" w:rsidP="00EF426E">
      <w:pPr>
        <w:pStyle w:val="2f3"/>
        <w:rPr>
          <w:rFonts w:cs="Huawei Sans"/>
        </w:rPr>
      </w:pPr>
    </w:p>
    <w:p w14:paraId="5EAE6586" w14:textId="77777777" w:rsidR="00EF426E" w:rsidRPr="00383667" w:rsidRDefault="00EF426E" w:rsidP="00EF426E">
      <w:pPr>
        <w:pStyle w:val="2f3"/>
        <w:rPr>
          <w:rFonts w:cs="Huawei Sans"/>
        </w:rPr>
      </w:pPr>
      <w:r w:rsidRPr="00383667">
        <w:rPr>
          <w:rFonts w:cs="Huawei Sans"/>
        </w:rPr>
        <w:tab/>
        <w:t xml:space="preserve"> OSPF Process 1 with Router ID 10.0.2.2</w:t>
      </w:r>
    </w:p>
    <w:p w14:paraId="6379A091"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Peer Statistic Information</w:t>
      </w:r>
    </w:p>
    <w:p w14:paraId="4C11C12D" w14:textId="77777777" w:rsidR="00EF426E" w:rsidRPr="00383667" w:rsidRDefault="00EF426E" w:rsidP="00EF426E">
      <w:pPr>
        <w:pStyle w:val="2f3"/>
        <w:rPr>
          <w:rFonts w:cs="Huawei Sans"/>
        </w:rPr>
      </w:pPr>
      <w:r w:rsidRPr="00383667">
        <w:rPr>
          <w:rFonts w:cs="Huawei Sans"/>
        </w:rPr>
        <w:t xml:space="preserve"> ----------------------------------------------------------------------------</w:t>
      </w:r>
    </w:p>
    <w:p w14:paraId="602CC7C4" w14:textId="77777777" w:rsidR="00EF426E" w:rsidRPr="00383667" w:rsidRDefault="00EF426E" w:rsidP="00EF426E">
      <w:pPr>
        <w:pStyle w:val="2f3"/>
        <w:rPr>
          <w:rFonts w:cs="Huawei Sans"/>
        </w:rPr>
      </w:pPr>
      <w:r w:rsidRPr="00383667">
        <w:rPr>
          <w:rFonts w:cs="Huawei Sans"/>
        </w:rPr>
        <w:t xml:space="preserve"> Area Id          Interface                      Neighbor id      State    </w:t>
      </w:r>
    </w:p>
    <w:p w14:paraId="30F8A40A" w14:textId="77777777" w:rsidR="00EF426E" w:rsidRPr="00383667" w:rsidRDefault="00EF426E" w:rsidP="00EF426E">
      <w:pPr>
        <w:pStyle w:val="2f3"/>
        <w:rPr>
          <w:rFonts w:cs="Huawei Sans"/>
        </w:rPr>
      </w:pPr>
      <w:r w:rsidRPr="00383667">
        <w:rPr>
          <w:rFonts w:cs="Huawei Sans"/>
        </w:rPr>
        <w:t xml:space="preserve"> 0.0.0.0          GigabitEthernet0/0/2             10.0.3.3         Full        </w:t>
      </w:r>
    </w:p>
    <w:p w14:paraId="4DB9D472" w14:textId="77777777" w:rsidR="00EF426E" w:rsidRPr="00383667" w:rsidRDefault="00EF426E" w:rsidP="00EF426E">
      <w:pPr>
        <w:pStyle w:val="2f3"/>
        <w:rPr>
          <w:rFonts w:cs="Huawei Sans"/>
        </w:rPr>
      </w:pPr>
      <w:r w:rsidRPr="00383667">
        <w:rPr>
          <w:rFonts w:cs="Huawei Sans"/>
        </w:rPr>
        <w:t xml:space="preserve"> 0.0.0.0          GigabitEthernet0/0/3             10.0.1.1         Full        </w:t>
      </w:r>
    </w:p>
    <w:p w14:paraId="6D17F7D2" w14:textId="77777777" w:rsidR="00EF426E" w:rsidRPr="00383667" w:rsidRDefault="00EF426E" w:rsidP="00EF426E">
      <w:pPr>
        <w:pStyle w:val="2f3"/>
        <w:rPr>
          <w:rFonts w:cs="Huawei Sans"/>
        </w:rPr>
      </w:pPr>
      <w:r w:rsidRPr="00383667">
        <w:rPr>
          <w:rFonts w:cs="Huawei Sans"/>
        </w:rPr>
        <w:t xml:space="preserve"> 0.0.0.0          GigabitEthernet0/0/1             10.0.4.4         Full        </w:t>
      </w:r>
    </w:p>
    <w:p w14:paraId="4B8B2E65" w14:textId="77777777" w:rsidR="00EF426E" w:rsidRPr="00383667" w:rsidRDefault="00EF426E" w:rsidP="00EF426E">
      <w:pPr>
        <w:pStyle w:val="2f3"/>
        <w:rPr>
          <w:rFonts w:cs="Huawei Sans"/>
        </w:rPr>
      </w:pPr>
      <w:r w:rsidRPr="00383667">
        <w:rPr>
          <w:rFonts w:cs="Huawei Sans"/>
        </w:rPr>
        <w:t xml:space="preserve"> ----------------------------------------------------------------------------</w:t>
      </w:r>
    </w:p>
    <w:p w14:paraId="357FC351" w14:textId="77777777" w:rsidR="00EF426E" w:rsidRPr="00383667" w:rsidRDefault="00EF426E" w:rsidP="00EF426E">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peer brief</w:t>
      </w:r>
    </w:p>
    <w:p w14:paraId="0174C01D" w14:textId="77777777" w:rsidR="00EF426E" w:rsidRPr="00383667" w:rsidRDefault="00EF426E" w:rsidP="00EF426E">
      <w:pPr>
        <w:pStyle w:val="2f3"/>
        <w:rPr>
          <w:rFonts w:cs="Huawei Sans"/>
        </w:rPr>
      </w:pPr>
    </w:p>
    <w:p w14:paraId="76FAC929" w14:textId="77777777" w:rsidR="00EF426E" w:rsidRPr="00383667" w:rsidRDefault="00EF426E" w:rsidP="00EF426E">
      <w:pPr>
        <w:pStyle w:val="2f3"/>
        <w:rPr>
          <w:rFonts w:cs="Huawei Sans"/>
        </w:rPr>
      </w:pPr>
      <w:r w:rsidRPr="00383667">
        <w:rPr>
          <w:rFonts w:cs="Huawei Sans"/>
        </w:rPr>
        <w:tab/>
        <w:t xml:space="preserve"> OSPF Process 1 with Router ID 10.0.3.3</w:t>
      </w:r>
    </w:p>
    <w:p w14:paraId="0E0425AE"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Peer Statistic Information</w:t>
      </w:r>
    </w:p>
    <w:p w14:paraId="502645EC" w14:textId="77777777" w:rsidR="00EF426E" w:rsidRPr="00383667" w:rsidRDefault="00EF426E" w:rsidP="00EF426E">
      <w:pPr>
        <w:pStyle w:val="2f3"/>
        <w:rPr>
          <w:rFonts w:cs="Huawei Sans"/>
        </w:rPr>
      </w:pPr>
      <w:r w:rsidRPr="00383667">
        <w:rPr>
          <w:rFonts w:cs="Huawei Sans"/>
        </w:rPr>
        <w:t xml:space="preserve"> ----------------------------------------------------------------------------</w:t>
      </w:r>
    </w:p>
    <w:p w14:paraId="67555409" w14:textId="77777777" w:rsidR="00EF426E" w:rsidRPr="00383667" w:rsidRDefault="00EF426E" w:rsidP="00EF426E">
      <w:pPr>
        <w:pStyle w:val="2f3"/>
        <w:rPr>
          <w:rFonts w:cs="Huawei Sans"/>
        </w:rPr>
      </w:pPr>
      <w:r w:rsidRPr="00383667">
        <w:rPr>
          <w:rFonts w:cs="Huawei Sans"/>
        </w:rPr>
        <w:t xml:space="preserve"> Area Id          Interface                      Neighbor id      State    </w:t>
      </w:r>
    </w:p>
    <w:p w14:paraId="4F85CD49" w14:textId="77777777" w:rsidR="00EF426E" w:rsidRPr="00383667" w:rsidRDefault="00EF426E" w:rsidP="00EF426E">
      <w:pPr>
        <w:pStyle w:val="2f3"/>
        <w:rPr>
          <w:rFonts w:cs="Huawei Sans"/>
        </w:rPr>
      </w:pPr>
      <w:r w:rsidRPr="00383667">
        <w:rPr>
          <w:rFonts w:cs="Huawei Sans"/>
        </w:rPr>
        <w:t xml:space="preserve"> 0.0.0.0          GigabitEthernet0/0/3             10.0.2.2         Full        </w:t>
      </w:r>
    </w:p>
    <w:p w14:paraId="5B215890" w14:textId="77777777" w:rsidR="00EF426E" w:rsidRPr="00383667" w:rsidRDefault="00EF426E" w:rsidP="00EF426E">
      <w:pPr>
        <w:pStyle w:val="2f3"/>
        <w:rPr>
          <w:rFonts w:cs="Huawei Sans"/>
        </w:rPr>
      </w:pPr>
      <w:r w:rsidRPr="00383667">
        <w:rPr>
          <w:rFonts w:cs="Huawei Sans"/>
        </w:rPr>
        <w:t xml:space="preserve"> 0.0.0.0          GigabitEthernet0/0/2             10.0.4.4         Full        </w:t>
      </w:r>
    </w:p>
    <w:p w14:paraId="294F6D7F" w14:textId="77777777" w:rsidR="00EF426E" w:rsidRPr="00383667" w:rsidRDefault="00EF426E" w:rsidP="00EF426E">
      <w:pPr>
        <w:pStyle w:val="2f3"/>
        <w:rPr>
          <w:rFonts w:cs="Huawei Sans"/>
        </w:rPr>
      </w:pPr>
      <w:r w:rsidRPr="00383667">
        <w:rPr>
          <w:rFonts w:cs="Huawei Sans"/>
        </w:rPr>
        <w:lastRenderedPageBreak/>
        <w:t xml:space="preserve"> ----------------------------------------------------------------------------</w:t>
      </w:r>
    </w:p>
    <w:p w14:paraId="67286B2A" w14:textId="77777777" w:rsidR="00EF426E" w:rsidRPr="00383667" w:rsidRDefault="00EF426E" w:rsidP="00EF426E">
      <w:pPr>
        <w:pStyle w:val="2f3"/>
        <w:rPr>
          <w:rFonts w:cs="Huawei Sans"/>
        </w:rPr>
      </w:pPr>
    </w:p>
    <w:p w14:paraId="14A415C8" w14:textId="77777777" w:rsidR="00EF426E" w:rsidRPr="00383667" w:rsidRDefault="00EF426E" w:rsidP="00EF426E">
      <w:pPr>
        <w:pStyle w:val="1e"/>
      </w:pPr>
      <w:r w:rsidRPr="00383667">
        <w:t>The command outputs show that all the OSPF neighbor relationships have been established properly.</w:t>
      </w:r>
    </w:p>
    <w:p w14:paraId="5632D7B3" w14:textId="77777777" w:rsidR="00EF426E" w:rsidRPr="00383667" w:rsidRDefault="00EF426E" w:rsidP="00EF426E">
      <w:pPr>
        <w:pStyle w:val="1e"/>
      </w:pPr>
      <w:r w:rsidRPr="00383667">
        <w:t># Check the OSPF routing table on R4.</w:t>
      </w:r>
    </w:p>
    <w:p w14:paraId="7789C803" w14:textId="77777777" w:rsidR="00EF426E" w:rsidRPr="00383667" w:rsidRDefault="00EF426E" w:rsidP="00EF426E">
      <w:pPr>
        <w:pStyle w:val="2f3"/>
        <w:rPr>
          <w:rFonts w:cs="Huawei Sans"/>
        </w:rPr>
      </w:pPr>
      <w:r w:rsidRPr="00383667">
        <w:rPr>
          <w:rFonts w:cs="Huawei Sans"/>
        </w:rPr>
        <w:t xml:space="preserve">&lt;R4&gt;display </w:t>
      </w:r>
      <w:r w:rsidRPr="00497E5B">
        <w:rPr>
          <w:rFonts w:cs="Huawei Sans"/>
        </w:rPr>
        <w:t>ospf</w:t>
      </w:r>
      <w:r w:rsidRPr="00383667">
        <w:rPr>
          <w:rFonts w:cs="Huawei Sans"/>
        </w:rPr>
        <w:t xml:space="preserve"> routing </w:t>
      </w:r>
    </w:p>
    <w:p w14:paraId="7BCB210F" w14:textId="77777777" w:rsidR="00EF426E" w:rsidRPr="00383667" w:rsidRDefault="00EF426E" w:rsidP="00EF426E">
      <w:pPr>
        <w:pStyle w:val="2f3"/>
        <w:rPr>
          <w:rFonts w:cs="Huawei Sans"/>
        </w:rPr>
      </w:pPr>
    </w:p>
    <w:p w14:paraId="3AC033F6" w14:textId="77777777" w:rsidR="00EF426E" w:rsidRPr="00383667" w:rsidRDefault="00EF426E" w:rsidP="00EF426E">
      <w:pPr>
        <w:pStyle w:val="2f3"/>
        <w:rPr>
          <w:rFonts w:cs="Huawei Sans"/>
        </w:rPr>
      </w:pPr>
      <w:r w:rsidRPr="00383667">
        <w:rPr>
          <w:rFonts w:cs="Huawei Sans"/>
        </w:rPr>
        <w:tab/>
        <w:t xml:space="preserve"> OSPF Process 1 with Router ID 10.0.4.4</w:t>
      </w:r>
    </w:p>
    <w:p w14:paraId="7A96336A"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Routing Tables </w:t>
      </w:r>
    </w:p>
    <w:p w14:paraId="6F3F5B8C" w14:textId="77777777" w:rsidR="00EF426E" w:rsidRPr="00383667" w:rsidRDefault="00EF426E" w:rsidP="00EF426E">
      <w:pPr>
        <w:pStyle w:val="2f3"/>
        <w:rPr>
          <w:rFonts w:cs="Huawei Sans"/>
        </w:rPr>
      </w:pPr>
    </w:p>
    <w:p w14:paraId="6CA7F561" w14:textId="77777777" w:rsidR="00EF426E" w:rsidRPr="00383667" w:rsidRDefault="00EF426E" w:rsidP="00EF426E">
      <w:pPr>
        <w:pStyle w:val="2f3"/>
        <w:rPr>
          <w:rFonts w:cs="Huawei Sans"/>
        </w:rPr>
      </w:pPr>
      <w:r w:rsidRPr="00383667">
        <w:rPr>
          <w:rFonts w:cs="Huawei Sans"/>
        </w:rPr>
        <w:t xml:space="preserve"> Routing for Network </w:t>
      </w:r>
    </w:p>
    <w:p w14:paraId="027D7D42" w14:textId="3C374FD9" w:rsidR="00EF426E" w:rsidRPr="00383667" w:rsidRDefault="00E82CF2" w:rsidP="00EF426E">
      <w:pPr>
        <w:pStyle w:val="2f3"/>
        <w:rPr>
          <w:rFonts w:cs="Huawei Sans"/>
        </w:rPr>
      </w:pPr>
      <w:r>
        <w:rPr>
          <w:rFonts w:cs="Huawei Sans"/>
        </w:rPr>
        <w:tab/>
      </w:r>
      <w:r w:rsidR="00EF426E"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Cost</w:t>
      </w:r>
      <w:r>
        <w:rPr>
          <w:rFonts w:cs="Huawei Sans"/>
        </w:rPr>
        <w:tab/>
      </w:r>
      <w:r>
        <w:rPr>
          <w:rFonts w:cs="Huawei Sans"/>
        </w:rPr>
        <w:tab/>
      </w:r>
      <w:r w:rsidR="00EF426E"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NextHop</w:t>
      </w:r>
      <w:r>
        <w:rPr>
          <w:rFonts w:cs="Huawei Sans"/>
        </w:rPr>
        <w:tab/>
      </w:r>
      <w:r>
        <w:rPr>
          <w:rFonts w:cs="Huawei Sans"/>
        </w:rPr>
        <w:tab/>
      </w:r>
      <w:r w:rsidR="00FE5425">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Area</w:t>
      </w:r>
    </w:p>
    <w:p w14:paraId="233AF990" w14:textId="52E57E19" w:rsidR="00EF426E" w:rsidRPr="00383667" w:rsidRDefault="00E82CF2" w:rsidP="00EF426E">
      <w:pPr>
        <w:pStyle w:val="2f3"/>
        <w:rPr>
          <w:rFonts w:cs="Huawei Sans"/>
        </w:rPr>
      </w:pPr>
      <w:r>
        <w:rPr>
          <w:rFonts w:cs="Huawei Sans"/>
        </w:rPr>
        <w:tab/>
      </w:r>
      <w:r w:rsidR="00EF426E" w:rsidRPr="00383667">
        <w:rPr>
          <w:rFonts w:cs="Huawei Sans"/>
        </w:rPr>
        <w:t>10.0.4.4/32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2884BFB7" w14:textId="11457DB7" w:rsidR="00EF426E" w:rsidRPr="00383667" w:rsidRDefault="00E82CF2" w:rsidP="00EF426E">
      <w:pPr>
        <w:pStyle w:val="2f3"/>
        <w:rPr>
          <w:rFonts w:cs="Huawei Sans"/>
        </w:rPr>
      </w:pPr>
      <w:r>
        <w:rPr>
          <w:rFonts w:cs="Huawei Sans"/>
        </w:rPr>
        <w:tab/>
      </w:r>
      <w:r w:rsidR="00EF426E" w:rsidRPr="00383667">
        <w:rPr>
          <w:rFonts w:cs="Huawei Sans"/>
        </w:rPr>
        <w:t>10.0.24.0/24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07BB9505" w14:textId="3BE56DFD" w:rsidR="00EF426E" w:rsidRPr="00383667" w:rsidRDefault="00E82CF2" w:rsidP="00EF426E">
      <w:pPr>
        <w:pStyle w:val="2f3"/>
        <w:rPr>
          <w:rFonts w:cs="Huawei Sans"/>
        </w:rPr>
      </w:pPr>
      <w:r>
        <w:rPr>
          <w:rFonts w:cs="Huawei Sans"/>
        </w:rPr>
        <w:tab/>
      </w:r>
      <w:r w:rsidR="00EF426E"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42508382" w14:textId="0040D893" w:rsidR="00EF426E" w:rsidRPr="00383667" w:rsidRDefault="00E82CF2" w:rsidP="00EF426E">
      <w:pPr>
        <w:pStyle w:val="2f3"/>
        <w:rPr>
          <w:rFonts w:cs="Huawei Sans"/>
        </w:rPr>
      </w:pPr>
      <w:r>
        <w:rPr>
          <w:rFonts w:cs="Huawei Sans"/>
        </w:rPr>
        <w:tab/>
      </w:r>
      <w:r w:rsidR="00EF426E" w:rsidRPr="00383667">
        <w:rPr>
          <w:rFonts w:cs="Huawei Sans"/>
        </w:rPr>
        <w:t>10.0.1.1/32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25D1EFE4" w14:textId="71AC1A74" w:rsidR="00EF426E" w:rsidRPr="00383667" w:rsidRDefault="00E82CF2" w:rsidP="00EF426E">
      <w:pPr>
        <w:pStyle w:val="2f3"/>
        <w:rPr>
          <w:rFonts w:cs="Huawei Sans"/>
        </w:rPr>
      </w:pPr>
      <w:r>
        <w:rPr>
          <w:rFonts w:cs="Huawei Sans"/>
        </w:rPr>
        <w:tab/>
      </w:r>
      <w:r w:rsidR="00EF426E" w:rsidRPr="00383667">
        <w:rPr>
          <w:rFonts w:cs="Huawei Sans"/>
        </w:rPr>
        <w:t>10.0.2.2/32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01ECB342" w14:textId="759A656E" w:rsidR="00EF426E" w:rsidRPr="00383667" w:rsidRDefault="00E82CF2" w:rsidP="00EF426E">
      <w:pPr>
        <w:pStyle w:val="2f3"/>
        <w:rPr>
          <w:rFonts w:cs="Huawei Sans"/>
        </w:rPr>
      </w:pPr>
      <w:r>
        <w:rPr>
          <w:rFonts w:cs="Huawei Sans"/>
        </w:rPr>
        <w:tab/>
      </w:r>
      <w:r w:rsidR="00EF426E" w:rsidRPr="00383667">
        <w:rPr>
          <w:rFonts w:cs="Huawei Sans"/>
        </w:rPr>
        <w:t>10.0.3.3/32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70A58BA5" w14:textId="3B1CEC7E" w:rsidR="00EF426E" w:rsidRPr="00383667" w:rsidRDefault="00E82CF2" w:rsidP="00EF426E">
      <w:pPr>
        <w:pStyle w:val="2f3"/>
        <w:rPr>
          <w:rFonts w:cs="Huawei Sans"/>
        </w:rPr>
      </w:pPr>
      <w:r>
        <w:rPr>
          <w:rFonts w:cs="Huawei Sans"/>
        </w:rPr>
        <w:tab/>
      </w:r>
      <w:r w:rsidR="00EF426E" w:rsidRPr="00383667">
        <w:rPr>
          <w:rFonts w:cs="Huawei Sans"/>
        </w:rPr>
        <w:t>10.0.12.0/24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19EB1A47" w14:textId="64BB2CBD" w:rsidR="00EF426E" w:rsidRPr="00383667" w:rsidRDefault="00E82CF2" w:rsidP="00EF426E">
      <w:pPr>
        <w:pStyle w:val="2f3"/>
        <w:rPr>
          <w:rFonts w:cs="Huawei Sans"/>
        </w:rPr>
      </w:pPr>
      <w:r>
        <w:rPr>
          <w:rFonts w:cs="Huawei Sans"/>
        </w:rPr>
        <w:tab/>
      </w:r>
      <w:r w:rsidR="00EF426E"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10.0.24.2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6B5BDE65" w14:textId="62241BAF" w:rsidR="00EF426E" w:rsidRPr="00383667" w:rsidRDefault="00E82CF2" w:rsidP="00EF426E">
      <w:pPr>
        <w:pStyle w:val="2f3"/>
        <w:rPr>
          <w:rFonts w:cs="Huawei Sans"/>
        </w:rPr>
      </w:pPr>
      <w:r>
        <w:rPr>
          <w:rFonts w:cs="Huawei Sans"/>
        </w:rPr>
        <w:tab/>
      </w:r>
      <w:r w:rsidR="00EF426E"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3E6FC945" w14:textId="77777777" w:rsidR="00EF426E" w:rsidRPr="00383667" w:rsidRDefault="00EF426E" w:rsidP="00EF426E">
      <w:pPr>
        <w:pStyle w:val="2f3"/>
        <w:rPr>
          <w:rFonts w:cs="Huawei Sans"/>
        </w:rPr>
      </w:pPr>
    </w:p>
    <w:p w14:paraId="61892A37" w14:textId="77777777" w:rsidR="00EF426E" w:rsidRPr="00383667" w:rsidRDefault="00EF426E" w:rsidP="00EF426E">
      <w:pPr>
        <w:pStyle w:val="2f3"/>
        <w:rPr>
          <w:rFonts w:cs="Huawei Sans"/>
        </w:rPr>
      </w:pPr>
      <w:r w:rsidRPr="00383667">
        <w:rPr>
          <w:rFonts w:cs="Huawei Sans"/>
        </w:rPr>
        <w:t xml:space="preserve"> Total Nets: 9  </w:t>
      </w:r>
    </w:p>
    <w:p w14:paraId="66256B20" w14:textId="77777777" w:rsidR="00EF426E" w:rsidRPr="00383667" w:rsidRDefault="00EF426E" w:rsidP="00EF426E">
      <w:pPr>
        <w:pStyle w:val="2f3"/>
        <w:rPr>
          <w:rFonts w:cs="Huawei Sans"/>
        </w:rPr>
      </w:pPr>
      <w:r w:rsidRPr="00383667">
        <w:rPr>
          <w:rFonts w:cs="Huawei Sans"/>
        </w:rPr>
        <w:t xml:space="preserve"> Intra Area: 9  </w:t>
      </w:r>
      <w:r w:rsidRPr="00497E5B">
        <w:rPr>
          <w:rFonts w:cs="Huawei Sans"/>
        </w:rPr>
        <w:t>Inter</w:t>
      </w:r>
      <w:r w:rsidRPr="00383667">
        <w:rPr>
          <w:rFonts w:cs="Huawei Sans"/>
        </w:rPr>
        <w:t xml:space="preserve"> Area: 0  ASE: 0  NSSA: 0</w:t>
      </w:r>
    </w:p>
    <w:p w14:paraId="448BA116" w14:textId="77777777" w:rsidR="00EF426E" w:rsidRPr="00383667" w:rsidRDefault="00EF426E" w:rsidP="00EF426E">
      <w:pPr>
        <w:pStyle w:val="1e"/>
      </w:pPr>
      <w:r w:rsidRPr="00383667">
        <w:t>The command output shows that R4 has learned the routes on the entire network.</w:t>
      </w:r>
    </w:p>
    <w:p w14:paraId="5D066B8A" w14:textId="77777777" w:rsidR="00EF426E" w:rsidRPr="00383667" w:rsidRDefault="00EF426E" w:rsidP="00604E8C">
      <w:pPr>
        <w:pStyle w:val="30"/>
        <w:ind w:left="1032" w:hanging="278"/>
        <w:outlineLvl w:val="9"/>
        <w:rPr>
          <w:rFonts w:cs="Huawei Sans"/>
        </w:rPr>
      </w:pPr>
      <w:r w:rsidRPr="00383667">
        <w:rPr>
          <w:rFonts w:cs="Huawei Sans"/>
        </w:rPr>
        <w:t>Configure IBGP peer relationships.</w:t>
      </w:r>
    </w:p>
    <w:p w14:paraId="5A587761" w14:textId="77777777" w:rsidR="00EF426E" w:rsidRPr="00383667" w:rsidRDefault="00EF426E" w:rsidP="00EF426E">
      <w:pPr>
        <w:pStyle w:val="1e"/>
      </w:pPr>
      <w:r w:rsidRPr="00383667">
        <w:t>Establish IBGP peer relationships between Loopback0 interfaces in the AS.</w:t>
      </w:r>
    </w:p>
    <w:p w14:paraId="1046D170" w14:textId="77777777" w:rsidR="00EF426E" w:rsidRPr="00383667" w:rsidRDefault="00EF426E" w:rsidP="00EF426E">
      <w:pPr>
        <w:pStyle w:val="1e"/>
      </w:pPr>
      <w:r w:rsidRPr="00383667">
        <w:t># Configure R1.</w:t>
      </w:r>
    </w:p>
    <w:p w14:paraId="07DD62DF" w14:textId="77777777" w:rsidR="00EF426E" w:rsidRPr="00383667" w:rsidRDefault="00EF426E" w:rsidP="00EF426E">
      <w:pPr>
        <w:pStyle w:val="2f3"/>
        <w:rPr>
          <w:rFonts w:cs="Huawei Sans"/>
        </w:rPr>
      </w:pPr>
      <w:r w:rsidRPr="00383667">
        <w:rPr>
          <w:rFonts w:cs="Huawei Sans"/>
        </w:rPr>
        <w:t>[R1]bgp 64511</w:t>
      </w:r>
    </w:p>
    <w:p w14:paraId="5326CCCB" w14:textId="77777777" w:rsidR="00EF426E" w:rsidRPr="00383667" w:rsidRDefault="00EF426E" w:rsidP="00EF426E">
      <w:pPr>
        <w:pStyle w:val="2f3"/>
        <w:rPr>
          <w:rFonts w:cs="Huawei Sans"/>
        </w:rPr>
      </w:pPr>
      <w:r w:rsidRPr="00383667">
        <w:rPr>
          <w:rFonts w:cs="Huawei Sans"/>
        </w:rPr>
        <w:t>[R1-bgp] router-id 10.0.1.1</w:t>
      </w:r>
    </w:p>
    <w:p w14:paraId="128B620A" w14:textId="77777777" w:rsidR="00EF426E" w:rsidRPr="00383667" w:rsidRDefault="00EF426E" w:rsidP="00EF426E">
      <w:pPr>
        <w:pStyle w:val="2f3"/>
        <w:rPr>
          <w:rFonts w:cs="Huawei Sans"/>
        </w:rPr>
      </w:pPr>
      <w:r w:rsidRPr="00383667">
        <w:rPr>
          <w:rFonts w:cs="Huawei Sans"/>
        </w:rPr>
        <w:t>[R1-bgp] peer 10.0.12.2 as-number 64511</w:t>
      </w:r>
    </w:p>
    <w:p w14:paraId="1EE064FE" w14:textId="77777777" w:rsidR="00EF426E" w:rsidRPr="00383667" w:rsidRDefault="00EF426E" w:rsidP="00EF426E">
      <w:pPr>
        <w:pStyle w:val="1e"/>
      </w:pPr>
      <w:r w:rsidRPr="00383667">
        <w:t># Configure R2.</w:t>
      </w:r>
    </w:p>
    <w:p w14:paraId="218F34C0" w14:textId="77777777" w:rsidR="00EF426E" w:rsidRPr="00383667" w:rsidRDefault="00EF426E" w:rsidP="00EF426E">
      <w:pPr>
        <w:pStyle w:val="2f3"/>
        <w:rPr>
          <w:rFonts w:cs="Huawei Sans"/>
        </w:rPr>
      </w:pPr>
      <w:r w:rsidRPr="00383667">
        <w:rPr>
          <w:rFonts w:cs="Huawei Sans"/>
        </w:rPr>
        <w:t>[R2-bgp] router-id 10.0.2.2</w:t>
      </w:r>
    </w:p>
    <w:p w14:paraId="0DE76060" w14:textId="77777777" w:rsidR="00EF426E" w:rsidRPr="00383667" w:rsidRDefault="00EF426E" w:rsidP="00EF426E">
      <w:pPr>
        <w:pStyle w:val="2f3"/>
        <w:rPr>
          <w:rFonts w:cs="Huawei Sans"/>
        </w:rPr>
      </w:pPr>
      <w:r w:rsidRPr="00383667">
        <w:rPr>
          <w:rFonts w:cs="Huawei Sans"/>
        </w:rPr>
        <w:t>[R2-bgp] peer 10.0.12.1 as-number 64511</w:t>
      </w:r>
    </w:p>
    <w:p w14:paraId="00690651" w14:textId="77777777" w:rsidR="00EF426E" w:rsidRPr="00383667" w:rsidRDefault="00EF426E" w:rsidP="00EF426E">
      <w:pPr>
        <w:pStyle w:val="2f3"/>
        <w:rPr>
          <w:rFonts w:cs="Huawei Sans"/>
        </w:rPr>
      </w:pPr>
      <w:r w:rsidRPr="00383667">
        <w:rPr>
          <w:rFonts w:cs="Huawei Sans"/>
        </w:rPr>
        <w:t>[R2-bgp] peer 10.0.23.3 as-number 64511</w:t>
      </w:r>
    </w:p>
    <w:p w14:paraId="5823F0D2" w14:textId="77777777" w:rsidR="00EF426E" w:rsidRPr="00383667" w:rsidRDefault="00EF426E" w:rsidP="00EF426E">
      <w:pPr>
        <w:pStyle w:val="2f3"/>
        <w:rPr>
          <w:rFonts w:cs="Huawei Sans"/>
        </w:rPr>
      </w:pPr>
      <w:r w:rsidRPr="00383667">
        <w:rPr>
          <w:rFonts w:cs="Huawei Sans"/>
        </w:rPr>
        <w:t>[R2-bgp] peer 10.0.24.4 as-number 64511</w:t>
      </w:r>
    </w:p>
    <w:p w14:paraId="5B5D24EF" w14:textId="77777777" w:rsidR="00EF426E" w:rsidRPr="00383667" w:rsidRDefault="00EF426E" w:rsidP="00EF426E">
      <w:pPr>
        <w:pStyle w:val="1e"/>
      </w:pPr>
      <w:r w:rsidRPr="00383667">
        <w:t># Configure R3.</w:t>
      </w:r>
    </w:p>
    <w:p w14:paraId="1F5EBD04" w14:textId="77777777" w:rsidR="00EF426E" w:rsidRPr="00383667" w:rsidRDefault="00EF426E" w:rsidP="00EF426E">
      <w:pPr>
        <w:pStyle w:val="2f3"/>
        <w:rPr>
          <w:rFonts w:cs="Huawei Sans"/>
        </w:rPr>
      </w:pPr>
      <w:r w:rsidRPr="00383667">
        <w:rPr>
          <w:rFonts w:cs="Huawei Sans"/>
        </w:rPr>
        <w:t>[R3]bgp 64511</w:t>
      </w:r>
    </w:p>
    <w:p w14:paraId="10861447" w14:textId="77777777" w:rsidR="00EF426E" w:rsidRPr="00383667" w:rsidRDefault="00EF426E" w:rsidP="00EF426E">
      <w:pPr>
        <w:pStyle w:val="2f3"/>
        <w:rPr>
          <w:rFonts w:cs="Huawei Sans"/>
        </w:rPr>
      </w:pPr>
      <w:r w:rsidRPr="00383667">
        <w:rPr>
          <w:rFonts w:cs="Huawei Sans"/>
        </w:rPr>
        <w:t>[R3-bgp] router-id 10.0.3.3</w:t>
      </w:r>
    </w:p>
    <w:p w14:paraId="02C4A8C3" w14:textId="77777777" w:rsidR="00EF426E" w:rsidRPr="00383667" w:rsidRDefault="00EF426E" w:rsidP="00EF426E">
      <w:pPr>
        <w:pStyle w:val="2f3"/>
        <w:rPr>
          <w:rFonts w:cs="Huawei Sans"/>
        </w:rPr>
      </w:pPr>
      <w:r w:rsidRPr="00383667">
        <w:rPr>
          <w:rFonts w:cs="Huawei Sans"/>
        </w:rPr>
        <w:t>[R3-bgp] peer 10.0.23.2 as-number 64511</w:t>
      </w:r>
    </w:p>
    <w:p w14:paraId="4D8AE076" w14:textId="77777777" w:rsidR="00EF426E" w:rsidRPr="00383667" w:rsidRDefault="00EF426E" w:rsidP="00EF426E">
      <w:pPr>
        <w:pStyle w:val="2f3"/>
        <w:rPr>
          <w:rFonts w:cs="Huawei Sans"/>
        </w:rPr>
      </w:pPr>
      <w:r w:rsidRPr="00383667">
        <w:rPr>
          <w:rFonts w:cs="Huawei Sans"/>
        </w:rPr>
        <w:t>[R3-bgp] peer 10.0.34.4 as-number 64511</w:t>
      </w:r>
    </w:p>
    <w:p w14:paraId="04D9A774" w14:textId="77777777" w:rsidR="00EF426E" w:rsidRPr="00383667" w:rsidRDefault="00EF426E" w:rsidP="00EF426E">
      <w:pPr>
        <w:pStyle w:val="1e"/>
      </w:pPr>
      <w:r w:rsidRPr="00383667">
        <w:t># Configure R4.</w:t>
      </w:r>
    </w:p>
    <w:p w14:paraId="2CF9BBBF" w14:textId="77777777" w:rsidR="00EF426E" w:rsidRPr="00383667" w:rsidRDefault="00EF426E" w:rsidP="00EF426E">
      <w:pPr>
        <w:pStyle w:val="2f3"/>
        <w:rPr>
          <w:rFonts w:cs="Huawei Sans"/>
        </w:rPr>
      </w:pPr>
      <w:r w:rsidRPr="00383667">
        <w:rPr>
          <w:rFonts w:cs="Huawei Sans"/>
        </w:rPr>
        <w:lastRenderedPageBreak/>
        <w:t>[R4]bgp 64511</w:t>
      </w:r>
    </w:p>
    <w:p w14:paraId="03A4677B" w14:textId="77777777" w:rsidR="00EF426E" w:rsidRPr="00383667" w:rsidRDefault="00EF426E" w:rsidP="00EF426E">
      <w:pPr>
        <w:pStyle w:val="2f3"/>
        <w:rPr>
          <w:rFonts w:cs="Huawei Sans"/>
        </w:rPr>
      </w:pPr>
      <w:r w:rsidRPr="00383667">
        <w:rPr>
          <w:rFonts w:cs="Huawei Sans"/>
        </w:rPr>
        <w:t>[R4-bgp] router-id 10.0.4.4</w:t>
      </w:r>
    </w:p>
    <w:p w14:paraId="55228C09" w14:textId="77777777" w:rsidR="00EF426E" w:rsidRPr="00383667" w:rsidRDefault="00EF426E" w:rsidP="00EF426E">
      <w:pPr>
        <w:pStyle w:val="2f3"/>
        <w:rPr>
          <w:rFonts w:cs="Huawei Sans"/>
        </w:rPr>
      </w:pPr>
      <w:r w:rsidRPr="00383667">
        <w:rPr>
          <w:rFonts w:cs="Huawei Sans"/>
        </w:rPr>
        <w:t>[R4-bgp] peer 10.0.24.2 as-number 64511</w:t>
      </w:r>
    </w:p>
    <w:p w14:paraId="29631182" w14:textId="77777777" w:rsidR="00EF426E" w:rsidRPr="00383667" w:rsidRDefault="00EF426E" w:rsidP="00EF426E">
      <w:pPr>
        <w:pStyle w:val="2f3"/>
        <w:rPr>
          <w:rFonts w:cs="Huawei Sans"/>
        </w:rPr>
      </w:pPr>
      <w:r w:rsidRPr="00383667">
        <w:rPr>
          <w:rFonts w:cs="Huawei Sans"/>
        </w:rPr>
        <w:t>[R4-bgp] peer 10.0.34.3 as-number 64511</w:t>
      </w:r>
    </w:p>
    <w:p w14:paraId="1174525D" w14:textId="77777777" w:rsidR="00EF426E" w:rsidRPr="00383667" w:rsidRDefault="00EF426E" w:rsidP="00EF426E">
      <w:pPr>
        <w:pStyle w:val="1e"/>
      </w:pPr>
      <w:r w:rsidRPr="00383667">
        <w:t># Check the IBGP peer relationship status on R2 and R3.</w:t>
      </w:r>
    </w:p>
    <w:p w14:paraId="36886DA3" w14:textId="77777777" w:rsidR="00EF426E" w:rsidRPr="00383667" w:rsidRDefault="00EF426E" w:rsidP="00EF426E">
      <w:pPr>
        <w:pStyle w:val="2f3"/>
        <w:rPr>
          <w:rFonts w:cs="Huawei Sans"/>
        </w:rPr>
      </w:pPr>
      <w:r w:rsidRPr="00383667">
        <w:rPr>
          <w:rFonts w:cs="Huawei Sans"/>
        </w:rPr>
        <w:t xml:space="preserve">&lt;R2&gt;display bgp peer </w:t>
      </w:r>
    </w:p>
    <w:p w14:paraId="2AE2D45E" w14:textId="77777777" w:rsidR="00EF426E" w:rsidRPr="00383667" w:rsidRDefault="00EF426E" w:rsidP="00EF426E">
      <w:pPr>
        <w:pStyle w:val="2f3"/>
        <w:rPr>
          <w:rFonts w:cs="Huawei Sans"/>
        </w:rPr>
      </w:pPr>
    </w:p>
    <w:p w14:paraId="5AF9DEEE" w14:textId="77777777" w:rsidR="00EF426E" w:rsidRPr="00383667" w:rsidRDefault="00EF426E" w:rsidP="00EF426E">
      <w:pPr>
        <w:pStyle w:val="2f3"/>
        <w:rPr>
          <w:rFonts w:cs="Huawei Sans"/>
        </w:rPr>
      </w:pPr>
      <w:r w:rsidRPr="00383667">
        <w:rPr>
          <w:rFonts w:cs="Huawei Sans"/>
        </w:rPr>
        <w:t xml:space="preserve"> BGP local router ID : 10.0.2.2</w:t>
      </w:r>
    </w:p>
    <w:p w14:paraId="3EEA46EC" w14:textId="77777777" w:rsidR="00EF426E" w:rsidRPr="00383667" w:rsidRDefault="00EF426E" w:rsidP="00EF426E">
      <w:pPr>
        <w:pStyle w:val="2f3"/>
        <w:rPr>
          <w:rFonts w:cs="Huawei Sans"/>
        </w:rPr>
      </w:pPr>
      <w:r w:rsidRPr="00383667">
        <w:rPr>
          <w:rFonts w:cs="Huawei Sans"/>
        </w:rPr>
        <w:t xml:space="preserve"> Local AS number : 64511</w:t>
      </w:r>
    </w:p>
    <w:p w14:paraId="3CAFAC3E" w14:textId="77777777" w:rsidR="00EF426E" w:rsidRPr="00383667" w:rsidRDefault="00EF426E" w:rsidP="00EF426E">
      <w:pPr>
        <w:pStyle w:val="2f3"/>
        <w:rPr>
          <w:rFonts w:cs="Huawei Sans"/>
        </w:rPr>
      </w:pPr>
      <w:r w:rsidRPr="00383667">
        <w:rPr>
          <w:rFonts w:cs="Huawei Sans"/>
        </w:rPr>
        <w:t xml:space="preserve"> Total number of peers : 3</w:t>
      </w:r>
      <w:r w:rsidRPr="00383667">
        <w:rPr>
          <w:rFonts w:cs="Huawei Sans"/>
        </w:rPr>
        <w:tab/>
      </w:r>
      <w:r w:rsidRPr="00383667">
        <w:rPr>
          <w:rFonts w:cs="Huawei Sans"/>
        </w:rPr>
        <w:tab/>
        <w:t xml:space="preserve">  Peers in established state : 3</w:t>
      </w:r>
    </w:p>
    <w:p w14:paraId="3A6F9E91" w14:textId="77777777" w:rsidR="00EF426E" w:rsidRPr="00383667" w:rsidRDefault="00EF426E" w:rsidP="00EF426E">
      <w:pPr>
        <w:pStyle w:val="2f3"/>
        <w:rPr>
          <w:rFonts w:cs="Huawei Sans"/>
        </w:rPr>
      </w:pPr>
    </w:p>
    <w:p w14:paraId="6722E48F" w14:textId="62686ACC" w:rsidR="00EF426E" w:rsidRPr="00383667" w:rsidRDefault="001663A4" w:rsidP="00EF426E">
      <w:pPr>
        <w:pStyle w:val="2f3"/>
        <w:rPr>
          <w:rFonts w:cs="Huawei Sans"/>
        </w:rPr>
      </w:pPr>
      <w:r>
        <w:rPr>
          <w:rFonts w:cs="Huawei Sans"/>
        </w:rPr>
        <w:tab/>
      </w:r>
      <w:r>
        <w:rPr>
          <w:rFonts w:cs="Huawei Sans"/>
        </w:rPr>
        <w:tab/>
      </w:r>
      <w:r w:rsidR="00EF426E" w:rsidRPr="00383667">
        <w:rPr>
          <w:rFonts w:cs="Huawei Sans"/>
        </w:rPr>
        <w:t>Peer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V</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MsgRcvd</w:t>
      </w:r>
      <w:r>
        <w:rPr>
          <w:rFonts w:cs="Huawei Sans"/>
        </w:rPr>
        <w:tab/>
      </w:r>
      <w:r>
        <w:rPr>
          <w:rFonts w:cs="Huawei Sans"/>
        </w:rPr>
        <w:tab/>
      </w:r>
      <w:r w:rsidR="00EF426E" w:rsidRPr="00383667">
        <w:rPr>
          <w:rFonts w:cs="Huawei Sans"/>
        </w:rPr>
        <w:t>MsgSent</w:t>
      </w:r>
      <w:r>
        <w:rPr>
          <w:rFonts w:cs="Huawei Sans"/>
        </w:rPr>
        <w:tab/>
      </w:r>
      <w:r w:rsidR="00EF426E" w:rsidRPr="00383667">
        <w:rPr>
          <w:rFonts w:cs="Huawei Sans"/>
        </w:rPr>
        <w:t>OutQ</w:t>
      </w:r>
      <w:r>
        <w:rPr>
          <w:rFonts w:cs="Huawei Sans"/>
        </w:rPr>
        <w:tab/>
      </w:r>
      <w:r>
        <w:rPr>
          <w:rFonts w:cs="Huawei Sans"/>
        </w:rPr>
        <w:tab/>
      </w:r>
      <w:r w:rsidR="00EF426E" w:rsidRPr="00383667">
        <w:rPr>
          <w:rFonts w:cs="Huawei Sans"/>
        </w:rPr>
        <w:t>Up/Down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State</w:t>
      </w:r>
      <w:r>
        <w:rPr>
          <w:rFonts w:cs="Huawei Sans"/>
        </w:rPr>
        <w:tab/>
      </w:r>
      <w:r>
        <w:rPr>
          <w:rFonts w:cs="Huawei Sans"/>
        </w:rPr>
        <w:tab/>
      </w:r>
      <w:r>
        <w:rPr>
          <w:rFonts w:cs="Huawei Sans"/>
        </w:rPr>
        <w:tab/>
      </w:r>
      <w:r>
        <w:rPr>
          <w:rFonts w:cs="Huawei Sans"/>
        </w:rPr>
        <w:tab/>
      </w:r>
      <w:r w:rsidR="00EF426E" w:rsidRPr="00383667">
        <w:rPr>
          <w:rFonts w:cs="Huawei Sans"/>
        </w:rPr>
        <w:t>PrefRcv</w:t>
      </w:r>
    </w:p>
    <w:p w14:paraId="40A73185" w14:textId="77777777" w:rsidR="00EF426E" w:rsidRPr="00383667" w:rsidRDefault="00EF426E" w:rsidP="00EF426E">
      <w:pPr>
        <w:pStyle w:val="2f3"/>
        <w:rPr>
          <w:rFonts w:cs="Huawei Sans"/>
        </w:rPr>
      </w:pPr>
    </w:p>
    <w:p w14:paraId="6923808C" w14:textId="7D2D043E" w:rsidR="00EF426E" w:rsidRPr="00383667" w:rsidRDefault="001663A4" w:rsidP="00EF426E">
      <w:pPr>
        <w:pStyle w:val="2f3"/>
        <w:rPr>
          <w:rFonts w:cs="Huawei Sans"/>
        </w:rPr>
      </w:pPr>
      <w:r>
        <w:rPr>
          <w:rFonts w:cs="Huawei Sans"/>
        </w:rPr>
        <w:tab/>
      </w:r>
      <w:r>
        <w:rPr>
          <w:rFonts w:cs="Huawei Sans"/>
        </w:rPr>
        <w:tab/>
      </w:r>
      <w:r w:rsidR="00EF426E" w:rsidRPr="00383667">
        <w:rPr>
          <w:rFonts w:cs="Huawei Sans"/>
        </w:rPr>
        <w:t>10.0.12.1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00:05:39</w:t>
      </w:r>
      <w:r>
        <w:rPr>
          <w:rFonts w:cs="Huawei Sans"/>
        </w:rPr>
        <w:tab/>
      </w:r>
      <w:r>
        <w:rPr>
          <w:rFonts w:cs="Huawei Sans"/>
        </w:rPr>
        <w:tab/>
      </w:r>
      <w:r>
        <w:rPr>
          <w:rFonts w:cs="Huawei Sans"/>
        </w:rPr>
        <w:tab/>
      </w:r>
      <w:r>
        <w:rPr>
          <w:rFonts w:cs="Huawei Sans"/>
        </w:rPr>
        <w:tab/>
      </w:r>
      <w:r w:rsidR="00EF426E" w:rsidRPr="00383667">
        <w:rPr>
          <w:rFonts w:cs="Huawei Sans"/>
        </w:rPr>
        <w:tab/>
      </w:r>
      <w:r w:rsidR="00EF426E" w:rsidRPr="00383667">
        <w:rPr>
          <w:rFonts w:cs="Huawei Sans"/>
        </w:rPr>
        <w:tab/>
      </w:r>
      <w:r w:rsidR="00EF426E" w:rsidRPr="00383667">
        <w:rPr>
          <w:rFonts w:cs="Huawei Sans"/>
        </w:rPr>
        <w:tab/>
        <w:t>Established</w:t>
      </w:r>
      <w:r>
        <w:rPr>
          <w:rFonts w:cs="Huawei Sans"/>
        </w:rPr>
        <w:tab/>
      </w:r>
      <w:r>
        <w:rPr>
          <w:rFonts w:cs="Huawei Sans"/>
        </w:rPr>
        <w:tab/>
      </w:r>
      <w:r>
        <w:rPr>
          <w:rFonts w:cs="Huawei Sans"/>
        </w:rPr>
        <w:tab/>
      </w:r>
      <w:r w:rsidR="00EF426E" w:rsidRPr="00383667">
        <w:rPr>
          <w:rFonts w:cs="Huawei Sans"/>
        </w:rPr>
        <w:t>0</w:t>
      </w:r>
    </w:p>
    <w:p w14:paraId="120774C5" w14:textId="75F9D97B" w:rsidR="00EF426E" w:rsidRPr="00383667" w:rsidRDefault="001663A4" w:rsidP="00EF426E">
      <w:pPr>
        <w:pStyle w:val="2f3"/>
        <w:rPr>
          <w:rFonts w:cs="Huawei Sans"/>
        </w:rPr>
      </w:pPr>
      <w:r>
        <w:rPr>
          <w:rFonts w:cs="Huawei Sans"/>
        </w:rPr>
        <w:tab/>
      </w:r>
      <w:r>
        <w:rPr>
          <w:rFonts w:cs="Huawei Sans"/>
        </w:rPr>
        <w:tab/>
      </w:r>
      <w:r w:rsidR="00EF426E" w:rsidRPr="00383667">
        <w:rPr>
          <w:rFonts w:cs="Huawei Sans"/>
        </w:rPr>
        <w:t>10.0.23.3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00:05:23</w:t>
      </w:r>
      <w:r>
        <w:rPr>
          <w:rFonts w:cs="Huawei Sans"/>
        </w:rPr>
        <w:tab/>
      </w:r>
      <w:r>
        <w:rPr>
          <w:rFonts w:cs="Huawei Sans"/>
        </w:rPr>
        <w:tab/>
      </w:r>
      <w:r>
        <w:rPr>
          <w:rFonts w:cs="Huawei Sans"/>
        </w:rPr>
        <w:tab/>
      </w:r>
      <w:r w:rsidR="00EF426E" w:rsidRPr="00383667">
        <w:rPr>
          <w:rFonts w:cs="Huawei Sans"/>
        </w:rPr>
        <w:tab/>
      </w:r>
      <w:r w:rsidR="00EF426E" w:rsidRPr="00383667">
        <w:rPr>
          <w:rFonts w:cs="Huawei Sans"/>
        </w:rPr>
        <w:tab/>
      </w:r>
      <w:r w:rsidR="00EF426E" w:rsidRPr="00383667">
        <w:rPr>
          <w:rFonts w:cs="Huawei Sans"/>
        </w:rPr>
        <w:tab/>
      </w:r>
      <w:r>
        <w:rPr>
          <w:rFonts w:cs="Huawei Sans"/>
        </w:rPr>
        <w:tab/>
      </w:r>
      <w:r w:rsidR="00EF426E" w:rsidRPr="00383667">
        <w:rPr>
          <w:rFonts w:cs="Huawei Sans"/>
        </w:rPr>
        <w:t>Established</w:t>
      </w:r>
      <w:r>
        <w:rPr>
          <w:rFonts w:cs="Huawei Sans"/>
        </w:rPr>
        <w:tab/>
      </w:r>
      <w:r>
        <w:rPr>
          <w:rFonts w:cs="Huawei Sans"/>
        </w:rPr>
        <w:tab/>
      </w:r>
      <w:r>
        <w:rPr>
          <w:rFonts w:cs="Huawei Sans"/>
        </w:rPr>
        <w:tab/>
      </w:r>
      <w:r w:rsidR="00EF426E" w:rsidRPr="00383667">
        <w:rPr>
          <w:rFonts w:cs="Huawei Sans"/>
        </w:rPr>
        <w:t>0</w:t>
      </w:r>
    </w:p>
    <w:p w14:paraId="43177159" w14:textId="25C6D7EB" w:rsidR="00EF426E" w:rsidRPr="00383667" w:rsidRDefault="001663A4" w:rsidP="00EF426E">
      <w:pPr>
        <w:pStyle w:val="2f3"/>
        <w:rPr>
          <w:rFonts w:cs="Huawei Sans"/>
        </w:rPr>
      </w:pPr>
      <w:r>
        <w:rPr>
          <w:rFonts w:cs="Huawei Sans"/>
        </w:rPr>
        <w:tab/>
      </w:r>
      <w:r>
        <w:rPr>
          <w:rFonts w:cs="Huawei Sans"/>
        </w:rPr>
        <w:tab/>
      </w:r>
      <w:r w:rsidR="00EF426E" w:rsidRPr="00383667">
        <w:rPr>
          <w:rFonts w:cs="Huawei Sans"/>
        </w:rPr>
        <w:t>10.0.24.4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00:05:16</w:t>
      </w:r>
      <w:r>
        <w:rPr>
          <w:rFonts w:cs="Huawei Sans"/>
        </w:rPr>
        <w:tab/>
      </w:r>
      <w:r>
        <w:rPr>
          <w:rFonts w:cs="Huawei Sans"/>
        </w:rPr>
        <w:tab/>
      </w:r>
      <w:r>
        <w:rPr>
          <w:rFonts w:cs="Huawei Sans"/>
        </w:rPr>
        <w:tab/>
      </w:r>
      <w:r>
        <w:rPr>
          <w:rFonts w:cs="Huawei Sans"/>
        </w:rPr>
        <w:tab/>
      </w:r>
      <w:r w:rsidR="00EF426E" w:rsidRPr="00383667">
        <w:rPr>
          <w:rFonts w:cs="Huawei Sans"/>
        </w:rPr>
        <w:tab/>
      </w:r>
      <w:r w:rsidR="00EF426E" w:rsidRPr="00383667">
        <w:rPr>
          <w:rFonts w:cs="Huawei Sans"/>
        </w:rPr>
        <w:tab/>
      </w:r>
      <w:r w:rsidR="00EF426E" w:rsidRPr="00383667">
        <w:rPr>
          <w:rFonts w:cs="Huawei Sans"/>
        </w:rPr>
        <w:tab/>
        <w:t>Established</w:t>
      </w:r>
      <w:r>
        <w:rPr>
          <w:rFonts w:cs="Huawei Sans"/>
        </w:rPr>
        <w:tab/>
      </w:r>
      <w:r>
        <w:rPr>
          <w:rFonts w:cs="Huawei Sans"/>
        </w:rPr>
        <w:tab/>
      </w:r>
      <w:r>
        <w:rPr>
          <w:rFonts w:cs="Huawei Sans"/>
        </w:rPr>
        <w:tab/>
      </w:r>
      <w:r w:rsidR="00EF426E" w:rsidRPr="00383667">
        <w:rPr>
          <w:rFonts w:cs="Huawei Sans"/>
        </w:rPr>
        <w:t>0</w:t>
      </w:r>
    </w:p>
    <w:p w14:paraId="75643D9E" w14:textId="77777777" w:rsidR="00EF426E" w:rsidRPr="00383667" w:rsidRDefault="00EF426E" w:rsidP="00EF426E">
      <w:pPr>
        <w:pStyle w:val="2f3"/>
        <w:rPr>
          <w:rFonts w:cs="Huawei Sans"/>
        </w:rPr>
      </w:pPr>
    </w:p>
    <w:p w14:paraId="219CD1E2" w14:textId="77777777" w:rsidR="00EF426E" w:rsidRPr="00383667" w:rsidRDefault="00EF426E" w:rsidP="00EF426E">
      <w:pPr>
        <w:pStyle w:val="2f3"/>
        <w:rPr>
          <w:rFonts w:cs="Huawei Sans"/>
        </w:rPr>
      </w:pPr>
      <w:r w:rsidRPr="00383667">
        <w:rPr>
          <w:rFonts w:cs="Huawei Sans"/>
        </w:rPr>
        <w:t xml:space="preserve">&lt;R3&gt;display bgp peer </w:t>
      </w:r>
    </w:p>
    <w:p w14:paraId="182C8BC4" w14:textId="77777777" w:rsidR="00EF426E" w:rsidRPr="00383667" w:rsidRDefault="00EF426E" w:rsidP="00EF426E">
      <w:pPr>
        <w:pStyle w:val="2f3"/>
        <w:rPr>
          <w:rFonts w:cs="Huawei Sans"/>
        </w:rPr>
      </w:pPr>
    </w:p>
    <w:p w14:paraId="7FFAAEAC" w14:textId="77777777" w:rsidR="00EF426E" w:rsidRPr="00383667" w:rsidRDefault="00EF426E" w:rsidP="00EF426E">
      <w:pPr>
        <w:pStyle w:val="2f3"/>
        <w:rPr>
          <w:rFonts w:cs="Huawei Sans"/>
        </w:rPr>
      </w:pPr>
      <w:r w:rsidRPr="00383667">
        <w:rPr>
          <w:rFonts w:cs="Huawei Sans"/>
        </w:rPr>
        <w:t xml:space="preserve"> BGP local router ID : 10.0.3.3</w:t>
      </w:r>
    </w:p>
    <w:p w14:paraId="4F0BFFD5" w14:textId="77777777" w:rsidR="00EF426E" w:rsidRPr="00383667" w:rsidRDefault="00EF426E" w:rsidP="00EF426E">
      <w:pPr>
        <w:pStyle w:val="2f3"/>
        <w:rPr>
          <w:rFonts w:cs="Huawei Sans"/>
        </w:rPr>
      </w:pPr>
      <w:r w:rsidRPr="00383667">
        <w:rPr>
          <w:rFonts w:cs="Huawei Sans"/>
        </w:rPr>
        <w:t xml:space="preserve"> Local AS number : 64511</w:t>
      </w:r>
    </w:p>
    <w:p w14:paraId="1A627841" w14:textId="77777777" w:rsidR="00EF426E" w:rsidRPr="00383667" w:rsidRDefault="00EF426E" w:rsidP="00EF426E">
      <w:pPr>
        <w:pStyle w:val="2f3"/>
        <w:rPr>
          <w:rFonts w:cs="Huawei Sans"/>
        </w:rPr>
      </w:pPr>
      <w:r w:rsidRPr="00383667">
        <w:rPr>
          <w:rFonts w:cs="Huawei Sans"/>
        </w:rPr>
        <w:t xml:space="preserve"> Total number of peers : 2</w:t>
      </w:r>
      <w:r w:rsidRPr="00383667">
        <w:rPr>
          <w:rFonts w:cs="Huawei Sans"/>
        </w:rPr>
        <w:tab/>
        <w:t xml:space="preserve">  Peers in established state : 2</w:t>
      </w:r>
    </w:p>
    <w:p w14:paraId="4EAC2257" w14:textId="77777777" w:rsidR="00EF426E" w:rsidRPr="00383667" w:rsidRDefault="00EF426E" w:rsidP="00EF426E">
      <w:pPr>
        <w:pStyle w:val="2f3"/>
        <w:rPr>
          <w:rFonts w:cs="Huawei Sans"/>
        </w:rPr>
      </w:pPr>
    </w:p>
    <w:p w14:paraId="3CAE3D72" w14:textId="633DD498" w:rsidR="00EF426E" w:rsidRPr="00383667" w:rsidRDefault="00EF426E" w:rsidP="00EF426E">
      <w:pPr>
        <w:pStyle w:val="2f3"/>
        <w:rPr>
          <w:rFonts w:cs="Huawei Sans"/>
        </w:rPr>
      </w:pPr>
      <w:r w:rsidRPr="00383667">
        <w:rPr>
          <w:rFonts w:cs="Huawei Sans"/>
        </w:rPr>
        <w:t xml:space="preserve">  Peer            V        AS      MsgRcvd  MsgSent OutQ  Up/Down      State </w:t>
      </w:r>
      <w:r w:rsidR="001663A4">
        <w:rPr>
          <w:rFonts w:cs="Huawei Sans"/>
        </w:rPr>
        <w:t xml:space="preserve">  </w:t>
      </w:r>
      <w:r w:rsidRPr="00383667">
        <w:rPr>
          <w:rFonts w:cs="Huawei Sans"/>
        </w:rPr>
        <w:t xml:space="preserve">   PrefRcv</w:t>
      </w:r>
    </w:p>
    <w:p w14:paraId="03781017" w14:textId="77777777" w:rsidR="00EF426E" w:rsidRPr="00383667" w:rsidRDefault="00EF426E" w:rsidP="00EF426E">
      <w:pPr>
        <w:pStyle w:val="2f3"/>
        <w:rPr>
          <w:rFonts w:cs="Huawei Sans"/>
        </w:rPr>
      </w:pPr>
    </w:p>
    <w:p w14:paraId="300DF562" w14:textId="77777777" w:rsidR="00EF426E" w:rsidRPr="00383667" w:rsidRDefault="00EF426E" w:rsidP="00EF426E">
      <w:pPr>
        <w:pStyle w:val="2f3"/>
        <w:rPr>
          <w:rFonts w:cs="Huawei Sans"/>
        </w:rPr>
      </w:pPr>
      <w:r w:rsidRPr="00383667">
        <w:rPr>
          <w:rFonts w:cs="Huawei Sans"/>
        </w:rPr>
        <w:t xml:space="preserve">  10.0.23.2        4       64511        7        8     0      00:04:33   </w:t>
      </w:r>
      <w:r w:rsidRPr="00383667">
        <w:rPr>
          <w:rFonts w:cs="Huawei Sans"/>
        </w:rPr>
        <w:tab/>
      </w:r>
      <w:r w:rsidRPr="00383667">
        <w:rPr>
          <w:rFonts w:cs="Huawei Sans"/>
        </w:rPr>
        <w:tab/>
      </w:r>
      <w:r w:rsidRPr="00383667">
        <w:rPr>
          <w:rFonts w:cs="Huawei Sans"/>
        </w:rPr>
        <w:tab/>
        <w:t xml:space="preserve"> Established   0</w:t>
      </w:r>
    </w:p>
    <w:p w14:paraId="228B7ED4" w14:textId="77777777" w:rsidR="00EF426E" w:rsidRPr="00383667" w:rsidRDefault="00EF426E" w:rsidP="00EF426E">
      <w:pPr>
        <w:pStyle w:val="2f3"/>
        <w:rPr>
          <w:rFonts w:cs="Huawei Sans"/>
        </w:rPr>
      </w:pPr>
      <w:r w:rsidRPr="00383667">
        <w:rPr>
          <w:rFonts w:cs="Huawei Sans"/>
        </w:rPr>
        <w:t xml:space="preserve">  10.0.34.4        4       64511        8        9     0      00:04:32  </w:t>
      </w:r>
      <w:r w:rsidRPr="00383667">
        <w:rPr>
          <w:rFonts w:cs="Huawei Sans"/>
        </w:rPr>
        <w:tab/>
      </w:r>
      <w:r w:rsidRPr="00383667">
        <w:rPr>
          <w:rFonts w:cs="Huawei Sans"/>
        </w:rPr>
        <w:tab/>
      </w:r>
      <w:r w:rsidRPr="00383667">
        <w:rPr>
          <w:rFonts w:cs="Huawei Sans"/>
        </w:rPr>
        <w:tab/>
        <w:t xml:space="preserve">  Established   0</w:t>
      </w:r>
    </w:p>
    <w:p w14:paraId="5C8D56C4" w14:textId="77777777" w:rsidR="00EF426E" w:rsidRPr="00383667" w:rsidRDefault="00EF426E" w:rsidP="00EF426E">
      <w:pPr>
        <w:pStyle w:val="1e"/>
      </w:pPr>
      <w:r w:rsidRPr="00383667">
        <w:t>The command outputs show that the IBGP peer relationships have been successfully established in the AS.</w:t>
      </w:r>
    </w:p>
    <w:p w14:paraId="6EFDA860" w14:textId="77777777" w:rsidR="00EF426E" w:rsidRPr="00383667" w:rsidRDefault="00EF426E" w:rsidP="00604E8C">
      <w:pPr>
        <w:pStyle w:val="30"/>
        <w:ind w:left="1032" w:hanging="278"/>
        <w:outlineLvl w:val="9"/>
        <w:rPr>
          <w:rFonts w:cs="Huawei Sans"/>
        </w:rPr>
      </w:pPr>
      <w:r w:rsidRPr="00383667">
        <w:rPr>
          <w:rFonts w:cs="Huawei Sans"/>
        </w:rPr>
        <w:t>Configure RRs.</w:t>
      </w:r>
    </w:p>
    <w:p w14:paraId="143165C3" w14:textId="77777777" w:rsidR="00EF426E" w:rsidRPr="00383667" w:rsidRDefault="00EF426E" w:rsidP="00EF426E">
      <w:pPr>
        <w:pStyle w:val="1e"/>
      </w:pPr>
      <w:r w:rsidRPr="00383667">
        <w:t># Configure R1 as an RR client on R2.</w:t>
      </w:r>
    </w:p>
    <w:p w14:paraId="4619991F" w14:textId="77777777" w:rsidR="00EF426E" w:rsidRPr="00383667" w:rsidRDefault="00EF426E" w:rsidP="00EF426E">
      <w:pPr>
        <w:pStyle w:val="2f3"/>
        <w:rPr>
          <w:rFonts w:cs="Huawei Sans"/>
        </w:rPr>
      </w:pPr>
      <w:r w:rsidRPr="00383667">
        <w:rPr>
          <w:rFonts w:cs="Huawei Sans"/>
        </w:rPr>
        <w:t>[R2]bgp 64511</w:t>
      </w:r>
    </w:p>
    <w:p w14:paraId="5F140557" w14:textId="77777777" w:rsidR="00EF426E" w:rsidRPr="00383667" w:rsidRDefault="00EF426E" w:rsidP="00EF426E">
      <w:pPr>
        <w:pStyle w:val="2f3"/>
        <w:rPr>
          <w:rFonts w:cs="Huawei Sans"/>
        </w:rPr>
      </w:pPr>
      <w:r w:rsidRPr="00383667">
        <w:rPr>
          <w:rFonts w:cs="Huawei Sans"/>
        </w:rPr>
        <w:t>[R2-bgp] peer 10.0.12.1 reflect-client</w:t>
      </w:r>
    </w:p>
    <w:p w14:paraId="74A60AD3" w14:textId="77777777" w:rsidR="00EF426E" w:rsidRPr="00383667" w:rsidRDefault="00EF426E" w:rsidP="00EF426E">
      <w:pPr>
        <w:pStyle w:val="1e"/>
      </w:pPr>
      <w:r w:rsidRPr="00383667">
        <w:t># Configure R2 as an RR client on R3.</w:t>
      </w:r>
    </w:p>
    <w:p w14:paraId="20FA382A" w14:textId="77777777" w:rsidR="00EF426E" w:rsidRPr="00383667" w:rsidRDefault="00EF426E" w:rsidP="00EF426E">
      <w:pPr>
        <w:pStyle w:val="2f3"/>
        <w:rPr>
          <w:rFonts w:cs="Huawei Sans"/>
        </w:rPr>
      </w:pPr>
      <w:r w:rsidRPr="00383667">
        <w:rPr>
          <w:rFonts w:cs="Huawei Sans"/>
        </w:rPr>
        <w:t>[R3]bgp 64511</w:t>
      </w:r>
    </w:p>
    <w:p w14:paraId="3A49724F" w14:textId="77777777" w:rsidR="00EF426E" w:rsidRPr="00383667" w:rsidRDefault="00EF426E" w:rsidP="00EF426E">
      <w:pPr>
        <w:pStyle w:val="2f3"/>
        <w:rPr>
          <w:rFonts w:cs="Huawei Sans"/>
        </w:rPr>
      </w:pPr>
      <w:r w:rsidRPr="00383667">
        <w:rPr>
          <w:rFonts w:cs="Huawei Sans"/>
        </w:rPr>
        <w:t>[R3-bgp] peer 10.0.23.2 reflect-client</w:t>
      </w:r>
    </w:p>
    <w:p w14:paraId="25EEAA40" w14:textId="77777777" w:rsidR="00EF426E" w:rsidRPr="00383667" w:rsidRDefault="00EF426E" w:rsidP="00EF426E">
      <w:pPr>
        <w:pStyle w:val="1e"/>
      </w:pPr>
      <w:r w:rsidRPr="00383667">
        <w:t># Configure R3 as an RR client on R4.</w:t>
      </w:r>
    </w:p>
    <w:p w14:paraId="500617E4" w14:textId="77777777" w:rsidR="00EF426E" w:rsidRPr="00383667" w:rsidRDefault="00EF426E" w:rsidP="00EF426E">
      <w:pPr>
        <w:pStyle w:val="2f3"/>
        <w:rPr>
          <w:rFonts w:cs="Huawei Sans"/>
        </w:rPr>
      </w:pPr>
      <w:r w:rsidRPr="00383667">
        <w:rPr>
          <w:rFonts w:cs="Huawei Sans"/>
        </w:rPr>
        <w:t>[R4]bgp 64511</w:t>
      </w:r>
    </w:p>
    <w:p w14:paraId="14CF59FA" w14:textId="77777777" w:rsidR="00EF426E" w:rsidRPr="00383667" w:rsidRDefault="00EF426E" w:rsidP="00EF426E">
      <w:pPr>
        <w:pStyle w:val="2f3"/>
        <w:rPr>
          <w:rFonts w:cs="Huawei Sans"/>
        </w:rPr>
      </w:pPr>
      <w:r w:rsidRPr="00383667">
        <w:rPr>
          <w:rFonts w:cs="Huawei Sans"/>
        </w:rPr>
        <w:t>[R4-bgp] peer 10.0.34.3 reflect-client</w:t>
      </w:r>
    </w:p>
    <w:p w14:paraId="40F57972" w14:textId="77777777" w:rsidR="00EF426E" w:rsidRPr="00383667" w:rsidRDefault="00EF426E" w:rsidP="00604E8C">
      <w:pPr>
        <w:pStyle w:val="30"/>
        <w:ind w:left="1032" w:hanging="278"/>
        <w:outlineLvl w:val="9"/>
        <w:rPr>
          <w:rFonts w:cs="Huawei Sans"/>
        </w:rPr>
      </w:pPr>
      <w:r w:rsidRPr="00383667">
        <w:rPr>
          <w:rFonts w:cs="Huawei Sans"/>
        </w:rPr>
        <w:t>Verify that the Originator_ID attribute can prevent routing loops.</w:t>
      </w:r>
    </w:p>
    <w:p w14:paraId="2440E29B" w14:textId="77777777" w:rsidR="00EF426E" w:rsidRPr="00383667" w:rsidRDefault="00EF426E" w:rsidP="00EF426E">
      <w:pPr>
        <w:pStyle w:val="1e"/>
      </w:pPr>
      <w:r w:rsidRPr="00383667">
        <w:t>In this step, configure R2 to advertise the BGP route 10.2.2.0/24. Observe whether the route is advertised back to R2 after being reflected by R3 and R4 in sequence. If so, a routing loop may occur.</w:t>
      </w:r>
    </w:p>
    <w:p w14:paraId="68422621" w14:textId="77777777" w:rsidR="00EF426E" w:rsidRPr="00383667" w:rsidRDefault="00EF426E" w:rsidP="00EF426E">
      <w:pPr>
        <w:pStyle w:val="1e"/>
      </w:pPr>
      <w:r w:rsidRPr="00383667">
        <w:lastRenderedPageBreak/>
        <w:t>By default, after R2 advertises a BGP route, the route is directly advertised by R2 to R4. In addition, the route is reflected by R3 to R4. In this case, R4 preferentially selects the route directly advertised by R2 and does not reflect the route reflected by R3 back to R2. For the purpose of this experiment, a route-policy needs to be configured on R2 to prevent R2 from directly advertising the route 10.2.2.0/24 to R4.</w:t>
      </w:r>
    </w:p>
    <w:p w14:paraId="22C89469" w14:textId="77777777" w:rsidR="00EF426E" w:rsidRPr="00383667" w:rsidRDefault="00EF426E" w:rsidP="00EF426E">
      <w:pPr>
        <w:pStyle w:val="1e"/>
      </w:pPr>
      <w:r w:rsidRPr="00383667">
        <w:t># Configure a route-policy.</w:t>
      </w:r>
    </w:p>
    <w:p w14:paraId="03F24CA6" w14:textId="77777777" w:rsidR="00EF426E" w:rsidRPr="00383667" w:rsidRDefault="00EF426E" w:rsidP="00EF426E">
      <w:pPr>
        <w:pStyle w:val="2f3"/>
        <w:rPr>
          <w:rFonts w:cs="Huawei Sans"/>
        </w:rPr>
      </w:pPr>
      <w:r w:rsidRPr="00383667">
        <w:rPr>
          <w:rFonts w:cs="Huawei Sans"/>
        </w:rPr>
        <w:t>[R2]</w:t>
      </w:r>
      <w:r w:rsidRPr="00497E5B">
        <w:rPr>
          <w:rFonts w:cs="Huawei Sans"/>
        </w:rPr>
        <w:t>acl</w:t>
      </w:r>
      <w:r w:rsidRPr="00383667">
        <w:rPr>
          <w:rFonts w:cs="Huawei Sans"/>
        </w:rPr>
        <w:t xml:space="preserve"> number 2000</w:t>
      </w:r>
    </w:p>
    <w:p w14:paraId="0173413E" w14:textId="77777777" w:rsidR="00EF426E" w:rsidRPr="00383667" w:rsidRDefault="00EF426E" w:rsidP="00EF426E">
      <w:pPr>
        <w:pStyle w:val="2f3"/>
        <w:rPr>
          <w:rFonts w:cs="Huawei Sans"/>
        </w:rPr>
      </w:pPr>
      <w:r w:rsidRPr="00383667">
        <w:rPr>
          <w:rFonts w:cs="Huawei Sans"/>
        </w:rPr>
        <w:t>[R2-acl-basic-2000] rule 5 permit</w:t>
      </w:r>
    </w:p>
    <w:p w14:paraId="3D9A9F32" w14:textId="77777777" w:rsidR="00EF426E" w:rsidRPr="00383667" w:rsidRDefault="00EF426E" w:rsidP="00EF426E">
      <w:pPr>
        <w:pStyle w:val="2f3"/>
        <w:rPr>
          <w:rFonts w:cs="Huawei Sans"/>
        </w:rPr>
      </w:pPr>
      <w:r w:rsidRPr="00383667">
        <w:rPr>
          <w:rFonts w:cs="Huawei Sans"/>
        </w:rPr>
        <w:t>[R2-acl-basic-2000] quit</w:t>
      </w:r>
    </w:p>
    <w:p w14:paraId="6FDA196E" w14:textId="77777777" w:rsidR="00EF426E" w:rsidRPr="00383667" w:rsidRDefault="00EF426E" w:rsidP="00EF426E">
      <w:pPr>
        <w:pStyle w:val="2f3"/>
        <w:rPr>
          <w:rFonts w:cs="Huawei Sans"/>
        </w:rPr>
      </w:pPr>
    </w:p>
    <w:p w14:paraId="1D0E7538" w14:textId="77777777" w:rsidR="00EF426E" w:rsidRPr="00383667" w:rsidRDefault="00EF426E" w:rsidP="00EF426E">
      <w:pPr>
        <w:pStyle w:val="2f3"/>
        <w:rPr>
          <w:rFonts w:cs="Huawei Sans"/>
        </w:rPr>
      </w:pPr>
      <w:r w:rsidRPr="00383667">
        <w:rPr>
          <w:rFonts w:cs="Huawei Sans"/>
        </w:rPr>
        <w:t>[R2]route-policy bgp deny node 10</w:t>
      </w:r>
    </w:p>
    <w:p w14:paraId="4EB39A51" w14:textId="77777777" w:rsidR="00EF426E" w:rsidRPr="00383667" w:rsidRDefault="00EF426E" w:rsidP="00EF426E">
      <w:pPr>
        <w:pStyle w:val="2f3"/>
        <w:rPr>
          <w:rFonts w:cs="Huawei Sans"/>
        </w:rPr>
      </w:pPr>
      <w:r w:rsidRPr="00383667">
        <w:rPr>
          <w:rFonts w:cs="Huawei Sans"/>
        </w:rPr>
        <w:t xml:space="preserve">[R2-route-policy] if-match </w:t>
      </w:r>
      <w:r w:rsidRPr="00497E5B">
        <w:rPr>
          <w:rFonts w:cs="Huawei Sans"/>
        </w:rPr>
        <w:t>acl</w:t>
      </w:r>
      <w:r w:rsidRPr="00383667">
        <w:rPr>
          <w:rFonts w:cs="Huawei Sans"/>
        </w:rPr>
        <w:t xml:space="preserve"> 2000</w:t>
      </w:r>
    </w:p>
    <w:p w14:paraId="74D8D991" w14:textId="77777777" w:rsidR="00EF426E" w:rsidRPr="00383667" w:rsidRDefault="00EF426E" w:rsidP="00EF426E">
      <w:pPr>
        <w:pStyle w:val="1e"/>
      </w:pPr>
      <w:r w:rsidRPr="00383667">
        <w:t># Apply the route-policy to filter routes to be advertised to the specified BGP peer.</w:t>
      </w:r>
    </w:p>
    <w:p w14:paraId="3E1F8BC2" w14:textId="77777777" w:rsidR="00EF426E" w:rsidRPr="00383667" w:rsidRDefault="00EF426E" w:rsidP="00EF426E">
      <w:pPr>
        <w:pStyle w:val="2f3"/>
        <w:rPr>
          <w:rFonts w:cs="Huawei Sans"/>
        </w:rPr>
      </w:pPr>
      <w:r w:rsidRPr="00383667">
        <w:rPr>
          <w:rFonts w:cs="Huawei Sans"/>
        </w:rPr>
        <w:t>[R2]bgp 64511</w:t>
      </w:r>
    </w:p>
    <w:p w14:paraId="5B416386" w14:textId="77777777" w:rsidR="00EF426E" w:rsidRPr="00383667" w:rsidRDefault="00EF426E" w:rsidP="00EF426E">
      <w:pPr>
        <w:pStyle w:val="2f3"/>
        <w:rPr>
          <w:rFonts w:cs="Huawei Sans"/>
        </w:rPr>
      </w:pPr>
      <w:r w:rsidRPr="00383667">
        <w:rPr>
          <w:rFonts w:cs="Huawei Sans"/>
        </w:rPr>
        <w:t>[R2-bgp] peer 10.0.24.4 route-policy bgp export</w:t>
      </w:r>
    </w:p>
    <w:p w14:paraId="7693E18B" w14:textId="77777777" w:rsidR="00EF426E" w:rsidRPr="00383667" w:rsidRDefault="00EF426E" w:rsidP="00EF426E">
      <w:pPr>
        <w:pStyle w:val="1e"/>
      </w:pPr>
      <w:r w:rsidRPr="00383667">
        <w:t># Configure R2 to advertise the route 10.2.2.0/24.</w:t>
      </w:r>
    </w:p>
    <w:p w14:paraId="224097D8" w14:textId="77777777" w:rsidR="00EF426E" w:rsidRPr="00383667" w:rsidRDefault="00EF426E" w:rsidP="00EF426E">
      <w:pPr>
        <w:pStyle w:val="2f3"/>
        <w:rPr>
          <w:rFonts w:cs="Huawei Sans"/>
        </w:rPr>
      </w:pPr>
      <w:r w:rsidRPr="00383667">
        <w:rPr>
          <w:rFonts w:cs="Huawei Sans"/>
        </w:rPr>
        <w:t>[R2]bgp 64511</w:t>
      </w:r>
    </w:p>
    <w:p w14:paraId="230E072C" w14:textId="77777777" w:rsidR="00EF426E" w:rsidRPr="00383667" w:rsidRDefault="00EF426E" w:rsidP="00EF426E">
      <w:pPr>
        <w:pStyle w:val="2f3"/>
        <w:rPr>
          <w:rFonts w:cs="Huawei Sans"/>
        </w:rPr>
      </w:pPr>
      <w:r w:rsidRPr="00383667">
        <w:rPr>
          <w:rFonts w:cs="Huawei Sans"/>
        </w:rPr>
        <w:t>[R2-bgp] network 10.2.2.0 24</w:t>
      </w:r>
    </w:p>
    <w:p w14:paraId="6A85069D" w14:textId="77777777" w:rsidR="00EF426E" w:rsidRPr="00383667" w:rsidRDefault="00EF426E" w:rsidP="00EF426E">
      <w:pPr>
        <w:pStyle w:val="1e"/>
      </w:pPr>
      <w:r w:rsidRPr="00383667">
        <w:t># Check detailed information about the route 10.2.2.0/24 on R2.</w:t>
      </w:r>
    </w:p>
    <w:p w14:paraId="0C5B9360" w14:textId="77777777" w:rsidR="00EF426E" w:rsidRPr="00383667" w:rsidRDefault="00EF426E" w:rsidP="00EF426E">
      <w:pPr>
        <w:pStyle w:val="2f3"/>
        <w:rPr>
          <w:rFonts w:cs="Huawei Sans"/>
        </w:rPr>
      </w:pPr>
      <w:r w:rsidRPr="00383667">
        <w:rPr>
          <w:rFonts w:cs="Huawei Sans"/>
        </w:rPr>
        <w:t>&lt;R2&gt;display bgp routing-table 10.2.2.0 24</w:t>
      </w:r>
    </w:p>
    <w:p w14:paraId="3031714A" w14:textId="77777777" w:rsidR="00EF426E" w:rsidRPr="00383667" w:rsidRDefault="00EF426E" w:rsidP="00EF426E">
      <w:pPr>
        <w:pStyle w:val="2f3"/>
        <w:rPr>
          <w:rFonts w:cs="Huawei Sans"/>
        </w:rPr>
      </w:pPr>
    </w:p>
    <w:p w14:paraId="73D3EC30" w14:textId="0EBBA3BA" w:rsidR="00EF426E" w:rsidRPr="00383667" w:rsidRDefault="00EF426E" w:rsidP="00EF426E">
      <w:pPr>
        <w:pStyle w:val="2f3"/>
        <w:rPr>
          <w:rFonts w:cs="Huawei Sans"/>
        </w:rPr>
      </w:pPr>
      <w:r w:rsidRPr="00383667">
        <w:rPr>
          <w:rFonts w:cs="Huawei Sans"/>
        </w:rPr>
        <w:t xml:space="preserve"> BGP local router ID</w:t>
      </w:r>
      <w:r w:rsidR="00A65125">
        <w:rPr>
          <w:rFonts w:cs="Huawei Sans"/>
        </w:rPr>
        <w:tab/>
      </w:r>
      <w:r w:rsidR="00A65125">
        <w:rPr>
          <w:rFonts w:cs="Huawei Sans"/>
        </w:rPr>
        <w:tab/>
      </w:r>
      <w:r w:rsidRPr="00383667">
        <w:rPr>
          <w:rFonts w:cs="Huawei Sans"/>
        </w:rPr>
        <w:t>: 10.0.2.2</w:t>
      </w:r>
    </w:p>
    <w:p w14:paraId="2418D225" w14:textId="4967A3A5" w:rsidR="00EF426E" w:rsidRPr="00383667" w:rsidRDefault="00A65125" w:rsidP="00EF426E">
      <w:pPr>
        <w:pStyle w:val="2f3"/>
        <w:rPr>
          <w:rFonts w:cs="Huawei Sans"/>
        </w:rPr>
      </w:pPr>
      <w:r>
        <w:rPr>
          <w:rFonts w:cs="Huawei Sans"/>
        </w:rPr>
        <w:t xml:space="preserve"> Local AS number</w:t>
      </w:r>
      <w:r>
        <w:rPr>
          <w:rFonts w:cs="Huawei Sans"/>
        </w:rPr>
        <w:tab/>
      </w:r>
      <w:r>
        <w:rPr>
          <w:rFonts w:cs="Huawei Sans"/>
        </w:rPr>
        <w:tab/>
      </w:r>
      <w:r>
        <w:rPr>
          <w:rFonts w:cs="Huawei Sans"/>
        </w:rPr>
        <w:tab/>
      </w:r>
      <w:r>
        <w:rPr>
          <w:rFonts w:cs="Huawei Sans"/>
        </w:rPr>
        <w:tab/>
      </w:r>
      <w:r w:rsidR="00EF426E" w:rsidRPr="00383667">
        <w:rPr>
          <w:rFonts w:cs="Huawei Sans"/>
        </w:rPr>
        <w:t>: 64511</w:t>
      </w:r>
    </w:p>
    <w:p w14:paraId="67428DB6" w14:textId="23F0E5DD" w:rsidR="00EF426E" w:rsidRPr="00383667" w:rsidRDefault="00EF426E" w:rsidP="00EF426E">
      <w:pPr>
        <w:pStyle w:val="2f3"/>
        <w:rPr>
          <w:rFonts w:cs="Huawei Sans"/>
        </w:rPr>
      </w:pPr>
      <w:r w:rsidRPr="00383667">
        <w:rPr>
          <w:rFonts w:cs="Huawei Sans"/>
        </w:rPr>
        <w:t xml:space="preserve"> Paths</w:t>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Pr="00383667">
        <w:rPr>
          <w:rFonts w:cs="Huawei Sans"/>
        </w:rPr>
        <w:t xml:space="preserve">: </w:t>
      </w:r>
      <w:r w:rsidR="00C041F4">
        <w:rPr>
          <w:rFonts w:cs="Huawei Sans"/>
        </w:rPr>
        <w:t>1</w:t>
      </w:r>
      <w:r w:rsidRPr="00383667">
        <w:rPr>
          <w:rFonts w:cs="Huawei Sans"/>
        </w:rPr>
        <w:t xml:space="preserve"> available, 1 best, 1 select</w:t>
      </w:r>
    </w:p>
    <w:p w14:paraId="7F4368C3" w14:textId="77777777" w:rsidR="00EF426E" w:rsidRPr="00383667" w:rsidRDefault="00EF426E" w:rsidP="00EF426E">
      <w:pPr>
        <w:pStyle w:val="2f3"/>
        <w:rPr>
          <w:rFonts w:cs="Huawei Sans"/>
        </w:rPr>
      </w:pPr>
      <w:r w:rsidRPr="00383667">
        <w:rPr>
          <w:rFonts w:cs="Huawei Sans"/>
        </w:rPr>
        <w:t xml:space="preserve"> BGP routing table entry information of 10.2.2.0/24:</w:t>
      </w:r>
    </w:p>
    <w:p w14:paraId="58170563" w14:textId="77777777" w:rsidR="00EF426E" w:rsidRPr="00383667" w:rsidRDefault="00EF426E" w:rsidP="00EF426E">
      <w:pPr>
        <w:pStyle w:val="2f3"/>
        <w:rPr>
          <w:rFonts w:cs="Huawei Sans"/>
        </w:rPr>
      </w:pPr>
      <w:r w:rsidRPr="00383667">
        <w:rPr>
          <w:rFonts w:cs="Huawei Sans"/>
        </w:rPr>
        <w:t xml:space="preserve"> Network route. </w:t>
      </w:r>
    </w:p>
    <w:p w14:paraId="06368D3F" w14:textId="67AE2D49" w:rsidR="00EF426E" w:rsidRPr="00383667" w:rsidRDefault="00EF426E" w:rsidP="00EF426E">
      <w:pPr>
        <w:pStyle w:val="2f3"/>
        <w:rPr>
          <w:rFonts w:cs="Huawei Sans"/>
        </w:rPr>
      </w:pPr>
      <w:r w:rsidRPr="00383667">
        <w:rPr>
          <w:rFonts w:cs="Huawei Sans"/>
        </w:rPr>
        <w:t xml:space="preserve"> From</w:t>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A65125">
        <w:rPr>
          <w:rFonts w:cs="Huawei Sans"/>
        </w:rPr>
        <w:tab/>
      </w:r>
      <w:r w:rsidR="00195254">
        <w:rPr>
          <w:rFonts w:cs="Huawei Sans"/>
        </w:rPr>
        <w:tab/>
      </w:r>
      <w:r w:rsidR="00A65125">
        <w:rPr>
          <w:rFonts w:cs="Huawei Sans"/>
        </w:rPr>
        <w:tab/>
      </w:r>
      <w:r w:rsidR="00A65125">
        <w:rPr>
          <w:rFonts w:cs="Huawei Sans"/>
        </w:rPr>
        <w:tab/>
      </w:r>
      <w:r w:rsidRPr="00383667">
        <w:rPr>
          <w:rFonts w:cs="Huawei Sans"/>
        </w:rPr>
        <w:t>: 0.0.0.0 (0.0.0.0)</w:t>
      </w:r>
    </w:p>
    <w:p w14:paraId="75D55B09" w14:textId="2EAE16D1" w:rsidR="00EF426E" w:rsidRPr="00383667" w:rsidRDefault="00EF426E" w:rsidP="00EF426E">
      <w:pPr>
        <w:pStyle w:val="2f3"/>
        <w:rPr>
          <w:rFonts w:cs="Huawei Sans"/>
        </w:rPr>
      </w:pPr>
      <w:r w:rsidRPr="00383667">
        <w:rPr>
          <w:rFonts w:cs="Huawei Sans"/>
        </w:rPr>
        <w:t xml:space="preserve"> Route Duration</w:t>
      </w:r>
      <w:r w:rsidR="00A65125">
        <w:rPr>
          <w:rFonts w:cs="Huawei Sans"/>
        </w:rPr>
        <w:tab/>
      </w:r>
      <w:r w:rsidR="00A65125">
        <w:rPr>
          <w:rFonts w:cs="Huawei Sans"/>
        </w:rPr>
        <w:tab/>
      </w:r>
      <w:r w:rsidR="00195254">
        <w:rPr>
          <w:rFonts w:cs="Huawei Sans"/>
        </w:rPr>
        <w:tab/>
      </w:r>
      <w:r w:rsidR="00A65125">
        <w:rPr>
          <w:rFonts w:cs="Huawei Sans"/>
        </w:rPr>
        <w:tab/>
      </w:r>
      <w:r w:rsidR="00A65125">
        <w:rPr>
          <w:rFonts w:cs="Huawei Sans"/>
        </w:rPr>
        <w:tab/>
      </w:r>
      <w:r w:rsidRPr="00383667">
        <w:rPr>
          <w:rFonts w:cs="Huawei Sans"/>
        </w:rPr>
        <w:t xml:space="preserve">: 00h00m36s  </w:t>
      </w:r>
    </w:p>
    <w:p w14:paraId="15126E78" w14:textId="0E3BFEE4" w:rsidR="00EF426E" w:rsidRPr="00383667" w:rsidRDefault="00EF426E" w:rsidP="00EF426E">
      <w:pPr>
        <w:pStyle w:val="2f3"/>
        <w:rPr>
          <w:rFonts w:cs="Huawei Sans"/>
        </w:rPr>
      </w:pPr>
      <w:r w:rsidRPr="00383667">
        <w:rPr>
          <w:rFonts w:cs="Huawei Sans"/>
        </w:rPr>
        <w:t xml:space="preserve"> Direct Out-interface</w:t>
      </w:r>
      <w:r w:rsidR="00195254">
        <w:rPr>
          <w:rFonts w:cs="Huawei Sans"/>
        </w:rPr>
        <w:tab/>
      </w:r>
      <w:r w:rsidRPr="00383667">
        <w:rPr>
          <w:rFonts w:cs="Huawei Sans"/>
        </w:rPr>
        <w:t>: LoopBack1</w:t>
      </w:r>
    </w:p>
    <w:p w14:paraId="7F24B15B" w14:textId="19037959"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195254">
        <w:rPr>
          <w:rFonts w:cs="Huawei Sans"/>
        </w:rPr>
        <w:tab/>
      </w:r>
      <w:r w:rsidR="00195254">
        <w:rPr>
          <w:rFonts w:cs="Huawei Sans"/>
        </w:rPr>
        <w:tab/>
      </w:r>
      <w:r w:rsidR="00195254">
        <w:rPr>
          <w:rFonts w:cs="Huawei Sans"/>
        </w:rPr>
        <w:tab/>
      </w:r>
      <w:r w:rsidR="00195254">
        <w:rPr>
          <w:rFonts w:cs="Huawei Sans"/>
        </w:rPr>
        <w:tab/>
      </w:r>
      <w:r w:rsidRPr="00383667">
        <w:rPr>
          <w:rFonts w:cs="Huawei Sans"/>
        </w:rPr>
        <w:t>: 10.2.2.2</w:t>
      </w:r>
    </w:p>
    <w:p w14:paraId="3DB4E000" w14:textId="69DF3879"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195254">
        <w:rPr>
          <w:rFonts w:cs="Huawei Sans"/>
        </w:rPr>
        <w:tab/>
      </w:r>
      <w:r w:rsidR="00195254">
        <w:rPr>
          <w:rFonts w:cs="Huawei Sans"/>
        </w:rPr>
        <w:tab/>
      </w:r>
      <w:r w:rsidR="00195254">
        <w:rPr>
          <w:rFonts w:cs="Huawei Sans"/>
        </w:rPr>
        <w:tab/>
      </w:r>
      <w:r w:rsidR="00195254">
        <w:rPr>
          <w:rFonts w:cs="Huawei Sans"/>
        </w:rPr>
        <w:tab/>
      </w:r>
      <w:r w:rsidRPr="00383667">
        <w:rPr>
          <w:rFonts w:cs="Huawei Sans"/>
        </w:rPr>
        <w:t>: 0x0</w:t>
      </w:r>
    </w:p>
    <w:p w14:paraId="5F024839"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pref-val</w:t>
      </w:r>
      <w:r w:rsidRPr="00383667">
        <w:rPr>
          <w:rFonts w:cs="Huawei Sans"/>
        </w:rPr>
        <w:t xml:space="preserve"> 0, valid, local, best, select, </w:t>
      </w:r>
      <w:r w:rsidRPr="00497E5B">
        <w:rPr>
          <w:rFonts w:cs="Huawei Sans"/>
        </w:rPr>
        <w:t>pre</w:t>
      </w:r>
      <w:r w:rsidRPr="00383667">
        <w:rPr>
          <w:rFonts w:cs="Huawei Sans"/>
        </w:rPr>
        <w:t xml:space="preserve"> 0</w:t>
      </w:r>
    </w:p>
    <w:p w14:paraId="7599A5F2" w14:textId="77777777" w:rsidR="00EF426E" w:rsidRPr="00383667" w:rsidRDefault="00EF426E" w:rsidP="00EF426E">
      <w:pPr>
        <w:pStyle w:val="2f3"/>
        <w:rPr>
          <w:rFonts w:cs="Huawei Sans"/>
        </w:rPr>
      </w:pPr>
      <w:r w:rsidRPr="00383667">
        <w:rPr>
          <w:rFonts w:cs="Huawei Sans"/>
        </w:rPr>
        <w:t xml:space="preserve"> Advertised to such 2 peers:</w:t>
      </w:r>
    </w:p>
    <w:p w14:paraId="22801CB1" w14:textId="77777777" w:rsidR="00EF426E" w:rsidRPr="00383667" w:rsidRDefault="00EF426E" w:rsidP="00EF426E">
      <w:pPr>
        <w:pStyle w:val="2f3"/>
        <w:rPr>
          <w:rFonts w:cs="Huawei Sans"/>
          <w:color w:val="EC7061"/>
        </w:rPr>
      </w:pPr>
      <w:r w:rsidRPr="00383667">
        <w:rPr>
          <w:rFonts w:cs="Huawei Sans"/>
          <w:color w:val="EC7061"/>
        </w:rPr>
        <w:t xml:space="preserve">    10.0.23.3    #R3</w:t>
      </w:r>
    </w:p>
    <w:p w14:paraId="27D97BCF" w14:textId="77777777" w:rsidR="00EF426E" w:rsidRPr="00383667" w:rsidRDefault="00EF426E" w:rsidP="00EF426E">
      <w:pPr>
        <w:pStyle w:val="2f3"/>
        <w:rPr>
          <w:rFonts w:cs="Huawei Sans"/>
        </w:rPr>
      </w:pPr>
      <w:r w:rsidRPr="00383667">
        <w:rPr>
          <w:rFonts w:cs="Huawei Sans"/>
        </w:rPr>
        <w:t xml:space="preserve">    </w:t>
      </w:r>
      <w:r w:rsidRPr="00383667">
        <w:rPr>
          <w:rFonts w:cs="Huawei Sans"/>
          <w:color w:val="EC7061"/>
        </w:rPr>
        <w:t>10.0.12.1    #R1</w:t>
      </w:r>
    </w:p>
    <w:p w14:paraId="5D6F6EF1" w14:textId="77777777" w:rsidR="00EF426E" w:rsidRPr="00383667" w:rsidRDefault="00EF426E" w:rsidP="00EF426E">
      <w:pPr>
        <w:pStyle w:val="1e"/>
      </w:pPr>
      <w:r w:rsidRPr="00383667">
        <w:t>The command output shows that R2 has advertised this route to R3 and R1, but not to R4.</w:t>
      </w:r>
    </w:p>
    <w:p w14:paraId="7598CC19" w14:textId="77777777" w:rsidR="00EF426E" w:rsidRPr="00383667" w:rsidRDefault="00EF426E" w:rsidP="00EF426E">
      <w:pPr>
        <w:pStyle w:val="1e"/>
      </w:pPr>
      <w:r w:rsidRPr="00383667">
        <w:t># Check detailed information about the BGP route 10.2.2.0/24 on R3.</w:t>
      </w:r>
    </w:p>
    <w:p w14:paraId="01DACDA7" w14:textId="77777777" w:rsidR="00EF426E" w:rsidRPr="00383667" w:rsidRDefault="00EF426E" w:rsidP="00EF426E">
      <w:pPr>
        <w:pStyle w:val="2f3"/>
        <w:rPr>
          <w:rFonts w:cs="Huawei Sans"/>
        </w:rPr>
      </w:pPr>
      <w:r w:rsidRPr="00383667">
        <w:rPr>
          <w:rFonts w:cs="Huawei Sans"/>
        </w:rPr>
        <w:t>&lt;R3&gt;display bgp routing-table 10.2.2.0 24</w:t>
      </w:r>
    </w:p>
    <w:p w14:paraId="421028CE" w14:textId="77777777" w:rsidR="00EF426E" w:rsidRPr="00383667" w:rsidRDefault="00EF426E" w:rsidP="00EF426E">
      <w:pPr>
        <w:pStyle w:val="2f3"/>
        <w:rPr>
          <w:rFonts w:cs="Huawei Sans"/>
        </w:rPr>
      </w:pPr>
    </w:p>
    <w:p w14:paraId="00FA35F7" w14:textId="78F6C734" w:rsidR="00EF426E" w:rsidRPr="00383667" w:rsidRDefault="00EF426E" w:rsidP="00EF426E">
      <w:pPr>
        <w:pStyle w:val="2f3"/>
        <w:rPr>
          <w:rFonts w:cs="Huawei Sans"/>
        </w:rPr>
      </w:pPr>
      <w:r w:rsidRPr="00383667">
        <w:rPr>
          <w:rFonts w:cs="Huawei Sans"/>
        </w:rPr>
        <w:t xml:space="preserve"> BGP local router ID</w:t>
      </w:r>
      <w:r w:rsidR="005A706A">
        <w:rPr>
          <w:rFonts w:cs="Huawei Sans"/>
        </w:rPr>
        <w:tab/>
      </w:r>
      <w:r w:rsidR="005A706A">
        <w:rPr>
          <w:rFonts w:cs="Huawei Sans"/>
        </w:rPr>
        <w:tab/>
      </w:r>
      <w:r w:rsidR="005A706A">
        <w:rPr>
          <w:rFonts w:cs="Huawei Sans"/>
        </w:rPr>
        <w:tab/>
      </w:r>
      <w:r w:rsidRPr="00383667">
        <w:rPr>
          <w:rFonts w:cs="Huawei Sans"/>
        </w:rPr>
        <w:t>: 10.0.3.3</w:t>
      </w:r>
    </w:p>
    <w:p w14:paraId="19F50805" w14:textId="423150D5" w:rsidR="00EF426E" w:rsidRPr="00383667" w:rsidRDefault="00EF426E" w:rsidP="00EF426E">
      <w:pPr>
        <w:pStyle w:val="2f3"/>
        <w:rPr>
          <w:rFonts w:cs="Huawei Sans"/>
        </w:rPr>
      </w:pPr>
      <w:r w:rsidRPr="00383667">
        <w:rPr>
          <w:rFonts w:cs="Huawei Sans"/>
        </w:rPr>
        <w:t xml:space="preserve"> Local AS number</w:t>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Pr="00383667">
        <w:rPr>
          <w:rFonts w:cs="Huawei Sans"/>
        </w:rPr>
        <w:t>: 64511</w:t>
      </w:r>
    </w:p>
    <w:p w14:paraId="68415FA3" w14:textId="2915BE46" w:rsidR="00EF426E" w:rsidRPr="00383667" w:rsidRDefault="00EF426E" w:rsidP="00EF426E">
      <w:pPr>
        <w:pStyle w:val="2f3"/>
        <w:rPr>
          <w:rFonts w:cs="Huawei Sans"/>
        </w:rPr>
      </w:pPr>
      <w:r w:rsidRPr="00383667">
        <w:rPr>
          <w:rFonts w:cs="Huawei Sans"/>
        </w:rPr>
        <w:t xml:space="preserve"> Paths</w:t>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Pr="00383667">
        <w:rPr>
          <w:rFonts w:cs="Huawei Sans"/>
        </w:rPr>
        <w:t>: 1 available, 1 best, 1 select</w:t>
      </w:r>
    </w:p>
    <w:p w14:paraId="2EFEE1EB" w14:textId="77777777" w:rsidR="00EF426E" w:rsidRPr="00383667" w:rsidRDefault="00EF426E" w:rsidP="00EF426E">
      <w:pPr>
        <w:pStyle w:val="2f3"/>
        <w:rPr>
          <w:rFonts w:cs="Huawei Sans"/>
        </w:rPr>
      </w:pPr>
      <w:r w:rsidRPr="00383667">
        <w:rPr>
          <w:rFonts w:cs="Huawei Sans"/>
        </w:rPr>
        <w:t xml:space="preserve"> BGP routing table entry information of 10.2.2.0/24:</w:t>
      </w:r>
    </w:p>
    <w:p w14:paraId="032DD389" w14:textId="77777777" w:rsidR="00EF426E" w:rsidRPr="00383667" w:rsidRDefault="00EF426E" w:rsidP="00EF426E">
      <w:pPr>
        <w:pStyle w:val="2f3"/>
        <w:rPr>
          <w:rFonts w:cs="Huawei Sans"/>
          <w:color w:val="EC7061"/>
        </w:rPr>
      </w:pPr>
      <w:r w:rsidRPr="00383667">
        <w:rPr>
          <w:rFonts w:cs="Huawei Sans"/>
          <w:color w:val="EC7061"/>
        </w:rPr>
        <w:lastRenderedPageBreak/>
        <w:t xml:space="preserve"> RR-client route.</w:t>
      </w:r>
    </w:p>
    <w:p w14:paraId="1018D61C" w14:textId="09EECC06" w:rsidR="00EF426E" w:rsidRPr="00383667" w:rsidRDefault="00EF426E" w:rsidP="00EF426E">
      <w:pPr>
        <w:pStyle w:val="2f3"/>
        <w:rPr>
          <w:rFonts w:cs="Huawei Sans"/>
        </w:rPr>
      </w:pPr>
      <w:r w:rsidRPr="00383667">
        <w:rPr>
          <w:rFonts w:cs="Huawei Sans"/>
        </w:rPr>
        <w:t xml:space="preserve"> From</w:t>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Pr="00383667">
        <w:rPr>
          <w:rFonts w:cs="Huawei Sans"/>
        </w:rPr>
        <w:t>: 10.0.23.2 (10.0.2.2)</w:t>
      </w:r>
    </w:p>
    <w:p w14:paraId="23DAB184" w14:textId="356F4D21" w:rsidR="00EF426E" w:rsidRPr="00383667" w:rsidRDefault="00EF426E" w:rsidP="00EF426E">
      <w:pPr>
        <w:pStyle w:val="2f3"/>
        <w:rPr>
          <w:rFonts w:cs="Huawei Sans"/>
        </w:rPr>
      </w:pPr>
      <w:r w:rsidRPr="00383667">
        <w:rPr>
          <w:rFonts w:cs="Huawei Sans"/>
        </w:rPr>
        <w:t xml:space="preserve"> Route Duration</w:t>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Pr="00383667">
        <w:rPr>
          <w:rFonts w:cs="Huawei Sans"/>
        </w:rPr>
        <w:t xml:space="preserve">: 00h31m14s  </w:t>
      </w:r>
    </w:p>
    <w:p w14:paraId="17D8C80F" w14:textId="0CEA9E81"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5A706A">
        <w:rPr>
          <w:rFonts w:cs="Huawei Sans"/>
        </w:rPr>
        <w:tab/>
      </w:r>
      <w:r w:rsidR="005A706A">
        <w:rPr>
          <w:rFonts w:cs="Huawei Sans"/>
        </w:rPr>
        <w:tab/>
      </w:r>
      <w:r w:rsidR="005A706A">
        <w:rPr>
          <w:rFonts w:cs="Huawei Sans"/>
        </w:rPr>
        <w:tab/>
      </w:r>
      <w:r w:rsidR="005A706A">
        <w:rPr>
          <w:rFonts w:cs="Huawei Sans"/>
        </w:rPr>
        <w:tab/>
      </w:r>
      <w:r w:rsidRPr="00383667">
        <w:rPr>
          <w:rFonts w:cs="Huawei Sans"/>
        </w:rPr>
        <w:t>: 0.0.0.0</w:t>
      </w:r>
    </w:p>
    <w:p w14:paraId="727F9647" w14:textId="77777777" w:rsidR="00EF426E" w:rsidRPr="00383667" w:rsidRDefault="00EF426E" w:rsidP="00EF426E">
      <w:pPr>
        <w:pStyle w:val="2f3"/>
        <w:rPr>
          <w:rFonts w:cs="Huawei Sans"/>
        </w:rPr>
      </w:pPr>
      <w:r w:rsidRPr="00383667">
        <w:rPr>
          <w:rFonts w:cs="Huawei Sans"/>
        </w:rPr>
        <w:t xml:space="preserve"> Relay IP Out-Interface: GigabitEthernet0/0/3</w:t>
      </w:r>
    </w:p>
    <w:p w14:paraId="23B50FCA" w14:textId="5EB85560" w:rsidR="00EF426E" w:rsidRPr="00383667" w:rsidRDefault="00EF426E" w:rsidP="00EF426E">
      <w:pPr>
        <w:pStyle w:val="2f3"/>
        <w:rPr>
          <w:rFonts w:cs="Huawei Sans"/>
          <w:color w:val="EC7061"/>
        </w:rPr>
      </w:pPr>
      <w:r w:rsidRPr="00383667">
        <w:rPr>
          <w:rFonts w:cs="Huawei Sans"/>
          <w:color w:val="EC7061"/>
        </w:rPr>
        <w:t xml:space="preserve"> Original </w:t>
      </w:r>
      <w:r w:rsidRPr="00497E5B">
        <w:rPr>
          <w:rFonts w:cs="Huawei Sans"/>
          <w:color w:val="EC7061"/>
        </w:rPr>
        <w:t>nexthop</w:t>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Pr="00383667">
        <w:rPr>
          <w:rFonts w:cs="Huawei Sans"/>
          <w:color w:val="EC7061"/>
        </w:rPr>
        <w:t>: 10.0.23.2</w:t>
      </w:r>
    </w:p>
    <w:p w14:paraId="742B84BB" w14:textId="3E02CFCC"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Pr="00383667">
        <w:rPr>
          <w:rFonts w:cs="Huawei Sans"/>
        </w:rPr>
        <w:t>: 0x0</w:t>
      </w:r>
    </w:p>
    <w:p w14:paraId="448FFDA8"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best, select, active, </w:t>
      </w:r>
      <w:r w:rsidRPr="00497E5B">
        <w:rPr>
          <w:rFonts w:cs="Huawei Sans"/>
        </w:rPr>
        <w:t>pre</w:t>
      </w:r>
      <w:r w:rsidRPr="00383667">
        <w:rPr>
          <w:rFonts w:cs="Huawei Sans"/>
        </w:rPr>
        <w:t xml:space="preserve"> 255</w:t>
      </w:r>
    </w:p>
    <w:p w14:paraId="6302FC75" w14:textId="77777777" w:rsidR="00EF426E" w:rsidRPr="00383667" w:rsidRDefault="00EF426E" w:rsidP="00EF426E">
      <w:pPr>
        <w:pStyle w:val="2f3"/>
        <w:rPr>
          <w:rFonts w:cs="Huawei Sans"/>
        </w:rPr>
      </w:pPr>
      <w:r w:rsidRPr="00383667">
        <w:rPr>
          <w:rFonts w:cs="Huawei Sans"/>
        </w:rPr>
        <w:t xml:space="preserve"> Advertised to such </w:t>
      </w:r>
      <w:r w:rsidRPr="00497E5B">
        <w:rPr>
          <w:rFonts w:cs="Huawei Sans"/>
        </w:rPr>
        <w:t>1 peers</w:t>
      </w:r>
      <w:r w:rsidRPr="00383667">
        <w:rPr>
          <w:rFonts w:cs="Huawei Sans"/>
        </w:rPr>
        <w:t>:</w:t>
      </w:r>
    </w:p>
    <w:p w14:paraId="049BF9F6" w14:textId="77777777" w:rsidR="00EF426E" w:rsidRPr="00383667" w:rsidRDefault="00EF426E" w:rsidP="00EF426E">
      <w:pPr>
        <w:pStyle w:val="2f3"/>
        <w:ind w:firstLineChars="200" w:firstLine="320"/>
        <w:rPr>
          <w:rFonts w:cs="Huawei Sans"/>
          <w:color w:val="EC7061"/>
        </w:rPr>
      </w:pPr>
      <w:r w:rsidRPr="00383667">
        <w:rPr>
          <w:rFonts w:cs="Huawei Sans"/>
          <w:color w:val="EC7061"/>
        </w:rPr>
        <w:t>10.0.34.4</w:t>
      </w:r>
    </w:p>
    <w:p w14:paraId="6ED10398" w14:textId="77777777" w:rsidR="00EF426E" w:rsidRPr="00383667" w:rsidRDefault="00EF426E" w:rsidP="00EF426E">
      <w:pPr>
        <w:pStyle w:val="1e"/>
      </w:pPr>
      <w:r w:rsidRPr="00383667">
        <w:t>R3 has reflected the BGP route 10.2.2.0/24 from its RR client to the peer 10.0.34.4 (R4). In addition, the next-hop address of the BGP route is 10.0.23.2.</w:t>
      </w:r>
    </w:p>
    <w:p w14:paraId="512A32BF" w14:textId="77777777" w:rsidR="00EF426E" w:rsidRPr="00383667" w:rsidRDefault="00EF426E" w:rsidP="00EF426E">
      <w:pPr>
        <w:pStyle w:val="1e"/>
      </w:pPr>
      <w:r w:rsidRPr="00383667">
        <w:t># Check detailed information about the BGP route 10.2.2.0/24 on R4.</w:t>
      </w:r>
    </w:p>
    <w:p w14:paraId="5AE9B2BC" w14:textId="77777777" w:rsidR="00EF426E" w:rsidRPr="00383667" w:rsidRDefault="00EF426E" w:rsidP="00EF426E">
      <w:pPr>
        <w:pStyle w:val="2f3"/>
        <w:rPr>
          <w:rFonts w:cs="Huawei Sans"/>
        </w:rPr>
      </w:pPr>
      <w:r w:rsidRPr="00383667">
        <w:rPr>
          <w:rFonts w:cs="Huawei Sans"/>
        </w:rPr>
        <w:t>&lt;R4&gt;display bgp routing-table 10.2.2.0 24</w:t>
      </w:r>
    </w:p>
    <w:p w14:paraId="527ABEF9" w14:textId="77777777" w:rsidR="00EF426E" w:rsidRPr="00383667" w:rsidRDefault="00EF426E" w:rsidP="00EF426E">
      <w:pPr>
        <w:pStyle w:val="2f3"/>
        <w:rPr>
          <w:rFonts w:cs="Huawei Sans"/>
        </w:rPr>
      </w:pPr>
    </w:p>
    <w:p w14:paraId="49FD26C8" w14:textId="694A1CA5" w:rsidR="00EF426E" w:rsidRPr="00383667" w:rsidRDefault="001663A4"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local</w:t>
      </w:r>
      <w:r>
        <w:rPr>
          <w:rFonts w:cs="Huawei Sans"/>
        </w:rPr>
        <w:tab/>
      </w:r>
      <w:r w:rsidR="00EF426E" w:rsidRPr="00383667">
        <w:rPr>
          <w:rFonts w:cs="Huawei Sans"/>
        </w:rPr>
        <w:t>router</w:t>
      </w:r>
      <w:r>
        <w:rPr>
          <w:rFonts w:cs="Huawei Sans"/>
        </w:rPr>
        <w:tab/>
      </w:r>
      <w:r w:rsidR="00EF426E" w:rsidRPr="00383667">
        <w:rPr>
          <w:rFonts w:cs="Huawei Sans"/>
        </w:rPr>
        <w:t>ID</w:t>
      </w:r>
      <w:r w:rsidR="00492A45">
        <w:rPr>
          <w:rFonts w:cs="Huawei Sans"/>
        </w:rPr>
        <w:tab/>
      </w:r>
      <w:r w:rsidR="00492A45">
        <w:rPr>
          <w:rFonts w:cs="Huawei Sans"/>
        </w:rPr>
        <w:tab/>
      </w:r>
      <w:r w:rsidR="00492A45">
        <w:rPr>
          <w:rFonts w:cs="Huawei Sans"/>
        </w:rPr>
        <w:tab/>
      </w:r>
      <w:r w:rsidR="00492A45">
        <w:rPr>
          <w:rFonts w:cs="Huawei Sans"/>
        </w:rPr>
        <w:tab/>
      </w:r>
      <w:r>
        <w:rPr>
          <w:rFonts w:cs="Huawei Sans"/>
        </w:rPr>
        <w:tab/>
      </w:r>
      <w:r w:rsidR="00EF426E" w:rsidRPr="00383667">
        <w:rPr>
          <w:rFonts w:cs="Huawei Sans"/>
        </w:rPr>
        <w:t>:</w:t>
      </w:r>
      <w:r>
        <w:rPr>
          <w:rFonts w:cs="Huawei Sans"/>
        </w:rPr>
        <w:tab/>
      </w:r>
      <w:r w:rsidR="00EF426E" w:rsidRPr="00383667">
        <w:rPr>
          <w:rFonts w:cs="Huawei Sans"/>
        </w:rPr>
        <w:t>10.0.4.4</w:t>
      </w:r>
    </w:p>
    <w:p w14:paraId="0FC595B5" w14:textId="66F031C2" w:rsidR="00EF426E" w:rsidRPr="00383667" w:rsidRDefault="001663A4" w:rsidP="00EF426E">
      <w:pPr>
        <w:pStyle w:val="2f3"/>
        <w:rPr>
          <w:rFonts w:cs="Huawei Sans"/>
        </w:rPr>
      </w:pPr>
      <w:r>
        <w:rPr>
          <w:rFonts w:cs="Huawei Sans"/>
        </w:rPr>
        <w:tab/>
      </w:r>
      <w:r w:rsidR="00EF426E" w:rsidRPr="00383667">
        <w:rPr>
          <w:rFonts w:cs="Huawei Sans"/>
        </w:rPr>
        <w:t>Local</w:t>
      </w:r>
      <w:r>
        <w:rPr>
          <w:rFonts w:cs="Huawei Sans"/>
        </w:rPr>
        <w:tab/>
      </w:r>
      <w:r w:rsidR="00EF426E" w:rsidRPr="00383667">
        <w:rPr>
          <w:rFonts w:cs="Huawei Sans"/>
        </w:rPr>
        <w:t>AS</w:t>
      </w:r>
      <w:r>
        <w:rPr>
          <w:rFonts w:cs="Huawei Sans"/>
        </w:rPr>
        <w:tab/>
      </w:r>
      <w:r w:rsidR="00EF426E" w:rsidRPr="00383667">
        <w:rPr>
          <w:rFonts w:cs="Huawei Sans"/>
        </w:rPr>
        <w:t>number</w:t>
      </w:r>
      <w:r w:rsidR="00492A45">
        <w:rPr>
          <w:rFonts w:cs="Huawei Sans"/>
        </w:rPr>
        <w:tab/>
      </w:r>
      <w:r w:rsidR="00492A45">
        <w:rPr>
          <w:rFonts w:cs="Huawei Sans"/>
        </w:rPr>
        <w:tab/>
      </w:r>
      <w:r w:rsidR="00492A45">
        <w:rPr>
          <w:rFonts w:cs="Huawei Sans"/>
        </w:rPr>
        <w:tab/>
      </w:r>
      <w:r w:rsidR="00492A45">
        <w:rPr>
          <w:rFonts w:cs="Huawei Sans"/>
        </w:rPr>
        <w:tab/>
      </w:r>
      <w:r>
        <w:rPr>
          <w:rFonts w:cs="Huawei Sans"/>
        </w:rPr>
        <w:tab/>
      </w:r>
      <w:r w:rsidR="00EF426E" w:rsidRPr="00383667">
        <w:rPr>
          <w:rFonts w:cs="Huawei Sans"/>
        </w:rPr>
        <w:t>:</w:t>
      </w:r>
      <w:r>
        <w:rPr>
          <w:rFonts w:cs="Huawei Sans"/>
        </w:rPr>
        <w:tab/>
      </w:r>
      <w:r w:rsidR="00EF426E" w:rsidRPr="00383667">
        <w:rPr>
          <w:rFonts w:cs="Huawei Sans"/>
        </w:rPr>
        <w:t>64511</w:t>
      </w:r>
    </w:p>
    <w:p w14:paraId="2A0D0C6F" w14:textId="1359D7FC" w:rsidR="00EF426E" w:rsidRPr="00383667" w:rsidRDefault="001663A4" w:rsidP="00EF426E">
      <w:pPr>
        <w:pStyle w:val="2f3"/>
        <w:rPr>
          <w:rFonts w:cs="Huawei Sans"/>
        </w:rPr>
      </w:pPr>
      <w:r>
        <w:rPr>
          <w:rFonts w:cs="Huawei Sans"/>
        </w:rPr>
        <w:tab/>
      </w:r>
      <w:r w:rsidR="00EF426E" w:rsidRPr="00383667">
        <w:rPr>
          <w:rFonts w:cs="Huawei Sans"/>
        </w:rPr>
        <w:t>Paths</w:t>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sidR="005A706A">
        <w:rPr>
          <w:rFonts w:cs="Huawei Sans"/>
        </w:rPr>
        <w:tab/>
      </w:r>
      <w:r w:rsidR="005A706A">
        <w:rPr>
          <w:rFonts w:cs="Huawei Sans"/>
        </w:rPr>
        <w:tab/>
      </w:r>
      <w:r w:rsidR="00EF426E" w:rsidRPr="00383667">
        <w:rPr>
          <w:rFonts w:cs="Huawei Sans"/>
        </w:rPr>
        <w:t>:</w:t>
      </w:r>
      <w:r>
        <w:rPr>
          <w:rFonts w:cs="Huawei Sans"/>
        </w:rPr>
        <w:tab/>
      </w:r>
      <w:r w:rsidR="00EF426E" w:rsidRPr="00383667">
        <w:rPr>
          <w:rFonts w:cs="Huawei Sans"/>
        </w:rPr>
        <w:t>1</w:t>
      </w:r>
      <w:r>
        <w:rPr>
          <w:rFonts w:cs="Huawei Sans"/>
        </w:rPr>
        <w:tab/>
      </w:r>
      <w:r w:rsidR="00EF426E" w:rsidRPr="00383667">
        <w:rPr>
          <w:rFonts w:cs="Huawei Sans"/>
        </w:rPr>
        <w:t>available,</w:t>
      </w:r>
      <w:r>
        <w:rPr>
          <w:rFonts w:cs="Huawei Sans"/>
        </w:rPr>
        <w:tab/>
      </w:r>
      <w:r w:rsidR="00EF426E" w:rsidRPr="00383667">
        <w:rPr>
          <w:rFonts w:cs="Huawei Sans"/>
        </w:rPr>
        <w:t>1</w:t>
      </w:r>
      <w:r>
        <w:rPr>
          <w:rFonts w:cs="Huawei Sans"/>
        </w:rPr>
        <w:tab/>
      </w:r>
      <w:r w:rsidR="00EF426E" w:rsidRPr="00383667">
        <w:rPr>
          <w:rFonts w:cs="Huawei Sans"/>
        </w:rPr>
        <w:t>best,</w:t>
      </w:r>
      <w:r>
        <w:rPr>
          <w:rFonts w:cs="Huawei Sans"/>
        </w:rPr>
        <w:tab/>
      </w:r>
      <w:r w:rsidR="00EF426E" w:rsidRPr="00383667">
        <w:rPr>
          <w:rFonts w:cs="Huawei Sans"/>
        </w:rPr>
        <w:t>1</w:t>
      </w:r>
      <w:r>
        <w:rPr>
          <w:rFonts w:cs="Huawei Sans"/>
        </w:rPr>
        <w:tab/>
      </w:r>
      <w:r w:rsidR="00EF426E" w:rsidRPr="00383667">
        <w:rPr>
          <w:rFonts w:cs="Huawei Sans"/>
        </w:rPr>
        <w:t>select</w:t>
      </w:r>
    </w:p>
    <w:p w14:paraId="51A2C355" w14:textId="10B79B4C" w:rsidR="00EF426E" w:rsidRPr="00383667" w:rsidRDefault="001663A4"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routing</w:t>
      </w:r>
      <w:r>
        <w:rPr>
          <w:rFonts w:cs="Huawei Sans"/>
        </w:rPr>
        <w:tab/>
      </w:r>
      <w:r w:rsidR="00EF426E" w:rsidRPr="00383667">
        <w:rPr>
          <w:rFonts w:cs="Huawei Sans"/>
        </w:rPr>
        <w:t>table</w:t>
      </w:r>
      <w:r>
        <w:rPr>
          <w:rFonts w:cs="Huawei Sans"/>
        </w:rPr>
        <w:tab/>
      </w:r>
      <w:r w:rsidR="00EF426E" w:rsidRPr="00383667">
        <w:rPr>
          <w:rFonts w:cs="Huawei Sans"/>
        </w:rPr>
        <w:t>entry</w:t>
      </w:r>
      <w:r>
        <w:rPr>
          <w:rFonts w:cs="Huawei Sans"/>
        </w:rPr>
        <w:tab/>
      </w:r>
      <w:r w:rsidR="00EF426E" w:rsidRPr="00383667">
        <w:rPr>
          <w:rFonts w:cs="Huawei Sans"/>
        </w:rPr>
        <w:t>information</w:t>
      </w:r>
      <w:r>
        <w:rPr>
          <w:rFonts w:cs="Huawei Sans"/>
        </w:rPr>
        <w:tab/>
      </w:r>
      <w:r w:rsidR="00EF426E" w:rsidRPr="00383667">
        <w:rPr>
          <w:rFonts w:cs="Huawei Sans"/>
        </w:rPr>
        <w:t>of</w:t>
      </w:r>
      <w:r>
        <w:rPr>
          <w:rFonts w:cs="Huawei Sans"/>
        </w:rPr>
        <w:tab/>
      </w:r>
      <w:r w:rsidR="00EF426E" w:rsidRPr="00383667">
        <w:rPr>
          <w:rFonts w:cs="Huawei Sans"/>
        </w:rPr>
        <w:t>10.2.2.0/24:</w:t>
      </w:r>
    </w:p>
    <w:p w14:paraId="6C2C78E1" w14:textId="66D7FE86" w:rsidR="00EF426E" w:rsidRPr="00383667" w:rsidRDefault="001663A4" w:rsidP="00EF426E">
      <w:pPr>
        <w:pStyle w:val="2f3"/>
        <w:rPr>
          <w:rFonts w:cs="Huawei Sans"/>
          <w:color w:val="EC7061"/>
        </w:rPr>
      </w:pPr>
      <w:r>
        <w:rPr>
          <w:rFonts w:cs="Huawei Sans"/>
          <w:color w:val="EC7061"/>
        </w:rPr>
        <w:tab/>
      </w:r>
      <w:r w:rsidR="00EF426E" w:rsidRPr="00383667">
        <w:rPr>
          <w:rFonts w:cs="Huawei Sans"/>
          <w:color w:val="EC7061"/>
        </w:rPr>
        <w:t>RR-client</w:t>
      </w:r>
      <w:r>
        <w:rPr>
          <w:rFonts w:cs="Huawei Sans"/>
          <w:color w:val="EC7061"/>
        </w:rPr>
        <w:tab/>
      </w:r>
      <w:r w:rsidR="00EF426E" w:rsidRPr="00383667">
        <w:rPr>
          <w:rFonts w:cs="Huawei Sans"/>
          <w:color w:val="EC7061"/>
        </w:rPr>
        <w:t>route.</w:t>
      </w:r>
    </w:p>
    <w:p w14:paraId="01264A40" w14:textId="1F6D128B" w:rsidR="00EF426E" w:rsidRPr="00383667" w:rsidRDefault="001663A4" w:rsidP="00EF426E">
      <w:pPr>
        <w:pStyle w:val="2f3"/>
        <w:rPr>
          <w:rFonts w:cs="Huawei Sans"/>
          <w:color w:val="EC7061"/>
        </w:rPr>
      </w:pPr>
      <w:r>
        <w:rPr>
          <w:rFonts w:cs="Huawei Sans"/>
          <w:color w:val="EC7061"/>
        </w:rPr>
        <w:tab/>
      </w:r>
      <w:r w:rsidR="00EF426E" w:rsidRPr="00383667">
        <w:rPr>
          <w:rFonts w:cs="Huawei Sans"/>
          <w:color w:val="EC7061"/>
        </w:rPr>
        <w:t>From</w:t>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5A706A">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sidR="005A706A">
        <w:rPr>
          <w:rFonts w:cs="Huawei Sans"/>
        </w:rPr>
        <w:tab/>
      </w:r>
      <w:r w:rsidR="00EF426E" w:rsidRPr="00383667">
        <w:rPr>
          <w:rFonts w:cs="Huawei Sans"/>
          <w:color w:val="EC7061"/>
        </w:rPr>
        <w:t>:</w:t>
      </w:r>
      <w:r>
        <w:rPr>
          <w:rFonts w:cs="Huawei Sans"/>
          <w:color w:val="EC7061"/>
        </w:rPr>
        <w:tab/>
      </w:r>
      <w:r w:rsidR="00EF426E" w:rsidRPr="00383667">
        <w:rPr>
          <w:rFonts w:cs="Huawei Sans"/>
          <w:color w:val="EC7061"/>
        </w:rPr>
        <w:t>10.0.34.3</w:t>
      </w:r>
      <w:r>
        <w:rPr>
          <w:rFonts w:cs="Huawei Sans"/>
          <w:color w:val="EC7061"/>
        </w:rPr>
        <w:tab/>
      </w:r>
      <w:r w:rsidR="00EF426E" w:rsidRPr="00383667">
        <w:rPr>
          <w:rFonts w:cs="Huawei Sans"/>
          <w:color w:val="EC7061"/>
        </w:rPr>
        <w:t>(10.0.3.3)</w:t>
      </w:r>
    </w:p>
    <w:p w14:paraId="091F19C5" w14:textId="77777777" w:rsidR="00227531" w:rsidRDefault="001663A4" w:rsidP="00EF426E">
      <w:pPr>
        <w:pStyle w:val="2f3"/>
        <w:rPr>
          <w:rFonts w:cs="Huawei Sans"/>
        </w:rPr>
      </w:pPr>
      <w:r>
        <w:rPr>
          <w:rFonts w:cs="Huawei Sans"/>
        </w:rPr>
        <w:tab/>
      </w:r>
      <w:r w:rsidR="00EF426E" w:rsidRPr="00383667">
        <w:rPr>
          <w:rFonts w:cs="Huawei Sans"/>
        </w:rPr>
        <w:t>Route</w:t>
      </w:r>
      <w:r>
        <w:rPr>
          <w:rFonts w:cs="Huawei Sans"/>
        </w:rPr>
        <w:tab/>
      </w:r>
      <w:r w:rsidR="00EF426E" w:rsidRPr="00383667">
        <w:rPr>
          <w:rFonts w:cs="Huawei Sans"/>
        </w:rPr>
        <w:t>Duration</w:t>
      </w:r>
      <w:r>
        <w:rPr>
          <w:rFonts w:cs="Huawei Sans"/>
        </w:rPr>
        <w:tab/>
      </w:r>
      <w:r>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Pr>
          <w:rFonts w:cs="Huawei Sans"/>
        </w:rPr>
        <w:tab/>
      </w:r>
      <w:r w:rsidR="00EF426E" w:rsidRPr="00383667">
        <w:rPr>
          <w:rFonts w:cs="Huawei Sans"/>
        </w:rPr>
        <w:t>:</w:t>
      </w:r>
      <w:r>
        <w:rPr>
          <w:rFonts w:cs="Huawei Sans"/>
        </w:rPr>
        <w:tab/>
      </w:r>
      <w:r w:rsidR="00EF426E" w:rsidRPr="00383667">
        <w:rPr>
          <w:rFonts w:cs="Huawei Sans"/>
        </w:rPr>
        <w:t>00h23m59s</w:t>
      </w:r>
    </w:p>
    <w:p w14:paraId="22D8AE48" w14:textId="1EC510B8" w:rsidR="00EF426E" w:rsidRPr="00383667" w:rsidRDefault="001663A4"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497E5B">
        <w:rPr>
          <w:rFonts w:cs="Huawei Sans"/>
        </w:rPr>
        <w:t>Nexthop</w:t>
      </w:r>
      <w:r>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Pr>
          <w:rFonts w:cs="Huawei Sans"/>
        </w:rPr>
        <w:tab/>
      </w:r>
      <w:r w:rsidR="00EF426E" w:rsidRPr="00383667">
        <w:rPr>
          <w:rFonts w:cs="Huawei Sans"/>
        </w:rPr>
        <w:t>:</w:t>
      </w:r>
      <w:r>
        <w:rPr>
          <w:rFonts w:cs="Huawei Sans"/>
        </w:rPr>
        <w:tab/>
      </w:r>
      <w:r w:rsidR="00EF426E" w:rsidRPr="00383667">
        <w:rPr>
          <w:rFonts w:cs="Huawei Sans"/>
        </w:rPr>
        <w:t>10.0.24.2</w:t>
      </w:r>
    </w:p>
    <w:p w14:paraId="6DA2B949" w14:textId="751B4EB1" w:rsidR="00EF426E" w:rsidRPr="00383667" w:rsidRDefault="001663A4"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383667">
        <w:rPr>
          <w:rFonts w:cs="Huawei Sans"/>
        </w:rPr>
        <w:t>Out-Interface</w:t>
      </w:r>
      <w:r w:rsidR="00492A45">
        <w:rPr>
          <w:rFonts w:cs="Huawei Sans"/>
        </w:rPr>
        <w:tab/>
      </w:r>
      <w:r w:rsidR="00492A45">
        <w:rPr>
          <w:rFonts w:cs="Huawei Sans"/>
        </w:rPr>
        <w:tab/>
      </w:r>
      <w:r w:rsidR="00EF426E" w:rsidRPr="00383667">
        <w:rPr>
          <w:rFonts w:cs="Huawei Sans"/>
        </w:rPr>
        <w:t>:</w:t>
      </w:r>
      <w:r>
        <w:rPr>
          <w:rFonts w:cs="Huawei Sans"/>
        </w:rPr>
        <w:tab/>
      </w:r>
      <w:r w:rsidR="00EF426E" w:rsidRPr="00383667">
        <w:rPr>
          <w:rFonts w:cs="Huawei Sans"/>
        </w:rPr>
        <w:t>GigabitEthernet0/0/1</w:t>
      </w:r>
    </w:p>
    <w:p w14:paraId="16AB25C3" w14:textId="343D2B7C" w:rsidR="00EF426E" w:rsidRPr="00383667" w:rsidRDefault="001663A4" w:rsidP="00EF426E">
      <w:pPr>
        <w:pStyle w:val="2f3"/>
        <w:rPr>
          <w:rFonts w:cs="Huawei Sans"/>
          <w:color w:val="EC7061"/>
        </w:rPr>
      </w:pPr>
      <w:r>
        <w:rPr>
          <w:rFonts w:cs="Huawei Sans"/>
          <w:color w:val="EC7061"/>
        </w:rPr>
        <w:tab/>
      </w:r>
      <w:r w:rsidR="00EF426E" w:rsidRPr="00383667">
        <w:rPr>
          <w:rFonts w:cs="Huawei Sans"/>
          <w:color w:val="EC7061"/>
        </w:rPr>
        <w:t>Original</w:t>
      </w:r>
      <w:r>
        <w:rPr>
          <w:rFonts w:cs="Huawei Sans"/>
          <w:color w:val="EC7061"/>
        </w:rPr>
        <w:tab/>
      </w:r>
      <w:r w:rsidR="00EF426E" w:rsidRPr="00497E5B">
        <w:rPr>
          <w:rFonts w:cs="Huawei Sans"/>
          <w:color w:val="EC7061"/>
        </w:rPr>
        <w:t>nexthop</w:t>
      </w:r>
      <w:r>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sidR="00EF426E" w:rsidRPr="00383667">
        <w:rPr>
          <w:rFonts w:cs="Huawei Sans"/>
          <w:color w:val="EC7061"/>
        </w:rPr>
        <w:t>:</w:t>
      </w:r>
      <w:r>
        <w:rPr>
          <w:rFonts w:cs="Huawei Sans"/>
          <w:color w:val="EC7061"/>
        </w:rPr>
        <w:tab/>
      </w:r>
      <w:r w:rsidR="00EF426E" w:rsidRPr="00383667">
        <w:rPr>
          <w:rFonts w:cs="Huawei Sans"/>
          <w:color w:val="EC7061"/>
        </w:rPr>
        <w:t>10.0.23.2</w:t>
      </w:r>
    </w:p>
    <w:p w14:paraId="3ED46BDA" w14:textId="4EDCEB86" w:rsidR="00EF426E" w:rsidRPr="00383667" w:rsidRDefault="001663A4" w:rsidP="00EF426E">
      <w:pPr>
        <w:pStyle w:val="2f3"/>
        <w:rPr>
          <w:rFonts w:cs="Huawei Sans"/>
        </w:rPr>
      </w:pPr>
      <w:r>
        <w:rPr>
          <w:rFonts w:cs="Huawei Sans"/>
        </w:rPr>
        <w:tab/>
      </w:r>
      <w:r w:rsidR="00EF426E" w:rsidRPr="00497E5B">
        <w:rPr>
          <w:rFonts w:cs="Huawei Sans"/>
        </w:rPr>
        <w:t>Qos</w:t>
      </w:r>
      <w:r>
        <w:rPr>
          <w:rFonts w:cs="Huawei Sans"/>
        </w:rPr>
        <w:tab/>
      </w:r>
      <w:r w:rsidR="00EF426E" w:rsidRPr="00383667">
        <w:rPr>
          <w:rFonts w:cs="Huawei Sans"/>
        </w:rPr>
        <w:t>information</w:t>
      </w:r>
      <w:r>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sidR="00EF426E" w:rsidRPr="00383667">
        <w:rPr>
          <w:rFonts w:cs="Huawei Sans"/>
        </w:rPr>
        <w:t>:</w:t>
      </w:r>
      <w:r>
        <w:rPr>
          <w:rFonts w:cs="Huawei Sans"/>
        </w:rPr>
        <w:tab/>
      </w:r>
      <w:r w:rsidR="00EF426E" w:rsidRPr="00383667">
        <w:rPr>
          <w:rFonts w:cs="Huawei Sans"/>
        </w:rPr>
        <w:t>0x0</w:t>
      </w:r>
    </w:p>
    <w:p w14:paraId="763A6501" w14:textId="14D98587" w:rsidR="00EF426E" w:rsidRPr="00383667" w:rsidRDefault="001663A4" w:rsidP="00EF426E">
      <w:pPr>
        <w:pStyle w:val="2f3"/>
        <w:rPr>
          <w:rFonts w:cs="Huawei Sans"/>
        </w:rPr>
      </w:pPr>
      <w:r>
        <w:rPr>
          <w:rFonts w:cs="Huawei Sans"/>
        </w:rPr>
        <w:tab/>
      </w:r>
      <w:r w:rsidR="00EF426E" w:rsidRPr="00383667">
        <w:rPr>
          <w:rFonts w:cs="Huawei Sans"/>
        </w:rPr>
        <w:t>AS-path</w:t>
      </w:r>
      <w:r>
        <w:rPr>
          <w:rFonts w:cs="Huawei Sans"/>
        </w:rPr>
        <w:tab/>
      </w:r>
      <w:r w:rsidR="00EF426E" w:rsidRPr="00383667">
        <w:rPr>
          <w:rFonts w:cs="Huawei Sans"/>
        </w:rPr>
        <w:t>Nil,</w:t>
      </w:r>
      <w:r>
        <w:rPr>
          <w:rFonts w:cs="Huawei Sans"/>
        </w:rPr>
        <w:tab/>
      </w:r>
      <w:r w:rsidR="00EF426E" w:rsidRPr="00383667">
        <w:rPr>
          <w:rFonts w:cs="Huawei Sans"/>
        </w:rPr>
        <w:t>origin</w:t>
      </w:r>
      <w:r>
        <w:rPr>
          <w:rFonts w:cs="Huawei Sans"/>
        </w:rPr>
        <w:tab/>
      </w:r>
      <w:r w:rsidR="00EF426E" w:rsidRPr="00497E5B">
        <w:rPr>
          <w:rFonts w:cs="Huawei Sans"/>
        </w:rPr>
        <w:t>igp</w:t>
      </w:r>
      <w:r w:rsidR="00EF426E" w:rsidRPr="00383667">
        <w:rPr>
          <w:rFonts w:cs="Huawei Sans"/>
        </w:rPr>
        <w:t>,</w:t>
      </w:r>
      <w:r>
        <w:rPr>
          <w:rFonts w:cs="Huawei Sans"/>
        </w:rPr>
        <w:tab/>
      </w:r>
      <w:r w:rsidR="00EF426E" w:rsidRPr="00383667">
        <w:rPr>
          <w:rFonts w:cs="Huawei Sans"/>
        </w:rPr>
        <w:t>MED</w:t>
      </w:r>
      <w:r>
        <w:rPr>
          <w:rFonts w:cs="Huawei Sans"/>
        </w:rPr>
        <w:tab/>
      </w:r>
      <w:r w:rsidR="00EF426E" w:rsidRPr="00383667">
        <w:rPr>
          <w:rFonts w:cs="Huawei Sans"/>
        </w:rPr>
        <w:t>0,</w:t>
      </w:r>
      <w:r>
        <w:rPr>
          <w:rFonts w:cs="Huawei Sans"/>
        </w:rPr>
        <w:tab/>
      </w:r>
      <w:r w:rsidR="00EF426E" w:rsidRPr="00497E5B">
        <w:rPr>
          <w:rFonts w:cs="Huawei Sans"/>
        </w:rPr>
        <w:t>localpref</w:t>
      </w:r>
      <w:r>
        <w:rPr>
          <w:rFonts w:cs="Huawei Sans"/>
        </w:rPr>
        <w:tab/>
      </w:r>
      <w:r w:rsidR="00EF426E" w:rsidRPr="00383667">
        <w:rPr>
          <w:rFonts w:cs="Huawei Sans"/>
        </w:rPr>
        <w:t>100,</w:t>
      </w:r>
      <w:r>
        <w:rPr>
          <w:rFonts w:cs="Huawei Sans"/>
        </w:rPr>
        <w:tab/>
      </w:r>
      <w:r w:rsidR="00EF426E" w:rsidRPr="00497E5B">
        <w:rPr>
          <w:rFonts w:cs="Huawei Sans"/>
        </w:rPr>
        <w:t>pref-val</w:t>
      </w:r>
      <w:r>
        <w:rPr>
          <w:rFonts w:cs="Huawei Sans"/>
        </w:rPr>
        <w:tab/>
      </w:r>
      <w:r w:rsidR="00EF426E" w:rsidRPr="00383667">
        <w:rPr>
          <w:rFonts w:cs="Huawei Sans"/>
        </w:rPr>
        <w:t>0,</w:t>
      </w:r>
      <w:r>
        <w:rPr>
          <w:rFonts w:cs="Huawei Sans"/>
        </w:rPr>
        <w:tab/>
      </w:r>
      <w:r w:rsidR="00EF426E" w:rsidRPr="00383667">
        <w:rPr>
          <w:rFonts w:cs="Huawei Sans"/>
        </w:rPr>
        <w:t>valid,</w:t>
      </w:r>
      <w:r>
        <w:rPr>
          <w:rFonts w:cs="Huawei Sans"/>
        </w:rPr>
        <w:tab/>
      </w:r>
      <w:r w:rsidR="00EF426E" w:rsidRPr="00383667">
        <w:rPr>
          <w:rFonts w:cs="Huawei Sans"/>
        </w:rPr>
        <w:t>internal,</w:t>
      </w:r>
      <w:r>
        <w:rPr>
          <w:rFonts w:cs="Huawei Sans"/>
        </w:rPr>
        <w:tab/>
      </w:r>
      <w:r w:rsidR="00EF426E" w:rsidRPr="00383667">
        <w:rPr>
          <w:rFonts w:cs="Huawei Sans"/>
        </w:rPr>
        <w:t>best,</w:t>
      </w:r>
      <w:r>
        <w:rPr>
          <w:rFonts w:cs="Huawei Sans"/>
        </w:rPr>
        <w:tab/>
      </w:r>
      <w:r w:rsidR="00EF426E" w:rsidRPr="00383667">
        <w:rPr>
          <w:rFonts w:cs="Huawei Sans"/>
        </w:rPr>
        <w:t>select,</w:t>
      </w:r>
      <w:r>
        <w:rPr>
          <w:rFonts w:cs="Huawei Sans"/>
        </w:rPr>
        <w:tab/>
      </w:r>
      <w:r w:rsidR="00EF426E" w:rsidRPr="00383667">
        <w:rPr>
          <w:rFonts w:cs="Huawei Sans"/>
        </w:rPr>
        <w:t>active,</w:t>
      </w:r>
      <w:r>
        <w:rPr>
          <w:rFonts w:cs="Huawei Sans"/>
        </w:rPr>
        <w:tab/>
      </w:r>
      <w:r w:rsidR="00EF426E" w:rsidRPr="00497E5B">
        <w:rPr>
          <w:rFonts w:cs="Huawei Sans"/>
        </w:rPr>
        <w:t>pre</w:t>
      </w:r>
      <w:r>
        <w:rPr>
          <w:rFonts w:cs="Huawei Sans"/>
        </w:rPr>
        <w:tab/>
      </w:r>
      <w:r w:rsidR="00EF426E" w:rsidRPr="00383667">
        <w:rPr>
          <w:rFonts w:cs="Huawei Sans"/>
        </w:rPr>
        <w:t>255,</w:t>
      </w:r>
      <w:r>
        <w:rPr>
          <w:rFonts w:cs="Huawei Sans"/>
        </w:rPr>
        <w:tab/>
      </w:r>
      <w:r w:rsidR="00EF426E" w:rsidRPr="00383667">
        <w:rPr>
          <w:rFonts w:cs="Huawei Sans"/>
        </w:rPr>
        <w:t>IGP</w:t>
      </w:r>
      <w:r>
        <w:rPr>
          <w:rFonts w:cs="Huawei Sans"/>
        </w:rPr>
        <w:tab/>
      </w:r>
      <w:r w:rsidR="00EF426E" w:rsidRPr="00383667">
        <w:rPr>
          <w:rFonts w:cs="Huawei Sans"/>
        </w:rPr>
        <w:t>cost</w:t>
      </w:r>
      <w:r>
        <w:rPr>
          <w:rFonts w:cs="Huawei Sans"/>
        </w:rPr>
        <w:tab/>
      </w:r>
      <w:r w:rsidR="00EF426E" w:rsidRPr="00383667">
        <w:rPr>
          <w:rFonts w:cs="Huawei Sans"/>
        </w:rPr>
        <w:t>2</w:t>
      </w:r>
    </w:p>
    <w:p w14:paraId="3941DD43" w14:textId="7CCCC46F" w:rsidR="00EF426E" w:rsidRPr="00383667" w:rsidRDefault="001663A4" w:rsidP="00EF426E">
      <w:pPr>
        <w:pStyle w:val="2f3"/>
        <w:rPr>
          <w:rFonts w:cs="Huawei Sans"/>
          <w:color w:val="EC7061"/>
        </w:rPr>
      </w:pPr>
      <w:r>
        <w:rPr>
          <w:rFonts w:cs="Huawei Sans"/>
          <w:color w:val="EC7061"/>
        </w:rPr>
        <w:tab/>
      </w:r>
      <w:r w:rsidR="00EF426E" w:rsidRPr="00383667">
        <w:rPr>
          <w:rFonts w:cs="Huawei Sans"/>
          <w:color w:val="EC7061"/>
        </w:rPr>
        <w:t>Originator</w:t>
      </w:r>
      <w:r>
        <w:rPr>
          <w:rFonts w:cs="Huawei Sans"/>
        </w:rPr>
        <w:tab/>
      </w:r>
      <w:r>
        <w:rPr>
          <w:rFonts w:cs="Huawei Sans"/>
        </w:rPr>
        <w:tab/>
      </w:r>
      <w:r>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Pr>
          <w:rFonts w:cs="Huawei Sans"/>
        </w:rPr>
        <w:tab/>
      </w:r>
      <w:r>
        <w:rPr>
          <w:rFonts w:cs="Huawei Sans"/>
        </w:rPr>
        <w:tab/>
      </w:r>
      <w:r>
        <w:rPr>
          <w:rFonts w:cs="Huawei Sans"/>
        </w:rPr>
        <w:tab/>
      </w:r>
      <w:r w:rsidR="00EF426E" w:rsidRPr="00497E5B">
        <w:rPr>
          <w:rFonts w:cs="Huawei Sans"/>
          <w:color w:val="EC7061"/>
        </w:rPr>
        <w:t>:</w:t>
      </w:r>
      <w:r>
        <w:rPr>
          <w:rFonts w:cs="Huawei Sans"/>
          <w:color w:val="EC7061"/>
        </w:rPr>
        <w:tab/>
      </w:r>
      <w:r>
        <w:rPr>
          <w:rFonts w:cs="Huawei Sans"/>
          <w:color w:val="EC7061"/>
        </w:rPr>
        <w:tab/>
      </w:r>
      <w:r w:rsidR="00EF426E" w:rsidRPr="00383667">
        <w:rPr>
          <w:rFonts w:cs="Huawei Sans"/>
          <w:color w:val="EC7061"/>
        </w:rPr>
        <w:t>10.0.2.2</w:t>
      </w:r>
    </w:p>
    <w:p w14:paraId="2ED21D98" w14:textId="67A5F049" w:rsidR="00EF426E" w:rsidRPr="00383667" w:rsidRDefault="001663A4" w:rsidP="00EF426E">
      <w:pPr>
        <w:pStyle w:val="2f3"/>
        <w:rPr>
          <w:rFonts w:cs="Huawei Sans"/>
        </w:rPr>
      </w:pPr>
      <w:r>
        <w:rPr>
          <w:rFonts w:cs="Huawei Sans"/>
        </w:rPr>
        <w:tab/>
      </w:r>
      <w:r w:rsidR="00EF426E" w:rsidRPr="00383667">
        <w:rPr>
          <w:rFonts w:cs="Huawei Sans"/>
        </w:rPr>
        <w:t>Cluster</w:t>
      </w:r>
      <w:r>
        <w:rPr>
          <w:rFonts w:cs="Huawei Sans"/>
        </w:rPr>
        <w:tab/>
      </w:r>
      <w:r w:rsidR="00EF426E" w:rsidRPr="00383667">
        <w:rPr>
          <w:rFonts w:cs="Huawei Sans"/>
        </w:rPr>
        <w:t>list</w:t>
      </w:r>
      <w:r>
        <w:rPr>
          <w:rFonts w:cs="Huawei Sans"/>
        </w:rPr>
        <w:tab/>
      </w:r>
      <w:r>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sidR="00492A45">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10.0.3.3</w:t>
      </w:r>
    </w:p>
    <w:p w14:paraId="4DC62A48" w14:textId="77777777" w:rsidR="00EF426E" w:rsidRPr="00383667" w:rsidRDefault="00EF426E" w:rsidP="00EF426E">
      <w:pPr>
        <w:pStyle w:val="2f3"/>
        <w:rPr>
          <w:rFonts w:cs="Huawei Sans"/>
          <w:color w:val="EC7061"/>
        </w:rPr>
      </w:pPr>
      <w:r w:rsidRPr="00383667">
        <w:rPr>
          <w:rFonts w:cs="Huawei Sans"/>
          <w:color w:val="EC7061"/>
        </w:rPr>
        <w:t xml:space="preserve"> Advertised to such </w:t>
      </w:r>
      <w:r w:rsidRPr="00497E5B">
        <w:rPr>
          <w:rFonts w:cs="Huawei Sans"/>
          <w:color w:val="EC7061"/>
        </w:rPr>
        <w:t>1 peers</w:t>
      </w:r>
      <w:r w:rsidRPr="00383667">
        <w:rPr>
          <w:rFonts w:cs="Huawei Sans"/>
          <w:color w:val="EC7061"/>
        </w:rPr>
        <w:t>:</w:t>
      </w:r>
    </w:p>
    <w:p w14:paraId="4650F2BC" w14:textId="77777777" w:rsidR="00EF426E" w:rsidRPr="00383667" w:rsidRDefault="00EF426E" w:rsidP="00EF426E">
      <w:pPr>
        <w:pStyle w:val="2f3"/>
        <w:rPr>
          <w:rFonts w:cs="Huawei Sans"/>
          <w:color w:val="EC7061"/>
        </w:rPr>
      </w:pPr>
      <w:r w:rsidRPr="00383667">
        <w:rPr>
          <w:rFonts w:cs="Huawei Sans"/>
          <w:color w:val="EC7061"/>
        </w:rPr>
        <w:t xml:space="preserve">    10.0.24.2</w:t>
      </w:r>
    </w:p>
    <w:p w14:paraId="2A7CE353" w14:textId="77777777" w:rsidR="00EF426E" w:rsidRPr="00383667" w:rsidRDefault="00EF426E" w:rsidP="00EF426E">
      <w:pPr>
        <w:pStyle w:val="1e"/>
      </w:pPr>
      <w:r w:rsidRPr="00383667">
        <w:t>The route is received from the RR client R3. When R3 reflects the original route, the next-hop address of the route remains unchanged, and R3 adds the Originator_ID attribute with the value of 10.0.2.2 to the route. After receiving this route from R3, R4 reflects it to R2.</w:t>
      </w:r>
    </w:p>
    <w:p w14:paraId="1F4B340E" w14:textId="77777777" w:rsidR="00EF426E" w:rsidRPr="00383667" w:rsidRDefault="00EF426E" w:rsidP="00EF426E">
      <w:pPr>
        <w:pStyle w:val="1e"/>
      </w:pPr>
      <w:r w:rsidRPr="00383667">
        <w:t># Check detailed information about the BGP route 10.2.2.0/24 on R2 again.</w:t>
      </w:r>
    </w:p>
    <w:p w14:paraId="2318B19D" w14:textId="77777777" w:rsidR="00EF426E" w:rsidRPr="00383667" w:rsidRDefault="00EF426E" w:rsidP="00EF426E">
      <w:pPr>
        <w:pStyle w:val="2f3"/>
        <w:rPr>
          <w:rFonts w:cs="Huawei Sans"/>
        </w:rPr>
      </w:pPr>
      <w:r w:rsidRPr="00383667">
        <w:rPr>
          <w:rFonts w:cs="Huawei Sans"/>
        </w:rPr>
        <w:t>&lt;R2&gt;display bgp routing-table 10.2.2.0 24</w:t>
      </w:r>
    </w:p>
    <w:p w14:paraId="0562942D" w14:textId="77777777" w:rsidR="00EF426E" w:rsidRPr="00383667" w:rsidRDefault="00EF426E" w:rsidP="00EF426E">
      <w:pPr>
        <w:pStyle w:val="2f3"/>
        <w:rPr>
          <w:rFonts w:cs="Huawei Sans"/>
        </w:rPr>
      </w:pPr>
    </w:p>
    <w:p w14:paraId="31DB4868" w14:textId="2D83DDA9" w:rsidR="00EF426E" w:rsidRPr="00383667" w:rsidRDefault="001663A4"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local</w:t>
      </w:r>
      <w:r>
        <w:rPr>
          <w:rFonts w:cs="Huawei Sans"/>
        </w:rPr>
        <w:tab/>
      </w:r>
      <w:r w:rsidR="00EF426E" w:rsidRPr="00383667">
        <w:rPr>
          <w:rFonts w:cs="Huawei Sans"/>
        </w:rPr>
        <w:t>router</w:t>
      </w:r>
      <w:r>
        <w:rPr>
          <w:rFonts w:cs="Huawei Sans"/>
        </w:rPr>
        <w:tab/>
      </w:r>
      <w:r w:rsidR="00EF426E" w:rsidRPr="00383667">
        <w:rPr>
          <w:rFonts w:cs="Huawei Sans"/>
        </w:rPr>
        <w:t>ID</w:t>
      </w:r>
      <w:r w:rsidR="00122373">
        <w:rPr>
          <w:rFonts w:cs="Huawei Sans"/>
        </w:rPr>
        <w:tab/>
      </w:r>
      <w:r w:rsidR="00122373">
        <w:rPr>
          <w:rFonts w:cs="Huawei Sans"/>
        </w:rPr>
        <w:tab/>
      </w:r>
      <w:r>
        <w:rPr>
          <w:rFonts w:cs="Huawei Sans"/>
        </w:rPr>
        <w:tab/>
      </w:r>
      <w:r w:rsidR="00EF426E" w:rsidRPr="00383667">
        <w:rPr>
          <w:rFonts w:cs="Huawei Sans"/>
        </w:rPr>
        <w:t>:</w:t>
      </w:r>
      <w:r>
        <w:rPr>
          <w:rFonts w:cs="Huawei Sans"/>
        </w:rPr>
        <w:tab/>
      </w:r>
      <w:r w:rsidR="00EF426E" w:rsidRPr="00383667">
        <w:rPr>
          <w:rFonts w:cs="Huawei Sans"/>
        </w:rPr>
        <w:t>10.0.2.2</w:t>
      </w:r>
    </w:p>
    <w:p w14:paraId="44759140" w14:textId="4953C39B" w:rsidR="00EF426E" w:rsidRPr="00383667" w:rsidRDefault="001663A4" w:rsidP="00EF426E">
      <w:pPr>
        <w:pStyle w:val="2f3"/>
        <w:rPr>
          <w:rFonts w:cs="Huawei Sans"/>
        </w:rPr>
      </w:pPr>
      <w:r>
        <w:rPr>
          <w:rFonts w:cs="Huawei Sans"/>
        </w:rPr>
        <w:tab/>
      </w:r>
      <w:r w:rsidR="00EF426E" w:rsidRPr="00383667">
        <w:rPr>
          <w:rFonts w:cs="Huawei Sans"/>
        </w:rPr>
        <w:t>Local</w:t>
      </w:r>
      <w:r>
        <w:rPr>
          <w:rFonts w:cs="Huawei Sans"/>
        </w:rPr>
        <w:tab/>
      </w:r>
      <w:r w:rsidR="00EF426E" w:rsidRPr="00383667">
        <w:rPr>
          <w:rFonts w:cs="Huawei Sans"/>
        </w:rPr>
        <w:t>AS</w:t>
      </w:r>
      <w:r>
        <w:rPr>
          <w:rFonts w:cs="Huawei Sans"/>
        </w:rPr>
        <w:tab/>
      </w:r>
      <w:r w:rsidR="00EF426E" w:rsidRPr="00383667">
        <w:rPr>
          <w:rFonts w:cs="Huawei Sans"/>
        </w:rPr>
        <w:t>number</w:t>
      </w:r>
      <w:r w:rsidR="00122373">
        <w:rPr>
          <w:rFonts w:cs="Huawei Sans"/>
        </w:rPr>
        <w:tab/>
      </w:r>
      <w:r w:rsidR="00122373">
        <w:rPr>
          <w:rFonts w:cs="Huawei Sans"/>
        </w:rPr>
        <w:tab/>
      </w:r>
      <w:r>
        <w:rPr>
          <w:rFonts w:cs="Huawei Sans"/>
        </w:rPr>
        <w:tab/>
      </w:r>
      <w:r w:rsidR="00EF426E" w:rsidRPr="00383667">
        <w:rPr>
          <w:rFonts w:cs="Huawei Sans"/>
        </w:rPr>
        <w:t>:</w:t>
      </w:r>
      <w:r>
        <w:rPr>
          <w:rFonts w:cs="Huawei Sans"/>
        </w:rPr>
        <w:tab/>
      </w:r>
      <w:r w:rsidR="00EF426E" w:rsidRPr="00383667">
        <w:rPr>
          <w:rFonts w:cs="Huawei Sans"/>
        </w:rPr>
        <w:t>64511</w:t>
      </w:r>
    </w:p>
    <w:p w14:paraId="6D522B6C" w14:textId="10201ED9" w:rsidR="00EF426E" w:rsidRPr="00383667" w:rsidRDefault="001663A4" w:rsidP="00EF426E">
      <w:pPr>
        <w:pStyle w:val="2f3"/>
        <w:rPr>
          <w:rFonts w:cs="Huawei Sans"/>
          <w:color w:val="EC7061"/>
        </w:rPr>
      </w:pPr>
      <w:r>
        <w:rPr>
          <w:rFonts w:cs="Huawei Sans"/>
          <w:color w:val="EC7061"/>
        </w:rPr>
        <w:tab/>
      </w:r>
      <w:r w:rsidR="00EF426E" w:rsidRPr="00383667">
        <w:rPr>
          <w:rFonts w:cs="Huawei Sans"/>
          <w:color w:val="EC7061"/>
        </w:rPr>
        <w:t>Paths</w:t>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EF426E" w:rsidRPr="00383667">
        <w:rPr>
          <w:rFonts w:cs="Huawei Sans"/>
          <w:color w:val="EC7061"/>
        </w:rPr>
        <w:t>:</w:t>
      </w:r>
      <w:r w:rsidR="00122373">
        <w:rPr>
          <w:rFonts w:cs="Huawei Sans"/>
          <w:color w:val="EC7061"/>
        </w:rPr>
        <w:tab/>
      </w:r>
      <w:r w:rsidR="00EF426E" w:rsidRPr="00383667">
        <w:rPr>
          <w:rFonts w:cs="Huawei Sans"/>
          <w:color w:val="EC7061"/>
        </w:rPr>
        <w:t>1</w:t>
      </w:r>
      <w:r>
        <w:rPr>
          <w:rFonts w:cs="Huawei Sans"/>
          <w:color w:val="EC7061"/>
        </w:rPr>
        <w:tab/>
      </w:r>
      <w:r w:rsidR="00EF426E" w:rsidRPr="00383667">
        <w:rPr>
          <w:rFonts w:cs="Huawei Sans"/>
          <w:color w:val="EC7061"/>
        </w:rPr>
        <w:t>available,</w:t>
      </w:r>
      <w:r>
        <w:rPr>
          <w:rFonts w:cs="Huawei Sans"/>
          <w:color w:val="EC7061"/>
        </w:rPr>
        <w:tab/>
      </w:r>
      <w:r w:rsidR="00EF426E" w:rsidRPr="00383667">
        <w:rPr>
          <w:rFonts w:cs="Huawei Sans"/>
          <w:color w:val="EC7061"/>
        </w:rPr>
        <w:t>1</w:t>
      </w:r>
      <w:r>
        <w:rPr>
          <w:rFonts w:cs="Huawei Sans"/>
          <w:color w:val="EC7061"/>
        </w:rPr>
        <w:tab/>
      </w:r>
      <w:r w:rsidR="00EF426E" w:rsidRPr="00383667">
        <w:rPr>
          <w:rFonts w:cs="Huawei Sans"/>
          <w:color w:val="EC7061"/>
        </w:rPr>
        <w:t>best,</w:t>
      </w:r>
      <w:r>
        <w:rPr>
          <w:rFonts w:cs="Huawei Sans"/>
          <w:color w:val="EC7061"/>
        </w:rPr>
        <w:tab/>
      </w:r>
      <w:r w:rsidR="00EF426E" w:rsidRPr="00383667">
        <w:rPr>
          <w:rFonts w:cs="Huawei Sans"/>
          <w:color w:val="EC7061"/>
        </w:rPr>
        <w:t>1</w:t>
      </w:r>
      <w:r>
        <w:rPr>
          <w:rFonts w:cs="Huawei Sans"/>
          <w:color w:val="EC7061"/>
        </w:rPr>
        <w:tab/>
      </w:r>
      <w:r w:rsidR="00EF426E" w:rsidRPr="00383667">
        <w:rPr>
          <w:rFonts w:cs="Huawei Sans"/>
          <w:color w:val="EC7061"/>
        </w:rPr>
        <w:t>select</w:t>
      </w:r>
    </w:p>
    <w:p w14:paraId="0458D303" w14:textId="4249825D" w:rsidR="00EF426E" w:rsidRPr="00383667" w:rsidRDefault="001663A4"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routing</w:t>
      </w:r>
      <w:r>
        <w:rPr>
          <w:rFonts w:cs="Huawei Sans"/>
        </w:rPr>
        <w:tab/>
      </w:r>
      <w:r w:rsidR="00EF426E" w:rsidRPr="00383667">
        <w:rPr>
          <w:rFonts w:cs="Huawei Sans"/>
        </w:rPr>
        <w:t>table</w:t>
      </w:r>
      <w:r>
        <w:rPr>
          <w:rFonts w:cs="Huawei Sans"/>
        </w:rPr>
        <w:tab/>
      </w:r>
      <w:r w:rsidR="00EF426E" w:rsidRPr="00383667">
        <w:rPr>
          <w:rFonts w:cs="Huawei Sans"/>
        </w:rPr>
        <w:t>entry</w:t>
      </w:r>
      <w:r>
        <w:rPr>
          <w:rFonts w:cs="Huawei Sans"/>
        </w:rPr>
        <w:tab/>
      </w:r>
      <w:r w:rsidR="00EF426E" w:rsidRPr="00383667">
        <w:rPr>
          <w:rFonts w:cs="Huawei Sans"/>
        </w:rPr>
        <w:t>information</w:t>
      </w:r>
      <w:r>
        <w:rPr>
          <w:rFonts w:cs="Huawei Sans"/>
        </w:rPr>
        <w:tab/>
      </w:r>
      <w:r w:rsidR="00EF426E" w:rsidRPr="00383667">
        <w:rPr>
          <w:rFonts w:cs="Huawei Sans"/>
        </w:rPr>
        <w:t>of</w:t>
      </w:r>
      <w:r>
        <w:rPr>
          <w:rFonts w:cs="Huawei Sans"/>
        </w:rPr>
        <w:tab/>
      </w:r>
      <w:r w:rsidR="00EF426E" w:rsidRPr="00383667">
        <w:rPr>
          <w:rFonts w:cs="Huawei Sans"/>
        </w:rPr>
        <w:t>10.2.2.0/24:</w:t>
      </w:r>
    </w:p>
    <w:p w14:paraId="2BE0B8D1" w14:textId="77777777" w:rsidR="00227531" w:rsidRDefault="001663A4" w:rsidP="00EF426E">
      <w:pPr>
        <w:pStyle w:val="2f3"/>
        <w:rPr>
          <w:rFonts w:cs="Huawei Sans"/>
          <w:color w:val="EC7061"/>
        </w:rPr>
      </w:pPr>
      <w:r>
        <w:rPr>
          <w:rFonts w:cs="Huawei Sans"/>
          <w:color w:val="EC7061"/>
        </w:rPr>
        <w:tab/>
      </w:r>
      <w:r w:rsidR="00EF426E" w:rsidRPr="00383667">
        <w:rPr>
          <w:rFonts w:cs="Huawei Sans"/>
          <w:color w:val="EC7061"/>
        </w:rPr>
        <w:t>Network</w:t>
      </w:r>
      <w:r>
        <w:rPr>
          <w:rFonts w:cs="Huawei Sans"/>
          <w:color w:val="EC7061"/>
        </w:rPr>
        <w:tab/>
      </w:r>
      <w:r w:rsidR="00EF426E" w:rsidRPr="00383667">
        <w:rPr>
          <w:rFonts w:cs="Huawei Sans"/>
          <w:color w:val="EC7061"/>
        </w:rPr>
        <w:t>route.</w:t>
      </w:r>
    </w:p>
    <w:p w14:paraId="4C4E8E24" w14:textId="5630DED0" w:rsidR="00EF426E" w:rsidRPr="00383667" w:rsidRDefault="001663A4" w:rsidP="00EF426E">
      <w:pPr>
        <w:pStyle w:val="2f3"/>
        <w:rPr>
          <w:rFonts w:cs="Huawei Sans"/>
          <w:color w:val="EC7061"/>
        </w:rPr>
      </w:pPr>
      <w:r>
        <w:rPr>
          <w:rFonts w:cs="Huawei Sans"/>
          <w:color w:val="EC7061"/>
        </w:rPr>
        <w:tab/>
      </w:r>
      <w:r w:rsidR="00EF426E" w:rsidRPr="00383667">
        <w:rPr>
          <w:rFonts w:cs="Huawei Sans"/>
          <w:color w:val="EC7061"/>
        </w:rPr>
        <w:t>From:</w:t>
      </w:r>
      <w:r>
        <w:rPr>
          <w:rFonts w:cs="Huawei Sans"/>
          <w:color w:val="EC7061"/>
        </w:rPr>
        <w:tab/>
      </w:r>
      <w:r w:rsidR="00EF426E" w:rsidRPr="00383667">
        <w:rPr>
          <w:rFonts w:cs="Huawei Sans"/>
          <w:color w:val="EC7061"/>
        </w:rPr>
        <w:t>0.0.0.0</w:t>
      </w:r>
      <w:r>
        <w:rPr>
          <w:rFonts w:cs="Huawei Sans"/>
          <w:color w:val="EC7061"/>
        </w:rPr>
        <w:tab/>
      </w:r>
      <w:r w:rsidR="00EF426E" w:rsidRPr="00383667">
        <w:rPr>
          <w:rFonts w:cs="Huawei Sans"/>
          <w:color w:val="EC7061"/>
        </w:rPr>
        <w:t>(0.0.0.0)</w:t>
      </w:r>
    </w:p>
    <w:p w14:paraId="048CA43B" w14:textId="77777777" w:rsidR="00227531" w:rsidRDefault="001663A4" w:rsidP="00EF426E">
      <w:pPr>
        <w:pStyle w:val="2f3"/>
        <w:rPr>
          <w:rFonts w:cs="Huawei Sans"/>
        </w:rPr>
      </w:pPr>
      <w:r>
        <w:rPr>
          <w:rFonts w:cs="Huawei Sans"/>
        </w:rPr>
        <w:tab/>
      </w:r>
      <w:r w:rsidR="00EF426E" w:rsidRPr="00383667">
        <w:rPr>
          <w:rFonts w:cs="Huawei Sans"/>
        </w:rPr>
        <w:t>Route</w:t>
      </w:r>
      <w:r>
        <w:rPr>
          <w:rFonts w:cs="Huawei Sans"/>
        </w:rPr>
        <w:tab/>
      </w:r>
      <w:r w:rsidR="00EF426E" w:rsidRPr="00383667">
        <w:rPr>
          <w:rFonts w:cs="Huawei Sans"/>
        </w:rPr>
        <w:t>Duration</w:t>
      </w:r>
      <w:r w:rsidR="00122373">
        <w:rPr>
          <w:rFonts w:cs="Huawei Sans"/>
        </w:rPr>
        <w:tab/>
      </w:r>
      <w:r w:rsidR="00122373">
        <w:rPr>
          <w:rFonts w:cs="Huawei Sans"/>
        </w:rPr>
        <w:tab/>
      </w:r>
      <w:r w:rsidR="00122373">
        <w:rPr>
          <w:rFonts w:cs="Huawei Sans"/>
        </w:rPr>
        <w:tab/>
      </w:r>
      <w:r w:rsidR="00122373">
        <w:rPr>
          <w:rFonts w:cs="Huawei Sans"/>
        </w:rPr>
        <w:tab/>
      </w:r>
      <w:r w:rsidR="00122373">
        <w:rPr>
          <w:rFonts w:cs="Huawei Sans"/>
        </w:rPr>
        <w:tab/>
      </w:r>
      <w:r w:rsidR="00EF426E" w:rsidRPr="00383667">
        <w:rPr>
          <w:rFonts w:cs="Huawei Sans"/>
        </w:rPr>
        <w:t>:</w:t>
      </w:r>
      <w:r>
        <w:rPr>
          <w:rFonts w:cs="Huawei Sans"/>
        </w:rPr>
        <w:tab/>
      </w:r>
      <w:r w:rsidR="00EF426E" w:rsidRPr="00383667">
        <w:rPr>
          <w:rFonts w:cs="Huawei Sans"/>
        </w:rPr>
        <w:t>00h57m17s</w:t>
      </w:r>
    </w:p>
    <w:p w14:paraId="023739A6" w14:textId="092C5384" w:rsidR="00EF426E" w:rsidRPr="00383667" w:rsidRDefault="001663A4" w:rsidP="00EF426E">
      <w:pPr>
        <w:pStyle w:val="2f3"/>
        <w:rPr>
          <w:rFonts w:cs="Huawei Sans"/>
        </w:rPr>
      </w:pPr>
      <w:r>
        <w:rPr>
          <w:rFonts w:cs="Huawei Sans"/>
        </w:rPr>
        <w:tab/>
      </w:r>
      <w:r w:rsidR="00EF426E" w:rsidRPr="00383667">
        <w:rPr>
          <w:rFonts w:cs="Huawei Sans"/>
        </w:rPr>
        <w:t>Direct</w:t>
      </w:r>
      <w:r>
        <w:rPr>
          <w:rFonts w:cs="Huawei Sans"/>
        </w:rPr>
        <w:tab/>
      </w:r>
      <w:r w:rsidR="00EF426E" w:rsidRPr="00383667">
        <w:rPr>
          <w:rFonts w:cs="Huawei Sans"/>
        </w:rPr>
        <w:t>Out-interface</w:t>
      </w:r>
      <w:r w:rsidR="00122373">
        <w:rPr>
          <w:rFonts w:cs="Huawei Sans"/>
        </w:rPr>
        <w:tab/>
      </w:r>
      <w:r w:rsidR="00122373">
        <w:rPr>
          <w:rFonts w:cs="Huawei Sans"/>
        </w:rPr>
        <w:tab/>
      </w:r>
      <w:r w:rsidR="00EF426E" w:rsidRPr="00383667">
        <w:rPr>
          <w:rFonts w:cs="Huawei Sans"/>
        </w:rPr>
        <w:t>:</w:t>
      </w:r>
      <w:r>
        <w:rPr>
          <w:rFonts w:cs="Huawei Sans"/>
        </w:rPr>
        <w:tab/>
      </w:r>
      <w:r w:rsidR="00EF426E" w:rsidRPr="00383667">
        <w:rPr>
          <w:rFonts w:cs="Huawei Sans"/>
        </w:rPr>
        <w:t>LoopBack1</w:t>
      </w:r>
    </w:p>
    <w:p w14:paraId="1BAB43FD" w14:textId="0D82CA49" w:rsidR="00EF426E" w:rsidRPr="00383667" w:rsidRDefault="001663A4" w:rsidP="00EF426E">
      <w:pPr>
        <w:pStyle w:val="2f3"/>
        <w:rPr>
          <w:rFonts w:cs="Huawei Sans"/>
        </w:rPr>
      </w:pPr>
      <w:r>
        <w:rPr>
          <w:rFonts w:cs="Huawei Sans"/>
        </w:rPr>
        <w:tab/>
      </w:r>
      <w:r w:rsidR="00EF426E" w:rsidRPr="00383667">
        <w:rPr>
          <w:rFonts w:cs="Huawei Sans"/>
        </w:rPr>
        <w:t>Original</w:t>
      </w:r>
      <w:r>
        <w:rPr>
          <w:rFonts w:cs="Huawei Sans"/>
        </w:rPr>
        <w:tab/>
      </w:r>
      <w:r w:rsidR="00EF426E" w:rsidRPr="00497E5B">
        <w:rPr>
          <w:rFonts w:cs="Huawei Sans"/>
        </w:rPr>
        <w:t>nexthop</w:t>
      </w:r>
      <w:r w:rsidR="00122373">
        <w:rPr>
          <w:rFonts w:cs="Huawei Sans"/>
        </w:rPr>
        <w:tab/>
      </w:r>
      <w:r w:rsidR="00122373">
        <w:rPr>
          <w:rFonts w:cs="Huawei Sans"/>
        </w:rPr>
        <w:tab/>
      </w:r>
      <w:r w:rsidR="00122373">
        <w:rPr>
          <w:rFonts w:cs="Huawei Sans"/>
        </w:rPr>
        <w:tab/>
      </w:r>
      <w:r w:rsidR="00122373">
        <w:rPr>
          <w:rFonts w:cs="Huawei Sans"/>
        </w:rPr>
        <w:tab/>
      </w:r>
      <w:r w:rsidR="00EF426E" w:rsidRPr="00383667">
        <w:rPr>
          <w:rFonts w:cs="Huawei Sans"/>
        </w:rPr>
        <w:t>:</w:t>
      </w:r>
      <w:r>
        <w:rPr>
          <w:rFonts w:cs="Huawei Sans"/>
        </w:rPr>
        <w:tab/>
      </w:r>
      <w:r w:rsidR="00EF426E" w:rsidRPr="00383667">
        <w:rPr>
          <w:rFonts w:cs="Huawei Sans"/>
        </w:rPr>
        <w:t>10.2.2.2</w:t>
      </w:r>
    </w:p>
    <w:p w14:paraId="145BFA9C" w14:textId="54E7E3A7" w:rsidR="00EF426E" w:rsidRPr="00383667" w:rsidRDefault="001663A4" w:rsidP="00EF426E">
      <w:pPr>
        <w:pStyle w:val="2f3"/>
        <w:rPr>
          <w:rFonts w:cs="Huawei Sans"/>
        </w:rPr>
      </w:pPr>
      <w:r>
        <w:rPr>
          <w:rFonts w:cs="Huawei Sans"/>
        </w:rPr>
        <w:tab/>
      </w:r>
      <w:r w:rsidR="00EF426E" w:rsidRPr="00497E5B">
        <w:rPr>
          <w:rFonts w:cs="Huawei Sans"/>
        </w:rPr>
        <w:t>Qos</w:t>
      </w:r>
      <w:r>
        <w:rPr>
          <w:rFonts w:cs="Huawei Sans"/>
        </w:rPr>
        <w:tab/>
      </w:r>
      <w:r w:rsidR="00EF426E" w:rsidRPr="00383667">
        <w:rPr>
          <w:rFonts w:cs="Huawei Sans"/>
        </w:rPr>
        <w:t>information</w:t>
      </w:r>
      <w:r w:rsidR="00122373">
        <w:rPr>
          <w:rFonts w:cs="Huawei Sans"/>
        </w:rPr>
        <w:tab/>
      </w:r>
      <w:r w:rsidR="00122373">
        <w:rPr>
          <w:rFonts w:cs="Huawei Sans"/>
        </w:rPr>
        <w:tab/>
      </w:r>
      <w:r w:rsidR="00122373">
        <w:rPr>
          <w:rFonts w:cs="Huawei Sans"/>
        </w:rPr>
        <w:tab/>
      </w:r>
      <w:r>
        <w:rPr>
          <w:rFonts w:cs="Huawei Sans"/>
        </w:rPr>
        <w:tab/>
      </w:r>
      <w:r w:rsidR="00EF426E" w:rsidRPr="00383667">
        <w:rPr>
          <w:rFonts w:cs="Huawei Sans"/>
        </w:rPr>
        <w:t>:</w:t>
      </w:r>
      <w:r>
        <w:rPr>
          <w:rFonts w:cs="Huawei Sans"/>
        </w:rPr>
        <w:tab/>
      </w:r>
      <w:r w:rsidR="00EF426E" w:rsidRPr="00383667">
        <w:rPr>
          <w:rFonts w:cs="Huawei Sans"/>
        </w:rPr>
        <w:t>0x0</w:t>
      </w:r>
    </w:p>
    <w:p w14:paraId="27A9F7E8"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pref-val</w:t>
      </w:r>
      <w:r w:rsidRPr="00383667">
        <w:rPr>
          <w:rFonts w:cs="Huawei Sans"/>
        </w:rPr>
        <w:t xml:space="preserve"> 0, valid, local, best, select, </w:t>
      </w:r>
      <w:r w:rsidRPr="00497E5B">
        <w:rPr>
          <w:rFonts w:cs="Huawei Sans"/>
        </w:rPr>
        <w:t>pre</w:t>
      </w:r>
      <w:r w:rsidRPr="00383667">
        <w:rPr>
          <w:rFonts w:cs="Huawei Sans"/>
        </w:rPr>
        <w:t xml:space="preserve"> 0</w:t>
      </w:r>
    </w:p>
    <w:p w14:paraId="3E9852D4" w14:textId="77777777" w:rsidR="00EF426E" w:rsidRPr="00383667" w:rsidRDefault="00EF426E" w:rsidP="00EF426E">
      <w:pPr>
        <w:pStyle w:val="2f3"/>
        <w:rPr>
          <w:rFonts w:cs="Huawei Sans"/>
        </w:rPr>
      </w:pPr>
      <w:r w:rsidRPr="00383667">
        <w:rPr>
          <w:rFonts w:cs="Huawei Sans"/>
        </w:rPr>
        <w:t xml:space="preserve"> Advertised to such 2 peers:</w:t>
      </w:r>
    </w:p>
    <w:p w14:paraId="74AE56CB" w14:textId="77777777" w:rsidR="00EF426E" w:rsidRPr="00383667" w:rsidRDefault="00EF426E" w:rsidP="00EF426E">
      <w:pPr>
        <w:pStyle w:val="2f3"/>
        <w:rPr>
          <w:rFonts w:cs="Huawei Sans"/>
        </w:rPr>
      </w:pPr>
      <w:r w:rsidRPr="00383667">
        <w:rPr>
          <w:rFonts w:cs="Huawei Sans"/>
        </w:rPr>
        <w:lastRenderedPageBreak/>
        <w:t xml:space="preserve">    10.0.23.3</w:t>
      </w:r>
    </w:p>
    <w:p w14:paraId="5F44AA65" w14:textId="77777777" w:rsidR="00EF426E" w:rsidRPr="00383667" w:rsidRDefault="00EF426E" w:rsidP="00EF426E">
      <w:pPr>
        <w:pStyle w:val="2f3"/>
        <w:rPr>
          <w:rFonts w:cs="Huawei Sans"/>
        </w:rPr>
      </w:pPr>
      <w:r w:rsidRPr="00383667">
        <w:rPr>
          <w:rFonts w:cs="Huawei Sans"/>
        </w:rPr>
        <w:t xml:space="preserve">    10.0.12.1</w:t>
      </w:r>
    </w:p>
    <w:p w14:paraId="6849E03F" w14:textId="77777777" w:rsidR="00EF426E" w:rsidRPr="00383667" w:rsidRDefault="00EF426E" w:rsidP="00EF426E">
      <w:pPr>
        <w:pStyle w:val="1e"/>
      </w:pPr>
      <w:r w:rsidRPr="00383667">
        <w:t>Only the locally advertised BGP route exists in the routing table, and the BGP route advertised by R4 does not exist.</w:t>
      </w:r>
    </w:p>
    <w:p w14:paraId="50A3B074" w14:textId="77777777" w:rsidR="00EF426E" w:rsidRPr="00383667" w:rsidRDefault="00EF426E" w:rsidP="00EF426E">
      <w:pPr>
        <w:pStyle w:val="1e"/>
      </w:pPr>
      <w:r w:rsidRPr="00383667">
        <w:t># Check detailed information about the BGP peer 10.0.24.4 on R2.</w:t>
      </w:r>
    </w:p>
    <w:p w14:paraId="32B52F94" w14:textId="77777777" w:rsidR="00EF426E" w:rsidRPr="00383667" w:rsidRDefault="00EF426E" w:rsidP="00EF426E">
      <w:pPr>
        <w:pStyle w:val="2f3"/>
        <w:rPr>
          <w:rFonts w:cs="Huawei Sans"/>
        </w:rPr>
      </w:pPr>
      <w:r w:rsidRPr="00383667">
        <w:rPr>
          <w:rFonts w:cs="Huawei Sans"/>
        </w:rPr>
        <w:t xml:space="preserve">&lt;R2&gt;display bgp peer 10.0.24.4 verbose </w:t>
      </w:r>
    </w:p>
    <w:p w14:paraId="6BEF07A5" w14:textId="77777777" w:rsidR="00EF426E" w:rsidRPr="00383667" w:rsidRDefault="00EF426E" w:rsidP="00EF426E">
      <w:pPr>
        <w:pStyle w:val="2f3"/>
        <w:rPr>
          <w:rFonts w:cs="Huawei Sans"/>
        </w:rPr>
      </w:pPr>
    </w:p>
    <w:p w14:paraId="4C053EB3" w14:textId="77777777" w:rsidR="00EF426E" w:rsidRPr="00383667" w:rsidRDefault="00EF426E" w:rsidP="00EF426E">
      <w:pPr>
        <w:pStyle w:val="2f3"/>
        <w:rPr>
          <w:rFonts w:cs="Huawei Sans"/>
        </w:rPr>
      </w:pPr>
      <w:r w:rsidRPr="00383667">
        <w:rPr>
          <w:rFonts w:cs="Huawei Sans"/>
        </w:rPr>
        <w:tab/>
        <w:t xml:space="preserve">BGP Peer is 10.0.24.4,  remote AS 64511  </w:t>
      </w:r>
    </w:p>
    <w:p w14:paraId="00433950" w14:textId="77777777" w:rsidR="00EF426E" w:rsidRPr="00383667" w:rsidRDefault="00EF426E" w:rsidP="00EF426E">
      <w:pPr>
        <w:pStyle w:val="2f3"/>
        <w:rPr>
          <w:rFonts w:cs="Huawei Sans"/>
        </w:rPr>
      </w:pPr>
      <w:r w:rsidRPr="00383667">
        <w:rPr>
          <w:rFonts w:cs="Huawei Sans"/>
        </w:rPr>
        <w:tab/>
        <w:t>Type: IBGP link</w:t>
      </w:r>
    </w:p>
    <w:p w14:paraId="2DFA7533" w14:textId="77777777" w:rsidR="00EF426E" w:rsidRPr="00383667" w:rsidRDefault="00EF426E" w:rsidP="00EF426E">
      <w:pPr>
        <w:pStyle w:val="2f3"/>
        <w:rPr>
          <w:rFonts w:cs="Huawei Sans"/>
        </w:rPr>
      </w:pPr>
      <w:r w:rsidRPr="00383667">
        <w:rPr>
          <w:rFonts w:cs="Huawei Sans"/>
        </w:rPr>
        <w:tab/>
        <w:t>BGP version 4, Remote router ID 10.0.4.4</w:t>
      </w:r>
    </w:p>
    <w:p w14:paraId="7C6EF5C6" w14:textId="018CE307" w:rsidR="00EF426E" w:rsidRPr="00383667" w:rsidRDefault="00EF426E" w:rsidP="00EF426E">
      <w:pPr>
        <w:pStyle w:val="2f3"/>
        <w:rPr>
          <w:rFonts w:cs="Huawei Sans"/>
        </w:rPr>
      </w:pPr>
      <w:r w:rsidRPr="00383667">
        <w:rPr>
          <w:rFonts w:cs="Huawei Sans"/>
        </w:rPr>
        <w:tab/>
        <w:t>Update-group ID</w:t>
      </w:r>
      <w:r w:rsidR="001663A4">
        <w:rPr>
          <w:rFonts w:cs="Huawei Sans"/>
        </w:rPr>
        <w:tab/>
      </w:r>
      <w:r w:rsidR="001663A4">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Pr="00383667">
        <w:rPr>
          <w:rFonts w:cs="Huawei Sans"/>
        </w:rPr>
        <w:t xml:space="preserve">: 2  </w:t>
      </w:r>
    </w:p>
    <w:p w14:paraId="47D7A9C3" w14:textId="4E6BCDCE" w:rsidR="00EF426E" w:rsidRPr="00383667" w:rsidRDefault="00EF426E" w:rsidP="00EF426E">
      <w:pPr>
        <w:pStyle w:val="2f3"/>
        <w:rPr>
          <w:rFonts w:cs="Huawei Sans"/>
        </w:rPr>
      </w:pPr>
      <w:r w:rsidRPr="00383667">
        <w:rPr>
          <w:rFonts w:cs="Huawei Sans"/>
        </w:rPr>
        <w:tab/>
        <w:t>BGP current state</w:t>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1663A4">
        <w:rPr>
          <w:rFonts w:cs="Huawei Sans"/>
        </w:rPr>
        <w:tab/>
      </w:r>
      <w:r w:rsidRPr="00383667">
        <w:rPr>
          <w:rFonts w:cs="Huawei Sans"/>
        </w:rPr>
        <w:t xml:space="preserve">: Established, Up for 00h27m44s </w:t>
      </w:r>
    </w:p>
    <w:p w14:paraId="379868FE" w14:textId="79019E2F" w:rsidR="00EF426E" w:rsidRPr="00383667" w:rsidRDefault="00EF426E" w:rsidP="00EF426E">
      <w:pPr>
        <w:pStyle w:val="2f3"/>
        <w:rPr>
          <w:rFonts w:cs="Huawei Sans"/>
        </w:rPr>
      </w:pPr>
      <w:r w:rsidRPr="00383667">
        <w:rPr>
          <w:rFonts w:cs="Huawei Sans"/>
        </w:rPr>
        <w:tab/>
        <w:t>BGP current event</w:t>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1663A4">
        <w:rPr>
          <w:rFonts w:cs="Huawei Sans"/>
        </w:rPr>
        <w:tab/>
      </w:r>
      <w:r w:rsidRPr="00383667">
        <w:rPr>
          <w:rFonts w:cs="Huawei Sans"/>
        </w:rPr>
        <w:t>: RecvKeepalive</w:t>
      </w:r>
    </w:p>
    <w:p w14:paraId="6D00B93A" w14:textId="4923AF1C" w:rsidR="00EF426E" w:rsidRPr="00383667" w:rsidRDefault="00EF426E" w:rsidP="00EF426E">
      <w:pPr>
        <w:pStyle w:val="2f3"/>
        <w:rPr>
          <w:rFonts w:cs="Huawei Sans"/>
        </w:rPr>
      </w:pPr>
      <w:r w:rsidRPr="00383667">
        <w:rPr>
          <w:rFonts w:cs="Huawei Sans"/>
        </w:rPr>
        <w:tab/>
        <w:t>BGP last state</w:t>
      </w:r>
      <w:r w:rsidR="001663A4">
        <w:rPr>
          <w:rFonts w:cs="Huawei Sans"/>
        </w:rPr>
        <w:tab/>
      </w:r>
      <w:r w:rsidR="001663A4">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1663A4">
        <w:rPr>
          <w:rFonts w:cs="Huawei Sans"/>
        </w:rPr>
        <w:tab/>
      </w:r>
      <w:r w:rsidR="001663A4">
        <w:rPr>
          <w:rFonts w:cs="Huawei Sans"/>
        </w:rPr>
        <w:tab/>
      </w:r>
      <w:r w:rsidRPr="00383667">
        <w:rPr>
          <w:rFonts w:cs="Huawei Sans"/>
        </w:rPr>
        <w:t>: OpenConfirm</w:t>
      </w:r>
    </w:p>
    <w:p w14:paraId="4FCEE7EC" w14:textId="18A9E786" w:rsidR="00EF426E" w:rsidRPr="00383667" w:rsidRDefault="00EF426E" w:rsidP="00EF426E">
      <w:pPr>
        <w:pStyle w:val="2f3"/>
        <w:rPr>
          <w:rFonts w:cs="Huawei Sans"/>
        </w:rPr>
      </w:pPr>
      <w:r w:rsidRPr="00383667">
        <w:rPr>
          <w:rFonts w:cs="Huawei Sans"/>
        </w:rPr>
        <w:tab/>
        <w:t>BGP Peer Up count</w:t>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1663A4">
        <w:rPr>
          <w:rFonts w:cs="Huawei Sans"/>
        </w:rPr>
        <w:tab/>
      </w:r>
      <w:r w:rsidRPr="00383667">
        <w:rPr>
          <w:rFonts w:cs="Huawei Sans"/>
        </w:rPr>
        <w:t>: 2</w:t>
      </w:r>
    </w:p>
    <w:p w14:paraId="4FA41A55" w14:textId="3C00CE4F" w:rsidR="00EF426E" w:rsidRPr="00383667" w:rsidRDefault="00EF426E" w:rsidP="00EF426E">
      <w:pPr>
        <w:pStyle w:val="2f3"/>
        <w:rPr>
          <w:rFonts w:cs="Huawei Sans"/>
        </w:rPr>
      </w:pPr>
      <w:r w:rsidRPr="00383667">
        <w:rPr>
          <w:rFonts w:cs="Huawei Sans"/>
        </w:rPr>
        <w:tab/>
        <w:t>Received total routes</w:t>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Pr="00383667">
        <w:rPr>
          <w:rFonts w:cs="Huawei Sans"/>
        </w:rPr>
        <w:t>: 0</w:t>
      </w:r>
    </w:p>
    <w:p w14:paraId="6593014C" w14:textId="77777777" w:rsidR="00EF426E" w:rsidRPr="00383667" w:rsidRDefault="00EF426E" w:rsidP="00EF426E">
      <w:pPr>
        <w:pStyle w:val="2f3"/>
        <w:rPr>
          <w:rFonts w:cs="Huawei Sans"/>
        </w:rPr>
      </w:pPr>
      <w:r w:rsidRPr="00383667">
        <w:rPr>
          <w:rFonts w:cs="Huawei Sans"/>
        </w:rPr>
        <w:tab/>
        <w:t>Received active routes total: 0</w:t>
      </w:r>
    </w:p>
    <w:p w14:paraId="53A5B951" w14:textId="4A0E10DE" w:rsidR="00EF426E" w:rsidRPr="00383667" w:rsidRDefault="00EF426E" w:rsidP="00EF426E">
      <w:pPr>
        <w:pStyle w:val="2f3"/>
        <w:rPr>
          <w:rFonts w:cs="Huawei Sans"/>
        </w:rPr>
      </w:pPr>
      <w:r w:rsidRPr="00383667">
        <w:rPr>
          <w:rFonts w:cs="Huawei Sans"/>
        </w:rPr>
        <w:tab/>
        <w:t>Advertised total routes</w:t>
      </w:r>
      <w:r w:rsidR="00EA2D4D">
        <w:rPr>
          <w:rFonts w:cs="Huawei Sans"/>
        </w:rPr>
        <w:tab/>
      </w:r>
      <w:r w:rsidR="00EA2D4D">
        <w:rPr>
          <w:rFonts w:cs="Huawei Sans"/>
        </w:rPr>
        <w:tab/>
      </w:r>
      <w:r w:rsidR="00EA2D4D">
        <w:rPr>
          <w:rFonts w:cs="Huawei Sans"/>
        </w:rPr>
        <w:tab/>
      </w:r>
      <w:r w:rsidR="00EA2D4D">
        <w:rPr>
          <w:rFonts w:cs="Huawei Sans"/>
        </w:rPr>
        <w:tab/>
      </w:r>
      <w:r w:rsidRPr="00383667">
        <w:rPr>
          <w:rFonts w:cs="Huawei Sans"/>
        </w:rPr>
        <w:t>: 0</w:t>
      </w:r>
    </w:p>
    <w:p w14:paraId="17C34A2B" w14:textId="77777777" w:rsidR="00EF426E" w:rsidRPr="00383667" w:rsidRDefault="00EF426E" w:rsidP="00EF426E">
      <w:pPr>
        <w:pStyle w:val="2f3"/>
        <w:rPr>
          <w:rFonts w:cs="Huawei Sans"/>
        </w:rPr>
      </w:pPr>
      <w:r w:rsidRPr="00383667">
        <w:rPr>
          <w:rFonts w:cs="Huawei Sans"/>
        </w:rPr>
        <w:tab/>
        <w:t>Port</w:t>
      </w:r>
      <w:r w:rsidRPr="00497E5B">
        <w:rPr>
          <w:rFonts w:cs="Huawei Sans"/>
        </w:rPr>
        <w:t>:</w:t>
      </w:r>
      <w:r w:rsidRPr="00383667">
        <w:rPr>
          <w:rFonts w:cs="Huawei Sans"/>
        </w:rPr>
        <w:t xml:space="preserve">  Local - 179</w:t>
      </w:r>
      <w:r w:rsidRPr="00383667">
        <w:rPr>
          <w:rFonts w:cs="Huawei Sans"/>
        </w:rPr>
        <w:tab/>
        <w:t>Remote - 64495</w:t>
      </w:r>
    </w:p>
    <w:p w14:paraId="3A01231F" w14:textId="680668FD" w:rsidR="00EF426E" w:rsidRPr="00383667" w:rsidRDefault="00EF426E" w:rsidP="00EF426E">
      <w:pPr>
        <w:pStyle w:val="2f3"/>
        <w:rPr>
          <w:rFonts w:cs="Huawei Sans"/>
        </w:rPr>
      </w:pPr>
      <w:r w:rsidRPr="00383667">
        <w:rPr>
          <w:rFonts w:cs="Huawei Sans"/>
        </w:rPr>
        <w:tab/>
        <w:t>Configured: Connect-retry Time</w:t>
      </w:r>
      <w:r w:rsidR="00EA2D4D">
        <w:rPr>
          <w:rFonts w:cs="Huawei Sans"/>
        </w:rPr>
        <w:tab/>
      </w:r>
      <w:r w:rsidRPr="00383667">
        <w:rPr>
          <w:rFonts w:cs="Huawei Sans"/>
        </w:rPr>
        <w:t>: 32 sec</w:t>
      </w:r>
    </w:p>
    <w:p w14:paraId="58AD2B63" w14:textId="52998EC1" w:rsidR="00EF426E" w:rsidRPr="00383667" w:rsidRDefault="00EF426E" w:rsidP="00EF426E">
      <w:pPr>
        <w:pStyle w:val="2f3"/>
        <w:rPr>
          <w:rFonts w:cs="Huawei Sans"/>
        </w:rPr>
      </w:pPr>
      <w:r w:rsidRPr="00383667">
        <w:rPr>
          <w:rFonts w:cs="Huawei Sans"/>
        </w:rPr>
        <w:tab/>
        <w:t>Configured: Active Hold Time</w:t>
      </w:r>
      <w:r w:rsidR="00EA2D4D">
        <w:rPr>
          <w:rFonts w:cs="Huawei Sans"/>
        </w:rPr>
        <w:tab/>
      </w:r>
      <w:r w:rsidR="00EA2D4D">
        <w:rPr>
          <w:rFonts w:cs="Huawei Sans"/>
        </w:rPr>
        <w:tab/>
      </w:r>
      <w:r w:rsidR="00EA2D4D">
        <w:rPr>
          <w:rFonts w:cs="Huawei Sans"/>
        </w:rPr>
        <w:tab/>
      </w:r>
      <w:r w:rsidRPr="00383667">
        <w:rPr>
          <w:rFonts w:cs="Huawei Sans"/>
        </w:rPr>
        <w:t>: 180 sec</w:t>
      </w:r>
      <w:r w:rsidRPr="00383667">
        <w:rPr>
          <w:rFonts w:cs="Huawei Sans"/>
        </w:rPr>
        <w:tab/>
        <w:t>Keepalive Time:60 sec</w:t>
      </w:r>
    </w:p>
    <w:p w14:paraId="0666479D" w14:textId="4E1E2AA6" w:rsidR="00EF426E" w:rsidRPr="00383667" w:rsidRDefault="00EF426E" w:rsidP="00EF426E">
      <w:pPr>
        <w:pStyle w:val="2f3"/>
        <w:rPr>
          <w:rFonts w:cs="Huawei Sans"/>
        </w:rPr>
      </w:pPr>
      <w:r w:rsidRPr="00383667">
        <w:rPr>
          <w:rFonts w:cs="Huawei Sans"/>
        </w:rPr>
        <w:tab/>
        <w:t>Received  : Active Hold Time</w:t>
      </w:r>
      <w:r w:rsidR="00EA2D4D">
        <w:rPr>
          <w:rFonts w:cs="Huawei Sans"/>
        </w:rPr>
        <w:tab/>
      </w:r>
      <w:r w:rsidR="00EA2D4D">
        <w:rPr>
          <w:rFonts w:cs="Huawei Sans"/>
        </w:rPr>
        <w:tab/>
      </w:r>
      <w:r w:rsidR="00EA2D4D">
        <w:rPr>
          <w:rFonts w:cs="Huawei Sans"/>
        </w:rPr>
        <w:tab/>
      </w:r>
      <w:r w:rsidRPr="00383667">
        <w:rPr>
          <w:rFonts w:cs="Huawei Sans"/>
        </w:rPr>
        <w:t>: 180 sec</w:t>
      </w:r>
    </w:p>
    <w:p w14:paraId="1CD612ED" w14:textId="5D06DDF3" w:rsidR="00EF426E" w:rsidRPr="00383667" w:rsidRDefault="00EF426E" w:rsidP="00EF426E">
      <w:pPr>
        <w:pStyle w:val="2f3"/>
        <w:rPr>
          <w:rFonts w:cs="Huawei Sans"/>
        </w:rPr>
      </w:pPr>
      <w:r w:rsidRPr="00383667">
        <w:rPr>
          <w:rFonts w:cs="Huawei Sans"/>
        </w:rPr>
        <w:tab/>
        <w:t>Negotiated: Active Hold Time</w:t>
      </w:r>
      <w:r w:rsidR="00EA2D4D">
        <w:rPr>
          <w:rFonts w:cs="Huawei Sans"/>
        </w:rPr>
        <w:tab/>
      </w:r>
      <w:r w:rsidR="00EA2D4D">
        <w:rPr>
          <w:rFonts w:cs="Huawei Sans"/>
        </w:rPr>
        <w:tab/>
      </w:r>
      <w:r w:rsidR="00EA2D4D">
        <w:rPr>
          <w:rFonts w:cs="Huawei Sans"/>
        </w:rPr>
        <w:tab/>
      </w:r>
      <w:r w:rsidRPr="00383667">
        <w:rPr>
          <w:rFonts w:cs="Huawei Sans"/>
        </w:rPr>
        <w:t>: 180 sec</w:t>
      </w:r>
      <w:r w:rsidRPr="00383667">
        <w:rPr>
          <w:rFonts w:cs="Huawei Sans"/>
        </w:rPr>
        <w:tab/>
        <w:t>Keepalive Time:60 sec</w:t>
      </w:r>
    </w:p>
    <w:p w14:paraId="5BA0CD1C" w14:textId="77777777" w:rsidR="00EF426E" w:rsidRPr="00383667" w:rsidRDefault="00EF426E" w:rsidP="00EF426E">
      <w:pPr>
        <w:pStyle w:val="2f3"/>
        <w:rPr>
          <w:rFonts w:cs="Huawei Sans"/>
        </w:rPr>
      </w:pPr>
      <w:r w:rsidRPr="00383667">
        <w:rPr>
          <w:rFonts w:cs="Huawei Sans"/>
        </w:rPr>
        <w:tab/>
        <w:t>Peer optional capabilities:</w:t>
      </w:r>
    </w:p>
    <w:p w14:paraId="42E9A228" w14:textId="77777777" w:rsidR="00EF426E" w:rsidRPr="00383667" w:rsidRDefault="00EF426E" w:rsidP="00EF426E">
      <w:pPr>
        <w:pStyle w:val="2f3"/>
        <w:rPr>
          <w:rFonts w:cs="Huawei Sans"/>
        </w:rPr>
      </w:pPr>
      <w:r w:rsidRPr="00383667">
        <w:rPr>
          <w:rFonts w:cs="Huawei Sans"/>
        </w:rPr>
        <w:tab/>
        <w:t>Peer supports bgp multi-protocol extension</w:t>
      </w:r>
    </w:p>
    <w:p w14:paraId="17FEC375" w14:textId="77777777" w:rsidR="00EF426E" w:rsidRPr="00383667" w:rsidRDefault="00EF426E" w:rsidP="00EF426E">
      <w:pPr>
        <w:pStyle w:val="2f3"/>
        <w:rPr>
          <w:rFonts w:cs="Huawei Sans"/>
        </w:rPr>
      </w:pPr>
      <w:r w:rsidRPr="00383667">
        <w:rPr>
          <w:rFonts w:cs="Huawei Sans"/>
        </w:rPr>
        <w:tab/>
        <w:t>Peer supports bgp route refresh capability</w:t>
      </w:r>
    </w:p>
    <w:p w14:paraId="239D1AB3" w14:textId="77777777" w:rsidR="00EF426E" w:rsidRPr="00383667" w:rsidRDefault="00EF426E" w:rsidP="00EF426E">
      <w:pPr>
        <w:pStyle w:val="2f3"/>
        <w:rPr>
          <w:rFonts w:cs="Huawei Sans"/>
        </w:rPr>
      </w:pPr>
      <w:r w:rsidRPr="00383667">
        <w:rPr>
          <w:rFonts w:cs="Huawei Sans"/>
        </w:rPr>
        <w:tab/>
        <w:t>Peer supports bgp 4-byte-as capability</w:t>
      </w:r>
    </w:p>
    <w:p w14:paraId="5D160B89" w14:textId="77777777" w:rsidR="00EF426E" w:rsidRPr="00383667" w:rsidRDefault="00EF426E" w:rsidP="00EF426E">
      <w:pPr>
        <w:pStyle w:val="2f3"/>
        <w:rPr>
          <w:rFonts w:cs="Huawei Sans"/>
        </w:rPr>
      </w:pPr>
      <w:r w:rsidRPr="00383667">
        <w:rPr>
          <w:rFonts w:cs="Huawei Sans"/>
        </w:rPr>
        <w:tab/>
        <w:t>Address family IPv4 Unicast: advertised and received</w:t>
      </w:r>
    </w:p>
    <w:p w14:paraId="31C55DB0" w14:textId="77777777" w:rsidR="00EF426E" w:rsidRPr="00383667" w:rsidRDefault="00EF426E" w:rsidP="00EF426E">
      <w:pPr>
        <w:pStyle w:val="2f3"/>
        <w:rPr>
          <w:rFonts w:cs="Huawei Sans"/>
        </w:rPr>
      </w:pPr>
      <w:r w:rsidRPr="00383667">
        <w:rPr>
          <w:rFonts w:cs="Huawei Sans"/>
        </w:rPr>
        <w:t xml:space="preserve"> Received: Total 30 messages</w:t>
      </w:r>
    </w:p>
    <w:p w14:paraId="7BA7F762"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color w:val="EC7061"/>
        </w:rPr>
        <w:t xml:space="preserve"> Update messages </w:t>
      </w:r>
      <w:r w:rsidRPr="00383667">
        <w:rPr>
          <w:rFonts w:cs="Huawei Sans"/>
          <w:color w:val="EC7061"/>
        </w:rPr>
        <w:tab/>
      </w:r>
      <w:r w:rsidRPr="00383667">
        <w:rPr>
          <w:rFonts w:cs="Huawei Sans"/>
          <w:color w:val="EC7061"/>
        </w:rPr>
        <w:tab/>
        <w:t xml:space="preserve">1 </w:t>
      </w:r>
    </w:p>
    <w:p w14:paraId="75CA719F"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Open messages </w:t>
      </w:r>
      <w:r w:rsidRPr="00383667">
        <w:rPr>
          <w:rFonts w:cs="Huawei Sans"/>
        </w:rPr>
        <w:tab/>
      </w:r>
      <w:r w:rsidRPr="00383667">
        <w:rPr>
          <w:rFonts w:cs="Huawei Sans"/>
        </w:rPr>
        <w:tab/>
      </w:r>
      <w:r w:rsidRPr="00383667">
        <w:rPr>
          <w:rFonts w:cs="Huawei Sans"/>
        </w:rPr>
        <w:tab/>
        <w:t xml:space="preserve">1 </w:t>
      </w:r>
    </w:p>
    <w:p w14:paraId="7275C6E3"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KeepAlive messages </w:t>
      </w:r>
      <w:r w:rsidRPr="00383667">
        <w:rPr>
          <w:rFonts w:cs="Huawei Sans"/>
        </w:rPr>
        <w:tab/>
      </w:r>
      <w:r w:rsidRPr="00383667">
        <w:rPr>
          <w:rFonts w:cs="Huawei Sans"/>
        </w:rPr>
        <w:tab/>
        <w:t xml:space="preserve">28 </w:t>
      </w:r>
    </w:p>
    <w:p w14:paraId="2B5BE27C"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Notification messages  </w:t>
      </w:r>
      <w:r w:rsidRPr="00383667">
        <w:rPr>
          <w:rFonts w:cs="Huawei Sans"/>
        </w:rPr>
        <w:tab/>
        <w:t xml:space="preserve">0 </w:t>
      </w:r>
    </w:p>
    <w:p w14:paraId="7F0C77CC"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Refresh messages </w:t>
      </w:r>
      <w:r w:rsidRPr="00383667">
        <w:rPr>
          <w:rFonts w:cs="Huawei Sans"/>
        </w:rPr>
        <w:tab/>
      </w:r>
      <w:r w:rsidRPr="00383667">
        <w:rPr>
          <w:rFonts w:cs="Huawei Sans"/>
        </w:rPr>
        <w:tab/>
        <w:t>0</w:t>
      </w:r>
    </w:p>
    <w:p w14:paraId="1C5CDBA0" w14:textId="77777777" w:rsidR="00EF426E" w:rsidRPr="00383667" w:rsidRDefault="00EF426E" w:rsidP="00EF426E">
      <w:pPr>
        <w:pStyle w:val="2f3"/>
        <w:rPr>
          <w:rFonts w:cs="Huawei Sans"/>
        </w:rPr>
      </w:pPr>
      <w:r w:rsidRPr="00383667">
        <w:rPr>
          <w:rFonts w:cs="Huawei Sans"/>
        </w:rPr>
        <w:t xml:space="preserve"> Sent: Total 30 messages</w:t>
      </w:r>
    </w:p>
    <w:p w14:paraId="31624F2F"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w:t>
      </w:r>
      <w:r w:rsidRPr="00383667">
        <w:rPr>
          <w:rFonts w:cs="Huawei Sans"/>
          <w:color w:val="EC7061"/>
        </w:rPr>
        <w:t xml:space="preserve">Update messages </w:t>
      </w:r>
      <w:r w:rsidRPr="00383667">
        <w:rPr>
          <w:rFonts w:cs="Huawei Sans"/>
          <w:color w:val="EC7061"/>
        </w:rPr>
        <w:tab/>
      </w:r>
      <w:r w:rsidRPr="00383667">
        <w:rPr>
          <w:rFonts w:cs="Huawei Sans"/>
          <w:color w:val="EC7061"/>
        </w:rPr>
        <w:tab/>
        <w:t xml:space="preserve">0 </w:t>
      </w:r>
    </w:p>
    <w:p w14:paraId="2384918C"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Open messages </w:t>
      </w:r>
      <w:r w:rsidRPr="00383667">
        <w:rPr>
          <w:rFonts w:cs="Huawei Sans"/>
        </w:rPr>
        <w:tab/>
      </w:r>
      <w:r w:rsidRPr="00383667">
        <w:rPr>
          <w:rFonts w:cs="Huawei Sans"/>
        </w:rPr>
        <w:tab/>
      </w:r>
      <w:r w:rsidRPr="00383667">
        <w:rPr>
          <w:rFonts w:cs="Huawei Sans"/>
        </w:rPr>
        <w:tab/>
        <w:t xml:space="preserve">2 </w:t>
      </w:r>
    </w:p>
    <w:p w14:paraId="2FD068AC"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KeepAlive messages </w:t>
      </w:r>
      <w:r w:rsidRPr="00383667">
        <w:rPr>
          <w:rFonts w:cs="Huawei Sans"/>
        </w:rPr>
        <w:tab/>
      </w:r>
      <w:r w:rsidRPr="00383667">
        <w:rPr>
          <w:rFonts w:cs="Huawei Sans"/>
        </w:rPr>
        <w:tab/>
        <w:t xml:space="preserve">28 </w:t>
      </w:r>
    </w:p>
    <w:p w14:paraId="694C6CE4"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Notification messages  </w:t>
      </w:r>
      <w:r w:rsidRPr="00383667">
        <w:rPr>
          <w:rFonts w:cs="Huawei Sans"/>
        </w:rPr>
        <w:tab/>
        <w:t xml:space="preserve">0 </w:t>
      </w:r>
    </w:p>
    <w:p w14:paraId="33FA61F0"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Refresh messages </w:t>
      </w:r>
      <w:r w:rsidRPr="00383667">
        <w:rPr>
          <w:rFonts w:cs="Huawei Sans"/>
        </w:rPr>
        <w:tab/>
      </w:r>
      <w:r w:rsidRPr="00383667">
        <w:rPr>
          <w:rFonts w:cs="Huawei Sans"/>
        </w:rPr>
        <w:tab/>
        <w:t>0</w:t>
      </w:r>
    </w:p>
    <w:p w14:paraId="278BF860" w14:textId="77777777" w:rsidR="00EF426E" w:rsidRPr="00383667" w:rsidRDefault="00EF426E" w:rsidP="00EF426E">
      <w:pPr>
        <w:pStyle w:val="2f3"/>
        <w:rPr>
          <w:rFonts w:cs="Huawei Sans"/>
        </w:rPr>
      </w:pPr>
      <w:r w:rsidRPr="00383667">
        <w:rPr>
          <w:rFonts w:cs="Huawei Sans"/>
        </w:rPr>
        <w:t xml:space="preserve"> Authentication type configured: None</w:t>
      </w:r>
    </w:p>
    <w:p w14:paraId="3FC43997" w14:textId="77777777" w:rsidR="00EF426E" w:rsidRPr="00383667" w:rsidRDefault="00EF426E" w:rsidP="00EF426E">
      <w:pPr>
        <w:pStyle w:val="2f3"/>
        <w:rPr>
          <w:rFonts w:cs="Huawei Sans"/>
        </w:rPr>
      </w:pPr>
      <w:r w:rsidRPr="00383667">
        <w:rPr>
          <w:rFonts w:cs="Huawei Sans"/>
        </w:rPr>
        <w:t xml:space="preserve"> Last keepalive received: 2020-06-02 14:12:02-08:00</w:t>
      </w:r>
    </w:p>
    <w:p w14:paraId="65E230F7" w14:textId="77777777" w:rsidR="00EF426E" w:rsidRPr="00383667" w:rsidRDefault="00EF426E" w:rsidP="00EF426E">
      <w:pPr>
        <w:pStyle w:val="2f3"/>
        <w:rPr>
          <w:rFonts w:cs="Huawei Sans"/>
        </w:rPr>
      </w:pPr>
      <w:r w:rsidRPr="00383667">
        <w:rPr>
          <w:rFonts w:cs="Huawei Sans"/>
        </w:rPr>
        <w:t xml:space="preserve"> Minimum route advertisement interval is 15 seconds</w:t>
      </w:r>
    </w:p>
    <w:p w14:paraId="317D6F23" w14:textId="77777777" w:rsidR="00EF426E" w:rsidRPr="00383667" w:rsidRDefault="00EF426E" w:rsidP="00EF426E">
      <w:pPr>
        <w:pStyle w:val="2f3"/>
        <w:rPr>
          <w:rFonts w:cs="Huawei Sans"/>
        </w:rPr>
      </w:pPr>
      <w:r w:rsidRPr="00383667">
        <w:rPr>
          <w:rFonts w:cs="Huawei Sans"/>
        </w:rPr>
        <w:t xml:space="preserve"> Optional capabilities:</w:t>
      </w:r>
    </w:p>
    <w:p w14:paraId="341D71C6" w14:textId="77777777" w:rsidR="00EF426E" w:rsidRPr="00383667" w:rsidRDefault="00EF426E" w:rsidP="00EF426E">
      <w:pPr>
        <w:pStyle w:val="2f3"/>
        <w:rPr>
          <w:rFonts w:cs="Huawei Sans"/>
        </w:rPr>
      </w:pPr>
      <w:r w:rsidRPr="00383667">
        <w:rPr>
          <w:rFonts w:cs="Huawei Sans"/>
        </w:rPr>
        <w:t xml:space="preserve"> Route refresh capability has been enabled</w:t>
      </w:r>
    </w:p>
    <w:p w14:paraId="68A28D86" w14:textId="77777777" w:rsidR="00EF426E" w:rsidRPr="00383667" w:rsidRDefault="00EF426E" w:rsidP="00EF426E">
      <w:pPr>
        <w:pStyle w:val="2f3"/>
        <w:rPr>
          <w:rFonts w:cs="Huawei Sans"/>
        </w:rPr>
      </w:pPr>
      <w:r w:rsidRPr="00383667">
        <w:rPr>
          <w:rFonts w:cs="Huawei Sans"/>
        </w:rPr>
        <w:t xml:space="preserve"> 4-byte-as capability has been enabled</w:t>
      </w:r>
    </w:p>
    <w:p w14:paraId="3F1C2A4B" w14:textId="77777777" w:rsidR="00EF426E" w:rsidRPr="00383667" w:rsidRDefault="00EF426E" w:rsidP="00EF426E">
      <w:pPr>
        <w:pStyle w:val="2f3"/>
        <w:rPr>
          <w:rFonts w:cs="Huawei Sans"/>
        </w:rPr>
      </w:pPr>
      <w:r w:rsidRPr="00383667">
        <w:rPr>
          <w:rFonts w:cs="Huawei Sans"/>
        </w:rPr>
        <w:t xml:space="preserve"> Peer Preferred Value: 0</w:t>
      </w:r>
    </w:p>
    <w:p w14:paraId="368F4634" w14:textId="77777777" w:rsidR="00EF426E" w:rsidRPr="00383667" w:rsidRDefault="00EF426E" w:rsidP="00EF426E">
      <w:pPr>
        <w:pStyle w:val="2f3"/>
        <w:rPr>
          <w:rFonts w:cs="Huawei Sans"/>
        </w:rPr>
      </w:pPr>
      <w:r w:rsidRPr="00383667">
        <w:rPr>
          <w:rFonts w:cs="Huawei Sans"/>
        </w:rPr>
        <w:t xml:space="preserve"> Routing policy configured:</w:t>
      </w:r>
    </w:p>
    <w:p w14:paraId="31851341" w14:textId="77777777" w:rsidR="00EF426E" w:rsidRPr="00383667" w:rsidRDefault="00EF426E" w:rsidP="00EF426E">
      <w:pPr>
        <w:pStyle w:val="2f3"/>
        <w:rPr>
          <w:rFonts w:cs="Huawei Sans"/>
        </w:rPr>
      </w:pPr>
      <w:r w:rsidRPr="00383667">
        <w:rPr>
          <w:rFonts w:cs="Huawei Sans"/>
        </w:rPr>
        <w:t xml:space="preserve"> No import update filter list</w:t>
      </w:r>
    </w:p>
    <w:p w14:paraId="594080B3" w14:textId="77777777" w:rsidR="00EF426E" w:rsidRPr="00383667" w:rsidRDefault="00EF426E" w:rsidP="00EF426E">
      <w:pPr>
        <w:pStyle w:val="2f3"/>
        <w:rPr>
          <w:rFonts w:cs="Huawei Sans"/>
        </w:rPr>
      </w:pPr>
      <w:r w:rsidRPr="00383667">
        <w:rPr>
          <w:rFonts w:cs="Huawei Sans"/>
        </w:rPr>
        <w:t xml:space="preserve"> No export update filter list</w:t>
      </w:r>
    </w:p>
    <w:p w14:paraId="1A9635EF" w14:textId="77777777" w:rsidR="00EF426E" w:rsidRPr="00383667" w:rsidRDefault="00EF426E" w:rsidP="00EF426E">
      <w:pPr>
        <w:pStyle w:val="2f3"/>
        <w:rPr>
          <w:rFonts w:cs="Huawei Sans"/>
        </w:rPr>
      </w:pPr>
      <w:r w:rsidRPr="00383667">
        <w:rPr>
          <w:rFonts w:cs="Huawei Sans"/>
        </w:rPr>
        <w:t xml:space="preserve"> No import prefix list</w:t>
      </w:r>
    </w:p>
    <w:p w14:paraId="0F9FE2AD" w14:textId="77777777" w:rsidR="00EF426E" w:rsidRPr="00383667" w:rsidRDefault="00EF426E" w:rsidP="00EF426E">
      <w:pPr>
        <w:pStyle w:val="2f3"/>
        <w:rPr>
          <w:rFonts w:cs="Huawei Sans"/>
        </w:rPr>
      </w:pPr>
      <w:r w:rsidRPr="00383667">
        <w:rPr>
          <w:rFonts w:cs="Huawei Sans"/>
        </w:rPr>
        <w:t xml:space="preserve"> No export prefix list</w:t>
      </w:r>
    </w:p>
    <w:p w14:paraId="03C7B9F4" w14:textId="77777777" w:rsidR="00EF426E" w:rsidRPr="00383667" w:rsidRDefault="00EF426E" w:rsidP="00EF426E">
      <w:pPr>
        <w:pStyle w:val="2f3"/>
        <w:rPr>
          <w:rFonts w:cs="Huawei Sans"/>
        </w:rPr>
      </w:pPr>
      <w:r w:rsidRPr="00383667">
        <w:rPr>
          <w:rFonts w:cs="Huawei Sans"/>
        </w:rPr>
        <w:t xml:space="preserve"> No import route policy </w:t>
      </w:r>
    </w:p>
    <w:p w14:paraId="20357479" w14:textId="77777777" w:rsidR="00EF426E" w:rsidRPr="00383667" w:rsidRDefault="00EF426E" w:rsidP="00EF426E">
      <w:pPr>
        <w:pStyle w:val="2f3"/>
        <w:rPr>
          <w:rFonts w:cs="Huawei Sans"/>
        </w:rPr>
      </w:pPr>
      <w:r w:rsidRPr="00383667">
        <w:rPr>
          <w:rFonts w:cs="Huawei Sans"/>
        </w:rPr>
        <w:lastRenderedPageBreak/>
        <w:t xml:space="preserve"> Export route policy is: bgp</w:t>
      </w:r>
    </w:p>
    <w:p w14:paraId="3DC20D97" w14:textId="77777777" w:rsidR="00EF426E" w:rsidRPr="00383667" w:rsidRDefault="00EF426E" w:rsidP="00EF426E">
      <w:pPr>
        <w:pStyle w:val="2f3"/>
        <w:rPr>
          <w:rFonts w:cs="Huawei Sans"/>
        </w:rPr>
      </w:pPr>
      <w:r w:rsidRPr="00383667">
        <w:rPr>
          <w:rFonts w:cs="Huawei Sans"/>
        </w:rPr>
        <w:t xml:space="preserve"> No </w:t>
      </w:r>
      <w:r w:rsidRPr="00497E5B">
        <w:rPr>
          <w:rFonts w:cs="Huawei Sans"/>
        </w:rPr>
        <w:t>import distribute</w:t>
      </w:r>
      <w:r w:rsidRPr="00383667">
        <w:rPr>
          <w:rFonts w:cs="Huawei Sans"/>
        </w:rPr>
        <w:t xml:space="preserve"> policy </w:t>
      </w:r>
    </w:p>
    <w:p w14:paraId="58902635" w14:textId="77777777" w:rsidR="00EF426E" w:rsidRPr="00383667" w:rsidRDefault="00EF426E" w:rsidP="00EF426E">
      <w:pPr>
        <w:pStyle w:val="2f3"/>
        <w:rPr>
          <w:rFonts w:cs="Huawei Sans"/>
        </w:rPr>
      </w:pPr>
      <w:r w:rsidRPr="00383667">
        <w:rPr>
          <w:rFonts w:cs="Huawei Sans"/>
        </w:rPr>
        <w:t xml:space="preserve"> No </w:t>
      </w:r>
      <w:r w:rsidRPr="00497E5B">
        <w:rPr>
          <w:rFonts w:cs="Huawei Sans"/>
        </w:rPr>
        <w:t>export distribute</w:t>
      </w:r>
      <w:r w:rsidRPr="00383667">
        <w:rPr>
          <w:rFonts w:cs="Huawei Sans"/>
        </w:rPr>
        <w:t xml:space="preserve"> policy</w:t>
      </w:r>
    </w:p>
    <w:p w14:paraId="2D169C9E" w14:textId="77777777" w:rsidR="00EF426E" w:rsidRPr="00383667" w:rsidRDefault="00EF426E" w:rsidP="00EF426E">
      <w:pPr>
        <w:pStyle w:val="1e"/>
      </w:pPr>
      <w:r w:rsidRPr="00383667">
        <w:t>The command output shows that R2 receives an Update message from R4 and does not send an Update message to R4 (due to routing filtering by the route-policy). However, the BGP route 10.2.2.0/24 advertised by R4 does not exist in R2's BGP routing table.</w:t>
      </w:r>
    </w:p>
    <w:p w14:paraId="5B6EE994" w14:textId="77777777" w:rsidR="00EF426E" w:rsidRPr="00383667" w:rsidRDefault="00EF426E" w:rsidP="00EF426E">
      <w:pPr>
        <w:pStyle w:val="1e"/>
      </w:pPr>
      <w:r w:rsidRPr="00383667">
        <w:t># Trigger an import soft reset on R2 to allow R4 to re-send Update messages.</w:t>
      </w:r>
    </w:p>
    <w:p w14:paraId="4903B299" w14:textId="77777777" w:rsidR="00EF426E" w:rsidRPr="00383667" w:rsidRDefault="00EF426E" w:rsidP="00EF426E">
      <w:pPr>
        <w:pStyle w:val="2f3"/>
        <w:rPr>
          <w:rFonts w:cs="Huawei Sans"/>
        </w:rPr>
      </w:pPr>
      <w:r w:rsidRPr="00383667">
        <w:rPr>
          <w:rFonts w:cs="Huawei Sans"/>
        </w:rPr>
        <w:t>&lt;R2&gt;refresh bgp 10.0.24.4 import</w:t>
      </w:r>
    </w:p>
    <w:p w14:paraId="2DE77DA3" w14:textId="77777777" w:rsidR="00EF426E" w:rsidRPr="00383667" w:rsidRDefault="00EF426E" w:rsidP="00EF426E">
      <w:pPr>
        <w:pStyle w:val="1e"/>
      </w:pPr>
      <w:r w:rsidRPr="00383667">
        <w:t># Check the number of Update messages sent and received on R2 again.</w:t>
      </w:r>
    </w:p>
    <w:p w14:paraId="24CB98D4" w14:textId="77777777" w:rsidR="00EF426E" w:rsidRPr="00383667" w:rsidRDefault="00EF426E" w:rsidP="00EF426E">
      <w:pPr>
        <w:pStyle w:val="2f3"/>
        <w:rPr>
          <w:rFonts w:cs="Huawei Sans"/>
        </w:rPr>
      </w:pPr>
      <w:r w:rsidRPr="00383667">
        <w:rPr>
          <w:rFonts w:cs="Huawei Sans"/>
        </w:rPr>
        <w:t>&lt;R2&gt;display bgp peer 10.0.24.4 verbose | in Update</w:t>
      </w:r>
    </w:p>
    <w:p w14:paraId="31B2C2DA" w14:textId="16F713B2" w:rsidR="00EF426E" w:rsidRPr="00383667" w:rsidRDefault="00EF426E" w:rsidP="00EF426E">
      <w:pPr>
        <w:pStyle w:val="2f3"/>
        <w:rPr>
          <w:rFonts w:cs="Huawei Sans"/>
        </w:rPr>
      </w:pPr>
      <w:r w:rsidRPr="00383667">
        <w:rPr>
          <w:rFonts w:cs="Huawei Sans"/>
        </w:rPr>
        <w:tab/>
        <w:t>Update-group ID</w:t>
      </w:r>
      <w:r w:rsidR="001663A4">
        <w:rPr>
          <w:rFonts w:cs="Huawei Sans"/>
        </w:rPr>
        <w:tab/>
      </w:r>
      <w:r w:rsidR="001663A4">
        <w:rPr>
          <w:rFonts w:cs="Huawei Sans"/>
        </w:rPr>
        <w:tab/>
      </w:r>
      <w:r w:rsidRPr="00383667">
        <w:rPr>
          <w:rFonts w:cs="Huawei Sans"/>
        </w:rPr>
        <w:t>: 2</w:t>
      </w:r>
    </w:p>
    <w:p w14:paraId="31E9E3C3" w14:textId="52DB112B" w:rsidR="00EF426E" w:rsidRPr="00383667" w:rsidRDefault="00EF426E" w:rsidP="00EF426E">
      <w:pPr>
        <w:pStyle w:val="2f3"/>
        <w:rPr>
          <w:rFonts w:cs="Huawei Sans"/>
        </w:rPr>
      </w:pPr>
      <w:r w:rsidRPr="00383667">
        <w:rPr>
          <w:rFonts w:cs="Huawei Sans"/>
        </w:rPr>
        <w:tab/>
        <w:t>BGP current event</w:t>
      </w:r>
      <w:r w:rsidR="001663A4">
        <w:rPr>
          <w:rFonts w:cs="Huawei Sans"/>
        </w:rPr>
        <w:tab/>
      </w:r>
      <w:r w:rsidRPr="00383667">
        <w:rPr>
          <w:rFonts w:cs="Huawei Sans"/>
        </w:rPr>
        <w:t>: RecvUpdate</w:t>
      </w:r>
    </w:p>
    <w:p w14:paraId="74D37D03" w14:textId="77777777" w:rsidR="00EF426E" w:rsidRPr="00383667" w:rsidRDefault="00EF426E" w:rsidP="00EF426E">
      <w:pPr>
        <w:pStyle w:val="2f3"/>
        <w:rPr>
          <w:rFonts w:cs="Huawei Sans"/>
          <w:color w:val="EC7061"/>
        </w:rPr>
      </w:pPr>
      <w:r w:rsidRPr="00383667">
        <w:rPr>
          <w:rFonts w:cs="Huawei Sans"/>
        </w:rPr>
        <w:tab/>
      </w:r>
      <w:r w:rsidRPr="00383667">
        <w:rPr>
          <w:rFonts w:cs="Huawei Sans"/>
          <w:color w:val="EC7061"/>
        </w:rPr>
        <w:tab/>
        <w:t xml:space="preserve"> Update messages </w:t>
      </w:r>
      <w:r w:rsidRPr="00383667">
        <w:rPr>
          <w:rFonts w:cs="Huawei Sans"/>
          <w:color w:val="EC7061"/>
        </w:rPr>
        <w:tab/>
      </w:r>
      <w:r w:rsidRPr="00383667">
        <w:rPr>
          <w:rFonts w:cs="Huawei Sans"/>
          <w:color w:val="EC7061"/>
        </w:rPr>
        <w:tab/>
        <w:t>2</w:t>
      </w:r>
    </w:p>
    <w:p w14:paraId="706FDFBC" w14:textId="77777777" w:rsidR="00EF426E" w:rsidRPr="00383667" w:rsidRDefault="00EF426E" w:rsidP="00EF426E">
      <w:pPr>
        <w:pStyle w:val="2f3"/>
        <w:rPr>
          <w:rFonts w:cs="Huawei Sans"/>
          <w:color w:val="EC7061"/>
        </w:rPr>
      </w:pPr>
      <w:r w:rsidRPr="00383667">
        <w:rPr>
          <w:rFonts w:cs="Huawei Sans"/>
          <w:color w:val="EC7061"/>
        </w:rPr>
        <w:tab/>
      </w:r>
      <w:r w:rsidRPr="00383667">
        <w:rPr>
          <w:rFonts w:cs="Huawei Sans"/>
          <w:color w:val="EC7061"/>
        </w:rPr>
        <w:tab/>
        <w:t xml:space="preserve"> Update messages </w:t>
      </w:r>
      <w:r w:rsidRPr="00383667">
        <w:rPr>
          <w:rFonts w:cs="Huawei Sans"/>
          <w:color w:val="EC7061"/>
        </w:rPr>
        <w:tab/>
      </w:r>
      <w:r w:rsidRPr="00383667">
        <w:rPr>
          <w:rFonts w:cs="Huawei Sans"/>
          <w:color w:val="EC7061"/>
        </w:rPr>
        <w:tab/>
        <w:t>0</w:t>
      </w:r>
    </w:p>
    <w:p w14:paraId="0EE7350C" w14:textId="77777777" w:rsidR="00EF426E" w:rsidRPr="00383667" w:rsidRDefault="00EF426E" w:rsidP="00EF426E">
      <w:pPr>
        <w:pStyle w:val="1e"/>
      </w:pPr>
      <w:r w:rsidRPr="00383667">
        <w:t>The number of received Update messages increases. R2 receives the BGP route 10.2.2.0/24 from R4.</w:t>
      </w:r>
    </w:p>
    <w:p w14:paraId="0847D428" w14:textId="77777777" w:rsidR="00EF426E" w:rsidRPr="00383667" w:rsidRDefault="00EF426E" w:rsidP="00EF426E">
      <w:pPr>
        <w:pStyle w:val="1e"/>
      </w:pPr>
      <w:r w:rsidRPr="00383667">
        <w:t># Check detailed information about the BGP route 10.2.2.0/24 on R2 again.</w:t>
      </w:r>
    </w:p>
    <w:p w14:paraId="46A2C1FF" w14:textId="77777777" w:rsidR="00EF426E" w:rsidRPr="00383667" w:rsidRDefault="00EF426E" w:rsidP="00EF426E">
      <w:pPr>
        <w:pStyle w:val="2f3"/>
        <w:rPr>
          <w:rFonts w:cs="Huawei Sans"/>
        </w:rPr>
      </w:pPr>
      <w:r w:rsidRPr="00383667">
        <w:rPr>
          <w:rFonts w:cs="Huawei Sans"/>
        </w:rPr>
        <w:t>&lt;R2&gt;display bgp routing-table 10.2.2.0 24</w:t>
      </w:r>
    </w:p>
    <w:p w14:paraId="6CF927B4" w14:textId="77777777" w:rsidR="00EF426E" w:rsidRPr="00383667" w:rsidRDefault="00EF426E" w:rsidP="00EF426E">
      <w:pPr>
        <w:pStyle w:val="2f3"/>
        <w:rPr>
          <w:rFonts w:cs="Huawei Sans"/>
        </w:rPr>
      </w:pPr>
    </w:p>
    <w:p w14:paraId="2D751CF4" w14:textId="0E0B59F0" w:rsidR="00EF426E" w:rsidRPr="00383667" w:rsidRDefault="00EF426E" w:rsidP="00EF426E">
      <w:pPr>
        <w:pStyle w:val="2f3"/>
        <w:rPr>
          <w:rFonts w:cs="Huawei Sans"/>
        </w:rPr>
      </w:pPr>
      <w:r w:rsidRPr="00383667">
        <w:rPr>
          <w:rFonts w:cs="Huawei Sans"/>
        </w:rPr>
        <w:t xml:space="preserve"> BGP local router ID</w:t>
      </w:r>
      <w:r w:rsidR="00EA2D4D">
        <w:rPr>
          <w:rFonts w:cs="Huawei Sans"/>
        </w:rPr>
        <w:tab/>
      </w:r>
      <w:r w:rsidR="00EA2D4D">
        <w:rPr>
          <w:rFonts w:cs="Huawei Sans"/>
        </w:rPr>
        <w:tab/>
      </w:r>
      <w:r w:rsidRPr="00383667">
        <w:rPr>
          <w:rFonts w:cs="Huawei Sans"/>
        </w:rPr>
        <w:t>: 10.0.2.2</w:t>
      </w:r>
    </w:p>
    <w:p w14:paraId="00E47A29" w14:textId="6485FF70" w:rsidR="00EF426E" w:rsidRPr="00383667" w:rsidRDefault="00EF426E" w:rsidP="00EF426E">
      <w:pPr>
        <w:pStyle w:val="2f3"/>
        <w:rPr>
          <w:rFonts w:cs="Huawei Sans"/>
        </w:rPr>
      </w:pPr>
      <w:r w:rsidRPr="00383667">
        <w:rPr>
          <w:rFonts w:cs="Huawei Sans"/>
        </w:rPr>
        <w:t xml:space="preserve"> Local AS number</w:t>
      </w:r>
      <w:r w:rsidR="00EA2D4D">
        <w:rPr>
          <w:rFonts w:cs="Huawei Sans"/>
        </w:rPr>
        <w:tab/>
      </w:r>
      <w:r w:rsidR="00EA2D4D">
        <w:rPr>
          <w:rFonts w:cs="Huawei Sans"/>
        </w:rPr>
        <w:tab/>
      </w:r>
      <w:r w:rsidR="00EA2D4D">
        <w:rPr>
          <w:rFonts w:cs="Huawei Sans"/>
        </w:rPr>
        <w:tab/>
      </w:r>
      <w:r w:rsidR="00EA2D4D">
        <w:rPr>
          <w:rFonts w:cs="Huawei Sans"/>
        </w:rPr>
        <w:tab/>
      </w:r>
      <w:r w:rsidRPr="00383667">
        <w:rPr>
          <w:rFonts w:cs="Huawei Sans"/>
        </w:rPr>
        <w:t>: 64511</w:t>
      </w:r>
    </w:p>
    <w:p w14:paraId="582F2F3D" w14:textId="134A0C0A" w:rsidR="00EF426E" w:rsidRPr="00383667" w:rsidRDefault="00EF426E" w:rsidP="00EF426E">
      <w:pPr>
        <w:pStyle w:val="2f3"/>
        <w:rPr>
          <w:rFonts w:cs="Huawei Sans"/>
          <w:color w:val="EC7061"/>
        </w:rPr>
      </w:pPr>
      <w:r w:rsidRPr="00383667">
        <w:rPr>
          <w:rFonts w:cs="Huawei Sans"/>
          <w:color w:val="EC7061"/>
        </w:rPr>
        <w:t xml:space="preserve"> Paths</w:t>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Pr="00383667">
        <w:rPr>
          <w:rFonts w:cs="Huawei Sans"/>
          <w:color w:val="EC7061"/>
        </w:rPr>
        <w:t>: 1 available, 1 best, 1 select</w:t>
      </w:r>
    </w:p>
    <w:p w14:paraId="253427C8" w14:textId="77777777" w:rsidR="00EF426E" w:rsidRPr="00383667" w:rsidRDefault="00EF426E" w:rsidP="00EF426E">
      <w:pPr>
        <w:pStyle w:val="2f3"/>
        <w:rPr>
          <w:rFonts w:cs="Huawei Sans"/>
        </w:rPr>
      </w:pPr>
      <w:r w:rsidRPr="00383667">
        <w:rPr>
          <w:rFonts w:cs="Huawei Sans"/>
        </w:rPr>
        <w:t xml:space="preserve"> BGP routing table entry information of 10.2.2.0/24:</w:t>
      </w:r>
    </w:p>
    <w:p w14:paraId="5CE6E2D2" w14:textId="77777777" w:rsidR="00EF426E" w:rsidRPr="00383667" w:rsidRDefault="00EF426E" w:rsidP="00EF426E">
      <w:pPr>
        <w:pStyle w:val="2f3"/>
        <w:rPr>
          <w:rFonts w:cs="Huawei Sans"/>
        </w:rPr>
      </w:pPr>
      <w:r w:rsidRPr="00383667">
        <w:rPr>
          <w:rFonts w:cs="Huawei Sans"/>
        </w:rPr>
        <w:t xml:space="preserve"> Network route. </w:t>
      </w:r>
    </w:p>
    <w:p w14:paraId="209870DA" w14:textId="358F92A4" w:rsidR="00EF426E" w:rsidRPr="00383667" w:rsidRDefault="00EF426E" w:rsidP="00EF426E">
      <w:pPr>
        <w:pStyle w:val="2f3"/>
        <w:rPr>
          <w:rFonts w:cs="Huawei Sans"/>
        </w:rPr>
      </w:pPr>
      <w:r w:rsidRPr="00383667">
        <w:rPr>
          <w:rFonts w:cs="Huawei Sans"/>
        </w:rPr>
        <w:t xml:space="preserve"> From</w:t>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Pr="00383667">
        <w:rPr>
          <w:rFonts w:cs="Huawei Sans"/>
        </w:rPr>
        <w:t>: 0.0.0.0 (0.0.0.0)</w:t>
      </w:r>
    </w:p>
    <w:p w14:paraId="132E1784" w14:textId="6F00F153" w:rsidR="00EF426E" w:rsidRPr="00383667" w:rsidRDefault="00EF426E" w:rsidP="00EF426E">
      <w:pPr>
        <w:pStyle w:val="2f3"/>
        <w:rPr>
          <w:rFonts w:cs="Huawei Sans"/>
        </w:rPr>
      </w:pPr>
      <w:r w:rsidRPr="00383667">
        <w:rPr>
          <w:rFonts w:cs="Huawei Sans"/>
        </w:rPr>
        <w:t xml:space="preserve"> Route Duration</w:t>
      </w:r>
      <w:r w:rsidR="00EA2D4D">
        <w:rPr>
          <w:rFonts w:cs="Huawei Sans"/>
        </w:rPr>
        <w:tab/>
      </w:r>
      <w:r w:rsidR="00EA2D4D">
        <w:rPr>
          <w:rFonts w:cs="Huawei Sans"/>
        </w:rPr>
        <w:tab/>
      </w:r>
      <w:r w:rsidR="00EA2D4D">
        <w:rPr>
          <w:rFonts w:cs="Huawei Sans"/>
        </w:rPr>
        <w:tab/>
      </w:r>
      <w:r w:rsidR="00EA2D4D">
        <w:rPr>
          <w:rFonts w:cs="Huawei Sans"/>
        </w:rPr>
        <w:tab/>
      </w:r>
      <w:r w:rsidR="00EA2D4D">
        <w:rPr>
          <w:rFonts w:cs="Huawei Sans"/>
        </w:rPr>
        <w:tab/>
      </w:r>
      <w:r w:rsidRPr="00383667">
        <w:rPr>
          <w:rFonts w:cs="Huawei Sans"/>
        </w:rPr>
        <w:t xml:space="preserve">: 01h07m12s  </w:t>
      </w:r>
    </w:p>
    <w:p w14:paraId="6A48DEE5" w14:textId="7EF3F8D9" w:rsidR="00EF426E" w:rsidRPr="00383667" w:rsidRDefault="00EF426E" w:rsidP="00EF426E">
      <w:pPr>
        <w:pStyle w:val="2f3"/>
        <w:rPr>
          <w:rFonts w:cs="Huawei Sans"/>
        </w:rPr>
      </w:pPr>
      <w:r w:rsidRPr="00383667">
        <w:rPr>
          <w:rFonts w:cs="Huawei Sans"/>
        </w:rPr>
        <w:t xml:space="preserve"> Direct Out-interface</w:t>
      </w:r>
      <w:r w:rsidR="00EA2D4D">
        <w:rPr>
          <w:rFonts w:cs="Huawei Sans"/>
        </w:rPr>
        <w:tab/>
      </w:r>
      <w:r w:rsidRPr="00383667">
        <w:rPr>
          <w:rFonts w:cs="Huawei Sans"/>
        </w:rPr>
        <w:t>: LoopBack1</w:t>
      </w:r>
    </w:p>
    <w:p w14:paraId="089BDD06" w14:textId="79E2701D"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EA2D4D">
        <w:rPr>
          <w:rFonts w:cs="Huawei Sans"/>
        </w:rPr>
        <w:tab/>
      </w:r>
      <w:r w:rsidR="00EA2D4D">
        <w:rPr>
          <w:rFonts w:cs="Huawei Sans"/>
        </w:rPr>
        <w:tab/>
      </w:r>
      <w:r w:rsidR="00EA2D4D">
        <w:rPr>
          <w:rFonts w:cs="Huawei Sans"/>
        </w:rPr>
        <w:tab/>
      </w:r>
      <w:r w:rsidR="00EA2D4D">
        <w:rPr>
          <w:rFonts w:cs="Huawei Sans"/>
        </w:rPr>
        <w:tab/>
      </w:r>
      <w:r w:rsidRPr="00383667">
        <w:rPr>
          <w:rFonts w:cs="Huawei Sans"/>
        </w:rPr>
        <w:t>: 10.2.2.2</w:t>
      </w:r>
    </w:p>
    <w:p w14:paraId="5E7ADCE2" w14:textId="0CAD0147"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EA2D4D">
        <w:rPr>
          <w:rFonts w:cs="Huawei Sans"/>
        </w:rPr>
        <w:tab/>
      </w:r>
      <w:r w:rsidR="00EA2D4D">
        <w:rPr>
          <w:rFonts w:cs="Huawei Sans"/>
        </w:rPr>
        <w:tab/>
      </w:r>
      <w:r w:rsidR="00EA2D4D">
        <w:rPr>
          <w:rFonts w:cs="Huawei Sans"/>
        </w:rPr>
        <w:tab/>
      </w:r>
      <w:r w:rsidR="00EA2D4D">
        <w:rPr>
          <w:rFonts w:cs="Huawei Sans"/>
        </w:rPr>
        <w:tab/>
      </w:r>
      <w:r w:rsidRPr="00383667">
        <w:rPr>
          <w:rFonts w:cs="Huawei Sans"/>
        </w:rPr>
        <w:t>: 0x0</w:t>
      </w:r>
    </w:p>
    <w:p w14:paraId="2A78C2AA"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pref-val</w:t>
      </w:r>
      <w:r w:rsidRPr="00383667">
        <w:rPr>
          <w:rFonts w:cs="Huawei Sans"/>
        </w:rPr>
        <w:t xml:space="preserve"> 0, valid, local, best, select, </w:t>
      </w:r>
      <w:r w:rsidRPr="00497E5B">
        <w:rPr>
          <w:rFonts w:cs="Huawei Sans"/>
        </w:rPr>
        <w:t>pre</w:t>
      </w:r>
      <w:r w:rsidRPr="00383667">
        <w:rPr>
          <w:rFonts w:cs="Huawei Sans"/>
        </w:rPr>
        <w:t xml:space="preserve"> 0</w:t>
      </w:r>
    </w:p>
    <w:p w14:paraId="75D0B132" w14:textId="77777777" w:rsidR="00EF426E" w:rsidRPr="00383667" w:rsidRDefault="00EF426E" w:rsidP="00EF426E">
      <w:pPr>
        <w:pStyle w:val="2f3"/>
        <w:rPr>
          <w:rFonts w:cs="Huawei Sans"/>
        </w:rPr>
      </w:pPr>
      <w:r w:rsidRPr="00383667">
        <w:rPr>
          <w:rFonts w:cs="Huawei Sans"/>
        </w:rPr>
        <w:t xml:space="preserve"> Advertised to such 2 peers:</w:t>
      </w:r>
    </w:p>
    <w:p w14:paraId="622AC944" w14:textId="77777777" w:rsidR="00EF426E" w:rsidRPr="00383667" w:rsidRDefault="00EF426E" w:rsidP="00EF426E">
      <w:pPr>
        <w:pStyle w:val="2f3"/>
        <w:rPr>
          <w:rFonts w:cs="Huawei Sans"/>
        </w:rPr>
      </w:pPr>
      <w:r w:rsidRPr="00383667">
        <w:rPr>
          <w:rFonts w:cs="Huawei Sans"/>
        </w:rPr>
        <w:t xml:space="preserve">    10.0.23.3</w:t>
      </w:r>
    </w:p>
    <w:p w14:paraId="1E782A85" w14:textId="77777777" w:rsidR="00EF426E" w:rsidRPr="00383667" w:rsidRDefault="00EF426E" w:rsidP="00EF426E">
      <w:pPr>
        <w:pStyle w:val="2f3"/>
        <w:rPr>
          <w:rFonts w:cs="Huawei Sans"/>
        </w:rPr>
      </w:pPr>
      <w:r w:rsidRPr="00383667">
        <w:rPr>
          <w:rFonts w:cs="Huawei Sans"/>
        </w:rPr>
        <w:t xml:space="preserve">    10.0.12.1</w:t>
      </w:r>
    </w:p>
    <w:p w14:paraId="0303EA9D" w14:textId="77777777" w:rsidR="00EF426E" w:rsidRPr="00383667" w:rsidRDefault="00EF426E" w:rsidP="00EF426E">
      <w:pPr>
        <w:pStyle w:val="1e"/>
      </w:pPr>
      <w:r w:rsidRPr="00383667">
        <w:t>Still only the locally advertised BGP route exists in the routing table. The value of the Originator_ID attribute of the BGP route advertised by R4 is the same as the local router ID. As a result, R2 ignores the route advertised by R4.</w:t>
      </w:r>
    </w:p>
    <w:p w14:paraId="318BEA50" w14:textId="58BE7B2D" w:rsidR="00EF426E" w:rsidRPr="00383667" w:rsidRDefault="00EF426E" w:rsidP="00604E8C">
      <w:pPr>
        <w:pStyle w:val="30"/>
        <w:ind w:left="1032" w:hanging="278"/>
        <w:outlineLvl w:val="9"/>
        <w:rPr>
          <w:rFonts w:cs="Huawei Sans"/>
        </w:rPr>
      </w:pPr>
      <w:r w:rsidRPr="00383667">
        <w:rPr>
          <w:rFonts w:cs="Huawei Sans"/>
        </w:rPr>
        <w:t>Verify that the Cluster_List attribute can prevent routing loops.</w:t>
      </w:r>
    </w:p>
    <w:p w14:paraId="5FA8E005" w14:textId="77777777" w:rsidR="00EF426E" w:rsidRPr="00383667" w:rsidRDefault="00EF426E" w:rsidP="00EF426E">
      <w:pPr>
        <w:pStyle w:val="1e"/>
      </w:pPr>
      <w:r w:rsidRPr="00383667">
        <w:t>To facilitate observation, cancel BGP route advertisement on R2. Configure R1 to advertise its Loopback1 route to the BGP routing table. Observe how the Cluster_List attribute prevents routing loops.</w:t>
      </w:r>
    </w:p>
    <w:p w14:paraId="5D03B0DB" w14:textId="77777777" w:rsidR="00EF426E" w:rsidRPr="00383667" w:rsidRDefault="00EF426E" w:rsidP="00EF426E">
      <w:pPr>
        <w:pStyle w:val="1e"/>
      </w:pPr>
      <w:r w:rsidRPr="00383667">
        <w:t># Delete the BGP route advertised by R2.</w:t>
      </w:r>
    </w:p>
    <w:p w14:paraId="71A4B35F" w14:textId="77777777" w:rsidR="00EF426E" w:rsidRPr="00383667" w:rsidRDefault="00EF426E" w:rsidP="00EF426E">
      <w:pPr>
        <w:pStyle w:val="2f3"/>
        <w:rPr>
          <w:rFonts w:cs="Huawei Sans"/>
        </w:rPr>
      </w:pPr>
      <w:r w:rsidRPr="00383667">
        <w:rPr>
          <w:rFonts w:cs="Huawei Sans"/>
        </w:rPr>
        <w:t>[R2]bgp 64511</w:t>
      </w:r>
    </w:p>
    <w:p w14:paraId="56824057" w14:textId="77777777" w:rsidR="00EF426E" w:rsidRPr="00383667" w:rsidRDefault="00EF426E" w:rsidP="00EF426E">
      <w:pPr>
        <w:pStyle w:val="2f3"/>
        <w:rPr>
          <w:rFonts w:cs="Huawei Sans"/>
        </w:rPr>
      </w:pPr>
      <w:r w:rsidRPr="00383667">
        <w:rPr>
          <w:rFonts w:cs="Huawei Sans"/>
        </w:rPr>
        <w:t>[R2-bgp] undo network 10.2.2.0 255.255.255.0</w:t>
      </w:r>
    </w:p>
    <w:p w14:paraId="2447F539" w14:textId="77777777" w:rsidR="00EF426E" w:rsidRPr="00383667" w:rsidRDefault="00EF426E" w:rsidP="00EF426E">
      <w:pPr>
        <w:pStyle w:val="1e"/>
      </w:pPr>
      <w:r w:rsidRPr="00383667">
        <w:lastRenderedPageBreak/>
        <w:t># Configure R1 to advertise its Loopback1 route to the BGP routing table.</w:t>
      </w:r>
    </w:p>
    <w:p w14:paraId="779740D4" w14:textId="77777777" w:rsidR="00EF426E" w:rsidRPr="00383667" w:rsidRDefault="00EF426E" w:rsidP="00EF426E">
      <w:pPr>
        <w:pStyle w:val="2f3"/>
        <w:rPr>
          <w:rFonts w:cs="Huawei Sans"/>
        </w:rPr>
      </w:pPr>
      <w:r w:rsidRPr="00383667">
        <w:rPr>
          <w:rFonts w:cs="Huawei Sans"/>
        </w:rPr>
        <w:t>[R1]bgp 64511</w:t>
      </w:r>
    </w:p>
    <w:p w14:paraId="009EFCE8" w14:textId="77777777" w:rsidR="00EF426E" w:rsidRPr="00383667" w:rsidRDefault="00EF426E" w:rsidP="00EF426E">
      <w:pPr>
        <w:pStyle w:val="2f3"/>
        <w:rPr>
          <w:rFonts w:cs="Huawei Sans"/>
        </w:rPr>
      </w:pPr>
      <w:r w:rsidRPr="00383667">
        <w:rPr>
          <w:rFonts w:cs="Huawei Sans"/>
        </w:rPr>
        <w:t>[R1-bgp] network 10.1.1.0 24</w:t>
      </w:r>
    </w:p>
    <w:p w14:paraId="6E58F55E" w14:textId="77777777" w:rsidR="00EF426E" w:rsidRPr="00383667" w:rsidRDefault="00EF426E" w:rsidP="00EF426E">
      <w:pPr>
        <w:pStyle w:val="1e"/>
      </w:pPr>
      <w:r w:rsidRPr="00383667">
        <w:t># Check detailed information about the BGP route 10.1.1.0 /24 on R1, R2, R3, and R4 in sequence.</w:t>
      </w:r>
    </w:p>
    <w:p w14:paraId="65CA13FA" w14:textId="77777777" w:rsidR="00EF426E" w:rsidRPr="00383667" w:rsidRDefault="00EF426E" w:rsidP="00EF426E">
      <w:pPr>
        <w:pStyle w:val="2f3"/>
        <w:rPr>
          <w:rFonts w:cs="Huawei Sans"/>
        </w:rPr>
      </w:pPr>
      <w:r w:rsidRPr="00383667">
        <w:rPr>
          <w:rFonts w:cs="Huawei Sans"/>
        </w:rPr>
        <w:t>[R1]display bgp routing-table 10.1.1.0 24</w:t>
      </w:r>
    </w:p>
    <w:p w14:paraId="146D5ABB" w14:textId="77777777" w:rsidR="00EF426E" w:rsidRPr="00383667" w:rsidRDefault="00EF426E" w:rsidP="00EF426E">
      <w:pPr>
        <w:pStyle w:val="2f3"/>
        <w:rPr>
          <w:rFonts w:cs="Huawei Sans"/>
        </w:rPr>
      </w:pPr>
    </w:p>
    <w:p w14:paraId="423E638B" w14:textId="6547A739" w:rsidR="00EF426E" w:rsidRPr="00383667" w:rsidRDefault="00EF426E" w:rsidP="00EF426E">
      <w:pPr>
        <w:pStyle w:val="2f3"/>
        <w:rPr>
          <w:rFonts w:cs="Huawei Sans"/>
        </w:rPr>
      </w:pPr>
      <w:r w:rsidRPr="00383667">
        <w:rPr>
          <w:rFonts w:cs="Huawei Sans"/>
        </w:rPr>
        <w:t xml:space="preserve"> BGP local router ID</w:t>
      </w:r>
      <w:r w:rsidR="007278E5">
        <w:rPr>
          <w:rFonts w:cs="Huawei Sans"/>
        </w:rPr>
        <w:tab/>
      </w:r>
      <w:r w:rsidR="007278E5">
        <w:rPr>
          <w:rFonts w:cs="Huawei Sans"/>
        </w:rPr>
        <w:tab/>
      </w:r>
      <w:r w:rsidRPr="00383667">
        <w:rPr>
          <w:rFonts w:cs="Huawei Sans"/>
        </w:rPr>
        <w:t>: 10.0.1.1</w:t>
      </w:r>
    </w:p>
    <w:p w14:paraId="6E7D9A65" w14:textId="7BB95D3B" w:rsidR="00EF426E" w:rsidRPr="00383667" w:rsidRDefault="00EF426E" w:rsidP="00EF426E">
      <w:pPr>
        <w:pStyle w:val="2f3"/>
        <w:rPr>
          <w:rFonts w:cs="Huawei Sans"/>
        </w:rPr>
      </w:pPr>
      <w:r w:rsidRPr="00383667">
        <w:rPr>
          <w:rFonts w:cs="Huawei Sans"/>
        </w:rPr>
        <w:t xml:space="preserve"> Local AS number</w:t>
      </w:r>
      <w:r w:rsidR="007278E5">
        <w:rPr>
          <w:rFonts w:cs="Huawei Sans"/>
        </w:rPr>
        <w:tab/>
      </w:r>
      <w:r w:rsidR="007278E5">
        <w:rPr>
          <w:rFonts w:cs="Huawei Sans"/>
        </w:rPr>
        <w:tab/>
      </w:r>
      <w:r w:rsidR="007278E5">
        <w:rPr>
          <w:rFonts w:cs="Huawei Sans"/>
        </w:rPr>
        <w:tab/>
      </w:r>
      <w:r w:rsidR="007278E5">
        <w:rPr>
          <w:rFonts w:cs="Huawei Sans"/>
        </w:rPr>
        <w:tab/>
      </w:r>
      <w:r w:rsidRPr="00383667">
        <w:rPr>
          <w:rFonts w:cs="Huawei Sans"/>
        </w:rPr>
        <w:t>: 64511</w:t>
      </w:r>
    </w:p>
    <w:p w14:paraId="6398F8CB" w14:textId="093A94C8" w:rsidR="00EF426E" w:rsidRPr="00383667" w:rsidRDefault="00EF426E" w:rsidP="00EF426E">
      <w:pPr>
        <w:pStyle w:val="2f3"/>
        <w:rPr>
          <w:rFonts w:cs="Huawei Sans"/>
        </w:rPr>
      </w:pPr>
      <w:r w:rsidRPr="00383667">
        <w:rPr>
          <w:rFonts w:cs="Huawei Sans"/>
        </w:rPr>
        <w:t xml:space="preserve"> Paths</w:t>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Pr="00383667">
        <w:rPr>
          <w:rFonts w:cs="Huawei Sans"/>
        </w:rPr>
        <w:t>: 1 available, 1 best, 1 select</w:t>
      </w:r>
    </w:p>
    <w:p w14:paraId="7E8D775B" w14:textId="77777777" w:rsidR="00EF426E" w:rsidRPr="00383667" w:rsidRDefault="00EF426E" w:rsidP="00EF426E">
      <w:pPr>
        <w:pStyle w:val="2f3"/>
        <w:rPr>
          <w:rFonts w:cs="Huawei Sans"/>
        </w:rPr>
      </w:pPr>
      <w:r w:rsidRPr="00383667">
        <w:rPr>
          <w:rFonts w:cs="Huawei Sans"/>
        </w:rPr>
        <w:t xml:space="preserve"> BGP routing table entry information of 10.1.1.0/24:</w:t>
      </w:r>
    </w:p>
    <w:p w14:paraId="1428E8AE" w14:textId="77777777" w:rsidR="00EF426E" w:rsidRPr="00383667" w:rsidRDefault="00EF426E" w:rsidP="00EF426E">
      <w:pPr>
        <w:pStyle w:val="2f3"/>
        <w:rPr>
          <w:rFonts w:cs="Huawei Sans"/>
          <w:color w:val="EC7061"/>
        </w:rPr>
      </w:pPr>
      <w:r w:rsidRPr="00383667">
        <w:rPr>
          <w:rFonts w:cs="Huawei Sans"/>
          <w:color w:val="EC7061"/>
        </w:rPr>
        <w:t xml:space="preserve"> Network route. </w:t>
      </w:r>
    </w:p>
    <w:p w14:paraId="00731030" w14:textId="39C6EF08" w:rsidR="00EF426E" w:rsidRPr="00383667" w:rsidRDefault="00EF426E" w:rsidP="00EF426E">
      <w:pPr>
        <w:pStyle w:val="2f3"/>
        <w:rPr>
          <w:rFonts w:cs="Huawei Sans"/>
        </w:rPr>
      </w:pPr>
      <w:r w:rsidRPr="00383667">
        <w:rPr>
          <w:rFonts w:cs="Huawei Sans"/>
        </w:rPr>
        <w:t xml:space="preserve"> From</w:t>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Pr="00383667">
        <w:rPr>
          <w:rFonts w:cs="Huawei Sans"/>
        </w:rPr>
        <w:t>: 0.0.0.0 (0.0.0.0)</w:t>
      </w:r>
    </w:p>
    <w:p w14:paraId="5940C506" w14:textId="7FB2FA97" w:rsidR="00EF426E" w:rsidRPr="00383667" w:rsidRDefault="00EF426E" w:rsidP="00EF426E">
      <w:pPr>
        <w:pStyle w:val="2f3"/>
        <w:rPr>
          <w:rFonts w:cs="Huawei Sans"/>
        </w:rPr>
      </w:pPr>
      <w:r w:rsidRPr="00383667">
        <w:rPr>
          <w:rFonts w:cs="Huawei Sans"/>
        </w:rPr>
        <w:t xml:space="preserve"> Route Duration</w:t>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Pr="00383667">
        <w:rPr>
          <w:rFonts w:cs="Huawei Sans"/>
        </w:rPr>
        <w:t xml:space="preserve">: 00h01m41s  </w:t>
      </w:r>
    </w:p>
    <w:p w14:paraId="24D34AE1" w14:textId="1FCCCCB7" w:rsidR="00EF426E" w:rsidRPr="00383667" w:rsidRDefault="00EF426E" w:rsidP="00EF426E">
      <w:pPr>
        <w:pStyle w:val="2f3"/>
        <w:rPr>
          <w:rFonts w:cs="Huawei Sans"/>
        </w:rPr>
      </w:pPr>
      <w:r w:rsidRPr="00383667">
        <w:rPr>
          <w:rFonts w:cs="Huawei Sans"/>
        </w:rPr>
        <w:t xml:space="preserve"> Direct Out-interface</w:t>
      </w:r>
      <w:r w:rsidR="007278E5">
        <w:rPr>
          <w:rFonts w:cs="Huawei Sans"/>
        </w:rPr>
        <w:tab/>
      </w:r>
      <w:r w:rsidRPr="00383667">
        <w:rPr>
          <w:rFonts w:cs="Huawei Sans"/>
        </w:rPr>
        <w:t>: LoopBack1</w:t>
      </w:r>
    </w:p>
    <w:p w14:paraId="58EC548E" w14:textId="27A78613"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7278E5">
        <w:rPr>
          <w:rFonts w:cs="Huawei Sans"/>
        </w:rPr>
        <w:tab/>
      </w:r>
      <w:r w:rsidR="007278E5">
        <w:rPr>
          <w:rFonts w:cs="Huawei Sans"/>
        </w:rPr>
        <w:tab/>
      </w:r>
      <w:r w:rsidR="007278E5">
        <w:rPr>
          <w:rFonts w:cs="Huawei Sans"/>
        </w:rPr>
        <w:tab/>
      </w:r>
      <w:r w:rsidR="007278E5">
        <w:rPr>
          <w:rFonts w:cs="Huawei Sans"/>
        </w:rPr>
        <w:tab/>
      </w:r>
      <w:r w:rsidRPr="00383667">
        <w:rPr>
          <w:rFonts w:cs="Huawei Sans"/>
        </w:rPr>
        <w:t>: 10.1.1.1</w:t>
      </w:r>
    </w:p>
    <w:p w14:paraId="7D74BBFA" w14:textId="5DCDEC6C"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7278E5">
        <w:rPr>
          <w:rFonts w:cs="Huawei Sans"/>
        </w:rPr>
        <w:tab/>
      </w:r>
      <w:r w:rsidR="007278E5">
        <w:rPr>
          <w:rFonts w:cs="Huawei Sans"/>
        </w:rPr>
        <w:tab/>
      </w:r>
      <w:r w:rsidR="007278E5">
        <w:rPr>
          <w:rFonts w:cs="Huawei Sans"/>
        </w:rPr>
        <w:tab/>
      </w:r>
      <w:r w:rsidR="007278E5">
        <w:rPr>
          <w:rFonts w:cs="Huawei Sans"/>
        </w:rPr>
        <w:tab/>
      </w:r>
      <w:r w:rsidRPr="00383667">
        <w:rPr>
          <w:rFonts w:cs="Huawei Sans"/>
        </w:rPr>
        <w:t>: 0x0</w:t>
      </w:r>
    </w:p>
    <w:p w14:paraId="025C5159"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pref-val</w:t>
      </w:r>
      <w:r w:rsidRPr="00383667">
        <w:rPr>
          <w:rFonts w:cs="Huawei Sans"/>
        </w:rPr>
        <w:t xml:space="preserve"> 0, valid, local, best, select, </w:t>
      </w:r>
      <w:r w:rsidRPr="00497E5B">
        <w:rPr>
          <w:rFonts w:cs="Huawei Sans"/>
        </w:rPr>
        <w:t>pre</w:t>
      </w:r>
      <w:r w:rsidRPr="00383667">
        <w:rPr>
          <w:rFonts w:cs="Huawei Sans"/>
        </w:rPr>
        <w:t xml:space="preserve"> 0</w:t>
      </w:r>
    </w:p>
    <w:p w14:paraId="2AA9699F" w14:textId="77777777" w:rsidR="00EF426E" w:rsidRPr="00383667" w:rsidRDefault="00EF426E" w:rsidP="00EF426E">
      <w:pPr>
        <w:pStyle w:val="2f3"/>
        <w:rPr>
          <w:rFonts w:cs="Huawei Sans"/>
          <w:color w:val="EC7061"/>
        </w:rPr>
      </w:pPr>
      <w:r w:rsidRPr="00383667">
        <w:rPr>
          <w:rFonts w:cs="Huawei Sans"/>
          <w:color w:val="EC7061"/>
        </w:rPr>
        <w:t xml:space="preserve"> Advertised to such </w:t>
      </w:r>
      <w:r w:rsidRPr="00497E5B">
        <w:rPr>
          <w:rFonts w:cs="Huawei Sans"/>
          <w:color w:val="EC7061"/>
        </w:rPr>
        <w:t>1 peers</w:t>
      </w:r>
      <w:r w:rsidRPr="00383667">
        <w:rPr>
          <w:rFonts w:cs="Huawei Sans"/>
          <w:color w:val="EC7061"/>
        </w:rPr>
        <w:t>:</w:t>
      </w:r>
    </w:p>
    <w:p w14:paraId="4045CBA3" w14:textId="77777777" w:rsidR="00EF426E" w:rsidRPr="00383667" w:rsidRDefault="00EF426E" w:rsidP="00EF426E">
      <w:pPr>
        <w:pStyle w:val="2f3"/>
        <w:ind w:firstLineChars="200" w:firstLine="320"/>
        <w:rPr>
          <w:rFonts w:cs="Huawei Sans"/>
          <w:color w:val="EC7061"/>
        </w:rPr>
      </w:pPr>
      <w:r w:rsidRPr="00383667">
        <w:rPr>
          <w:rFonts w:cs="Huawei Sans"/>
          <w:color w:val="EC7061"/>
        </w:rPr>
        <w:t>10.0.12.2</w:t>
      </w:r>
    </w:p>
    <w:p w14:paraId="50A1F2A6" w14:textId="77777777" w:rsidR="00EF426E" w:rsidRPr="00383667" w:rsidRDefault="00EF426E" w:rsidP="00EF426E">
      <w:pPr>
        <w:pStyle w:val="1e"/>
      </w:pPr>
      <w:r w:rsidRPr="00383667">
        <w:t>R1 is the originator of the BGP route 10.1.1.0/24 and advertises it to R2 (10.0.12.2).</w:t>
      </w:r>
    </w:p>
    <w:p w14:paraId="7CB8822E" w14:textId="77777777" w:rsidR="00EF426E" w:rsidRPr="00383667" w:rsidRDefault="00EF426E" w:rsidP="00EF426E">
      <w:pPr>
        <w:pStyle w:val="2f3"/>
        <w:rPr>
          <w:rFonts w:cs="Huawei Sans"/>
        </w:rPr>
      </w:pPr>
      <w:r w:rsidRPr="00383667">
        <w:rPr>
          <w:rFonts w:cs="Huawei Sans"/>
        </w:rPr>
        <w:t>&lt;R2&gt;display bgp routing-table 10.1.1.0 24</w:t>
      </w:r>
    </w:p>
    <w:p w14:paraId="4D672582" w14:textId="77777777" w:rsidR="00EF426E" w:rsidRPr="00383667" w:rsidRDefault="00EF426E" w:rsidP="00EF426E">
      <w:pPr>
        <w:pStyle w:val="2f3"/>
        <w:rPr>
          <w:rFonts w:cs="Huawei Sans"/>
        </w:rPr>
      </w:pPr>
    </w:p>
    <w:p w14:paraId="0916BD61" w14:textId="37FDE9CD" w:rsidR="00EF426E" w:rsidRPr="00383667" w:rsidRDefault="00EF426E" w:rsidP="00EF426E">
      <w:pPr>
        <w:pStyle w:val="2f3"/>
        <w:rPr>
          <w:rFonts w:cs="Huawei Sans"/>
        </w:rPr>
      </w:pPr>
      <w:r w:rsidRPr="00383667">
        <w:rPr>
          <w:rFonts w:cs="Huawei Sans"/>
        </w:rPr>
        <w:t xml:space="preserve"> BGP local router ID</w:t>
      </w:r>
      <w:r w:rsidR="007278E5">
        <w:rPr>
          <w:rFonts w:cs="Huawei Sans"/>
        </w:rPr>
        <w:tab/>
      </w:r>
      <w:r w:rsidRPr="00383667">
        <w:rPr>
          <w:rFonts w:cs="Huawei Sans"/>
        </w:rPr>
        <w:t>: 10.0.2.2</w:t>
      </w:r>
    </w:p>
    <w:p w14:paraId="486BDAD9" w14:textId="5D9ED9E5" w:rsidR="00EF426E" w:rsidRPr="00383667" w:rsidRDefault="00EF426E" w:rsidP="00EF426E">
      <w:pPr>
        <w:pStyle w:val="2f3"/>
        <w:rPr>
          <w:rFonts w:cs="Huawei Sans"/>
        </w:rPr>
      </w:pPr>
      <w:r w:rsidRPr="00383667">
        <w:rPr>
          <w:rFonts w:cs="Huawei Sans"/>
        </w:rPr>
        <w:t xml:space="preserve"> Local AS number</w:t>
      </w:r>
      <w:r w:rsidR="007278E5">
        <w:rPr>
          <w:rFonts w:cs="Huawei Sans"/>
        </w:rPr>
        <w:tab/>
      </w:r>
      <w:r w:rsidR="007278E5">
        <w:rPr>
          <w:rFonts w:cs="Huawei Sans"/>
        </w:rPr>
        <w:tab/>
      </w:r>
      <w:r w:rsidR="007278E5">
        <w:rPr>
          <w:rFonts w:cs="Huawei Sans"/>
        </w:rPr>
        <w:tab/>
      </w:r>
      <w:r w:rsidRPr="00383667">
        <w:rPr>
          <w:rFonts w:cs="Huawei Sans"/>
        </w:rPr>
        <w:t>: 64511</w:t>
      </w:r>
    </w:p>
    <w:p w14:paraId="6CB7A1E7" w14:textId="7AAF03F9" w:rsidR="00EF426E" w:rsidRPr="00383667" w:rsidRDefault="00EF426E" w:rsidP="00EF426E">
      <w:pPr>
        <w:pStyle w:val="2f3"/>
        <w:rPr>
          <w:rFonts w:cs="Huawei Sans"/>
        </w:rPr>
      </w:pPr>
      <w:r w:rsidRPr="00383667">
        <w:rPr>
          <w:rFonts w:cs="Huawei Sans"/>
        </w:rPr>
        <w:t xml:space="preserve"> Paths</w:t>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Pr="00383667">
        <w:rPr>
          <w:rFonts w:cs="Huawei Sans"/>
        </w:rPr>
        <w:t>: 1 available, 1 best, 1 select</w:t>
      </w:r>
    </w:p>
    <w:p w14:paraId="5BCB0A69" w14:textId="77777777" w:rsidR="00EF426E" w:rsidRPr="00383667" w:rsidRDefault="00EF426E" w:rsidP="00EF426E">
      <w:pPr>
        <w:pStyle w:val="2f3"/>
        <w:rPr>
          <w:rFonts w:cs="Huawei Sans"/>
        </w:rPr>
      </w:pPr>
      <w:r w:rsidRPr="00383667">
        <w:rPr>
          <w:rFonts w:cs="Huawei Sans"/>
        </w:rPr>
        <w:t xml:space="preserve"> BGP routing table entry information of 10.1.1.0/24:</w:t>
      </w:r>
    </w:p>
    <w:p w14:paraId="175B42C7" w14:textId="77777777" w:rsidR="00EF426E" w:rsidRPr="00383667" w:rsidRDefault="00EF426E" w:rsidP="00EF426E">
      <w:pPr>
        <w:pStyle w:val="2f3"/>
        <w:rPr>
          <w:rFonts w:cs="Huawei Sans"/>
          <w:color w:val="EC7061"/>
        </w:rPr>
      </w:pPr>
      <w:r w:rsidRPr="00383667">
        <w:rPr>
          <w:rFonts w:cs="Huawei Sans"/>
          <w:color w:val="EC7061"/>
        </w:rPr>
        <w:t xml:space="preserve"> RR-client route.</w:t>
      </w:r>
    </w:p>
    <w:p w14:paraId="231D7D99" w14:textId="6D7C8204" w:rsidR="00EF426E" w:rsidRPr="00383667" w:rsidRDefault="00EF426E" w:rsidP="00EF426E">
      <w:pPr>
        <w:pStyle w:val="2f3"/>
        <w:rPr>
          <w:rFonts w:cs="Huawei Sans"/>
        </w:rPr>
      </w:pPr>
      <w:r w:rsidRPr="00383667">
        <w:rPr>
          <w:rFonts w:cs="Huawei Sans"/>
        </w:rPr>
        <w:t xml:space="preserve"> From</w:t>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007278E5">
        <w:rPr>
          <w:rFonts w:cs="Huawei Sans"/>
        </w:rPr>
        <w:tab/>
      </w:r>
      <w:r w:rsidRPr="00383667">
        <w:rPr>
          <w:rFonts w:cs="Huawei Sans"/>
        </w:rPr>
        <w:t>: 10.0.12.1 (10.0.1.1)</w:t>
      </w:r>
    </w:p>
    <w:p w14:paraId="3D681DFD" w14:textId="725790E9" w:rsidR="00EF426E" w:rsidRPr="00383667" w:rsidRDefault="00EF426E" w:rsidP="00EF426E">
      <w:pPr>
        <w:pStyle w:val="2f3"/>
        <w:rPr>
          <w:rFonts w:cs="Huawei Sans"/>
        </w:rPr>
      </w:pPr>
      <w:r w:rsidRPr="00383667">
        <w:rPr>
          <w:rFonts w:cs="Huawei Sans"/>
        </w:rPr>
        <w:t xml:space="preserve"> Route Duration</w:t>
      </w:r>
      <w:r w:rsidR="007278E5">
        <w:rPr>
          <w:rFonts w:cs="Huawei Sans"/>
        </w:rPr>
        <w:tab/>
      </w:r>
      <w:r w:rsidR="007278E5">
        <w:rPr>
          <w:rFonts w:cs="Huawei Sans"/>
        </w:rPr>
        <w:tab/>
      </w:r>
      <w:r w:rsidR="007278E5">
        <w:rPr>
          <w:rFonts w:cs="Huawei Sans"/>
        </w:rPr>
        <w:tab/>
      </w:r>
      <w:r w:rsidR="007278E5">
        <w:rPr>
          <w:rFonts w:cs="Huawei Sans"/>
        </w:rPr>
        <w:tab/>
      </w:r>
      <w:r w:rsidRPr="00383667">
        <w:rPr>
          <w:rFonts w:cs="Huawei Sans"/>
        </w:rPr>
        <w:t xml:space="preserve">: 00h02m03s  </w:t>
      </w:r>
    </w:p>
    <w:p w14:paraId="5E5350B8" w14:textId="7410EC32"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7278E5">
        <w:rPr>
          <w:rFonts w:cs="Huawei Sans"/>
        </w:rPr>
        <w:tab/>
      </w:r>
      <w:r w:rsidR="007278E5">
        <w:rPr>
          <w:rFonts w:cs="Huawei Sans"/>
        </w:rPr>
        <w:tab/>
      </w:r>
      <w:r w:rsidRPr="00383667">
        <w:rPr>
          <w:rFonts w:cs="Huawei Sans"/>
        </w:rPr>
        <w:t>: 0.0.0.0</w:t>
      </w:r>
    </w:p>
    <w:p w14:paraId="3D4C8C91" w14:textId="77777777" w:rsidR="00EF426E" w:rsidRPr="00383667" w:rsidRDefault="00EF426E" w:rsidP="00EF426E">
      <w:pPr>
        <w:pStyle w:val="2f3"/>
        <w:rPr>
          <w:rFonts w:cs="Huawei Sans"/>
        </w:rPr>
      </w:pPr>
      <w:r w:rsidRPr="00383667">
        <w:rPr>
          <w:rFonts w:cs="Huawei Sans"/>
        </w:rPr>
        <w:t xml:space="preserve"> Relay IP Out-Interface: GigabitEthernet0/0/3</w:t>
      </w:r>
    </w:p>
    <w:p w14:paraId="3CB97BD4" w14:textId="0C1B2A79" w:rsidR="00EF426E" w:rsidRPr="00383667" w:rsidRDefault="00EF426E" w:rsidP="00EF426E">
      <w:pPr>
        <w:pStyle w:val="2f3"/>
        <w:rPr>
          <w:rFonts w:cs="Huawei Sans"/>
          <w:color w:val="EC7061"/>
        </w:rPr>
      </w:pPr>
      <w:r w:rsidRPr="00383667">
        <w:rPr>
          <w:rFonts w:cs="Huawei Sans"/>
          <w:color w:val="EC7061"/>
        </w:rPr>
        <w:t xml:space="preserve"> Original </w:t>
      </w:r>
      <w:r w:rsidRPr="00497E5B">
        <w:rPr>
          <w:rFonts w:cs="Huawei Sans"/>
          <w:color w:val="EC7061"/>
        </w:rPr>
        <w:t>nexthop</w:t>
      </w:r>
      <w:r w:rsidR="007278E5">
        <w:rPr>
          <w:rFonts w:cs="Huawei Sans"/>
        </w:rPr>
        <w:tab/>
      </w:r>
      <w:r w:rsidR="007278E5">
        <w:rPr>
          <w:rFonts w:cs="Huawei Sans"/>
        </w:rPr>
        <w:tab/>
      </w:r>
      <w:r w:rsidR="007278E5">
        <w:rPr>
          <w:rFonts w:cs="Huawei Sans"/>
        </w:rPr>
        <w:tab/>
      </w:r>
      <w:r w:rsidRPr="00383667">
        <w:rPr>
          <w:rFonts w:cs="Huawei Sans"/>
          <w:color w:val="EC7061"/>
        </w:rPr>
        <w:t>: 10.0.12.1</w:t>
      </w:r>
    </w:p>
    <w:p w14:paraId="32D05619" w14:textId="15B9EF5F"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7278E5">
        <w:rPr>
          <w:rFonts w:cs="Huawei Sans"/>
        </w:rPr>
        <w:tab/>
      </w:r>
      <w:r w:rsidR="007278E5">
        <w:rPr>
          <w:rFonts w:cs="Huawei Sans"/>
        </w:rPr>
        <w:tab/>
      </w:r>
      <w:r w:rsidR="007278E5">
        <w:rPr>
          <w:rFonts w:cs="Huawei Sans"/>
        </w:rPr>
        <w:tab/>
      </w:r>
      <w:r w:rsidRPr="00383667">
        <w:rPr>
          <w:rFonts w:cs="Huawei Sans"/>
        </w:rPr>
        <w:t>: 0x0</w:t>
      </w:r>
    </w:p>
    <w:p w14:paraId="7D83CE00"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best, select, active, </w:t>
      </w:r>
      <w:r w:rsidRPr="00497E5B">
        <w:rPr>
          <w:rFonts w:cs="Huawei Sans"/>
        </w:rPr>
        <w:t>pre</w:t>
      </w:r>
      <w:r w:rsidRPr="00383667">
        <w:rPr>
          <w:rFonts w:cs="Huawei Sans"/>
        </w:rPr>
        <w:t xml:space="preserve"> 255</w:t>
      </w:r>
    </w:p>
    <w:p w14:paraId="4482DCCC" w14:textId="77777777" w:rsidR="00EF426E" w:rsidRPr="00383667" w:rsidRDefault="00EF426E" w:rsidP="00EF426E">
      <w:pPr>
        <w:pStyle w:val="2f3"/>
        <w:rPr>
          <w:rFonts w:cs="Huawei Sans"/>
          <w:color w:val="EC7061"/>
        </w:rPr>
      </w:pPr>
      <w:r w:rsidRPr="00383667">
        <w:rPr>
          <w:rFonts w:cs="Huawei Sans"/>
          <w:color w:val="EC7061"/>
        </w:rPr>
        <w:t xml:space="preserve"> Advertised to such </w:t>
      </w:r>
      <w:r w:rsidRPr="00497E5B">
        <w:rPr>
          <w:rFonts w:cs="Huawei Sans"/>
          <w:color w:val="EC7061"/>
        </w:rPr>
        <w:t>1 peers</w:t>
      </w:r>
      <w:r w:rsidRPr="00383667">
        <w:rPr>
          <w:rFonts w:cs="Huawei Sans"/>
          <w:color w:val="EC7061"/>
        </w:rPr>
        <w:t>:</w:t>
      </w:r>
    </w:p>
    <w:p w14:paraId="6B5D4F41" w14:textId="77777777" w:rsidR="00EF426E" w:rsidRPr="00383667" w:rsidRDefault="00EF426E" w:rsidP="00EF426E">
      <w:pPr>
        <w:pStyle w:val="2f3"/>
        <w:rPr>
          <w:rFonts w:cs="Huawei Sans"/>
          <w:color w:val="EC7061"/>
        </w:rPr>
      </w:pPr>
      <w:r w:rsidRPr="00383667">
        <w:rPr>
          <w:rFonts w:cs="Huawei Sans"/>
          <w:color w:val="EC7061"/>
        </w:rPr>
        <w:t xml:space="preserve">    10.0.23.3</w:t>
      </w:r>
    </w:p>
    <w:p w14:paraId="75B665F3" w14:textId="77777777" w:rsidR="00EF426E" w:rsidRPr="00383667" w:rsidRDefault="00EF426E" w:rsidP="00EF426E">
      <w:pPr>
        <w:pStyle w:val="1e"/>
      </w:pPr>
      <w:r w:rsidRPr="00383667">
        <w:t>R2 receives the BGP route 10.1.1.0/24 from its RR client R1 and reflects it to R3 (10.0.23.3).</w:t>
      </w:r>
    </w:p>
    <w:p w14:paraId="3E7033A4" w14:textId="77777777" w:rsidR="00EF426E" w:rsidRPr="00383667" w:rsidRDefault="00EF426E" w:rsidP="00EF426E">
      <w:pPr>
        <w:pStyle w:val="2f3"/>
        <w:rPr>
          <w:rFonts w:cs="Huawei Sans"/>
        </w:rPr>
      </w:pPr>
      <w:r w:rsidRPr="00383667">
        <w:rPr>
          <w:rFonts w:cs="Huawei Sans"/>
        </w:rPr>
        <w:t>&lt;R3&gt;display bgp routing-table 10.1.1.0 24</w:t>
      </w:r>
    </w:p>
    <w:p w14:paraId="7179FE01" w14:textId="77777777" w:rsidR="00EF426E" w:rsidRPr="00383667" w:rsidRDefault="00EF426E" w:rsidP="00EF426E">
      <w:pPr>
        <w:pStyle w:val="2f3"/>
        <w:rPr>
          <w:rFonts w:cs="Huawei Sans"/>
        </w:rPr>
      </w:pPr>
    </w:p>
    <w:p w14:paraId="70126DFD" w14:textId="7927104D" w:rsidR="00EF426E" w:rsidRPr="00383667" w:rsidRDefault="00EF426E" w:rsidP="00EF426E">
      <w:pPr>
        <w:pStyle w:val="2f3"/>
        <w:rPr>
          <w:rFonts w:cs="Huawei Sans"/>
        </w:rPr>
      </w:pPr>
      <w:r w:rsidRPr="00383667">
        <w:rPr>
          <w:rFonts w:cs="Huawei Sans"/>
        </w:rPr>
        <w:t xml:space="preserve"> BGP local router ID</w:t>
      </w:r>
      <w:r w:rsidR="00CD749C">
        <w:rPr>
          <w:rFonts w:cs="Huawei Sans"/>
        </w:rPr>
        <w:tab/>
      </w:r>
      <w:r w:rsidRPr="00383667">
        <w:rPr>
          <w:rFonts w:cs="Huawei Sans"/>
        </w:rPr>
        <w:t>: 10.0.3.3</w:t>
      </w:r>
    </w:p>
    <w:p w14:paraId="0E12660B" w14:textId="47143F39" w:rsidR="00EF426E" w:rsidRPr="00383667" w:rsidRDefault="00EF426E" w:rsidP="00EF426E">
      <w:pPr>
        <w:pStyle w:val="2f3"/>
        <w:rPr>
          <w:rFonts w:cs="Huawei Sans"/>
        </w:rPr>
      </w:pPr>
      <w:r w:rsidRPr="00383667">
        <w:rPr>
          <w:rFonts w:cs="Huawei Sans"/>
        </w:rPr>
        <w:t xml:space="preserve"> Local AS number</w:t>
      </w:r>
      <w:r w:rsidR="00CD749C">
        <w:rPr>
          <w:rFonts w:cs="Huawei Sans"/>
        </w:rPr>
        <w:tab/>
      </w:r>
      <w:r w:rsidR="00CD749C">
        <w:rPr>
          <w:rFonts w:cs="Huawei Sans"/>
        </w:rPr>
        <w:tab/>
      </w:r>
      <w:r w:rsidR="00CD749C">
        <w:rPr>
          <w:rFonts w:cs="Huawei Sans"/>
        </w:rPr>
        <w:tab/>
      </w:r>
      <w:r w:rsidRPr="00383667">
        <w:rPr>
          <w:rFonts w:cs="Huawei Sans"/>
        </w:rPr>
        <w:t>: 64511</w:t>
      </w:r>
    </w:p>
    <w:p w14:paraId="72E17375" w14:textId="527C837D" w:rsidR="00EF426E" w:rsidRPr="00383667" w:rsidRDefault="00EF426E" w:rsidP="00EF426E">
      <w:pPr>
        <w:pStyle w:val="2f3"/>
        <w:rPr>
          <w:rFonts w:cs="Huawei Sans"/>
        </w:rPr>
      </w:pPr>
      <w:r w:rsidRPr="00383667">
        <w:rPr>
          <w:rFonts w:cs="Huawei Sans"/>
        </w:rPr>
        <w:t xml:space="preserve"> Paths</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1 available, 1 best, 1 select</w:t>
      </w:r>
    </w:p>
    <w:p w14:paraId="4E1749F0" w14:textId="77777777" w:rsidR="00EF426E" w:rsidRPr="00383667" w:rsidRDefault="00EF426E" w:rsidP="00EF426E">
      <w:pPr>
        <w:pStyle w:val="2f3"/>
        <w:rPr>
          <w:rFonts w:cs="Huawei Sans"/>
        </w:rPr>
      </w:pPr>
      <w:r w:rsidRPr="00383667">
        <w:rPr>
          <w:rFonts w:cs="Huawei Sans"/>
        </w:rPr>
        <w:t xml:space="preserve"> BGP routing table entry information of 10.1.1.0/24:</w:t>
      </w:r>
    </w:p>
    <w:p w14:paraId="6E7C4E88" w14:textId="77777777" w:rsidR="00EF426E" w:rsidRPr="00383667" w:rsidRDefault="00EF426E" w:rsidP="00EF426E">
      <w:pPr>
        <w:pStyle w:val="2f3"/>
        <w:rPr>
          <w:rFonts w:cs="Huawei Sans"/>
          <w:color w:val="EC7061"/>
        </w:rPr>
      </w:pPr>
      <w:r w:rsidRPr="00383667">
        <w:rPr>
          <w:rFonts w:cs="Huawei Sans"/>
          <w:color w:val="EC7061"/>
        </w:rPr>
        <w:t xml:space="preserve"> RR-client route.</w:t>
      </w:r>
    </w:p>
    <w:p w14:paraId="31DDA926" w14:textId="5F202040" w:rsidR="00EF426E" w:rsidRPr="00383667" w:rsidRDefault="00EF426E" w:rsidP="00EF426E">
      <w:pPr>
        <w:pStyle w:val="2f3"/>
        <w:rPr>
          <w:rFonts w:cs="Huawei Sans"/>
        </w:rPr>
      </w:pPr>
      <w:r w:rsidRPr="00383667">
        <w:rPr>
          <w:rFonts w:cs="Huawei Sans"/>
        </w:rPr>
        <w:t xml:space="preserve"> From</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10.0.23.2 (10.0.2.2)</w:t>
      </w:r>
    </w:p>
    <w:p w14:paraId="1FAEE675" w14:textId="2EC7FED7" w:rsidR="00EF426E" w:rsidRPr="00383667" w:rsidRDefault="00EF426E" w:rsidP="00EF426E">
      <w:pPr>
        <w:pStyle w:val="2f3"/>
        <w:rPr>
          <w:rFonts w:cs="Huawei Sans"/>
        </w:rPr>
      </w:pPr>
      <w:r w:rsidRPr="00383667">
        <w:rPr>
          <w:rFonts w:cs="Huawei Sans"/>
        </w:rPr>
        <w:t xml:space="preserve"> Route Duration</w:t>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xml:space="preserve">: 00h02m21s  </w:t>
      </w:r>
    </w:p>
    <w:p w14:paraId="13CBCD34" w14:textId="0AF3DB02" w:rsidR="00EF426E" w:rsidRPr="00383667" w:rsidRDefault="00EF426E" w:rsidP="00EF426E">
      <w:pPr>
        <w:pStyle w:val="2f3"/>
        <w:rPr>
          <w:rFonts w:cs="Huawei Sans"/>
        </w:rPr>
      </w:pPr>
      <w:r w:rsidRPr="00383667">
        <w:rPr>
          <w:rFonts w:cs="Huawei Sans"/>
        </w:rPr>
        <w:lastRenderedPageBreak/>
        <w:t xml:space="preserve"> Relay IP </w:t>
      </w:r>
      <w:r w:rsidRPr="00497E5B">
        <w:rPr>
          <w:rFonts w:cs="Huawei Sans"/>
        </w:rPr>
        <w:t>Nexthop</w:t>
      </w:r>
      <w:r w:rsidR="00CD749C">
        <w:rPr>
          <w:rFonts w:cs="Huawei Sans"/>
        </w:rPr>
        <w:tab/>
      </w:r>
      <w:r w:rsidR="00CD749C">
        <w:rPr>
          <w:rFonts w:cs="Huawei Sans"/>
        </w:rPr>
        <w:tab/>
      </w:r>
      <w:r w:rsidRPr="00383667">
        <w:rPr>
          <w:rFonts w:cs="Huawei Sans"/>
        </w:rPr>
        <w:t>: 10.0.23.2</w:t>
      </w:r>
    </w:p>
    <w:p w14:paraId="0C8C0E4C" w14:textId="77777777" w:rsidR="00EF426E" w:rsidRPr="00383667" w:rsidRDefault="00EF426E" w:rsidP="00EF426E">
      <w:pPr>
        <w:pStyle w:val="2f3"/>
        <w:rPr>
          <w:rFonts w:cs="Huawei Sans"/>
        </w:rPr>
      </w:pPr>
      <w:r w:rsidRPr="00383667">
        <w:rPr>
          <w:rFonts w:cs="Huawei Sans"/>
        </w:rPr>
        <w:t xml:space="preserve"> Relay IP Out-Interface: GigabitEthernet0/0/3</w:t>
      </w:r>
    </w:p>
    <w:p w14:paraId="740D3B3E" w14:textId="2D32883D"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CD749C">
        <w:rPr>
          <w:rFonts w:cs="Huawei Sans"/>
        </w:rPr>
        <w:tab/>
      </w:r>
      <w:r w:rsidR="00CD749C">
        <w:rPr>
          <w:rFonts w:cs="Huawei Sans"/>
        </w:rPr>
        <w:tab/>
      </w:r>
      <w:r w:rsidR="00CD749C">
        <w:rPr>
          <w:rFonts w:cs="Huawei Sans"/>
        </w:rPr>
        <w:tab/>
      </w:r>
      <w:r w:rsidRPr="00383667">
        <w:rPr>
          <w:rFonts w:cs="Huawei Sans"/>
        </w:rPr>
        <w:t>: 10.0.12.1</w:t>
      </w:r>
    </w:p>
    <w:p w14:paraId="3AA6BE39" w14:textId="6119D5EE"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CD749C">
        <w:rPr>
          <w:rFonts w:cs="Huawei Sans"/>
        </w:rPr>
        <w:tab/>
      </w:r>
      <w:r w:rsidR="00CD749C">
        <w:rPr>
          <w:rFonts w:cs="Huawei Sans"/>
        </w:rPr>
        <w:tab/>
      </w:r>
      <w:r w:rsidR="00CD749C">
        <w:rPr>
          <w:rFonts w:cs="Huawei Sans"/>
        </w:rPr>
        <w:tab/>
      </w:r>
      <w:r w:rsidRPr="00383667">
        <w:rPr>
          <w:rFonts w:cs="Huawei Sans"/>
        </w:rPr>
        <w:t>: 0x0</w:t>
      </w:r>
    </w:p>
    <w:p w14:paraId="29DC5E8F"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best, select, active, </w:t>
      </w:r>
      <w:r w:rsidRPr="00497E5B">
        <w:rPr>
          <w:rFonts w:cs="Huawei Sans"/>
        </w:rPr>
        <w:t>pre</w:t>
      </w:r>
      <w:r w:rsidRPr="00383667">
        <w:rPr>
          <w:rFonts w:cs="Huawei Sans"/>
        </w:rPr>
        <w:t xml:space="preserve"> 255, IGP cost 2</w:t>
      </w:r>
    </w:p>
    <w:p w14:paraId="0624633A" w14:textId="5BD8274B" w:rsidR="00EF426E" w:rsidRPr="00383667" w:rsidRDefault="00EF426E" w:rsidP="00EF426E">
      <w:pPr>
        <w:pStyle w:val="2f3"/>
        <w:rPr>
          <w:rFonts w:cs="Huawei Sans"/>
        </w:rPr>
      </w:pPr>
      <w:r w:rsidRPr="00383667">
        <w:rPr>
          <w:rFonts w:cs="Huawei Sans"/>
        </w:rPr>
        <w:t xml:space="preserve"> Originator</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497E5B">
        <w:rPr>
          <w:rFonts w:cs="Huawei Sans"/>
        </w:rPr>
        <w:t>:</w:t>
      </w:r>
      <w:r w:rsidRPr="00383667">
        <w:rPr>
          <w:rFonts w:cs="Huawei Sans"/>
        </w:rPr>
        <w:t xml:space="preserve"> 10.0.1.1</w:t>
      </w:r>
    </w:p>
    <w:p w14:paraId="3CFF624A" w14:textId="19CCAB66" w:rsidR="00EF426E" w:rsidRPr="00383667" w:rsidRDefault="00EF426E" w:rsidP="00EF426E">
      <w:pPr>
        <w:pStyle w:val="2f3"/>
        <w:rPr>
          <w:rFonts w:cs="Huawei Sans"/>
          <w:color w:val="EC7061"/>
        </w:rPr>
      </w:pPr>
      <w:r w:rsidRPr="00383667">
        <w:rPr>
          <w:rFonts w:cs="Huawei Sans"/>
          <w:color w:val="EC7061"/>
        </w:rPr>
        <w:t xml:space="preserve"> Cluster list</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color w:val="EC7061"/>
        </w:rPr>
        <w:t>: 10.0.2.2</w:t>
      </w:r>
    </w:p>
    <w:p w14:paraId="2C6A8FE5" w14:textId="77777777" w:rsidR="00EF426E" w:rsidRPr="00383667" w:rsidRDefault="00EF426E" w:rsidP="00EF426E">
      <w:pPr>
        <w:pStyle w:val="2f3"/>
        <w:rPr>
          <w:rFonts w:cs="Huawei Sans"/>
          <w:color w:val="EC7061"/>
        </w:rPr>
      </w:pPr>
      <w:r w:rsidRPr="00383667">
        <w:rPr>
          <w:rFonts w:cs="Huawei Sans"/>
          <w:color w:val="EC7061"/>
        </w:rPr>
        <w:t xml:space="preserve"> Advertised to such </w:t>
      </w:r>
      <w:r w:rsidRPr="00497E5B">
        <w:rPr>
          <w:rFonts w:cs="Huawei Sans"/>
          <w:color w:val="EC7061"/>
        </w:rPr>
        <w:t>1 peers</w:t>
      </w:r>
      <w:r w:rsidRPr="00383667">
        <w:rPr>
          <w:rFonts w:cs="Huawei Sans"/>
          <w:color w:val="EC7061"/>
        </w:rPr>
        <w:t>:</w:t>
      </w:r>
    </w:p>
    <w:p w14:paraId="0F1F03F5" w14:textId="77777777" w:rsidR="00EF426E" w:rsidRPr="00383667" w:rsidRDefault="00EF426E" w:rsidP="00EF426E">
      <w:pPr>
        <w:pStyle w:val="2f3"/>
        <w:rPr>
          <w:rFonts w:cs="Huawei Sans"/>
          <w:color w:val="EC7061"/>
        </w:rPr>
      </w:pPr>
      <w:r w:rsidRPr="00383667">
        <w:rPr>
          <w:rFonts w:cs="Huawei Sans"/>
          <w:color w:val="EC7061"/>
        </w:rPr>
        <w:t xml:space="preserve">    10.0.34.4</w:t>
      </w:r>
    </w:p>
    <w:p w14:paraId="33E79796" w14:textId="77777777" w:rsidR="00EF426E" w:rsidRPr="00383667" w:rsidRDefault="00EF426E" w:rsidP="00EF426E">
      <w:pPr>
        <w:pStyle w:val="1e"/>
      </w:pPr>
      <w:r w:rsidRPr="00383667">
        <w:t>R3 receives the BGP route 10.1.1.0/24 from its RR client R2, which added the Cluster_List attribute with the value of 10.0.2.2 to the route when reflecting it. R3 then reflects the received route to R4 (10.0.34.4).</w:t>
      </w:r>
    </w:p>
    <w:p w14:paraId="161A0B32" w14:textId="77777777" w:rsidR="00EF426E" w:rsidRPr="00383667" w:rsidRDefault="00EF426E" w:rsidP="00EF426E">
      <w:pPr>
        <w:pStyle w:val="2f3"/>
        <w:rPr>
          <w:rFonts w:cs="Huawei Sans"/>
        </w:rPr>
      </w:pPr>
      <w:r w:rsidRPr="00383667">
        <w:rPr>
          <w:rFonts w:cs="Huawei Sans"/>
        </w:rPr>
        <w:t>&lt;R4&gt;display bgp routing-table 10.1.1.0 24</w:t>
      </w:r>
    </w:p>
    <w:p w14:paraId="002C46D3" w14:textId="77777777" w:rsidR="00EF426E" w:rsidRPr="00383667" w:rsidRDefault="00EF426E" w:rsidP="00EF426E">
      <w:pPr>
        <w:pStyle w:val="2f3"/>
        <w:rPr>
          <w:rFonts w:cs="Huawei Sans"/>
        </w:rPr>
      </w:pPr>
    </w:p>
    <w:p w14:paraId="3DA5AEF8" w14:textId="45A64395" w:rsidR="00EF426E" w:rsidRPr="00383667" w:rsidRDefault="00EF426E" w:rsidP="00EF426E">
      <w:pPr>
        <w:pStyle w:val="2f3"/>
        <w:rPr>
          <w:rFonts w:cs="Huawei Sans"/>
        </w:rPr>
      </w:pPr>
      <w:r w:rsidRPr="00383667">
        <w:rPr>
          <w:rFonts w:cs="Huawei Sans"/>
        </w:rPr>
        <w:t xml:space="preserve"> BGP local router ID</w:t>
      </w:r>
      <w:r w:rsidR="00CD749C">
        <w:rPr>
          <w:rFonts w:cs="Huawei Sans"/>
        </w:rPr>
        <w:tab/>
      </w:r>
      <w:r w:rsidRPr="00383667">
        <w:rPr>
          <w:rFonts w:cs="Huawei Sans"/>
        </w:rPr>
        <w:t>: 10.0.4.4</w:t>
      </w:r>
    </w:p>
    <w:p w14:paraId="18364148" w14:textId="71A0ECB8" w:rsidR="00EF426E" w:rsidRPr="00383667" w:rsidRDefault="00EF426E" w:rsidP="00EF426E">
      <w:pPr>
        <w:pStyle w:val="2f3"/>
        <w:rPr>
          <w:rFonts w:cs="Huawei Sans"/>
        </w:rPr>
      </w:pPr>
      <w:r w:rsidRPr="00383667">
        <w:rPr>
          <w:rFonts w:cs="Huawei Sans"/>
        </w:rPr>
        <w:t xml:space="preserve"> Local AS number</w:t>
      </w:r>
      <w:r w:rsidR="00CD749C">
        <w:rPr>
          <w:rFonts w:cs="Huawei Sans"/>
        </w:rPr>
        <w:tab/>
      </w:r>
      <w:r w:rsidR="00CD749C">
        <w:rPr>
          <w:rFonts w:cs="Huawei Sans"/>
        </w:rPr>
        <w:tab/>
      </w:r>
      <w:r w:rsidR="00CD749C">
        <w:rPr>
          <w:rFonts w:cs="Huawei Sans"/>
        </w:rPr>
        <w:tab/>
      </w:r>
      <w:r w:rsidRPr="00383667">
        <w:rPr>
          <w:rFonts w:cs="Huawei Sans"/>
        </w:rPr>
        <w:t>: 64511</w:t>
      </w:r>
    </w:p>
    <w:p w14:paraId="74731935" w14:textId="51321B2B" w:rsidR="00EF426E" w:rsidRPr="00383667" w:rsidRDefault="00EF426E" w:rsidP="00EF426E">
      <w:pPr>
        <w:pStyle w:val="2f3"/>
        <w:rPr>
          <w:rFonts w:cs="Huawei Sans"/>
        </w:rPr>
      </w:pPr>
      <w:r w:rsidRPr="00383667">
        <w:rPr>
          <w:rFonts w:cs="Huawei Sans"/>
        </w:rPr>
        <w:t xml:space="preserve"> Paths</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1 available, 1 best, 1 select</w:t>
      </w:r>
    </w:p>
    <w:p w14:paraId="7E9AECFA" w14:textId="77777777" w:rsidR="00EF426E" w:rsidRPr="00383667" w:rsidRDefault="00EF426E" w:rsidP="00EF426E">
      <w:pPr>
        <w:pStyle w:val="2f3"/>
        <w:rPr>
          <w:rFonts w:cs="Huawei Sans"/>
        </w:rPr>
      </w:pPr>
      <w:r w:rsidRPr="00383667">
        <w:rPr>
          <w:rFonts w:cs="Huawei Sans"/>
        </w:rPr>
        <w:t xml:space="preserve"> BGP routing table entry information of 10.1.1.0/24:</w:t>
      </w:r>
    </w:p>
    <w:p w14:paraId="18823439" w14:textId="77777777" w:rsidR="00EF426E" w:rsidRPr="00383667" w:rsidRDefault="00EF426E" w:rsidP="00EF426E">
      <w:pPr>
        <w:pStyle w:val="2f3"/>
        <w:rPr>
          <w:rFonts w:cs="Huawei Sans"/>
          <w:color w:val="EC7061"/>
        </w:rPr>
      </w:pPr>
      <w:r w:rsidRPr="00383667">
        <w:rPr>
          <w:rFonts w:cs="Huawei Sans"/>
          <w:color w:val="EC7061"/>
        </w:rPr>
        <w:t xml:space="preserve"> RR-client route.</w:t>
      </w:r>
    </w:p>
    <w:p w14:paraId="561A3CDB" w14:textId="3023604F" w:rsidR="00EF426E" w:rsidRPr="00383667" w:rsidRDefault="00EF426E" w:rsidP="00EF426E">
      <w:pPr>
        <w:pStyle w:val="2f3"/>
        <w:rPr>
          <w:rFonts w:cs="Huawei Sans"/>
        </w:rPr>
      </w:pPr>
      <w:r w:rsidRPr="00383667">
        <w:rPr>
          <w:rFonts w:cs="Huawei Sans"/>
        </w:rPr>
        <w:t xml:space="preserve"> From</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10.0.34.3 (10.0.3.3)</w:t>
      </w:r>
    </w:p>
    <w:p w14:paraId="479D88B5" w14:textId="35C4AF4B" w:rsidR="00EF426E" w:rsidRPr="00383667" w:rsidRDefault="00EF426E" w:rsidP="00EF426E">
      <w:pPr>
        <w:pStyle w:val="2f3"/>
        <w:rPr>
          <w:rFonts w:cs="Huawei Sans"/>
        </w:rPr>
      </w:pPr>
      <w:r w:rsidRPr="00383667">
        <w:rPr>
          <w:rFonts w:cs="Huawei Sans"/>
        </w:rPr>
        <w:t xml:space="preserve"> Route Duration</w:t>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xml:space="preserve">: 00h02m44s  </w:t>
      </w:r>
    </w:p>
    <w:p w14:paraId="019257DB" w14:textId="008DC5B1"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CD749C">
        <w:rPr>
          <w:rFonts w:cs="Huawei Sans"/>
        </w:rPr>
        <w:tab/>
      </w:r>
      <w:r w:rsidR="00CD749C">
        <w:rPr>
          <w:rFonts w:cs="Huawei Sans"/>
        </w:rPr>
        <w:tab/>
      </w:r>
      <w:r w:rsidRPr="00383667">
        <w:rPr>
          <w:rFonts w:cs="Huawei Sans"/>
        </w:rPr>
        <w:t>: 10.0.24.2</w:t>
      </w:r>
    </w:p>
    <w:p w14:paraId="664126B3" w14:textId="77777777" w:rsidR="00EF426E" w:rsidRPr="00383667" w:rsidRDefault="00EF426E" w:rsidP="00EF426E">
      <w:pPr>
        <w:pStyle w:val="2f3"/>
        <w:rPr>
          <w:rFonts w:cs="Huawei Sans"/>
        </w:rPr>
      </w:pPr>
      <w:r w:rsidRPr="00383667">
        <w:rPr>
          <w:rFonts w:cs="Huawei Sans"/>
        </w:rPr>
        <w:t xml:space="preserve"> Relay IP Out-Interface: GigabitEthernet0/0/1</w:t>
      </w:r>
    </w:p>
    <w:p w14:paraId="6C769F6E" w14:textId="7AEBB9A3"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CD749C">
        <w:rPr>
          <w:rFonts w:cs="Huawei Sans"/>
        </w:rPr>
        <w:tab/>
      </w:r>
      <w:r w:rsidR="00CD749C">
        <w:rPr>
          <w:rFonts w:cs="Huawei Sans"/>
        </w:rPr>
        <w:tab/>
      </w:r>
      <w:r w:rsidR="00CD749C">
        <w:rPr>
          <w:rFonts w:cs="Huawei Sans"/>
        </w:rPr>
        <w:tab/>
      </w:r>
      <w:r w:rsidRPr="00383667">
        <w:rPr>
          <w:rFonts w:cs="Huawei Sans"/>
        </w:rPr>
        <w:t>: 10.0.12.1</w:t>
      </w:r>
    </w:p>
    <w:p w14:paraId="1DCF34AD" w14:textId="33FA850C"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CD749C">
        <w:rPr>
          <w:rFonts w:cs="Huawei Sans"/>
        </w:rPr>
        <w:tab/>
      </w:r>
      <w:r w:rsidR="00CD749C">
        <w:rPr>
          <w:rFonts w:cs="Huawei Sans"/>
        </w:rPr>
        <w:tab/>
      </w:r>
      <w:r w:rsidR="00CD749C">
        <w:rPr>
          <w:rFonts w:cs="Huawei Sans"/>
        </w:rPr>
        <w:tab/>
      </w:r>
      <w:r w:rsidRPr="00383667">
        <w:rPr>
          <w:rFonts w:cs="Huawei Sans"/>
        </w:rPr>
        <w:t>: 0x0</w:t>
      </w:r>
    </w:p>
    <w:p w14:paraId="3124921D"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best, select, active, </w:t>
      </w:r>
      <w:r w:rsidRPr="00497E5B">
        <w:rPr>
          <w:rFonts w:cs="Huawei Sans"/>
        </w:rPr>
        <w:t>pre</w:t>
      </w:r>
      <w:r w:rsidRPr="00383667">
        <w:rPr>
          <w:rFonts w:cs="Huawei Sans"/>
        </w:rPr>
        <w:t xml:space="preserve"> 255, IGP cost 2</w:t>
      </w:r>
    </w:p>
    <w:p w14:paraId="63061E07" w14:textId="5D8B7577" w:rsidR="00EF426E" w:rsidRPr="00383667" w:rsidRDefault="00EF426E" w:rsidP="00EF426E">
      <w:pPr>
        <w:pStyle w:val="2f3"/>
        <w:rPr>
          <w:rFonts w:cs="Huawei Sans"/>
        </w:rPr>
      </w:pPr>
      <w:r w:rsidRPr="00383667">
        <w:rPr>
          <w:rFonts w:cs="Huawei Sans"/>
        </w:rPr>
        <w:t xml:space="preserve"> Originator</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497E5B">
        <w:rPr>
          <w:rFonts w:cs="Huawei Sans"/>
        </w:rPr>
        <w:t>:</w:t>
      </w:r>
      <w:r w:rsidRPr="00383667">
        <w:rPr>
          <w:rFonts w:cs="Huawei Sans"/>
        </w:rPr>
        <w:t xml:space="preserve"> 10.0.1.1</w:t>
      </w:r>
    </w:p>
    <w:p w14:paraId="7CBAD4EC" w14:textId="66EEF4BE" w:rsidR="00EF426E" w:rsidRPr="00383667" w:rsidRDefault="00EF426E" w:rsidP="00EF426E">
      <w:pPr>
        <w:pStyle w:val="2f3"/>
        <w:rPr>
          <w:rFonts w:cs="Huawei Sans"/>
        </w:rPr>
      </w:pPr>
      <w:r w:rsidRPr="00383667">
        <w:rPr>
          <w:rFonts w:cs="Huawei Sans"/>
          <w:color w:val="EC7061"/>
        </w:rPr>
        <w:t xml:space="preserve"> Cluster list</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color w:val="EC7061"/>
        </w:rPr>
        <w:t>: 10.0.3.3, 10.0.2.2</w:t>
      </w:r>
    </w:p>
    <w:p w14:paraId="26874E88" w14:textId="77777777" w:rsidR="00EF426E" w:rsidRPr="00383667" w:rsidRDefault="00EF426E" w:rsidP="00EF426E">
      <w:pPr>
        <w:pStyle w:val="2f3"/>
        <w:rPr>
          <w:rFonts w:cs="Huawei Sans"/>
          <w:color w:val="EC7061"/>
        </w:rPr>
      </w:pPr>
      <w:r w:rsidRPr="00383667">
        <w:rPr>
          <w:rFonts w:cs="Huawei Sans"/>
          <w:color w:val="EC7061"/>
        </w:rPr>
        <w:t xml:space="preserve"> Advertised to such </w:t>
      </w:r>
      <w:r w:rsidRPr="00497E5B">
        <w:rPr>
          <w:rFonts w:cs="Huawei Sans"/>
          <w:color w:val="EC7061"/>
        </w:rPr>
        <w:t>1 peers</w:t>
      </w:r>
      <w:r w:rsidRPr="00383667">
        <w:rPr>
          <w:rFonts w:cs="Huawei Sans"/>
          <w:color w:val="EC7061"/>
        </w:rPr>
        <w:t>:</w:t>
      </w:r>
    </w:p>
    <w:p w14:paraId="2FDC875B" w14:textId="77777777" w:rsidR="00EF426E" w:rsidRPr="00383667" w:rsidRDefault="00EF426E" w:rsidP="00EF426E">
      <w:pPr>
        <w:pStyle w:val="2f3"/>
        <w:rPr>
          <w:rFonts w:cs="Huawei Sans"/>
          <w:color w:val="EC7061"/>
        </w:rPr>
      </w:pPr>
      <w:r w:rsidRPr="00383667">
        <w:rPr>
          <w:rFonts w:cs="Huawei Sans"/>
          <w:color w:val="EC7061"/>
        </w:rPr>
        <w:t xml:space="preserve">    10.0.24.2</w:t>
      </w:r>
    </w:p>
    <w:p w14:paraId="3A4180A1" w14:textId="77777777" w:rsidR="00EF426E" w:rsidRPr="00383667" w:rsidRDefault="00EF426E" w:rsidP="00EF426E">
      <w:pPr>
        <w:pStyle w:val="1e"/>
      </w:pPr>
      <w:r w:rsidRPr="00383667">
        <w:t>R4 receives the BGP route 10.1.1.0/24 from its RR client R3, which added the Cluster_List attribute with the values of 10.0.3.3 and 10.0.2.2 to the route when reflecting it. R4 then reflects the received route to R2 (10.0.24.2).</w:t>
      </w:r>
    </w:p>
    <w:p w14:paraId="0E88EF12" w14:textId="77777777" w:rsidR="00EF426E" w:rsidRPr="00383667" w:rsidRDefault="00EF426E" w:rsidP="00EF426E">
      <w:pPr>
        <w:pStyle w:val="1e"/>
      </w:pPr>
      <w:r w:rsidRPr="00383667">
        <w:t># Check the BGP routing table on R2 again.</w:t>
      </w:r>
    </w:p>
    <w:p w14:paraId="36482F6D" w14:textId="77777777" w:rsidR="00EF426E" w:rsidRPr="00383667" w:rsidRDefault="00EF426E" w:rsidP="00EF426E">
      <w:pPr>
        <w:pStyle w:val="2f3"/>
        <w:rPr>
          <w:rFonts w:cs="Huawei Sans"/>
        </w:rPr>
      </w:pPr>
      <w:r w:rsidRPr="00383667">
        <w:rPr>
          <w:rFonts w:cs="Huawei Sans"/>
        </w:rPr>
        <w:t xml:space="preserve">&lt;R2&gt;display bgp routing-table </w:t>
      </w:r>
    </w:p>
    <w:p w14:paraId="0A5030AF" w14:textId="77777777" w:rsidR="00EF426E" w:rsidRPr="00383667" w:rsidRDefault="00EF426E" w:rsidP="00EF426E">
      <w:pPr>
        <w:pStyle w:val="2f3"/>
        <w:rPr>
          <w:rFonts w:cs="Huawei Sans"/>
        </w:rPr>
      </w:pPr>
    </w:p>
    <w:p w14:paraId="41685303" w14:textId="77777777" w:rsidR="00EF426E" w:rsidRPr="00383667" w:rsidRDefault="00EF426E" w:rsidP="00EF426E">
      <w:pPr>
        <w:pStyle w:val="2f3"/>
        <w:rPr>
          <w:rFonts w:cs="Huawei Sans"/>
        </w:rPr>
      </w:pPr>
      <w:r w:rsidRPr="00383667">
        <w:rPr>
          <w:rFonts w:cs="Huawei Sans"/>
        </w:rPr>
        <w:t xml:space="preserve"> BGP Local router ID is 10.0.2.2 </w:t>
      </w:r>
    </w:p>
    <w:p w14:paraId="5A455EB9" w14:textId="77777777" w:rsidR="00EF426E" w:rsidRPr="00383667" w:rsidRDefault="00EF426E" w:rsidP="00EF426E">
      <w:pPr>
        <w:pStyle w:val="2f3"/>
        <w:rPr>
          <w:rFonts w:cs="Huawei Sans"/>
        </w:rPr>
      </w:pPr>
      <w:r w:rsidRPr="00383667">
        <w:rPr>
          <w:rFonts w:cs="Huawei Sans"/>
        </w:rPr>
        <w:t xml:space="preserve"> Status codes: * - valid, &gt; - best, d - damped,</w:t>
      </w:r>
    </w:p>
    <w:p w14:paraId="324FC7BC" w14:textId="77777777" w:rsidR="00EF426E" w:rsidRPr="00383667" w:rsidRDefault="00EF426E" w:rsidP="00EF426E">
      <w:pPr>
        <w:pStyle w:val="2f3"/>
        <w:rPr>
          <w:rFonts w:cs="Huawei Sans"/>
        </w:rPr>
      </w:pPr>
      <w:r w:rsidRPr="00383667">
        <w:rPr>
          <w:rFonts w:cs="Huawei Sans"/>
        </w:rPr>
        <w:t xml:space="preserve">               h - history,  i - internal, s - suppressed, S - Stale</w:t>
      </w:r>
    </w:p>
    <w:p w14:paraId="39AE39AF" w14:textId="77777777" w:rsidR="00EF426E" w:rsidRPr="00383667" w:rsidRDefault="00EF426E" w:rsidP="00EF426E">
      <w:pPr>
        <w:pStyle w:val="2f3"/>
        <w:rPr>
          <w:rFonts w:cs="Huawei Sans"/>
        </w:rPr>
      </w:pPr>
      <w:r w:rsidRPr="00383667">
        <w:rPr>
          <w:rFonts w:cs="Huawei Sans"/>
        </w:rPr>
        <w:t xml:space="preserve">               Origin : i - IGP, e - EGP, ? - incomplete</w:t>
      </w:r>
    </w:p>
    <w:p w14:paraId="6BE7C5DD" w14:textId="77777777" w:rsidR="00EF426E" w:rsidRPr="00383667" w:rsidRDefault="00EF426E" w:rsidP="00EF426E">
      <w:pPr>
        <w:pStyle w:val="2f3"/>
        <w:rPr>
          <w:rFonts w:cs="Huawei Sans"/>
        </w:rPr>
      </w:pPr>
    </w:p>
    <w:p w14:paraId="359EA094" w14:textId="77777777" w:rsidR="00EF426E" w:rsidRPr="00383667" w:rsidRDefault="00EF426E" w:rsidP="00EF426E">
      <w:pPr>
        <w:pStyle w:val="2f3"/>
        <w:rPr>
          <w:rFonts w:cs="Huawei Sans"/>
        </w:rPr>
      </w:pPr>
    </w:p>
    <w:p w14:paraId="218319D2" w14:textId="77777777" w:rsidR="00EF426E" w:rsidRPr="00383667" w:rsidRDefault="00EF426E" w:rsidP="00EF426E">
      <w:pPr>
        <w:pStyle w:val="2f3"/>
        <w:rPr>
          <w:rFonts w:cs="Huawei Sans"/>
        </w:rPr>
      </w:pPr>
      <w:r w:rsidRPr="00383667">
        <w:rPr>
          <w:rFonts w:cs="Huawei Sans"/>
        </w:rPr>
        <w:t xml:space="preserve"> Total Number of Routes: 1</w:t>
      </w:r>
    </w:p>
    <w:p w14:paraId="3D824EC7" w14:textId="77777777" w:rsidR="00EF426E" w:rsidRPr="00383667" w:rsidRDefault="00EF426E" w:rsidP="00EF426E">
      <w:pPr>
        <w:pStyle w:val="2f3"/>
        <w:rPr>
          <w:rFonts w:cs="Huawei Sans"/>
        </w:rPr>
      </w:pPr>
      <w:r w:rsidRPr="00383667">
        <w:rPr>
          <w:rFonts w:cs="Huawei Sans"/>
        </w:rPr>
        <w:t xml:space="preserve">      Network           NextHop     MED      LocPrf    PrefVal   Path/Ogn</w:t>
      </w:r>
    </w:p>
    <w:p w14:paraId="4B14F8B1" w14:textId="77777777" w:rsidR="00EF426E" w:rsidRPr="00383667" w:rsidRDefault="00EF426E" w:rsidP="00EF426E">
      <w:pPr>
        <w:pStyle w:val="2f3"/>
        <w:rPr>
          <w:rFonts w:cs="Huawei Sans"/>
        </w:rPr>
      </w:pPr>
    </w:p>
    <w:p w14:paraId="7E957451" w14:textId="77777777" w:rsidR="00EF426E" w:rsidRPr="00383667" w:rsidRDefault="00EF426E" w:rsidP="00EF426E">
      <w:pPr>
        <w:pStyle w:val="2f3"/>
        <w:rPr>
          <w:rFonts w:cs="Huawei Sans"/>
        </w:rPr>
      </w:pPr>
      <w:r w:rsidRPr="00383667">
        <w:rPr>
          <w:rFonts w:cs="Huawei Sans"/>
        </w:rPr>
        <w:t xml:space="preserve"> *&gt;i  10.1.1.0/24         10.0.12.1       0         100        0         i</w:t>
      </w:r>
    </w:p>
    <w:p w14:paraId="469C3558" w14:textId="77777777" w:rsidR="00EF426E" w:rsidRPr="00383667" w:rsidRDefault="00EF426E" w:rsidP="00EF426E">
      <w:pPr>
        <w:pStyle w:val="1e"/>
      </w:pPr>
      <w:r w:rsidRPr="00383667">
        <w:t>The BGP routing table of R2 still contains only the BGP route 10.1.1.0/24 received from the peer 10.0.12.1.</w:t>
      </w:r>
    </w:p>
    <w:p w14:paraId="71B75CCA" w14:textId="77777777" w:rsidR="00EF426E" w:rsidRPr="00383667" w:rsidRDefault="00EF426E" w:rsidP="00EF426E">
      <w:pPr>
        <w:pStyle w:val="1e"/>
      </w:pPr>
      <w:r w:rsidRPr="00383667">
        <w:lastRenderedPageBreak/>
        <w:t># Check detailed information about the BGP peer 10.0.24.4 on R2.</w:t>
      </w:r>
    </w:p>
    <w:p w14:paraId="226F99D6" w14:textId="77777777" w:rsidR="00EF426E" w:rsidRPr="00383667" w:rsidRDefault="00EF426E" w:rsidP="00EF426E">
      <w:pPr>
        <w:pStyle w:val="2f3"/>
        <w:rPr>
          <w:rFonts w:cs="Huawei Sans"/>
        </w:rPr>
      </w:pPr>
      <w:r w:rsidRPr="00383667">
        <w:rPr>
          <w:rFonts w:cs="Huawei Sans"/>
        </w:rPr>
        <w:t>&lt;R2&gt;display bgp peer 10.0.24.4 verbose</w:t>
      </w:r>
    </w:p>
    <w:p w14:paraId="2E6D6250" w14:textId="77777777" w:rsidR="00EF426E" w:rsidRPr="00383667" w:rsidRDefault="00EF426E" w:rsidP="00EF426E">
      <w:pPr>
        <w:pStyle w:val="2f3"/>
        <w:rPr>
          <w:rFonts w:cs="Huawei Sans"/>
        </w:rPr>
      </w:pPr>
    </w:p>
    <w:p w14:paraId="35615A0D" w14:textId="77777777" w:rsidR="00EF426E" w:rsidRPr="00383667" w:rsidRDefault="00EF426E" w:rsidP="00EF426E">
      <w:pPr>
        <w:pStyle w:val="2f3"/>
        <w:rPr>
          <w:rFonts w:cs="Huawei Sans"/>
        </w:rPr>
      </w:pPr>
      <w:r w:rsidRPr="00383667">
        <w:rPr>
          <w:rFonts w:cs="Huawei Sans"/>
        </w:rPr>
        <w:tab/>
        <w:t xml:space="preserve">BGP Peer is 10.0.24.4,  remote AS 64511  </w:t>
      </w:r>
    </w:p>
    <w:p w14:paraId="72C86708" w14:textId="77777777" w:rsidR="00EF426E" w:rsidRPr="00383667" w:rsidRDefault="00EF426E" w:rsidP="00EF426E">
      <w:pPr>
        <w:pStyle w:val="2f3"/>
        <w:rPr>
          <w:rFonts w:cs="Huawei Sans"/>
        </w:rPr>
      </w:pPr>
      <w:r w:rsidRPr="00383667">
        <w:rPr>
          <w:rFonts w:cs="Huawei Sans"/>
        </w:rPr>
        <w:tab/>
        <w:t>Type: IBGP link</w:t>
      </w:r>
    </w:p>
    <w:p w14:paraId="0D259499" w14:textId="77777777" w:rsidR="00EF426E" w:rsidRPr="00383667" w:rsidRDefault="00EF426E" w:rsidP="00EF426E">
      <w:pPr>
        <w:pStyle w:val="2f3"/>
        <w:rPr>
          <w:rFonts w:cs="Huawei Sans"/>
        </w:rPr>
      </w:pPr>
      <w:r w:rsidRPr="00383667">
        <w:rPr>
          <w:rFonts w:cs="Huawei Sans"/>
        </w:rPr>
        <w:tab/>
        <w:t>BGP version 4, Remote router ID 10.0.4.4</w:t>
      </w:r>
    </w:p>
    <w:p w14:paraId="68D7389D" w14:textId="77777777" w:rsidR="00227531" w:rsidRDefault="00EF426E" w:rsidP="00EF426E">
      <w:pPr>
        <w:pStyle w:val="2f3"/>
        <w:rPr>
          <w:rFonts w:cs="Huawei Sans"/>
        </w:rPr>
      </w:pPr>
      <w:r w:rsidRPr="00383667">
        <w:rPr>
          <w:rFonts w:cs="Huawei Sans"/>
        </w:rPr>
        <w:tab/>
        <w:t>Update-group</w:t>
      </w:r>
      <w:r w:rsidR="00CD749C">
        <w:rPr>
          <w:rFonts w:cs="Huawei Sans"/>
        </w:rPr>
        <w:tab/>
      </w:r>
      <w:r w:rsidRPr="00383667">
        <w:rPr>
          <w:rFonts w:cs="Huawei Sans"/>
        </w:rPr>
        <w:t>ID</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2</w:t>
      </w:r>
    </w:p>
    <w:p w14:paraId="300CD0F4" w14:textId="22852488" w:rsidR="00227531" w:rsidRDefault="00EF426E" w:rsidP="00EF426E">
      <w:pPr>
        <w:pStyle w:val="2f3"/>
        <w:rPr>
          <w:rFonts w:cs="Huawei Sans"/>
        </w:rPr>
      </w:pPr>
      <w:r w:rsidRPr="00383667">
        <w:rPr>
          <w:rFonts w:cs="Huawei Sans"/>
        </w:rPr>
        <w:tab/>
        <w:t>BGP</w:t>
      </w:r>
      <w:r w:rsidR="00CD749C">
        <w:rPr>
          <w:rFonts w:cs="Huawei Sans"/>
        </w:rPr>
        <w:tab/>
      </w:r>
      <w:r w:rsidRPr="00383667">
        <w:rPr>
          <w:rFonts w:cs="Huawei Sans"/>
        </w:rPr>
        <w:t>current</w:t>
      </w:r>
      <w:r w:rsidR="00CD749C">
        <w:rPr>
          <w:rFonts w:cs="Huawei Sans"/>
        </w:rPr>
        <w:tab/>
      </w:r>
      <w:r w:rsidRPr="00383667">
        <w:rPr>
          <w:rFonts w:cs="Huawei Sans"/>
        </w:rPr>
        <w:t>state</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Established,</w:t>
      </w:r>
      <w:r w:rsidR="00CD749C">
        <w:rPr>
          <w:rFonts w:cs="Huawei Sans"/>
        </w:rPr>
        <w:tab/>
      </w:r>
      <w:r w:rsidRPr="00383667">
        <w:rPr>
          <w:rFonts w:cs="Huawei Sans"/>
        </w:rPr>
        <w:t>Up</w:t>
      </w:r>
      <w:r w:rsidR="00CD749C">
        <w:rPr>
          <w:rFonts w:cs="Huawei Sans"/>
        </w:rPr>
        <w:tab/>
      </w:r>
      <w:r w:rsidRPr="00383667">
        <w:rPr>
          <w:rFonts w:cs="Huawei Sans"/>
        </w:rPr>
        <w:t>for</w:t>
      </w:r>
      <w:r w:rsidR="00CD749C">
        <w:rPr>
          <w:rFonts w:cs="Huawei Sans"/>
        </w:rPr>
        <w:tab/>
      </w:r>
      <w:r w:rsidRPr="00383667">
        <w:rPr>
          <w:rFonts w:cs="Huawei Sans"/>
        </w:rPr>
        <w:t>00h29m13s</w:t>
      </w:r>
    </w:p>
    <w:p w14:paraId="79A7688B" w14:textId="40BD0F9D" w:rsidR="00EF426E" w:rsidRPr="00383667" w:rsidRDefault="00EF426E" w:rsidP="00EF426E">
      <w:pPr>
        <w:pStyle w:val="2f3"/>
        <w:rPr>
          <w:rFonts w:cs="Huawei Sans"/>
        </w:rPr>
      </w:pPr>
      <w:r w:rsidRPr="00383667">
        <w:rPr>
          <w:rFonts w:cs="Huawei Sans"/>
        </w:rPr>
        <w:tab/>
        <w:t>BGP</w:t>
      </w:r>
      <w:r w:rsidR="00CD749C">
        <w:rPr>
          <w:rFonts w:cs="Huawei Sans"/>
        </w:rPr>
        <w:tab/>
      </w:r>
      <w:r w:rsidRPr="00383667">
        <w:rPr>
          <w:rFonts w:cs="Huawei Sans"/>
        </w:rPr>
        <w:t>current</w:t>
      </w:r>
      <w:r w:rsidR="00CD749C">
        <w:rPr>
          <w:rFonts w:cs="Huawei Sans"/>
        </w:rPr>
        <w:tab/>
      </w:r>
      <w:r w:rsidRPr="00383667">
        <w:rPr>
          <w:rFonts w:cs="Huawei Sans"/>
        </w:rPr>
        <w:t>event</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RecvKeepalive</w:t>
      </w:r>
    </w:p>
    <w:p w14:paraId="26628F70" w14:textId="7A65CEC3" w:rsidR="00EF426E" w:rsidRPr="00383667" w:rsidRDefault="00EF426E" w:rsidP="00EF426E">
      <w:pPr>
        <w:pStyle w:val="2f3"/>
        <w:rPr>
          <w:rFonts w:cs="Huawei Sans"/>
        </w:rPr>
      </w:pPr>
      <w:r w:rsidRPr="00383667">
        <w:rPr>
          <w:rFonts w:cs="Huawei Sans"/>
        </w:rPr>
        <w:tab/>
        <w:t>BGP</w:t>
      </w:r>
      <w:r w:rsidR="00CD749C">
        <w:rPr>
          <w:rFonts w:cs="Huawei Sans"/>
        </w:rPr>
        <w:tab/>
      </w:r>
      <w:r w:rsidRPr="00383667">
        <w:rPr>
          <w:rFonts w:cs="Huawei Sans"/>
        </w:rPr>
        <w:t>last</w:t>
      </w:r>
      <w:r w:rsidR="00CD749C">
        <w:rPr>
          <w:rFonts w:cs="Huawei Sans"/>
        </w:rPr>
        <w:tab/>
      </w:r>
      <w:r w:rsidRPr="00383667">
        <w:rPr>
          <w:rFonts w:cs="Huawei Sans"/>
        </w:rPr>
        <w:t>state</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OpenConfirm</w:t>
      </w:r>
    </w:p>
    <w:p w14:paraId="2E2587BE" w14:textId="4FA3B6D0" w:rsidR="00EF426E" w:rsidRPr="00383667" w:rsidRDefault="00EF426E" w:rsidP="00EF426E">
      <w:pPr>
        <w:pStyle w:val="2f3"/>
        <w:rPr>
          <w:rFonts w:cs="Huawei Sans"/>
        </w:rPr>
      </w:pPr>
      <w:r w:rsidRPr="00383667">
        <w:rPr>
          <w:rFonts w:cs="Huawei Sans"/>
        </w:rPr>
        <w:tab/>
        <w:t>BGP</w:t>
      </w:r>
      <w:r w:rsidR="00CD749C">
        <w:rPr>
          <w:rFonts w:cs="Huawei Sans"/>
        </w:rPr>
        <w:tab/>
      </w:r>
      <w:r w:rsidRPr="00383667">
        <w:rPr>
          <w:rFonts w:cs="Huawei Sans"/>
        </w:rPr>
        <w:t>Peer</w:t>
      </w:r>
      <w:r w:rsidR="00CD749C">
        <w:rPr>
          <w:rFonts w:cs="Huawei Sans"/>
        </w:rPr>
        <w:tab/>
      </w:r>
      <w:r w:rsidRPr="00383667">
        <w:rPr>
          <w:rFonts w:cs="Huawei Sans"/>
        </w:rPr>
        <w:t>Up</w:t>
      </w:r>
      <w:r w:rsidR="00CD749C">
        <w:rPr>
          <w:rFonts w:cs="Huawei Sans"/>
        </w:rPr>
        <w:tab/>
      </w:r>
      <w:r w:rsidRPr="00383667">
        <w:rPr>
          <w:rFonts w:cs="Huawei Sans"/>
        </w:rPr>
        <w:t>count</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2</w:t>
      </w:r>
    </w:p>
    <w:p w14:paraId="70D54582" w14:textId="6C09C87A" w:rsidR="00EF426E" w:rsidRPr="00383667" w:rsidRDefault="00EF426E" w:rsidP="00EF426E">
      <w:pPr>
        <w:pStyle w:val="2f3"/>
        <w:rPr>
          <w:rFonts w:cs="Huawei Sans"/>
        </w:rPr>
      </w:pPr>
      <w:r w:rsidRPr="00383667">
        <w:rPr>
          <w:rFonts w:cs="Huawei Sans"/>
        </w:rPr>
        <w:tab/>
        <w:t>Received</w:t>
      </w:r>
      <w:r w:rsidR="00CD749C">
        <w:rPr>
          <w:rFonts w:cs="Huawei Sans"/>
        </w:rPr>
        <w:tab/>
      </w:r>
      <w:r w:rsidRPr="00383667">
        <w:rPr>
          <w:rFonts w:cs="Huawei Sans"/>
        </w:rPr>
        <w:t>total</w:t>
      </w:r>
      <w:r w:rsidR="00CD749C">
        <w:rPr>
          <w:rFonts w:cs="Huawei Sans"/>
        </w:rPr>
        <w:tab/>
      </w:r>
      <w:r w:rsidRPr="00383667">
        <w:rPr>
          <w:rFonts w:cs="Huawei Sans"/>
        </w:rPr>
        <w:t>routes</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0</w:t>
      </w:r>
    </w:p>
    <w:p w14:paraId="40D882FD" w14:textId="519B1AFF" w:rsidR="00EF426E" w:rsidRPr="00383667" w:rsidRDefault="00EF426E" w:rsidP="00EF426E">
      <w:pPr>
        <w:pStyle w:val="2f3"/>
        <w:rPr>
          <w:rFonts w:cs="Huawei Sans"/>
        </w:rPr>
      </w:pPr>
      <w:r w:rsidRPr="00383667">
        <w:rPr>
          <w:rFonts w:cs="Huawei Sans"/>
        </w:rPr>
        <w:tab/>
        <w:t>Received</w:t>
      </w:r>
      <w:r w:rsidR="00CD749C">
        <w:rPr>
          <w:rFonts w:cs="Huawei Sans"/>
        </w:rPr>
        <w:tab/>
      </w:r>
      <w:r w:rsidRPr="00383667">
        <w:rPr>
          <w:rFonts w:cs="Huawei Sans"/>
        </w:rPr>
        <w:t>active</w:t>
      </w:r>
      <w:r w:rsidR="00CD749C">
        <w:rPr>
          <w:rFonts w:cs="Huawei Sans"/>
        </w:rPr>
        <w:tab/>
      </w:r>
      <w:r w:rsidRPr="00383667">
        <w:rPr>
          <w:rFonts w:cs="Huawei Sans"/>
        </w:rPr>
        <w:t>routes</w:t>
      </w:r>
      <w:r w:rsidR="00CD749C">
        <w:rPr>
          <w:rFonts w:cs="Huawei Sans"/>
        </w:rPr>
        <w:tab/>
      </w:r>
      <w:r w:rsidRPr="00383667">
        <w:rPr>
          <w:rFonts w:cs="Huawei Sans"/>
        </w:rPr>
        <w:t>total</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0</w:t>
      </w:r>
    </w:p>
    <w:p w14:paraId="4D25FA01" w14:textId="29F9B488" w:rsidR="00EF426E" w:rsidRPr="00383667" w:rsidRDefault="00EF426E" w:rsidP="00EF426E">
      <w:pPr>
        <w:pStyle w:val="2f3"/>
        <w:rPr>
          <w:rFonts w:cs="Huawei Sans"/>
        </w:rPr>
      </w:pPr>
      <w:r w:rsidRPr="00383667">
        <w:rPr>
          <w:rFonts w:cs="Huawei Sans"/>
        </w:rPr>
        <w:tab/>
        <w:t>Advertised</w:t>
      </w:r>
      <w:r w:rsidR="00CD749C">
        <w:rPr>
          <w:rFonts w:cs="Huawei Sans"/>
        </w:rPr>
        <w:tab/>
      </w:r>
      <w:r w:rsidRPr="00383667">
        <w:rPr>
          <w:rFonts w:cs="Huawei Sans"/>
        </w:rPr>
        <w:t>total</w:t>
      </w:r>
      <w:r w:rsidR="00CD749C">
        <w:rPr>
          <w:rFonts w:cs="Huawei Sans"/>
        </w:rPr>
        <w:tab/>
      </w:r>
      <w:r w:rsidRPr="00383667">
        <w:rPr>
          <w:rFonts w:cs="Huawei Sans"/>
        </w:rPr>
        <w:t>routes</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0</w:t>
      </w:r>
    </w:p>
    <w:p w14:paraId="44F4C6E3" w14:textId="3CD74834" w:rsidR="00EF426E" w:rsidRPr="00383667" w:rsidRDefault="00EF426E" w:rsidP="00EF426E">
      <w:pPr>
        <w:pStyle w:val="2f3"/>
        <w:rPr>
          <w:rFonts w:cs="Huawei Sans"/>
        </w:rPr>
      </w:pPr>
      <w:r w:rsidRPr="00383667">
        <w:rPr>
          <w:rFonts w:cs="Huawei Sans"/>
        </w:rPr>
        <w:tab/>
        <w:t>Port</w:t>
      </w:r>
      <w:r w:rsidRPr="00497E5B">
        <w:rPr>
          <w:rFonts w:cs="Huawei Sans"/>
        </w:rPr>
        <w:t>:</w:t>
      </w:r>
      <w:r w:rsidR="00CD749C">
        <w:rPr>
          <w:rFonts w:cs="Huawei Sans"/>
        </w:rPr>
        <w:tab/>
      </w:r>
      <w:r w:rsidR="00CD749C">
        <w:rPr>
          <w:rFonts w:cs="Huawei Sans"/>
        </w:rPr>
        <w:tab/>
      </w:r>
      <w:r w:rsidRPr="00383667">
        <w:rPr>
          <w:rFonts w:cs="Huawei Sans"/>
        </w:rPr>
        <w:t>Local</w:t>
      </w:r>
      <w:r w:rsidR="00CD749C">
        <w:rPr>
          <w:rFonts w:cs="Huawei Sans"/>
        </w:rPr>
        <w:tab/>
      </w:r>
      <w:r w:rsidRPr="00383667">
        <w:rPr>
          <w:rFonts w:cs="Huawei Sans"/>
        </w:rPr>
        <w:t>-</w:t>
      </w:r>
      <w:r w:rsidR="00CD749C">
        <w:rPr>
          <w:rFonts w:cs="Huawei Sans"/>
        </w:rPr>
        <w:tab/>
      </w:r>
      <w:r w:rsidRPr="00383667">
        <w:rPr>
          <w:rFonts w:cs="Huawei Sans"/>
        </w:rPr>
        <w:t>179</w:t>
      </w:r>
      <w:r w:rsidRPr="00383667">
        <w:rPr>
          <w:rFonts w:cs="Huawei Sans"/>
        </w:rPr>
        <w:tab/>
        <w:t>Remote</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00CD749C">
        <w:rPr>
          <w:rFonts w:cs="Huawei Sans"/>
        </w:rPr>
        <w:tab/>
      </w:r>
      <w:r w:rsidRPr="00383667">
        <w:rPr>
          <w:rFonts w:cs="Huawei Sans"/>
        </w:rPr>
        <w:t>64495</w:t>
      </w:r>
    </w:p>
    <w:p w14:paraId="7D7EDA16" w14:textId="08B9F1E7" w:rsidR="00EF426E" w:rsidRPr="00383667" w:rsidRDefault="00EF426E" w:rsidP="00EF426E">
      <w:pPr>
        <w:pStyle w:val="2f3"/>
        <w:rPr>
          <w:rFonts w:cs="Huawei Sans"/>
        </w:rPr>
      </w:pPr>
      <w:r w:rsidRPr="00383667">
        <w:rPr>
          <w:rFonts w:cs="Huawei Sans"/>
        </w:rPr>
        <w:tab/>
        <w:t>Configured:</w:t>
      </w:r>
      <w:r w:rsidR="00CD749C">
        <w:rPr>
          <w:rFonts w:cs="Huawei Sans"/>
        </w:rPr>
        <w:tab/>
      </w:r>
      <w:r w:rsidRPr="00383667">
        <w:rPr>
          <w:rFonts w:cs="Huawei Sans"/>
        </w:rPr>
        <w:t>Connect-retry</w:t>
      </w:r>
      <w:r w:rsidR="00CD749C">
        <w:rPr>
          <w:rFonts w:cs="Huawei Sans"/>
        </w:rPr>
        <w:tab/>
      </w:r>
      <w:r w:rsidRPr="00383667">
        <w:rPr>
          <w:rFonts w:cs="Huawei Sans"/>
        </w:rPr>
        <w:t>Time</w:t>
      </w:r>
      <w:r w:rsidR="00CD749C">
        <w:rPr>
          <w:rFonts w:cs="Huawei Sans"/>
        </w:rPr>
        <w:tab/>
      </w:r>
      <w:r w:rsidRPr="00383667">
        <w:rPr>
          <w:rFonts w:cs="Huawei Sans"/>
        </w:rPr>
        <w:t>:</w:t>
      </w:r>
      <w:r w:rsidR="00CD749C">
        <w:rPr>
          <w:rFonts w:cs="Huawei Sans"/>
        </w:rPr>
        <w:tab/>
      </w:r>
      <w:r w:rsidRPr="00383667">
        <w:rPr>
          <w:rFonts w:cs="Huawei Sans"/>
        </w:rPr>
        <w:t>32</w:t>
      </w:r>
      <w:r w:rsidR="00CD749C">
        <w:rPr>
          <w:rFonts w:cs="Huawei Sans"/>
        </w:rPr>
        <w:tab/>
      </w:r>
      <w:r w:rsidRPr="00383667">
        <w:rPr>
          <w:rFonts w:cs="Huawei Sans"/>
        </w:rPr>
        <w:t>sec</w:t>
      </w:r>
    </w:p>
    <w:p w14:paraId="06818637" w14:textId="59AF803B" w:rsidR="00EF426E" w:rsidRPr="00383667" w:rsidRDefault="00EF426E" w:rsidP="00EF426E">
      <w:pPr>
        <w:pStyle w:val="2f3"/>
        <w:rPr>
          <w:rFonts w:cs="Huawei Sans"/>
        </w:rPr>
      </w:pPr>
      <w:r w:rsidRPr="00383667">
        <w:rPr>
          <w:rFonts w:cs="Huawei Sans"/>
        </w:rPr>
        <w:tab/>
        <w:t>Configured:</w:t>
      </w:r>
      <w:r w:rsidR="00CD749C">
        <w:rPr>
          <w:rFonts w:cs="Huawei Sans"/>
        </w:rPr>
        <w:tab/>
      </w:r>
      <w:r w:rsidRPr="00383667">
        <w:rPr>
          <w:rFonts w:cs="Huawei Sans"/>
        </w:rPr>
        <w:t>Active</w:t>
      </w:r>
      <w:r w:rsidR="00CD749C">
        <w:rPr>
          <w:rFonts w:cs="Huawei Sans"/>
        </w:rPr>
        <w:tab/>
      </w:r>
      <w:r w:rsidRPr="00383667">
        <w:rPr>
          <w:rFonts w:cs="Huawei Sans"/>
        </w:rPr>
        <w:t>Hold</w:t>
      </w:r>
      <w:r w:rsidR="00CD749C">
        <w:rPr>
          <w:rFonts w:cs="Huawei Sans"/>
        </w:rPr>
        <w:tab/>
      </w:r>
      <w:r w:rsidRPr="00383667">
        <w:rPr>
          <w:rFonts w:cs="Huawei Sans"/>
        </w:rPr>
        <w:t>Time</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180</w:t>
      </w:r>
      <w:r w:rsidR="00CD749C">
        <w:rPr>
          <w:rFonts w:cs="Huawei Sans"/>
        </w:rPr>
        <w:tab/>
      </w:r>
      <w:r w:rsidRPr="00383667">
        <w:rPr>
          <w:rFonts w:cs="Huawei Sans"/>
        </w:rPr>
        <w:t>sec</w:t>
      </w:r>
      <w:r w:rsidRPr="00383667">
        <w:rPr>
          <w:rFonts w:cs="Huawei Sans"/>
        </w:rPr>
        <w:tab/>
        <w:t>Keepalive</w:t>
      </w:r>
      <w:r w:rsidR="00CD749C">
        <w:rPr>
          <w:rFonts w:cs="Huawei Sans"/>
        </w:rPr>
        <w:tab/>
      </w:r>
      <w:r w:rsidRPr="00383667">
        <w:rPr>
          <w:rFonts w:cs="Huawei Sans"/>
        </w:rPr>
        <w:t>Time:60</w:t>
      </w:r>
      <w:r w:rsidR="00CD749C">
        <w:rPr>
          <w:rFonts w:cs="Huawei Sans"/>
        </w:rPr>
        <w:tab/>
      </w:r>
      <w:r w:rsidRPr="00383667">
        <w:rPr>
          <w:rFonts w:cs="Huawei Sans"/>
        </w:rPr>
        <w:t>sec</w:t>
      </w:r>
    </w:p>
    <w:p w14:paraId="3206A826" w14:textId="284C21B7" w:rsidR="00EF426E" w:rsidRPr="00383667" w:rsidRDefault="00EF426E" w:rsidP="00EF426E">
      <w:pPr>
        <w:pStyle w:val="2f3"/>
        <w:rPr>
          <w:rFonts w:cs="Huawei Sans"/>
        </w:rPr>
      </w:pPr>
      <w:r w:rsidRPr="00383667">
        <w:rPr>
          <w:rFonts w:cs="Huawei Sans"/>
        </w:rPr>
        <w:tab/>
        <w:t>Received</w:t>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Active</w:t>
      </w:r>
      <w:r w:rsidR="00CD749C">
        <w:rPr>
          <w:rFonts w:cs="Huawei Sans"/>
        </w:rPr>
        <w:tab/>
      </w:r>
      <w:r w:rsidRPr="00383667">
        <w:rPr>
          <w:rFonts w:cs="Huawei Sans"/>
        </w:rPr>
        <w:t>Hold</w:t>
      </w:r>
      <w:r w:rsidR="00CD749C">
        <w:rPr>
          <w:rFonts w:cs="Huawei Sans"/>
        </w:rPr>
        <w:tab/>
      </w:r>
      <w:r w:rsidRPr="00383667">
        <w:rPr>
          <w:rFonts w:cs="Huawei Sans"/>
        </w:rPr>
        <w:t>Time</w:t>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180</w:t>
      </w:r>
      <w:r w:rsidR="00CD749C">
        <w:rPr>
          <w:rFonts w:cs="Huawei Sans"/>
        </w:rPr>
        <w:tab/>
      </w:r>
      <w:r w:rsidRPr="00383667">
        <w:rPr>
          <w:rFonts w:cs="Huawei Sans"/>
        </w:rPr>
        <w:t>sec</w:t>
      </w:r>
    </w:p>
    <w:p w14:paraId="446D8E2D" w14:textId="0111F12A" w:rsidR="00EF426E" w:rsidRPr="00383667" w:rsidRDefault="00EF426E" w:rsidP="00EF426E">
      <w:pPr>
        <w:pStyle w:val="2f3"/>
        <w:rPr>
          <w:rFonts w:cs="Huawei Sans"/>
        </w:rPr>
      </w:pPr>
      <w:r w:rsidRPr="00383667">
        <w:rPr>
          <w:rFonts w:cs="Huawei Sans"/>
        </w:rPr>
        <w:tab/>
        <w:t>Negotiated:</w:t>
      </w:r>
      <w:r w:rsidR="00CD749C">
        <w:rPr>
          <w:rFonts w:cs="Huawei Sans"/>
        </w:rPr>
        <w:tab/>
      </w:r>
      <w:r w:rsidRPr="00383667">
        <w:rPr>
          <w:rFonts w:cs="Huawei Sans"/>
        </w:rPr>
        <w:t>Active</w:t>
      </w:r>
      <w:r w:rsidR="00CD749C">
        <w:rPr>
          <w:rFonts w:cs="Huawei Sans"/>
        </w:rPr>
        <w:tab/>
      </w:r>
      <w:r w:rsidRPr="00383667">
        <w:rPr>
          <w:rFonts w:cs="Huawei Sans"/>
        </w:rPr>
        <w:t>Hold</w:t>
      </w:r>
      <w:r w:rsidR="00CD749C">
        <w:rPr>
          <w:rFonts w:cs="Huawei Sans"/>
        </w:rPr>
        <w:tab/>
      </w:r>
      <w:r w:rsidRPr="00383667">
        <w:rPr>
          <w:rFonts w:cs="Huawei Sans"/>
        </w:rPr>
        <w:t>Time</w:t>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w:t>
      </w:r>
      <w:r w:rsidR="00CD749C">
        <w:rPr>
          <w:rFonts w:cs="Huawei Sans"/>
        </w:rPr>
        <w:tab/>
      </w:r>
      <w:r w:rsidRPr="00383667">
        <w:rPr>
          <w:rFonts w:cs="Huawei Sans"/>
        </w:rPr>
        <w:t>180</w:t>
      </w:r>
      <w:r w:rsidR="00CD749C">
        <w:rPr>
          <w:rFonts w:cs="Huawei Sans"/>
        </w:rPr>
        <w:tab/>
      </w:r>
      <w:r w:rsidRPr="00383667">
        <w:rPr>
          <w:rFonts w:cs="Huawei Sans"/>
        </w:rPr>
        <w:t>sec</w:t>
      </w:r>
      <w:r w:rsidRPr="00383667">
        <w:rPr>
          <w:rFonts w:cs="Huawei Sans"/>
        </w:rPr>
        <w:tab/>
        <w:t>Keepalive</w:t>
      </w:r>
      <w:r w:rsidR="00CD749C">
        <w:rPr>
          <w:rFonts w:cs="Huawei Sans"/>
        </w:rPr>
        <w:tab/>
      </w:r>
      <w:r w:rsidRPr="00383667">
        <w:rPr>
          <w:rFonts w:cs="Huawei Sans"/>
        </w:rPr>
        <w:t>Time:60</w:t>
      </w:r>
      <w:r w:rsidR="00CD749C">
        <w:rPr>
          <w:rFonts w:cs="Huawei Sans"/>
        </w:rPr>
        <w:tab/>
      </w:r>
      <w:r w:rsidRPr="00383667">
        <w:rPr>
          <w:rFonts w:cs="Huawei Sans"/>
        </w:rPr>
        <w:t>sec</w:t>
      </w:r>
    </w:p>
    <w:p w14:paraId="39F41C0E" w14:textId="3C7AF1A6" w:rsidR="00EF426E" w:rsidRPr="00383667" w:rsidRDefault="00EF426E" w:rsidP="00EF426E">
      <w:pPr>
        <w:pStyle w:val="2f3"/>
        <w:rPr>
          <w:rFonts w:cs="Huawei Sans"/>
        </w:rPr>
      </w:pPr>
      <w:r w:rsidRPr="00383667">
        <w:rPr>
          <w:rFonts w:cs="Huawei Sans"/>
        </w:rPr>
        <w:tab/>
        <w:t>Peer</w:t>
      </w:r>
      <w:r w:rsidR="00CD749C">
        <w:rPr>
          <w:rFonts w:cs="Huawei Sans"/>
        </w:rPr>
        <w:tab/>
      </w:r>
      <w:r w:rsidRPr="00383667">
        <w:rPr>
          <w:rFonts w:cs="Huawei Sans"/>
        </w:rPr>
        <w:t>optional</w:t>
      </w:r>
      <w:r w:rsidR="00CD749C">
        <w:rPr>
          <w:rFonts w:cs="Huawei Sans"/>
        </w:rPr>
        <w:tab/>
      </w:r>
      <w:r w:rsidRPr="00383667">
        <w:rPr>
          <w:rFonts w:cs="Huawei Sans"/>
        </w:rPr>
        <w:t>capabilities:</w:t>
      </w:r>
    </w:p>
    <w:p w14:paraId="64E51867" w14:textId="77777777" w:rsidR="00EF426E" w:rsidRPr="00383667" w:rsidRDefault="00EF426E" w:rsidP="00EF426E">
      <w:pPr>
        <w:pStyle w:val="2f3"/>
        <w:rPr>
          <w:rFonts w:cs="Huawei Sans"/>
        </w:rPr>
      </w:pPr>
      <w:r w:rsidRPr="00383667">
        <w:rPr>
          <w:rFonts w:cs="Huawei Sans"/>
        </w:rPr>
        <w:tab/>
        <w:t>Peer supports bgp multi-protocol extension</w:t>
      </w:r>
    </w:p>
    <w:p w14:paraId="43E62705" w14:textId="77777777" w:rsidR="00EF426E" w:rsidRPr="00383667" w:rsidRDefault="00EF426E" w:rsidP="00EF426E">
      <w:pPr>
        <w:pStyle w:val="2f3"/>
        <w:rPr>
          <w:rFonts w:cs="Huawei Sans"/>
        </w:rPr>
      </w:pPr>
      <w:r w:rsidRPr="00383667">
        <w:rPr>
          <w:rFonts w:cs="Huawei Sans"/>
        </w:rPr>
        <w:tab/>
        <w:t>Peer supports bgp route refresh capability</w:t>
      </w:r>
    </w:p>
    <w:p w14:paraId="6F73D177" w14:textId="77777777" w:rsidR="00EF426E" w:rsidRPr="00383667" w:rsidRDefault="00EF426E" w:rsidP="00EF426E">
      <w:pPr>
        <w:pStyle w:val="2f3"/>
        <w:rPr>
          <w:rFonts w:cs="Huawei Sans"/>
        </w:rPr>
      </w:pPr>
      <w:r w:rsidRPr="00383667">
        <w:rPr>
          <w:rFonts w:cs="Huawei Sans"/>
        </w:rPr>
        <w:tab/>
        <w:t>Peer supports bgp 4-byte-as capability</w:t>
      </w:r>
    </w:p>
    <w:p w14:paraId="4937BC97" w14:textId="77777777" w:rsidR="00EF426E" w:rsidRPr="00383667" w:rsidRDefault="00EF426E" w:rsidP="00EF426E">
      <w:pPr>
        <w:pStyle w:val="2f3"/>
        <w:rPr>
          <w:rFonts w:cs="Huawei Sans"/>
        </w:rPr>
      </w:pPr>
      <w:r w:rsidRPr="00383667">
        <w:rPr>
          <w:rFonts w:cs="Huawei Sans"/>
        </w:rPr>
        <w:tab/>
        <w:t>Address family IPv4 Unicast: advertised and received</w:t>
      </w:r>
    </w:p>
    <w:p w14:paraId="7A4AB828" w14:textId="77777777" w:rsidR="00EF426E" w:rsidRPr="00383667" w:rsidRDefault="00EF426E" w:rsidP="00EF426E">
      <w:pPr>
        <w:pStyle w:val="2f3"/>
        <w:rPr>
          <w:rFonts w:cs="Huawei Sans"/>
        </w:rPr>
      </w:pPr>
      <w:r w:rsidRPr="00383667">
        <w:rPr>
          <w:rFonts w:cs="Huawei Sans"/>
        </w:rPr>
        <w:t xml:space="preserve"> Received: Total 32 messages</w:t>
      </w:r>
    </w:p>
    <w:p w14:paraId="1F87C56D" w14:textId="77777777" w:rsidR="00EF426E" w:rsidRPr="00383667" w:rsidRDefault="00EF426E" w:rsidP="00EF426E">
      <w:pPr>
        <w:pStyle w:val="2f3"/>
        <w:rPr>
          <w:rFonts w:cs="Huawei Sans"/>
          <w:color w:val="EC7061"/>
        </w:rPr>
      </w:pPr>
      <w:r w:rsidRPr="00383667">
        <w:rPr>
          <w:rFonts w:cs="Huawei Sans"/>
        </w:rPr>
        <w:tab/>
      </w:r>
      <w:r w:rsidRPr="00383667">
        <w:rPr>
          <w:rFonts w:cs="Huawei Sans"/>
        </w:rPr>
        <w:tab/>
      </w:r>
      <w:r w:rsidRPr="00383667">
        <w:rPr>
          <w:rFonts w:cs="Huawei Sans"/>
          <w:color w:val="EC7061"/>
        </w:rPr>
        <w:t xml:space="preserve"> Update messages </w:t>
      </w:r>
      <w:r w:rsidRPr="00383667">
        <w:rPr>
          <w:rFonts w:cs="Huawei Sans"/>
          <w:color w:val="EC7061"/>
        </w:rPr>
        <w:tab/>
      </w:r>
      <w:r w:rsidRPr="00383667">
        <w:rPr>
          <w:rFonts w:cs="Huawei Sans"/>
          <w:color w:val="EC7061"/>
        </w:rPr>
        <w:tab/>
        <w:t xml:space="preserve">1 </w:t>
      </w:r>
    </w:p>
    <w:p w14:paraId="36ADB9D8"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Open messages </w:t>
      </w:r>
      <w:r w:rsidRPr="00383667">
        <w:rPr>
          <w:rFonts w:cs="Huawei Sans"/>
        </w:rPr>
        <w:tab/>
      </w:r>
      <w:r w:rsidRPr="00383667">
        <w:rPr>
          <w:rFonts w:cs="Huawei Sans"/>
        </w:rPr>
        <w:tab/>
      </w:r>
      <w:r w:rsidRPr="00383667">
        <w:rPr>
          <w:rFonts w:cs="Huawei Sans"/>
        </w:rPr>
        <w:tab/>
        <w:t xml:space="preserve">1 </w:t>
      </w:r>
    </w:p>
    <w:p w14:paraId="41BF65BE"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KeepAlive messages </w:t>
      </w:r>
      <w:r w:rsidRPr="00383667">
        <w:rPr>
          <w:rFonts w:cs="Huawei Sans"/>
        </w:rPr>
        <w:tab/>
      </w:r>
      <w:r w:rsidRPr="00383667">
        <w:rPr>
          <w:rFonts w:cs="Huawei Sans"/>
        </w:rPr>
        <w:tab/>
        <w:t xml:space="preserve">30 </w:t>
      </w:r>
    </w:p>
    <w:p w14:paraId="66AEEE6E"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Notification messages  </w:t>
      </w:r>
      <w:r w:rsidRPr="00383667">
        <w:rPr>
          <w:rFonts w:cs="Huawei Sans"/>
        </w:rPr>
        <w:tab/>
        <w:t xml:space="preserve">0 </w:t>
      </w:r>
    </w:p>
    <w:p w14:paraId="5FFDEBF1"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Refresh messages </w:t>
      </w:r>
      <w:r w:rsidRPr="00383667">
        <w:rPr>
          <w:rFonts w:cs="Huawei Sans"/>
        </w:rPr>
        <w:tab/>
      </w:r>
      <w:r w:rsidRPr="00383667">
        <w:rPr>
          <w:rFonts w:cs="Huawei Sans"/>
        </w:rPr>
        <w:tab/>
        <w:t>0</w:t>
      </w:r>
    </w:p>
    <w:p w14:paraId="2B5171AA" w14:textId="77777777" w:rsidR="00EF426E" w:rsidRPr="00383667" w:rsidRDefault="00EF426E" w:rsidP="00EF426E">
      <w:pPr>
        <w:pStyle w:val="2f3"/>
        <w:rPr>
          <w:rFonts w:cs="Huawei Sans"/>
        </w:rPr>
      </w:pPr>
      <w:r w:rsidRPr="00383667">
        <w:rPr>
          <w:rFonts w:cs="Huawei Sans"/>
        </w:rPr>
        <w:t xml:space="preserve"> Sent: Total 32 messages</w:t>
      </w:r>
    </w:p>
    <w:p w14:paraId="6E825CEC"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w:t>
      </w:r>
      <w:r w:rsidRPr="00383667">
        <w:rPr>
          <w:rFonts w:cs="Huawei Sans"/>
          <w:color w:val="EC7061"/>
        </w:rPr>
        <w:t xml:space="preserve">Update messages </w:t>
      </w:r>
      <w:r w:rsidRPr="00383667">
        <w:rPr>
          <w:rFonts w:cs="Huawei Sans"/>
          <w:color w:val="EC7061"/>
        </w:rPr>
        <w:tab/>
      </w:r>
      <w:r w:rsidRPr="00383667">
        <w:rPr>
          <w:rFonts w:cs="Huawei Sans"/>
          <w:color w:val="EC7061"/>
        </w:rPr>
        <w:tab/>
        <w:t xml:space="preserve">0 </w:t>
      </w:r>
    </w:p>
    <w:p w14:paraId="1A33C598"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Open messages </w:t>
      </w:r>
      <w:r w:rsidRPr="00383667">
        <w:rPr>
          <w:rFonts w:cs="Huawei Sans"/>
        </w:rPr>
        <w:tab/>
      </w:r>
      <w:r w:rsidRPr="00383667">
        <w:rPr>
          <w:rFonts w:cs="Huawei Sans"/>
        </w:rPr>
        <w:tab/>
      </w:r>
      <w:r w:rsidRPr="00383667">
        <w:rPr>
          <w:rFonts w:cs="Huawei Sans"/>
        </w:rPr>
        <w:tab/>
        <w:t xml:space="preserve">2 </w:t>
      </w:r>
    </w:p>
    <w:p w14:paraId="4F30156F"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KeepAlive messages </w:t>
      </w:r>
      <w:r w:rsidRPr="00383667">
        <w:rPr>
          <w:rFonts w:cs="Huawei Sans"/>
        </w:rPr>
        <w:tab/>
      </w:r>
      <w:r w:rsidRPr="00383667">
        <w:rPr>
          <w:rFonts w:cs="Huawei Sans"/>
        </w:rPr>
        <w:tab/>
        <w:t xml:space="preserve">30 </w:t>
      </w:r>
    </w:p>
    <w:p w14:paraId="02B32C87"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Notification messages  </w:t>
      </w:r>
      <w:r w:rsidRPr="00383667">
        <w:rPr>
          <w:rFonts w:cs="Huawei Sans"/>
        </w:rPr>
        <w:tab/>
        <w:t xml:space="preserve">0 </w:t>
      </w:r>
    </w:p>
    <w:p w14:paraId="2EBFEB6B"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Refresh messages </w:t>
      </w:r>
      <w:r w:rsidRPr="00383667">
        <w:rPr>
          <w:rFonts w:cs="Huawei Sans"/>
        </w:rPr>
        <w:tab/>
      </w:r>
      <w:r w:rsidRPr="00383667">
        <w:rPr>
          <w:rFonts w:cs="Huawei Sans"/>
        </w:rPr>
        <w:tab/>
        <w:t>0</w:t>
      </w:r>
    </w:p>
    <w:p w14:paraId="13B74071" w14:textId="77777777" w:rsidR="00EF426E" w:rsidRPr="00383667" w:rsidRDefault="00EF426E" w:rsidP="00EF426E">
      <w:pPr>
        <w:pStyle w:val="2f3"/>
        <w:rPr>
          <w:rFonts w:cs="Huawei Sans"/>
        </w:rPr>
      </w:pPr>
      <w:r w:rsidRPr="00383667">
        <w:rPr>
          <w:rFonts w:cs="Huawei Sans"/>
        </w:rPr>
        <w:t xml:space="preserve"> Authentication type configured: None</w:t>
      </w:r>
    </w:p>
    <w:p w14:paraId="782FEDFD" w14:textId="77777777" w:rsidR="00EF426E" w:rsidRPr="00383667" w:rsidRDefault="00EF426E" w:rsidP="00EF426E">
      <w:pPr>
        <w:pStyle w:val="2f3"/>
        <w:rPr>
          <w:rFonts w:cs="Huawei Sans"/>
        </w:rPr>
      </w:pPr>
      <w:r w:rsidRPr="00383667">
        <w:rPr>
          <w:rFonts w:cs="Huawei Sans"/>
        </w:rPr>
        <w:t xml:space="preserve"> Last keepalive received: 2020-06-02 14:14:03-08:00</w:t>
      </w:r>
    </w:p>
    <w:p w14:paraId="61C9F2ED" w14:textId="77777777" w:rsidR="00EF426E" w:rsidRPr="00383667" w:rsidRDefault="00EF426E" w:rsidP="00EF426E">
      <w:pPr>
        <w:pStyle w:val="2f3"/>
        <w:rPr>
          <w:rFonts w:cs="Huawei Sans"/>
        </w:rPr>
      </w:pPr>
      <w:r w:rsidRPr="00383667">
        <w:rPr>
          <w:rFonts w:cs="Huawei Sans"/>
        </w:rPr>
        <w:t xml:space="preserve"> Minimum route advertisement interval is 15 seconds</w:t>
      </w:r>
    </w:p>
    <w:p w14:paraId="1B795D38" w14:textId="77777777" w:rsidR="00EF426E" w:rsidRPr="00383667" w:rsidRDefault="00EF426E" w:rsidP="00EF426E">
      <w:pPr>
        <w:pStyle w:val="2f3"/>
        <w:rPr>
          <w:rFonts w:cs="Huawei Sans"/>
        </w:rPr>
      </w:pPr>
      <w:r w:rsidRPr="00383667">
        <w:rPr>
          <w:rFonts w:cs="Huawei Sans"/>
        </w:rPr>
        <w:t xml:space="preserve"> Optional capabilities:</w:t>
      </w:r>
    </w:p>
    <w:p w14:paraId="19F9EF22" w14:textId="77777777" w:rsidR="00EF426E" w:rsidRPr="00383667" w:rsidRDefault="00EF426E" w:rsidP="00EF426E">
      <w:pPr>
        <w:pStyle w:val="2f3"/>
        <w:rPr>
          <w:rFonts w:cs="Huawei Sans"/>
        </w:rPr>
      </w:pPr>
      <w:r w:rsidRPr="00383667">
        <w:rPr>
          <w:rFonts w:cs="Huawei Sans"/>
        </w:rPr>
        <w:t xml:space="preserve"> Route refresh capability has been enabled</w:t>
      </w:r>
    </w:p>
    <w:p w14:paraId="2457B143" w14:textId="77777777" w:rsidR="00EF426E" w:rsidRPr="00383667" w:rsidRDefault="00EF426E" w:rsidP="00EF426E">
      <w:pPr>
        <w:pStyle w:val="2f3"/>
        <w:rPr>
          <w:rFonts w:cs="Huawei Sans"/>
        </w:rPr>
      </w:pPr>
      <w:r w:rsidRPr="00383667">
        <w:rPr>
          <w:rFonts w:cs="Huawei Sans"/>
        </w:rPr>
        <w:t xml:space="preserve"> 4-byte-as capability has been enabled</w:t>
      </w:r>
    </w:p>
    <w:p w14:paraId="53381CDF" w14:textId="77777777" w:rsidR="00EF426E" w:rsidRPr="00383667" w:rsidRDefault="00EF426E" w:rsidP="00EF426E">
      <w:pPr>
        <w:pStyle w:val="2f3"/>
        <w:rPr>
          <w:rFonts w:cs="Huawei Sans"/>
        </w:rPr>
      </w:pPr>
      <w:r w:rsidRPr="00383667">
        <w:rPr>
          <w:rFonts w:cs="Huawei Sans"/>
        </w:rPr>
        <w:t xml:space="preserve"> Peer Preferred Value: 0</w:t>
      </w:r>
    </w:p>
    <w:p w14:paraId="2AB8866F" w14:textId="77777777" w:rsidR="00EF426E" w:rsidRPr="00383667" w:rsidRDefault="00EF426E" w:rsidP="00EF426E">
      <w:pPr>
        <w:pStyle w:val="2f3"/>
        <w:rPr>
          <w:rFonts w:cs="Huawei Sans"/>
        </w:rPr>
      </w:pPr>
      <w:r w:rsidRPr="00383667">
        <w:rPr>
          <w:rFonts w:cs="Huawei Sans"/>
        </w:rPr>
        <w:t xml:space="preserve"> Routing policy configured:</w:t>
      </w:r>
    </w:p>
    <w:p w14:paraId="040A07A0" w14:textId="77777777" w:rsidR="00EF426E" w:rsidRPr="00383667" w:rsidRDefault="00EF426E" w:rsidP="00EF426E">
      <w:pPr>
        <w:pStyle w:val="2f3"/>
        <w:rPr>
          <w:rFonts w:cs="Huawei Sans"/>
        </w:rPr>
      </w:pPr>
      <w:r w:rsidRPr="00383667">
        <w:rPr>
          <w:rFonts w:cs="Huawei Sans"/>
        </w:rPr>
        <w:t xml:space="preserve"> No import update filter list</w:t>
      </w:r>
    </w:p>
    <w:p w14:paraId="0FD33A8D" w14:textId="77777777" w:rsidR="00EF426E" w:rsidRPr="00383667" w:rsidRDefault="00EF426E" w:rsidP="00EF426E">
      <w:pPr>
        <w:pStyle w:val="2f3"/>
        <w:rPr>
          <w:rFonts w:cs="Huawei Sans"/>
        </w:rPr>
      </w:pPr>
      <w:r w:rsidRPr="00383667">
        <w:rPr>
          <w:rFonts w:cs="Huawei Sans"/>
        </w:rPr>
        <w:t xml:space="preserve"> No export update filter list</w:t>
      </w:r>
    </w:p>
    <w:p w14:paraId="3579FA41" w14:textId="77777777" w:rsidR="00EF426E" w:rsidRPr="00383667" w:rsidRDefault="00EF426E" w:rsidP="00EF426E">
      <w:pPr>
        <w:pStyle w:val="2f3"/>
        <w:rPr>
          <w:rFonts w:cs="Huawei Sans"/>
        </w:rPr>
      </w:pPr>
      <w:r w:rsidRPr="00383667">
        <w:rPr>
          <w:rFonts w:cs="Huawei Sans"/>
        </w:rPr>
        <w:t xml:space="preserve"> No import prefix list</w:t>
      </w:r>
    </w:p>
    <w:p w14:paraId="238270F2" w14:textId="77777777" w:rsidR="00EF426E" w:rsidRPr="00383667" w:rsidRDefault="00EF426E" w:rsidP="00EF426E">
      <w:pPr>
        <w:pStyle w:val="2f3"/>
        <w:rPr>
          <w:rFonts w:cs="Huawei Sans"/>
        </w:rPr>
      </w:pPr>
      <w:r w:rsidRPr="00383667">
        <w:rPr>
          <w:rFonts w:cs="Huawei Sans"/>
        </w:rPr>
        <w:t xml:space="preserve"> No export prefix list</w:t>
      </w:r>
    </w:p>
    <w:p w14:paraId="5E33CBE1" w14:textId="77777777" w:rsidR="00EF426E" w:rsidRPr="00383667" w:rsidRDefault="00EF426E" w:rsidP="00EF426E">
      <w:pPr>
        <w:pStyle w:val="2f3"/>
        <w:rPr>
          <w:rFonts w:cs="Huawei Sans"/>
        </w:rPr>
      </w:pPr>
      <w:r w:rsidRPr="00383667">
        <w:rPr>
          <w:rFonts w:cs="Huawei Sans"/>
        </w:rPr>
        <w:t xml:space="preserve"> No import route policy </w:t>
      </w:r>
    </w:p>
    <w:p w14:paraId="04215A06" w14:textId="77777777" w:rsidR="00EF426E" w:rsidRPr="00383667" w:rsidRDefault="00EF426E" w:rsidP="00EF426E">
      <w:pPr>
        <w:pStyle w:val="2f3"/>
        <w:rPr>
          <w:rFonts w:cs="Huawei Sans"/>
        </w:rPr>
      </w:pPr>
      <w:r w:rsidRPr="00383667">
        <w:rPr>
          <w:rFonts w:cs="Huawei Sans"/>
        </w:rPr>
        <w:t xml:space="preserve"> Export route policy is: bgp</w:t>
      </w:r>
    </w:p>
    <w:p w14:paraId="0E873F25" w14:textId="77777777" w:rsidR="00EF426E" w:rsidRPr="00383667" w:rsidRDefault="00EF426E" w:rsidP="00EF426E">
      <w:pPr>
        <w:pStyle w:val="2f3"/>
        <w:rPr>
          <w:rFonts w:cs="Huawei Sans"/>
        </w:rPr>
      </w:pPr>
      <w:r w:rsidRPr="00383667">
        <w:rPr>
          <w:rFonts w:cs="Huawei Sans"/>
        </w:rPr>
        <w:t xml:space="preserve"> No </w:t>
      </w:r>
      <w:r w:rsidRPr="00497E5B">
        <w:rPr>
          <w:rFonts w:cs="Huawei Sans"/>
        </w:rPr>
        <w:t>import distribute</w:t>
      </w:r>
      <w:r w:rsidRPr="00383667">
        <w:rPr>
          <w:rFonts w:cs="Huawei Sans"/>
        </w:rPr>
        <w:t xml:space="preserve"> policy </w:t>
      </w:r>
    </w:p>
    <w:p w14:paraId="758E334C" w14:textId="77777777" w:rsidR="00EF426E" w:rsidRPr="00383667" w:rsidRDefault="00EF426E" w:rsidP="00EF426E">
      <w:pPr>
        <w:pStyle w:val="2f3"/>
        <w:rPr>
          <w:rFonts w:cs="Huawei Sans"/>
        </w:rPr>
      </w:pPr>
      <w:r w:rsidRPr="00383667">
        <w:rPr>
          <w:rFonts w:cs="Huawei Sans"/>
        </w:rPr>
        <w:t xml:space="preserve"> No </w:t>
      </w:r>
      <w:r w:rsidRPr="00497E5B">
        <w:rPr>
          <w:rFonts w:cs="Huawei Sans"/>
        </w:rPr>
        <w:t>export distribute</w:t>
      </w:r>
      <w:r w:rsidRPr="00383667">
        <w:rPr>
          <w:rFonts w:cs="Huawei Sans"/>
        </w:rPr>
        <w:t xml:space="preserve"> policy</w:t>
      </w:r>
    </w:p>
    <w:p w14:paraId="6B52E809" w14:textId="77777777" w:rsidR="00EF426E" w:rsidRPr="00383667" w:rsidRDefault="00EF426E" w:rsidP="00EF426E">
      <w:pPr>
        <w:pStyle w:val="1e"/>
      </w:pPr>
      <w:r w:rsidRPr="00383667">
        <w:lastRenderedPageBreak/>
        <w:t>R2 receives an Update message from R4 and does not send an Update message to R4 (due to route filtering by the route-policy). However, the local BGP routing table does not contain the BGP route 10.1.1.0/24 advertised by R4.</w:t>
      </w:r>
    </w:p>
    <w:p w14:paraId="2252EC0D" w14:textId="77777777" w:rsidR="00EF426E" w:rsidRPr="00383667" w:rsidRDefault="00EF426E" w:rsidP="00EF426E">
      <w:pPr>
        <w:pStyle w:val="1e"/>
      </w:pPr>
      <w:r w:rsidRPr="00383667">
        <w:t># Trigger an import soft reset on R2 to allow R4 to re-send Update messages.</w:t>
      </w:r>
    </w:p>
    <w:p w14:paraId="62366DCF" w14:textId="77777777" w:rsidR="00EF426E" w:rsidRPr="00383667" w:rsidRDefault="00EF426E" w:rsidP="00EF426E">
      <w:pPr>
        <w:pStyle w:val="2f3"/>
        <w:rPr>
          <w:rFonts w:cs="Huawei Sans"/>
        </w:rPr>
      </w:pPr>
      <w:r w:rsidRPr="00383667">
        <w:rPr>
          <w:rFonts w:cs="Huawei Sans"/>
        </w:rPr>
        <w:t>&lt;R2&gt;refresh bgp 10.0.24.4 import</w:t>
      </w:r>
    </w:p>
    <w:p w14:paraId="20B66AF9" w14:textId="77777777" w:rsidR="00EF426E" w:rsidRPr="00383667" w:rsidRDefault="00EF426E" w:rsidP="00EF426E">
      <w:pPr>
        <w:pStyle w:val="1e"/>
      </w:pPr>
      <w:r w:rsidRPr="00383667">
        <w:t># Check the number of Update messages sent and received on R2 again.</w:t>
      </w:r>
    </w:p>
    <w:p w14:paraId="11328E07" w14:textId="77777777" w:rsidR="00EF426E" w:rsidRPr="00383667" w:rsidRDefault="00EF426E" w:rsidP="00EF426E">
      <w:pPr>
        <w:pStyle w:val="2f3"/>
        <w:rPr>
          <w:rFonts w:cs="Huawei Sans"/>
        </w:rPr>
      </w:pPr>
      <w:r w:rsidRPr="00383667">
        <w:rPr>
          <w:rFonts w:cs="Huawei Sans"/>
        </w:rPr>
        <w:t>&lt;R2&gt;display bgp peer 10.0.24.4 verbose | in Update</w:t>
      </w:r>
    </w:p>
    <w:p w14:paraId="5B7F6587" w14:textId="77777777" w:rsidR="00EF426E" w:rsidRPr="00383667" w:rsidRDefault="00EF426E" w:rsidP="00EF426E">
      <w:pPr>
        <w:pStyle w:val="2f3"/>
        <w:rPr>
          <w:rFonts w:cs="Huawei Sans"/>
        </w:rPr>
      </w:pPr>
      <w:r w:rsidRPr="00383667">
        <w:rPr>
          <w:rFonts w:cs="Huawei Sans"/>
        </w:rPr>
        <w:tab/>
        <w:t>Update-group ID: 2</w:t>
      </w:r>
    </w:p>
    <w:p w14:paraId="4166D4B8" w14:textId="77777777" w:rsidR="00EF426E" w:rsidRPr="00383667" w:rsidRDefault="00EF426E" w:rsidP="00EF426E">
      <w:pPr>
        <w:pStyle w:val="2f3"/>
        <w:rPr>
          <w:rFonts w:cs="Huawei Sans"/>
        </w:rPr>
      </w:pPr>
      <w:r w:rsidRPr="00383667">
        <w:rPr>
          <w:rFonts w:cs="Huawei Sans"/>
        </w:rPr>
        <w:tab/>
        <w:t>BGP current event: RecvUpdate</w:t>
      </w:r>
    </w:p>
    <w:p w14:paraId="20FB672B"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w:t>
      </w:r>
      <w:r w:rsidRPr="00383667">
        <w:rPr>
          <w:rFonts w:cs="Huawei Sans"/>
          <w:color w:val="EC7061"/>
        </w:rPr>
        <w:t xml:space="preserve">Update messages </w:t>
      </w:r>
      <w:r w:rsidRPr="00383667">
        <w:rPr>
          <w:rFonts w:cs="Huawei Sans"/>
          <w:color w:val="EC7061"/>
        </w:rPr>
        <w:tab/>
      </w:r>
      <w:r w:rsidRPr="00383667">
        <w:rPr>
          <w:rFonts w:cs="Huawei Sans"/>
          <w:color w:val="EC7061"/>
        </w:rPr>
        <w:tab/>
        <w:t>2</w:t>
      </w:r>
    </w:p>
    <w:p w14:paraId="67B1ABAB"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Update messages </w:t>
      </w:r>
      <w:r w:rsidRPr="00383667">
        <w:rPr>
          <w:rFonts w:cs="Huawei Sans"/>
        </w:rPr>
        <w:tab/>
      </w:r>
      <w:r w:rsidRPr="00383667">
        <w:rPr>
          <w:rFonts w:cs="Huawei Sans"/>
        </w:rPr>
        <w:tab/>
        <w:t>0</w:t>
      </w:r>
    </w:p>
    <w:p w14:paraId="2613B12A" w14:textId="77777777" w:rsidR="00EF426E" w:rsidRPr="00383667" w:rsidRDefault="00EF426E" w:rsidP="00EF426E">
      <w:pPr>
        <w:pStyle w:val="1e"/>
      </w:pPr>
      <w:r w:rsidRPr="00383667">
        <w:t>The number of received Update messages increases. R2 receives the BGP route 10.1.1.0/24 from R4.</w:t>
      </w:r>
    </w:p>
    <w:p w14:paraId="4386DEB5" w14:textId="77777777" w:rsidR="00EF426E" w:rsidRPr="00383667" w:rsidRDefault="00EF426E" w:rsidP="00EF426E">
      <w:pPr>
        <w:pStyle w:val="1e"/>
      </w:pPr>
      <w:r w:rsidRPr="00383667">
        <w:t># Check detailed information about the BGP route 10.1.1.0 24 on R2 again.</w:t>
      </w:r>
    </w:p>
    <w:p w14:paraId="281A99E6" w14:textId="77777777" w:rsidR="00EF426E" w:rsidRPr="00383667" w:rsidRDefault="00EF426E" w:rsidP="00EF426E">
      <w:pPr>
        <w:pStyle w:val="2f3"/>
        <w:rPr>
          <w:rFonts w:cs="Huawei Sans"/>
        </w:rPr>
      </w:pPr>
      <w:r w:rsidRPr="00383667">
        <w:rPr>
          <w:rFonts w:cs="Huawei Sans"/>
        </w:rPr>
        <w:t>&lt;R2&gt;display bgp routing-table 10.1.1.0 24</w:t>
      </w:r>
    </w:p>
    <w:p w14:paraId="1F8EE5B9" w14:textId="77777777" w:rsidR="00EF426E" w:rsidRPr="00383667" w:rsidRDefault="00EF426E" w:rsidP="00EF426E">
      <w:pPr>
        <w:pStyle w:val="2f3"/>
        <w:rPr>
          <w:rFonts w:cs="Huawei Sans"/>
        </w:rPr>
      </w:pPr>
    </w:p>
    <w:p w14:paraId="480FA387" w14:textId="19F88A56" w:rsidR="00EF426E" w:rsidRPr="00383667" w:rsidRDefault="00CD749C"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local</w:t>
      </w:r>
      <w:r>
        <w:rPr>
          <w:rFonts w:cs="Huawei Sans"/>
        </w:rPr>
        <w:tab/>
      </w:r>
      <w:r w:rsidR="00EF426E" w:rsidRPr="00383667">
        <w:rPr>
          <w:rFonts w:cs="Huawei Sans"/>
        </w:rPr>
        <w:t>router</w:t>
      </w:r>
      <w:r>
        <w:rPr>
          <w:rFonts w:cs="Huawei Sans"/>
        </w:rPr>
        <w:tab/>
      </w:r>
      <w:r w:rsidR="00EF426E" w:rsidRPr="00383667">
        <w:rPr>
          <w:rFonts w:cs="Huawei Sans"/>
        </w:rPr>
        <w:t>ID</w:t>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10.0.2.2</w:t>
      </w:r>
    </w:p>
    <w:p w14:paraId="1B014A29" w14:textId="28D2B9E1" w:rsidR="00EF426E" w:rsidRPr="00383667" w:rsidRDefault="00CD749C" w:rsidP="00EF426E">
      <w:pPr>
        <w:pStyle w:val="2f3"/>
        <w:rPr>
          <w:rFonts w:cs="Huawei Sans"/>
        </w:rPr>
      </w:pPr>
      <w:r>
        <w:rPr>
          <w:rFonts w:cs="Huawei Sans"/>
        </w:rPr>
        <w:tab/>
      </w:r>
      <w:r w:rsidR="00EF426E" w:rsidRPr="00383667">
        <w:rPr>
          <w:rFonts w:cs="Huawei Sans"/>
        </w:rPr>
        <w:t>Local</w:t>
      </w:r>
      <w:r>
        <w:rPr>
          <w:rFonts w:cs="Huawei Sans"/>
        </w:rPr>
        <w:tab/>
      </w:r>
      <w:r w:rsidR="00EF426E" w:rsidRPr="00383667">
        <w:rPr>
          <w:rFonts w:cs="Huawei Sans"/>
        </w:rPr>
        <w:t>AS</w:t>
      </w:r>
      <w:r>
        <w:rPr>
          <w:rFonts w:cs="Huawei Sans"/>
        </w:rPr>
        <w:tab/>
      </w:r>
      <w:r w:rsidR="00EF426E" w:rsidRPr="00383667">
        <w:rPr>
          <w:rFonts w:cs="Huawei Sans"/>
        </w:rPr>
        <w:t>number</w:t>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64511</w:t>
      </w:r>
    </w:p>
    <w:p w14:paraId="1B86D1C0" w14:textId="34ADF201" w:rsidR="00EF426E" w:rsidRPr="00383667" w:rsidRDefault="00CD749C" w:rsidP="00EF426E">
      <w:pPr>
        <w:pStyle w:val="2f3"/>
        <w:rPr>
          <w:rFonts w:cs="Huawei Sans"/>
        </w:rPr>
      </w:pPr>
      <w:r>
        <w:rPr>
          <w:rFonts w:cs="Huawei Sans"/>
        </w:rPr>
        <w:tab/>
      </w:r>
      <w:r w:rsidR="00EF426E" w:rsidRPr="00383667">
        <w:rPr>
          <w:rFonts w:cs="Huawei Sans"/>
        </w:rPr>
        <w:t>Paths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w:t>
      </w:r>
      <w:r>
        <w:rPr>
          <w:rFonts w:cs="Huawei Sans"/>
        </w:rPr>
        <w:tab/>
      </w:r>
      <w:r w:rsidR="00EF426E" w:rsidRPr="00383667">
        <w:rPr>
          <w:rFonts w:cs="Huawei Sans"/>
        </w:rPr>
        <w:t>available,</w:t>
      </w:r>
      <w:r>
        <w:rPr>
          <w:rFonts w:cs="Huawei Sans"/>
        </w:rPr>
        <w:tab/>
      </w:r>
      <w:r w:rsidR="00EF426E" w:rsidRPr="00383667">
        <w:rPr>
          <w:rFonts w:cs="Huawei Sans"/>
        </w:rPr>
        <w:t>1</w:t>
      </w:r>
      <w:r>
        <w:rPr>
          <w:rFonts w:cs="Huawei Sans"/>
        </w:rPr>
        <w:tab/>
      </w:r>
      <w:r w:rsidR="00EF426E" w:rsidRPr="00383667">
        <w:rPr>
          <w:rFonts w:cs="Huawei Sans"/>
        </w:rPr>
        <w:t>best,</w:t>
      </w:r>
      <w:r>
        <w:rPr>
          <w:rFonts w:cs="Huawei Sans"/>
        </w:rPr>
        <w:tab/>
      </w:r>
      <w:r w:rsidR="00EF426E" w:rsidRPr="00383667">
        <w:rPr>
          <w:rFonts w:cs="Huawei Sans"/>
        </w:rPr>
        <w:t>1</w:t>
      </w:r>
      <w:r>
        <w:rPr>
          <w:rFonts w:cs="Huawei Sans"/>
        </w:rPr>
        <w:tab/>
      </w:r>
      <w:r w:rsidR="00EF426E" w:rsidRPr="00383667">
        <w:rPr>
          <w:rFonts w:cs="Huawei Sans"/>
        </w:rPr>
        <w:t>select</w:t>
      </w:r>
    </w:p>
    <w:p w14:paraId="1E2977D6" w14:textId="3A10FDCC" w:rsidR="00EF426E" w:rsidRPr="00383667" w:rsidRDefault="00CD749C"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routing</w:t>
      </w:r>
      <w:r>
        <w:rPr>
          <w:rFonts w:cs="Huawei Sans"/>
        </w:rPr>
        <w:tab/>
      </w:r>
      <w:r w:rsidR="00EF426E" w:rsidRPr="00383667">
        <w:rPr>
          <w:rFonts w:cs="Huawei Sans"/>
        </w:rPr>
        <w:t>table</w:t>
      </w:r>
      <w:r>
        <w:rPr>
          <w:rFonts w:cs="Huawei Sans"/>
        </w:rPr>
        <w:tab/>
      </w:r>
      <w:r w:rsidR="00EF426E" w:rsidRPr="00383667">
        <w:rPr>
          <w:rFonts w:cs="Huawei Sans"/>
        </w:rPr>
        <w:t>entry</w:t>
      </w:r>
      <w:r>
        <w:rPr>
          <w:rFonts w:cs="Huawei Sans"/>
        </w:rPr>
        <w:tab/>
      </w:r>
      <w:r w:rsidR="00EF426E" w:rsidRPr="00383667">
        <w:rPr>
          <w:rFonts w:cs="Huawei Sans"/>
        </w:rPr>
        <w:t>information</w:t>
      </w:r>
      <w:r>
        <w:rPr>
          <w:rFonts w:cs="Huawei Sans"/>
        </w:rPr>
        <w:tab/>
      </w:r>
      <w:r w:rsidR="00EF426E" w:rsidRPr="00383667">
        <w:rPr>
          <w:rFonts w:cs="Huawei Sans"/>
        </w:rPr>
        <w:t>of</w:t>
      </w:r>
      <w:r>
        <w:rPr>
          <w:rFonts w:cs="Huawei Sans"/>
        </w:rPr>
        <w:tab/>
      </w:r>
      <w:r w:rsidR="00EF426E" w:rsidRPr="00383667">
        <w:rPr>
          <w:rFonts w:cs="Huawei Sans"/>
        </w:rPr>
        <w:t>10.1.1.0/24:</w:t>
      </w:r>
    </w:p>
    <w:p w14:paraId="37E7125A" w14:textId="2E22EE99" w:rsidR="00EF426E" w:rsidRPr="00383667" w:rsidRDefault="00CD749C" w:rsidP="00EF426E">
      <w:pPr>
        <w:pStyle w:val="2f3"/>
        <w:rPr>
          <w:rFonts w:cs="Huawei Sans"/>
        </w:rPr>
      </w:pPr>
      <w:r>
        <w:rPr>
          <w:rFonts w:cs="Huawei Sans"/>
        </w:rPr>
        <w:tab/>
      </w:r>
      <w:r w:rsidR="00EF426E" w:rsidRPr="00383667">
        <w:rPr>
          <w:rFonts w:cs="Huawei Sans"/>
        </w:rPr>
        <w:t>RR-client</w:t>
      </w:r>
      <w:r>
        <w:rPr>
          <w:rFonts w:cs="Huawei Sans"/>
        </w:rPr>
        <w:tab/>
      </w:r>
      <w:r w:rsidR="00EF426E" w:rsidRPr="00383667">
        <w:rPr>
          <w:rFonts w:cs="Huawei Sans"/>
        </w:rPr>
        <w:t>route.</w:t>
      </w:r>
    </w:p>
    <w:p w14:paraId="36B7D6B8" w14:textId="7AA35EAC" w:rsidR="00EF426E" w:rsidRPr="00383667" w:rsidRDefault="00CD749C" w:rsidP="00EF426E">
      <w:pPr>
        <w:pStyle w:val="2f3"/>
        <w:rPr>
          <w:rFonts w:cs="Huawei Sans"/>
        </w:rPr>
      </w:pPr>
      <w:r>
        <w:rPr>
          <w:rFonts w:cs="Huawei Sans"/>
        </w:rPr>
        <w:tab/>
      </w:r>
      <w:r w:rsidR="00EF426E" w:rsidRPr="00383667">
        <w:rPr>
          <w:rFonts w:cs="Huawei Sans"/>
        </w:rPr>
        <w:t>From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10.0.12.1</w:t>
      </w:r>
      <w:r>
        <w:rPr>
          <w:rFonts w:cs="Huawei Sans"/>
        </w:rPr>
        <w:tab/>
      </w:r>
      <w:r w:rsidR="00EF426E" w:rsidRPr="00383667">
        <w:rPr>
          <w:rFonts w:cs="Huawei Sans"/>
        </w:rPr>
        <w:t>(10.0.1.1)</w:t>
      </w:r>
    </w:p>
    <w:p w14:paraId="60535D5B" w14:textId="77777777" w:rsidR="00227531" w:rsidRDefault="00CD749C" w:rsidP="00EF426E">
      <w:pPr>
        <w:pStyle w:val="2f3"/>
        <w:rPr>
          <w:rFonts w:cs="Huawei Sans"/>
        </w:rPr>
      </w:pPr>
      <w:r>
        <w:rPr>
          <w:rFonts w:cs="Huawei Sans"/>
        </w:rPr>
        <w:tab/>
      </w:r>
      <w:r w:rsidR="00EF426E" w:rsidRPr="00383667">
        <w:rPr>
          <w:rFonts w:cs="Huawei Sans"/>
        </w:rPr>
        <w:t>Route</w:t>
      </w:r>
      <w:r>
        <w:rPr>
          <w:rFonts w:cs="Huawei Sans"/>
        </w:rPr>
        <w:tab/>
      </w:r>
      <w:r w:rsidR="00EF426E" w:rsidRPr="00383667">
        <w:rPr>
          <w:rFonts w:cs="Huawei Sans"/>
        </w:rPr>
        <w:t>Duration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00h31m20s</w:t>
      </w:r>
    </w:p>
    <w:p w14:paraId="5227CDC3" w14:textId="23A3DC9E" w:rsidR="00EF426E" w:rsidRPr="00383667" w:rsidRDefault="00CD749C"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497E5B">
        <w:rPr>
          <w:rFonts w:cs="Huawei Sans"/>
        </w:rPr>
        <w:t>Nexthop</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0.0.0.0</w:t>
      </w:r>
    </w:p>
    <w:p w14:paraId="5C0D9BB6" w14:textId="71D9C3E2" w:rsidR="00EF426E" w:rsidRPr="00383667" w:rsidRDefault="00CD749C"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383667">
        <w:rPr>
          <w:rFonts w:cs="Huawei Sans"/>
        </w:rPr>
        <w:t>Out-Interface</w:t>
      </w:r>
      <w:r>
        <w:rPr>
          <w:rFonts w:cs="Huawei Sans"/>
        </w:rPr>
        <w:tab/>
      </w:r>
      <w:r w:rsidR="00EF426E" w:rsidRPr="00383667">
        <w:rPr>
          <w:rFonts w:cs="Huawei Sans"/>
        </w:rPr>
        <w:t>:</w:t>
      </w:r>
      <w:r>
        <w:rPr>
          <w:rFonts w:cs="Huawei Sans"/>
        </w:rPr>
        <w:tab/>
      </w:r>
      <w:r w:rsidR="00EF426E" w:rsidRPr="00383667">
        <w:rPr>
          <w:rFonts w:cs="Huawei Sans"/>
        </w:rPr>
        <w:t>GigabitEthernet0/0/3</w:t>
      </w:r>
    </w:p>
    <w:p w14:paraId="111B8836" w14:textId="5B9FF7E2" w:rsidR="00EF426E" w:rsidRPr="00383667" w:rsidRDefault="00CD749C" w:rsidP="00EF426E">
      <w:pPr>
        <w:pStyle w:val="2f3"/>
        <w:rPr>
          <w:rFonts w:cs="Huawei Sans"/>
        </w:rPr>
      </w:pPr>
      <w:r>
        <w:rPr>
          <w:rFonts w:cs="Huawei Sans"/>
        </w:rPr>
        <w:tab/>
      </w:r>
      <w:r w:rsidR="00EF426E" w:rsidRPr="00383667">
        <w:rPr>
          <w:rFonts w:cs="Huawei Sans"/>
        </w:rPr>
        <w:t>Original</w:t>
      </w:r>
      <w:r>
        <w:rPr>
          <w:rFonts w:cs="Huawei Sans"/>
        </w:rPr>
        <w:tab/>
      </w:r>
      <w:r w:rsidR="00EF426E" w:rsidRPr="00497E5B">
        <w:rPr>
          <w:rFonts w:cs="Huawei Sans"/>
        </w:rPr>
        <w:t>nexthop</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10.0.12.1</w:t>
      </w:r>
    </w:p>
    <w:p w14:paraId="68453317" w14:textId="1107950A" w:rsidR="00EF426E" w:rsidRPr="00383667" w:rsidRDefault="00CD749C" w:rsidP="00EF426E">
      <w:pPr>
        <w:pStyle w:val="2f3"/>
        <w:rPr>
          <w:rFonts w:cs="Huawei Sans"/>
        </w:rPr>
      </w:pPr>
      <w:r>
        <w:rPr>
          <w:rFonts w:cs="Huawei Sans"/>
        </w:rPr>
        <w:tab/>
      </w:r>
      <w:r w:rsidR="00EF426E" w:rsidRPr="00497E5B">
        <w:rPr>
          <w:rFonts w:cs="Huawei Sans"/>
        </w:rPr>
        <w:t>Qos</w:t>
      </w:r>
      <w:r>
        <w:rPr>
          <w:rFonts w:cs="Huawei Sans"/>
        </w:rPr>
        <w:tab/>
      </w:r>
      <w:r w:rsidR="00EF426E" w:rsidRPr="00383667">
        <w:rPr>
          <w:rFonts w:cs="Huawei Sans"/>
        </w:rPr>
        <w:t>information</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0x0</w:t>
      </w:r>
    </w:p>
    <w:p w14:paraId="41C5F164"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best, select, active, </w:t>
      </w:r>
      <w:r w:rsidRPr="00497E5B">
        <w:rPr>
          <w:rFonts w:cs="Huawei Sans"/>
        </w:rPr>
        <w:t>pre</w:t>
      </w:r>
      <w:r w:rsidRPr="00383667">
        <w:rPr>
          <w:rFonts w:cs="Huawei Sans"/>
        </w:rPr>
        <w:t xml:space="preserve"> 255</w:t>
      </w:r>
    </w:p>
    <w:p w14:paraId="61CA62B7" w14:textId="77777777" w:rsidR="00EF426E" w:rsidRPr="00383667" w:rsidRDefault="00EF426E" w:rsidP="00EF426E">
      <w:pPr>
        <w:pStyle w:val="2f3"/>
        <w:rPr>
          <w:rFonts w:cs="Huawei Sans"/>
        </w:rPr>
      </w:pPr>
      <w:r w:rsidRPr="00383667">
        <w:rPr>
          <w:rFonts w:cs="Huawei Sans"/>
        </w:rPr>
        <w:t xml:space="preserve"> Advertised to such </w:t>
      </w:r>
      <w:r w:rsidRPr="00497E5B">
        <w:rPr>
          <w:rFonts w:cs="Huawei Sans"/>
        </w:rPr>
        <w:t>1 peers</w:t>
      </w:r>
      <w:r w:rsidRPr="00383667">
        <w:rPr>
          <w:rFonts w:cs="Huawei Sans"/>
        </w:rPr>
        <w:t>:</w:t>
      </w:r>
    </w:p>
    <w:p w14:paraId="2C39FB12" w14:textId="77777777" w:rsidR="00EF426E" w:rsidRPr="00383667" w:rsidRDefault="00EF426E" w:rsidP="00EF426E">
      <w:pPr>
        <w:pStyle w:val="2f3"/>
        <w:rPr>
          <w:rFonts w:cs="Huawei Sans"/>
        </w:rPr>
      </w:pPr>
      <w:r w:rsidRPr="00383667">
        <w:rPr>
          <w:rFonts w:cs="Huawei Sans"/>
        </w:rPr>
        <w:t xml:space="preserve">    10.0.23.3</w:t>
      </w:r>
    </w:p>
    <w:p w14:paraId="4761AD4B" w14:textId="77777777" w:rsidR="00EF426E" w:rsidRPr="00383667" w:rsidRDefault="00EF426E" w:rsidP="00EF426E">
      <w:pPr>
        <w:pStyle w:val="1e"/>
      </w:pPr>
      <w:r w:rsidRPr="00383667">
        <w:t>Still only the BGP route advertised by R1 exists in the routing table. The Cluster_List attribute of the BGP route advertised by R4 contains the cluster ID of R2. As a result, R2 ignores the route advertised by R4.</w:t>
      </w:r>
    </w:p>
    <w:p w14:paraId="3F908597" w14:textId="77777777" w:rsidR="00EF426E" w:rsidRPr="00383667" w:rsidRDefault="00EF426E" w:rsidP="00EF426E">
      <w:pPr>
        <w:pStyle w:val="3"/>
        <w:numPr>
          <w:ilvl w:val="2"/>
          <w:numId w:val="31"/>
        </w:numPr>
      </w:pPr>
      <w:bookmarkStart w:id="79" w:name="_Toc49940022"/>
      <w:r w:rsidRPr="00383667">
        <w:t>Quiz</w:t>
      </w:r>
      <w:bookmarkEnd w:id="79"/>
    </w:p>
    <w:p w14:paraId="2661C660" w14:textId="77777777" w:rsidR="00EF426E" w:rsidRPr="00383667" w:rsidRDefault="00EF426E" w:rsidP="00EF426E">
      <w:pPr>
        <w:pStyle w:val="1e"/>
      </w:pPr>
      <w:r w:rsidRPr="00383667">
        <w:t>Do the routes advertised by BGP to EBGP peers carry the Originator_ID and Cluster_List attributes?</w:t>
      </w:r>
    </w:p>
    <w:p w14:paraId="10042685" w14:textId="18BE9253" w:rsidR="00EF426E" w:rsidRPr="00383667" w:rsidRDefault="00EF426E" w:rsidP="00EF426E">
      <w:pPr>
        <w:pStyle w:val="3"/>
        <w:numPr>
          <w:ilvl w:val="2"/>
          <w:numId w:val="31"/>
        </w:numPr>
      </w:pPr>
      <w:bookmarkStart w:id="80" w:name="_Toc49940023"/>
      <w:r w:rsidRPr="00383667">
        <w:t>Configuration Reference</w:t>
      </w:r>
      <w:bookmarkEnd w:id="80"/>
    </w:p>
    <w:p w14:paraId="0A468766" w14:textId="77777777" w:rsidR="00EF426E" w:rsidRPr="00383667" w:rsidRDefault="00EF426E" w:rsidP="00EF426E">
      <w:pPr>
        <w:pStyle w:val="1e"/>
      </w:pPr>
      <w:r w:rsidRPr="00383667">
        <w:t>Configuration on R1</w:t>
      </w:r>
    </w:p>
    <w:p w14:paraId="4EC507AE" w14:textId="77777777" w:rsidR="00EF426E" w:rsidRPr="00383667" w:rsidRDefault="00EF426E" w:rsidP="00EF426E">
      <w:pPr>
        <w:pStyle w:val="2f3"/>
        <w:rPr>
          <w:rFonts w:cs="Huawei Sans"/>
        </w:rPr>
      </w:pPr>
      <w:r w:rsidRPr="00383667">
        <w:rPr>
          <w:rFonts w:cs="Huawei Sans"/>
        </w:rPr>
        <w:t>#</w:t>
      </w:r>
    </w:p>
    <w:p w14:paraId="77C47DD1"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R1</w:t>
      </w:r>
    </w:p>
    <w:p w14:paraId="481BB270" w14:textId="77777777" w:rsidR="00EF426E" w:rsidRPr="00383667" w:rsidRDefault="00EF426E" w:rsidP="00EF426E">
      <w:pPr>
        <w:pStyle w:val="2f3"/>
        <w:rPr>
          <w:rFonts w:cs="Huawei Sans"/>
        </w:rPr>
      </w:pPr>
      <w:r w:rsidRPr="00383667">
        <w:rPr>
          <w:rFonts w:cs="Huawei Sans"/>
        </w:rPr>
        <w:t>#</w:t>
      </w:r>
    </w:p>
    <w:p w14:paraId="699941BC"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377BBB57" w14:textId="77777777" w:rsidR="00EF426E" w:rsidRPr="00383667" w:rsidRDefault="00EF426E" w:rsidP="00EF426E">
      <w:pPr>
        <w:pStyle w:val="2f3"/>
        <w:rPr>
          <w:rFonts w:cs="Huawei Sans"/>
        </w:rPr>
      </w:pPr>
      <w:r w:rsidRPr="00383667">
        <w:rPr>
          <w:rFonts w:cs="Huawei Sans"/>
        </w:rPr>
        <w:lastRenderedPageBreak/>
        <w:t xml:space="preserve"> </w:t>
      </w:r>
      <w:r w:rsidRPr="00497E5B">
        <w:rPr>
          <w:rFonts w:cs="Huawei Sans"/>
        </w:rPr>
        <w:t>ip</w:t>
      </w:r>
      <w:r w:rsidRPr="00383667">
        <w:rPr>
          <w:rFonts w:cs="Huawei Sans"/>
        </w:rPr>
        <w:t xml:space="preserve"> address 10.0.12.1 255.255.255.0</w:t>
      </w:r>
    </w:p>
    <w:p w14:paraId="20CEBD9E" w14:textId="77777777" w:rsidR="00EF426E" w:rsidRPr="00383667" w:rsidRDefault="00EF426E" w:rsidP="00EF426E">
      <w:pPr>
        <w:pStyle w:val="2f3"/>
        <w:rPr>
          <w:rFonts w:cs="Huawei Sans"/>
        </w:rPr>
      </w:pPr>
      <w:r w:rsidRPr="00383667">
        <w:rPr>
          <w:rFonts w:cs="Huawei Sans"/>
        </w:rPr>
        <w:t>#</w:t>
      </w:r>
    </w:p>
    <w:p w14:paraId="364D150A"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462CF4C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10.0.1.1 255.255.255.255</w:t>
      </w:r>
    </w:p>
    <w:p w14:paraId="45B74F75" w14:textId="77777777" w:rsidR="00EF426E" w:rsidRPr="00383667" w:rsidRDefault="00EF426E" w:rsidP="00EF426E">
      <w:pPr>
        <w:pStyle w:val="2f3"/>
        <w:rPr>
          <w:rFonts w:cs="Huawei Sans"/>
        </w:rPr>
      </w:pPr>
      <w:r w:rsidRPr="00383667">
        <w:rPr>
          <w:rFonts w:cs="Huawei Sans"/>
        </w:rPr>
        <w:t>#</w:t>
      </w:r>
    </w:p>
    <w:p w14:paraId="24701B30"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LoopBack1</w:t>
      </w:r>
    </w:p>
    <w:p w14:paraId="7BCFD88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10.1.1.1 255.255.255.0</w:t>
      </w:r>
    </w:p>
    <w:p w14:paraId="6FB38A70" w14:textId="77777777" w:rsidR="00EF426E" w:rsidRPr="00383667" w:rsidRDefault="00EF426E" w:rsidP="00EF426E">
      <w:pPr>
        <w:pStyle w:val="2f3"/>
        <w:rPr>
          <w:rFonts w:cs="Huawei Sans"/>
        </w:rPr>
      </w:pPr>
      <w:r w:rsidRPr="00383667">
        <w:rPr>
          <w:rFonts w:cs="Huawei Sans"/>
        </w:rPr>
        <w:t>#</w:t>
      </w:r>
    </w:p>
    <w:p w14:paraId="55D2D635"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64511</w:t>
      </w:r>
    </w:p>
    <w:p w14:paraId="1470A24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10.0.1.1</w:t>
      </w:r>
    </w:p>
    <w:p w14:paraId="400E03F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10.0.12.2 as-number 64511</w:t>
      </w:r>
    </w:p>
    <w:p w14:paraId="74B9E3FA" w14:textId="77777777" w:rsidR="00EF426E" w:rsidRPr="00383667" w:rsidRDefault="00EF426E" w:rsidP="00EF426E">
      <w:pPr>
        <w:pStyle w:val="2f3"/>
        <w:rPr>
          <w:rFonts w:cs="Huawei Sans"/>
        </w:rPr>
      </w:pPr>
      <w:r w:rsidRPr="00383667">
        <w:rPr>
          <w:rFonts w:cs="Huawei Sans"/>
        </w:rPr>
        <w:t xml:space="preserve"> #</w:t>
      </w:r>
    </w:p>
    <w:p w14:paraId="1A6BED33" w14:textId="77777777" w:rsidR="00EF426E" w:rsidRPr="00383667" w:rsidRDefault="00EF426E" w:rsidP="00EF426E">
      <w:pPr>
        <w:pStyle w:val="2f3"/>
        <w:rPr>
          <w:rFonts w:cs="Huawei Sans"/>
        </w:rPr>
      </w:pPr>
      <w:r w:rsidRPr="00383667">
        <w:rPr>
          <w:rFonts w:cs="Huawei Sans"/>
        </w:rPr>
        <w:t xml:space="preserve"> ipv4-family unicast</w:t>
      </w:r>
    </w:p>
    <w:p w14:paraId="39778F4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3AC050C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summary</w:t>
      </w:r>
      <w:r w:rsidRPr="00383667">
        <w:rPr>
          <w:rFonts w:cs="Huawei Sans"/>
        </w:rPr>
        <w:t xml:space="preserve"> automatic</w:t>
      </w:r>
    </w:p>
    <w:p w14:paraId="7EE81F7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10.1.1.0 255.255.255.0</w:t>
      </w:r>
    </w:p>
    <w:p w14:paraId="2A0CCA8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10.0.12.2 enable</w:t>
      </w:r>
    </w:p>
    <w:p w14:paraId="47C2D897" w14:textId="77777777" w:rsidR="00EF426E" w:rsidRPr="00383667" w:rsidRDefault="00EF426E" w:rsidP="00EF426E">
      <w:pPr>
        <w:pStyle w:val="2f3"/>
        <w:rPr>
          <w:rFonts w:cs="Huawei Sans"/>
        </w:rPr>
      </w:pPr>
      <w:r w:rsidRPr="00383667">
        <w:rPr>
          <w:rFonts w:cs="Huawei Sans"/>
        </w:rPr>
        <w:t>#</w:t>
      </w:r>
    </w:p>
    <w:p w14:paraId="18FBE523" w14:textId="77777777" w:rsidR="00EF426E" w:rsidRPr="00383667" w:rsidRDefault="00EF426E" w:rsidP="00EF426E">
      <w:pPr>
        <w:pStyle w:val="2f3"/>
        <w:rPr>
          <w:rFonts w:cs="Huawei Sans"/>
        </w:rPr>
      </w:pPr>
      <w:r w:rsidRPr="00497E5B">
        <w:rPr>
          <w:rFonts w:cs="Huawei Sans"/>
        </w:rPr>
        <w:t>ospf</w:t>
      </w:r>
      <w:r w:rsidRPr="00383667">
        <w:rPr>
          <w:rFonts w:cs="Huawei Sans"/>
        </w:rPr>
        <w:t xml:space="preserve"> 1 router-id 10.0.1.1</w:t>
      </w:r>
    </w:p>
    <w:p w14:paraId="12921FB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0AD8A66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10.0.1.1 0.0.0.0</w:t>
      </w:r>
    </w:p>
    <w:p w14:paraId="3475546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10.0.12.1 0.0.0.0</w:t>
      </w:r>
    </w:p>
    <w:p w14:paraId="1432CA3C" w14:textId="77777777" w:rsidR="00EF426E" w:rsidRPr="00383667" w:rsidRDefault="00EF426E" w:rsidP="00EF426E">
      <w:pPr>
        <w:pStyle w:val="2f3"/>
        <w:rPr>
          <w:rFonts w:cs="Huawei Sans"/>
        </w:rPr>
      </w:pPr>
      <w:r w:rsidRPr="00383667">
        <w:rPr>
          <w:rFonts w:cs="Huawei Sans"/>
        </w:rPr>
        <w:t>#</w:t>
      </w:r>
    </w:p>
    <w:p w14:paraId="7B850DBA" w14:textId="77777777" w:rsidR="00EF426E" w:rsidRPr="00383667" w:rsidRDefault="00EF426E" w:rsidP="00EF426E">
      <w:pPr>
        <w:pStyle w:val="2f3"/>
        <w:rPr>
          <w:rFonts w:cs="Huawei Sans"/>
        </w:rPr>
      </w:pPr>
      <w:r w:rsidRPr="00383667">
        <w:rPr>
          <w:rFonts w:cs="Huawei Sans"/>
        </w:rPr>
        <w:t>#</w:t>
      </w:r>
    </w:p>
    <w:p w14:paraId="3A6C7FAC" w14:textId="77777777" w:rsidR="00EF426E" w:rsidRPr="00383667" w:rsidRDefault="00EF426E" w:rsidP="00EF426E">
      <w:pPr>
        <w:pStyle w:val="2f3"/>
        <w:rPr>
          <w:rFonts w:cs="Huawei Sans"/>
        </w:rPr>
      </w:pPr>
      <w:r w:rsidRPr="00497E5B">
        <w:rPr>
          <w:rFonts w:cs="Huawei Sans"/>
        </w:rPr>
        <w:t>return</w:t>
      </w:r>
    </w:p>
    <w:p w14:paraId="6D781CF6" w14:textId="77777777" w:rsidR="00EF426E" w:rsidRPr="00383667" w:rsidRDefault="00EF426E" w:rsidP="00EF426E">
      <w:pPr>
        <w:pStyle w:val="1e"/>
      </w:pPr>
      <w:r w:rsidRPr="00383667">
        <w:t>Configuration on R2</w:t>
      </w:r>
    </w:p>
    <w:p w14:paraId="33FBF3B1" w14:textId="77777777" w:rsidR="00EF426E" w:rsidRPr="00383667" w:rsidRDefault="00EF426E" w:rsidP="00EF426E">
      <w:pPr>
        <w:pStyle w:val="2f3"/>
        <w:rPr>
          <w:rFonts w:cs="Huawei Sans"/>
        </w:rPr>
      </w:pPr>
      <w:r w:rsidRPr="00383667">
        <w:rPr>
          <w:rFonts w:cs="Huawei Sans"/>
        </w:rPr>
        <w:t xml:space="preserve">&lt;R2&gt;display current-configuration </w:t>
      </w:r>
    </w:p>
    <w:p w14:paraId="63C09D8C" w14:textId="77777777" w:rsidR="00EF426E" w:rsidRPr="00383667" w:rsidRDefault="00EF426E" w:rsidP="00EF426E">
      <w:pPr>
        <w:pStyle w:val="2f3"/>
        <w:rPr>
          <w:rFonts w:cs="Huawei Sans"/>
        </w:rPr>
      </w:pPr>
      <w:r w:rsidRPr="00383667">
        <w:rPr>
          <w:rFonts w:cs="Huawei Sans"/>
        </w:rPr>
        <w:t>#</w:t>
      </w:r>
    </w:p>
    <w:p w14:paraId="6F68F24D"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R2</w:t>
      </w:r>
    </w:p>
    <w:p w14:paraId="28246A23" w14:textId="77777777" w:rsidR="00EF426E" w:rsidRPr="00383667" w:rsidRDefault="00EF426E" w:rsidP="00EF426E">
      <w:pPr>
        <w:pStyle w:val="2f3"/>
        <w:rPr>
          <w:rFonts w:cs="Huawei Sans"/>
        </w:rPr>
      </w:pPr>
      <w:r w:rsidRPr="00383667">
        <w:rPr>
          <w:rFonts w:cs="Huawei Sans"/>
        </w:rPr>
        <w:t>#</w:t>
      </w:r>
    </w:p>
    <w:p w14:paraId="1808856D" w14:textId="77777777" w:rsidR="00EF426E" w:rsidRPr="00383667" w:rsidRDefault="00EF426E" w:rsidP="00EF426E">
      <w:pPr>
        <w:pStyle w:val="2f3"/>
        <w:rPr>
          <w:rFonts w:cs="Huawei Sans"/>
        </w:rPr>
      </w:pPr>
      <w:r w:rsidRPr="00497E5B">
        <w:rPr>
          <w:rFonts w:cs="Huawei Sans"/>
        </w:rPr>
        <w:t>acl</w:t>
      </w:r>
      <w:r w:rsidRPr="00383667">
        <w:rPr>
          <w:rFonts w:cs="Huawei Sans"/>
        </w:rPr>
        <w:t xml:space="preserve"> number 2000</w:t>
      </w:r>
    </w:p>
    <w:p w14:paraId="19F36FB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rule 5 permit</w:t>
      </w:r>
    </w:p>
    <w:p w14:paraId="2B121733" w14:textId="77777777" w:rsidR="00EF426E" w:rsidRPr="00383667" w:rsidRDefault="00EF426E" w:rsidP="00EF426E">
      <w:pPr>
        <w:pStyle w:val="2f3"/>
        <w:rPr>
          <w:rFonts w:cs="Huawei Sans"/>
        </w:rPr>
      </w:pPr>
      <w:r w:rsidRPr="00383667">
        <w:rPr>
          <w:rFonts w:cs="Huawei Sans"/>
        </w:rPr>
        <w:t>#</w:t>
      </w:r>
    </w:p>
    <w:p w14:paraId="7010D731"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GigabitEthernet0/0/1</w:t>
      </w:r>
    </w:p>
    <w:p w14:paraId="511C609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10.0.24.2 255.255.255.0</w:t>
      </w:r>
    </w:p>
    <w:p w14:paraId="48B19EED" w14:textId="77777777" w:rsidR="00EF426E" w:rsidRPr="00383667" w:rsidRDefault="00EF426E" w:rsidP="00EF426E">
      <w:pPr>
        <w:pStyle w:val="2f3"/>
        <w:rPr>
          <w:rFonts w:cs="Huawei Sans"/>
        </w:rPr>
      </w:pPr>
      <w:r w:rsidRPr="00383667">
        <w:rPr>
          <w:rFonts w:cs="Huawei Sans"/>
        </w:rPr>
        <w:t>#</w:t>
      </w:r>
    </w:p>
    <w:p w14:paraId="612AB46D"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3E589AA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10.0.23.2 255.255.255.0</w:t>
      </w:r>
    </w:p>
    <w:p w14:paraId="6830F4F1" w14:textId="77777777" w:rsidR="00EF426E" w:rsidRPr="00383667" w:rsidRDefault="00EF426E" w:rsidP="00EF426E">
      <w:pPr>
        <w:pStyle w:val="2f3"/>
        <w:rPr>
          <w:rFonts w:cs="Huawei Sans"/>
        </w:rPr>
      </w:pPr>
      <w:r w:rsidRPr="00383667">
        <w:rPr>
          <w:rFonts w:cs="Huawei Sans"/>
        </w:rPr>
        <w:t>#</w:t>
      </w:r>
    </w:p>
    <w:p w14:paraId="3931B551"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4305B04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10.0.12.2 255.255.255.0</w:t>
      </w:r>
    </w:p>
    <w:p w14:paraId="4C47808F" w14:textId="77777777" w:rsidR="00EF426E" w:rsidRPr="00383667" w:rsidRDefault="00EF426E" w:rsidP="00EF426E">
      <w:pPr>
        <w:pStyle w:val="2f3"/>
        <w:rPr>
          <w:rFonts w:cs="Huawei Sans"/>
        </w:rPr>
      </w:pPr>
      <w:r w:rsidRPr="00383667">
        <w:rPr>
          <w:rFonts w:cs="Huawei Sans"/>
        </w:rPr>
        <w:t>#</w:t>
      </w:r>
    </w:p>
    <w:p w14:paraId="6E1BCAB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3B3C7D0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10.0.2.2 255.255.255.255</w:t>
      </w:r>
    </w:p>
    <w:p w14:paraId="1A94AE4A" w14:textId="77777777" w:rsidR="00EF426E" w:rsidRPr="00383667" w:rsidRDefault="00EF426E" w:rsidP="00EF426E">
      <w:pPr>
        <w:pStyle w:val="2f3"/>
        <w:rPr>
          <w:rFonts w:cs="Huawei Sans"/>
        </w:rPr>
      </w:pPr>
      <w:r w:rsidRPr="00383667">
        <w:rPr>
          <w:rFonts w:cs="Huawei Sans"/>
        </w:rPr>
        <w:t>#</w:t>
      </w:r>
    </w:p>
    <w:p w14:paraId="54EF0A53"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LoopBack1</w:t>
      </w:r>
    </w:p>
    <w:p w14:paraId="716BE9E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10.2.2.2 255.255.255.0</w:t>
      </w:r>
    </w:p>
    <w:p w14:paraId="53F8C491" w14:textId="77777777" w:rsidR="00EF426E" w:rsidRPr="00383667" w:rsidRDefault="00EF426E" w:rsidP="00EF426E">
      <w:pPr>
        <w:pStyle w:val="2f3"/>
        <w:rPr>
          <w:rFonts w:cs="Huawei Sans"/>
        </w:rPr>
      </w:pPr>
      <w:r w:rsidRPr="00383667">
        <w:rPr>
          <w:rFonts w:cs="Huawei Sans"/>
        </w:rPr>
        <w:t>#</w:t>
      </w:r>
    </w:p>
    <w:p w14:paraId="0999C885"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64511</w:t>
      </w:r>
    </w:p>
    <w:p w14:paraId="6BAE419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10.0.2.2</w:t>
      </w:r>
    </w:p>
    <w:p w14:paraId="1718708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10.0.12.1 as-number 64511</w:t>
      </w:r>
    </w:p>
    <w:p w14:paraId="1FA1464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10.0.23.3 as-number 64511</w:t>
      </w:r>
    </w:p>
    <w:p w14:paraId="0910FE5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10.0.24.4 as-number 64511</w:t>
      </w:r>
    </w:p>
    <w:p w14:paraId="6BF9F119" w14:textId="77777777" w:rsidR="00EF426E" w:rsidRPr="00383667" w:rsidRDefault="00EF426E" w:rsidP="00EF426E">
      <w:pPr>
        <w:pStyle w:val="2f3"/>
        <w:rPr>
          <w:rFonts w:cs="Huawei Sans"/>
        </w:rPr>
      </w:pPr>
      <w:r w:rsidRPr="00383667">
        <w:rPr>
          <w:rFonts w:cs="Huawei Sans"/>
        </w:rPr>
        <w:lastRenderedPageBreak/>
        <w:t xml:space="preserve"> #</w:t>
      </w:r>
    </w:p>
    <w:p w14:paraId="6EA32D56" w14:textId="77777777" w:rsidR="00EF426E" w:rsidRPr="00383667" w:rsidRDefault="00EF426E" w:rsidP="00EF426E">
      <w:pPr>
        <w:pStyle w:val="2f3"/>
        <w:rPr>
          <w:rFonts w:cs="Huawei Sans"/>
        </w:rPr>
      </w:pPr>
      <w:r w:rsidRPr="00383667">
        <w:rPr>
          <w:rFonts w:cs="Huawei Sans"/>
        </w:rPr>
        <w:t xml:space="preserve"> ipv4-family unicast</w:t>
      </w:r>
    </w:p>
    <w:p w14:paraId="050F33C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3341422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10.0.12.1 enable</w:t>
      </w:r>
    </w:p>
    <w:p w14:paraId="699410E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10.0.12.1 reflect-client</w:t>
      </w:r>
    </w:p>
    <w:p w14:paraId="705A8C3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10.0.23.3 enable</w:t>
      </w:r>
    </w:p>
    <w:p w14:paraId="5CC13F2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10.0.24.4 enable</w:t>
      </w:r>
    </w:p>
    <w:p w14:paraId="7CA128C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10.0.24.4 route-policy bgp export</w:t>
      </w:r>
    </w:p>
    <w:p w14:paraId="4DA5C05E" w14:textId="77777777" w:rsidR="00EF426E" w:rsidRPr="00383667" w:rsidRDefault="00EF426E" w:rsidP="00EF426E">
      <w:pPr>
        <w:pStyle w:val="2f3"/>
        <w:rPr>
          <w:rFonts w:cs="Huawei Sans"/>
        </w:rPr>
      </w:pPr>
      <w:r w:rsidRPr="00383667">
        <w:rPr>
          <w:rFonts w:cs="Huawei Sans"/>
        </w:rPr>
        <w:t>#</w:t>
      </w:r>
    </w:p>
    <w:p w14:paraId="6AD1B5FB" w14:textId="77777777" w:rsidR="00EF426E" w:rsidRPr="00383667" w:rsidRDefault="00EF426E" w:rsidP="00EF426E">
      <w:pPr>
        <w:pStyle w:val="2f3"/>
        <w:rPr>
          <w:rFonts w:cs="Huawei Sans"/>
        </w:rPr>
      </w:pPr>
      <w:r w:rsidRPr="00497E5B">
        <w:rPr>
          <w:rFonts w:cs="Huawei Sans"/>
        </w:rPr>
        <w:t>ospf</w:t>
      </w:r>
      <w:r w:rsidRPr="00383667">
        <w:rPr>
          <w:rFonts w:cs="Huawei Sans"/>
        </w:rPr>
        <w:t xml:space="preserve"> 1 router-id 10.0.2.2</w:t>
      </w:r>
    </w:p>
    <w:p w14:paraId="0A3F443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38299AE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10.0.2.2 0.0.0.0</w:t>
      </w:r>
    </w:p>
    <w:p w14:paraId="2F29238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10.0.12.2 0.0.0.0</w:t>
      </w:r>
    </w:p>
    <w:p w14:paraId="5843E88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10.0.23.2 0.0.0.0</w:t>
      </w:r>
    </w:p>
    <w:p w14:paraId="403D372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10.0.24.2 0.0.0.0</w:t>
      </w:r>
    </w:p>
    <w:p w14:paraId="0779830D" w14:textId="77777777" w:rsidR="00EF426E" w:rsidRPr="00383667" w:rsidRDefault="00EF426E" w:rsidP="00EF426E">
      <w:pPr>
        <w:pStyle w:val="2f3"/>
        <w:rPr>
          <w:rFonts w:cs="Huawei Sans"/>
        </w:rPr>
      </w:pPr>
      <w:r w:rsidRPr="00383667">
        <w:rPr>
          <w:rFonts w:cs="Huawei Sans"/>
        </w:rPr>
        <w:t>#</w:t>
      </w:r>
    </w:p>
    <w:p w14:paraId="5BA53FD2"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bgp deny node 10</w:t>
      </w:r>
    </w:p>
    <w:p w14:paraId="6D8E3AA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acl</w:t>
      </w:r>
      <w:r w:rsidRPr="00383667">
        <w:rPr>
          <w:rFonts w:cs="Huawei Sans"/>
        </w:rPr>
        <w:t xml:space="preserve"> 2000</w:t>
      </w:r>
    </w:p>
    <w:p w14:paraId="046DBB18" w14:textId="77777777" w:rsidR="00EF426E" w:rsidRPr="00383667" w:rsidRDefault="00EF426E" w:rsidP="00EF426E">
      <w:pPr>
        <w:pStyle w:val="2f3"/>
        <w:rPr>
          <w:rFonts w:cs="Huawei Sans"/>
        </w:rPr>
      </w:pPr>
      <w:r w:rsidRPr="00383667">
        <w:rPr>
          <w:rFonts w:cs="Huawei Sans"/>
        </w:rPr>
        <w:t>#</w:t>
      </w:r>
    </w:p>
    <w:p w14:paraId="00AF3CB2" w14:textId="77777777" w:rsidR="00EF426E" w:rsidRPr="00383667" w:rsidRDefault="00EF426E" w:rsidP="00EF426E">
      <w:pPr>
        <w:pStyle w:val="2f3"/>
        <w:rPr>
          <w:rFonts w:cs="Huawei Sans"/>
        </w:rPr>
      </w:pPr>
      <w:r w:rsidRPr="00497E5B">
        <w:rPr>
          <w:rFonts w:cs="Huawei Sans"/>
        </w:rPr>
        <w:t>return</w:t>
      </w:r>
    </w:p>
    <w:p w14:paraId="7FEC36F1" w14:textId="77777777" w:rsidR="00EF426E" w:rsidRPr="00383667" w:rsidRDefault="00EF426E" w:rsidP="00EF426E">
      <w:pPr>
        <w:pStyle w:val="1e"/>
      </w:pPr>
      <w:r w:rsidRPr="00383667">
        <w:t>Configuration on R3</w:t>
      </w:r>
    </w:p>
    <w:p w14:paraId="2404C319" w14:textId="77777777" w:rsidR="00EF426E" w:rsidRPr="00383667" w:rsidRDefault="00EF426E" w:rsidP="00EF426E">
      <w:pPr>
        <w:pStyle w:val="2f3"/>
        <w:rPr>
          <w:rFonts w:cs="Huawei Sans"/>
        </w:rPr>
      </w:pPr>
      <w:r w:rsidRPr="00383667">
        <w:rPr>
          <w:rFonts w:cs="Huawei Sans"/>
        </w:rPr>
        <w:t xml:space="preserve">&lt;R3&gt;display current-configuration </w:t>
      </w:r>
    </w:p>
    <w:p w14:paraId="65BD602F" w14:textId="77777777" w:rsidR="00EF426E" w:rsidRPr="00383667" w:rsidRDefault="00EF426E" w:rsidP="00EF426E">
      <w:pPr>
        <w:pStyle w:val="2f3"/>
        <w:rPr>
          <w:rFonts w:cs="Huawei Sans"/>
        </w:rPr>
      </w:pPr>
      <w:r w:rsidRPr="00383667">
        <w:rPr>
          <w:rFonts w:cs="Huawei Sans"/>
        </w:rPr>
        <w:t>#</w:t>
      </w:r>
    </w:p>
    <w:p w14:paraId="2D1FDD91"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R3</w:t>
      </w:r>
    </w:p>
    <w:p w14:paraId="3A83CC22" w14:textId="77777777" w:rsidR="00EF426E" w:rsidRPr="00383667" w:rsidRDefault="00EF426E" w:rsidP="00EF426E">
      <w:pPr>
        <w:pStyle w:val="2f3"/>
        <w:rPr>
          <w:rFonts w:cs="Huawei Sans"/>
        </w:rPr>
      </w:pPr>
      <w:r w:rsidRPr="00383667">
        <w:rPr>
          <w:rFonts w:cs="Huawei Sans"/>
        </w:rPr>
        <w:t>#</w:t>
      </w:r>
    </w:p>
    <w:p w14:paraId="6D3B00A0"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0B93F6E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10.0.34.3 255.255.255.0</w:t>
      </w:r>
    </w:p>
    <w:p w14:paraId="46730036" w14:textId="77777777" w:rsidR="00EF426E" w:rsidRPr="00383667" w:rsidRDefault="00EF426E" w:rsidP="00EF426E">
      <w:pPr>
        <w:pStyle w:val="2f3"/>
        <w:rPr>
          <w:rFonts w:cs="Huawei Sans"/>
        </w:rPr>
      </w:pPr>
      <w:r w:rsidRPr="00383667">
        <w:rPr>
          <w:rFonts w:cs="Huawei Sans"/>
        </w:rPr>
        <w:t>#</w:t>
      </w:r>
    </w:p>
    <w:p w14:paraId="44DBF5BA"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456EBFCE"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10.0.23.3 255.255.255.0</w:t>
      </w:r>
    </w:p>
    <w:p w14:paraId="44C11681" w14:textId="77777777" w:rsidR="00EF426E" w:rsidRPr="00383667" w:rsidRDefault="00EF426E" w:rsidP="00EF426E">
      <w:pPr>
        <w:pStyle w:val="2f3"/>
        <w:rPr>
          <w:rFonts w:cs="Huawei Sans"/>
        </w:rPr>
      </w:pPr>
      <w:r w:rsidRPr="00383667">
        <w:rPr>
          <w:rFonts w:cs="Huawei Sans"/>
        </w:rPr>
        <w:t>#</w:t>
      </w:r>
    </w:p>
    <w:p w14:paraId="3E893672"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30FA764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10.0.3.3 255.255.255.255</w:t>
      </w:r>
    </w:p>
    <w:p w14:paraId="13974FFE" w14:textId="77777777" w:rsidR="00EF426E" w:rsidRPr="00383667" w:rsidRDefault="00EF426E" w:rsidP="00EF426E">
      <w:pPr>
        <w:pStyle w:val="2f3"/>
        <w:rPr>
          <w:rFonts w:cs="Huawei Sans"/>
        </w:rPr>
      </w:pPr>
      <w:r w:rsidRPr="00383667">
        <w:rPr>
          <w:rFonts w:cs="Huawei Sans"/>
        </w:rPr>
        <w:t>#</w:t>
      </w:r>
    </w:p>
    <w:p w14:paraId="2EE4757A"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64511</w:t>
      </w:r>
    </w:p>
    <w:p w14:paraId="0D7B97A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10.0.3.3</w:t>
      </w:r>
    </w:p>
    <w:p w14:paraId="5974817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10.0.23.2 as-number 64511</w:t>
      </w:r>
    </w:p>
    <w:p w14:paraId="659839E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10.0.34.4 as-number 64511</w:t>
      </w:r>
    </w:p>
    <w:p w14:paraId="1BF2342D" w14:textId="77777777" w:rsidR="00EF426E" w:rsidRPr="00383667" w:rsidRDefault="00EF426E" w:rsidP="00EF426E">
      <w:pPr>
        <w:pStyle w:val="2f3"/>
        <w:rPr>
          <w:rFonts w:cs="Huawei Sans"/>
        </w:rPr>
      </w:pPr>
      <w:r w:rsidRPr="00383667">
        <w:rPr>
          <w:rFonts w:cs="Huawei Sans"/>
        </w:rPr>
        <w:t xml:space="preserve"> #</w:t>
      </w:r>
    </w:p>
    <w:p w14:paraId="35C87359" w14:textId="77777777" w:rsidR="00EF426E" w:rsidRPr="00383667" w:rsidRDefault="00EF426E" w:rsidP="00EF426E">
      <w:pPr>
        <w:pStyle w:val="2f3"/>
        <w:rPr>
          <w:rFonts w:cs="Huawei Sans"/>
        </w:rPr>
      </w:pPr>
      <w:r w:rsidRPr="00383667">
        <w:rPr>
          <w:rFonts w:cs="Huawei Sans"/>
        </w:rPr>
        <w:t xml:space="preserve"> ipv4-family unicast</w:t>
      </w:r>
    </w:p>
    <w:p w14:paraId="65FDDE5E"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5748AF7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10.0.23.2 enable</w:t>
      </w:r>
    </w:p>
    <w:p w14:paraId="1A80309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10.0.23.2 reflect-client</w:t>
      </w:r>
    </w:p>
    <w:p w14:paraId="42D5BC5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10.0.34.4 enable</w:t>
      </w:r>
    </w:p>
    <w:p w14:paraId="1CA7567C" w14:textId="77777777" w:rsidR="00EF426E" w:rsidRPr="00383667" w:rsidRDefault="00EF426E" w:rsidP="00EF426E">
      <w:pPr>
        <w:pStyle w:val="2f3"/>
        <w:rPr>
          <w:rFonts w:cs="Huawei Sans"/>
        </w:rPr>
      </w:pPr>
      <w:r w:rsidRPr="00383667">
        <w:rPr>
          <w:rFonts w:cs="Huawei Sans"/>
        </w:rPr>
        <w:t>#</w:t>
      </w:r>
    </w:p>
    <w:p w14:paraId="5AAD96B5" w14:textId="77777777" w:rsidR="00EF426E" w:rsidRPr="00383667" w:rsidRDefault="00EF426E" w:rsidP="00EF426E">
      <w:pPr>
        <w:pStyle w:val="2f3"/>
        <w:rPr>
          <w:rFonts w:cs="Huawei Sans"/>
        </w:rPr>
      </w:pPr>
      <w:r w:rsidRPr="00497E5B">
        <w:rPr>
          <w:rFonts w:cs="Huawei Sans"/>
        </w:rPr>
        <w:t>ospf</w:t>
      </w:r>
      <w:r w:rsidRPr="00383667">
        <w:rPr>
          <w:rFonts w:cs="Huawei Sans"/>
        </w:rPr>
        <w:t xml:space="preserve"> 1 router-id 10.0.3.3</w:t>
      </w:r>
    </w:p>
    <w:p w14:paraId="507B786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2BC7727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1D7F380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10.0.23.3 0.0.0.0</w:t>
      </w:r>
    </w:p>
    <w:p w14:paraId="3494C3C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10.0.34.3 0.0.0.0</w:t>
      </w:r>
    </w:p>
    <w:p w14:paraId="4A285ADA" w14:textId="77777777" w:rsidR="00EF426E" w:rsidRPr="00383667" w:rsidRDefault="00EF426E" w:rsidP="00EF426E">
      <w:pPr>
        <w:pStyle w:val="2f3"/>
        <w:rPr>
          <w:rFonts w:cs="Huawei Sans"/>
        </w:rPr>
      </w:pPr>
      <w:r w:rsidRPr="00383667">
        <w:rPr>
          <w:rFonts w:cs="Huawei Sans"/>
        </w:rPr>
        <w:t>#</w:t>
      </w:r>
    </w:p>
    <w:p w14:paraId="09322CB3" w14:textId="77777777" w:rsidR="00EF426E" w:rsidRPr="00383667" w:rsidRDefault="00EF426E" w:rsidP="00EF426E">
      <w:pPr>
        <w:pStyle w:val="2f3"/>
        <w:rPr>
          <w:rFonts w:cs="Huawei Sans"/>
        </w:rPr>
      </w:pPr>
      <w:r w:rsidRPr="00497E5B">
        <w:rPr>
          <w:rFonts w:cs="Huawei Sans"/>
        </w:rPr>
        <w:t>return</w:t>
      </w:r>
    </w:p>
    <w:p w14:paraId="6BA55307" w14:textId="77777777" w:rsidR="00EF426E" w:rsidRPr="00383667" w:rsidRDefault="00EF426E" w:rsidP="00EF426E">
      <w:pPr>
        <w:pStyle w:val="1e"/>
      </w:pPr>
      <w:r w:rsidRPr="00383667">
        <w:lastRenderedPageBreak/>
        <w:t>Configuration on R4</w:t>
      </w:r>
    </w:p>
    <w:p w14:paraId="406F1ACB" w14:textId="77777777" w:rsidR="00EF426E" w:rsidRPr="00383667" w:rsidRDefault="00EF426E" w:rsidP="00EF426E">
      <w:pPr>
        <w:pStyle w:val="2f3"/>
        <w:rPr>
          <w:rFonts w:cs="Huawei Sans"/>
        </w:rPr>
      </w:pPr>
      <w:r w:rsidRPr="00383667">
        <w:rPr>
          <w:rFonts w:cs="Huawei Sans"/>
        </w:rPr>
        <w:t xml:space="preserve">&lt;R4&gt;display current-configuration </w:t>
      </w:r>
    </w:p>
    <w:p w14:paraId="0163C347" w14:textId="77777777" w:rsidR="00EF426E" w:rsidRPr="00383667" w:rsidRDefault="00EF426E" w:rsidP="00EF426E">
      <w:pPr>
        <w:pStyle w:val="2f3"/>
        <w:rPr>
          <w:rFonts w:cs="Huawei Sans"/>
        </w:rPr>
      </w:pPr>
      <w:r w:rsidRPr="00383667">
        <w:rPr>
          <w:rFonts w:cs="Huawei Sans"/>
        </w:rPr>
        <w:t>#</w:t>
      </w:r>
    </w:p>
    <w:p w14:paraId="6B4732FD"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R4</w:t>
      </w:r>
    </w:p>
    <w:p w14:paraId="257BF698" w14:textId="77777777" w:rsidR="00EF426E" w:rsidRPr="00383667" w:rsidRDefault="00EF426E" w:rsidP="00EF426E">
      <w:pPr>
        <w:pStyle w:val="2f3"/>
        <w:rPr>
          <w:rFonts w:cs="Huawei Sans"/>
        </w:rPr>
      </w:pPr>
      <w:r w:rsidRPr="00383667">
        <w:rPr>
          <w:rFonts w:cs="Huawei Sans"/>
        </w:rPr>
        <w:t>#</w:t>
      </w:r>
    </w:p>
    <w:p w14:paraId="1FAFECC7"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GigabitEthernet0/0/1</w:t>
      </w:r>
    </w:p>
    <w:p w14:paraId="3B1B53A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10.0.24.4 255.255.255.0</w:t>
      </w:r>
    </w:p>
    <w:p w14:paraId="2265F555" w14:textId="77777777" w:rsidR="00EF426E" w:rsidRPr="00383667" w:rsidRDefault="00EF426E" w:rsidP="00EF426E">
      <w:pPr>
        <w:pStyle w:val="2f3"/>
        <w:rPr>
          <w:rFonts w:cs="Huawei Sans"/>
        </w:rPr>
      </w:pPr>
      <w:r w:rsidRPr="00383667">
        <w:rPr>
          <w:rFonts w:cs="Huawei Sans"/>
        </w:rPr>
        <w:t>#</w:t>
      </w:r>
    </w:p>
    <w:p w14:paraId="3C817D6B"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4EB54CE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10.0.34.4 255.255.255.0</w:t>
      </w:r>
    </w:p>
    <w:p w14:paraId="1C5454B9" w14:textId="77777777" w:rsidR="00EF426E" w:rsidRPr="00383667" w:rsidRDefault="00EF426E" w:rsidP="00EF426E">
      <w:pPr>
        <w:pStyle w:val="2f3"/>
        <w:rPr>
          <w:rFonts w:cs="Huawei Sans"/>
        </w:rPr>
      </w:pPr>
      <w:r w:rsidRPr="00383667">
        <w:rPr>
          <w:rFonts w:cs="Huawei Sans"/>
        </w:rPr>
        <w:t>#</w:t>
      </w:r>
    </w:p>
    <w:p w14:paraId="6A42FB0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26A4E96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10.0.4.4 255.255.255.255</w:t>
      </w:r>
    </w:p>
    <w:p w14:paraId="1F9ACE31" w14:textId="77777777" w:rsidR="00EF426E" w:rsidRPr="00383667" w:rsidRDefault="00EF426E" w:rsidP="00EF426E">
      <w:pPr>
        <w:pStyle w:val="2f3"/>
        <w:rPr>
          <w:rFonts w:cs="Huawei Sans"/>
        </w:rPr>
      </w:pPr>
      <w:r w:rsidRPr="00383667">
        <w:rPr>
          <w:rFonts w:cs="Huawei Sans"/>
        </w:rPr>
        <w:t>#</w:t>
      </w:r>
    </w:p>
    <w:p w14:paraId="10E4E301"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64511</w:t>
      </w:r>
    </w:p>
    <w:p w14:paraId="37E54F7E"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10.0.4.4</w:t>
      </w:r>
    </w:p>
    <w:p w14:paraId="73275C1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10.0.24.2 as-number 64511</w:t>
      </w:r>
    </w:p>
    <w:p w14:paraId="48054EA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10.0.34.3 as-number 64511</w:t>
      </w:r>
    </w:p>
    <w:p w14:paraId="0EA7243A" w14:textId="77777777" w:rsidR="00EF426E" w:rsidRPr="00383667" w:rsidRDefault="00EF426E" w:rsidP="00EF426E">
      <w:pPr>
        <w:pStyle w:val="2f3"/>
        <w:rPr>
          <w:rFonts w:cs="Huawei Sans"/>
        </w:rPr>
      </w:pPr>
      <w:r w:rsidRPr="00383667">
        <w:rPr>
          <w:rFonts w:cs="Huawei Sans"/>
        </w:rPr>
        <w:t xml:space="preserve"> #</w:t>
      </w:r>
    </w:p>
    <w:p w14:paraId="3D258A74" w14:textId="77777777" w:rsidR="00EF426E" w:rsidRPr="00383667" w:rsidRDefault="00EF426E" w:rsidP="00EF426E">
      <w:pPr>
        <w:pStyle w:val="2f3"/>
        <w:rPr>
          <w:rFonts w:cs="Huawei Sans"/>
        </w:rPr>
      </w:pPr>
      <w:r w:rsidRPr="00383667">
        <w:rPr>
          <w:rFonts w:cs="Huawei Sans"/>
        </w:rPr>
        <w:t xml:space="preserve"> ipv4-family unicast</w:t>
      </w:r>
    </w:p>
    <w:p w14:paraId="643D659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22706AA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10.0.24.2 enable</w:t>
      </w:r>
    </w:p>
    <w:p w14:paraId="4DB8D6C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10.0.34.3 enable</w:t>
      </w:r>
    </w:p>
    <w:p w14:paraId="47151E2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10.0.34.3 reflect-client</w:t>
      </w:r>
    </w:p>
    <w:p w14:paraId="1033D542" w14:textId="77777777" w:rsidR="00EF426E" w:rsidRPr="00383667" w:rsidRDefault="00EF426E" w:rsidP="00EF426E">
      <w:pPr>
        <w:pStyle w:val="2f3"/>
        <w:rPr>
          <w:rFonts w:cs="Huawei Sans"/>
        </w:rPr>
      </w:pPr>
      <w:r w:rsidRPr="00383667">
        <w:rPr>
          <w:rFonts w:cs="Huawei Sans"/>
        </w:rPr>
        <w:t>#</w:t>
      </w:r>
    </w:p>
    <w:p w14:paraId="2F88F2D6" w14:textId="77777777" w:rsidR="00EF426E" w:rsidRPr="00383667" w:rsidRDefault="00EF426E" w:rsidP="00EF426E">
      <w:pPr>
        <w:pStyle w:val="2f3"/>
        <w:rPr>
          <w:rFonts w:cs="Huawei Sans"/>
        </w:rPr>
      </w:pPr>
      <w:r w:rsidRPr="00497E5B">
        <w:rPr>
          <w:rFonts w:cs="Huawei Sans"/>
        </w:rPr>
        <w:t>ospf</w:t>
      </w:r>
      <w:r w:rsidRPr="00383667">
        <w:rPr>
          <w:rFonts w:cs="Huawei Sans"/>
        </w:rPr>
        <w:t xml:space="preserve"> 1 router-id 10.0.4.4</w:t>
      </w:r>
    </w:p>
    <w:p w14:paraId="33D8B58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1BB83E2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10.0.4.4 0.0.0.0</w:t>
      </w:r>
    </w:p>
    <w:p w14:paraId="063536A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10.0.24.4 0.0.0.0</w:t>
      </w:r>
    </w:p>
    <w:p w14:paraId="427EB8B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10.0.34.4 0.0.0.0</w:t>
      </w:r>
    </w:p>
    <w:p w14:paraId="12818E6A" w14:textId="77777777" w:rsidR="00EF426E" w:rsidRPr="00383667" w:rsidRDefault="00EF426E" w:rsidP="00EF426E">
      <w:pPr>
        <w:pStyle w:val="2f3"/>
        <w:rPr>
          <w:rFonts w:cs="Huawei Sans"/>
        </w:rPr>
      </w:pPr>
      <w:r w:rsidRPr="00383667">
        <w:rPr>
          <w:rFonts w:cs="Huawei Sans"/>
        </w:rPr>
        <w:t>#</w:t>
      </w:r>
    </w:p>
    <w:p w14:paraId="0F413FFE" w14:textId="77777777" w:rsidR="00EF426E" w:rsidRPr="00383667" w:rsidRDefault="00EF426E" w:rsidP="00EF426E">
      <w:pPr>
        <w:pStyle w:val="2f3"/>
        <w:rPr>
          <w:rFonts w:cs="Huawei Sans"/>
        </w:rPr>
      </w:pPr>
      <w:r w:rsidRPr="00497E5B">
        <w:rPr>
          <w:rFonts w:cs="Huawei Sans"/>
        </w:rPr>
        <w:t>return</w:t>
      </w:r>
    </w:p>
    <w:p w14:paraId="2DED928B" w14:textId="4EC86166" w:rsidR="00EF426E" w:rsidRPr="00383667" w:rsidRDefault="00EF426E" w:rsidP="00EF426E">
      <w:pPr>
        <w:pStyle w:val="2"/>
        <w:numPr>
          <w:ilvl w:val="1"/>
          <w:numId w:val="31"/>
        </w:numPr>
      </w:pPr>
      <w:bookmarkStart w:id="81" w:name="_Toc45098828"/>
      <w:bookmarkStart w:id="82" w:name="_Toc49940024"/>
      <w:r w:rsidRPr="00383667">
        <w:t>Lab 4: BGP Route Selection</w:t>
      </w:r>
      <w:bookmarkEnd w:id="81"/>
      <w:bookmarkEnd w:id="82"/>
    </w:p>
    <w:p w14:paraId="7029DB5F" w14:textId="77777777" w:rsidR="00E6622B" w:rsidRPr="00383667" w:rsidRDefault="00E6622B" w:rsidP="00E6622B">
      <w:pPr>
        <w:pStyle w:val="3"/>
      </w:pPr>
      <w:bookmarkStart w:id="83" w:name="_Toc49940025"/>
      <w:r w:rsidRPr="00383667">
        <w:t>Introduction</w:t>
      </w:r>
      <w:bookmarkEnd w:id="83"/>
    </w:p>
    <w:p w14:paraId="5BAEFB28" w14:textId="77777777" w:rsidR="00E6622B" w:rsidRPr="00383667" w:rsidRDefault="00EF426E" w:rsidP="00EF426E">
      <w:pPr>
        <w:pStyle w:val="4"/>
        <w:numPr>
          <w:ilvl w:val="3"/>
          <w:numId w:val="31"/>
        </w:numPr>
      </w:pPr>
      <w:r w:rsidRPr="00383667">
        <w:t>Objectives</w:t>
      </w:r>
    </w:p>
    <w:p w14:paraId="547C3AF4" w14:textId="62E618AD" w:rsidR="00EF426E" w:rsidRPr="00383667" w:rsidRDefault="00EF426E" w:rsidP="00E6622B">
      <w:pPr>
        <w:pStyle w:val="1e"/>
      </w:pPr>
      <w:r w:rsidRPr="00383667">
        <w:t>Upon completion of this task, you will be able to:</w:t>
      </w:r>
    </w:p>
    <w:p w14:paraId="3CEE8552" w14:textId="77777777" w:rsidR="00EF426E" w:rsidRPr="00383667" w:rsidRDefault="00EF426E" w:rsidP="00604E8C">
      <w:pPr>
        <w:pStyle w:val="4a"/>
      </w:pPr>
      <w:r w:rsidRPr="00383667">
        <w:t>Change the AS_Path attribute to affect route selection.</w:t>
      </w:r>
    </w:p>
    <w:p w14:paraId="257D7D19" w14:textId="77777777" w:rsidR="00EF426E" w:rsidRPr="00383667" w:rsidRDefault="00EF426E" w:rsidP="00604E8C">
      <w:pPr>
        <w:pStyle w:val="4a"/>
      </w:pPr>
      <w:r w:rsidRPr="00383667">
        <w:t>Change the Local_Pref attribute to affect route selection.</w:t>
      </w:r>
    </w:p>
    <w:p w14:paraId="5A34E78C" w14:textId="77777777" w:rsidR="00EF426E" w:rsidRPr="00383667" w:rsidRDefault="00EF426E" w:rsidP="00604E8C">
      <w:pPr>
        <w:pStyle w:val="4a"/>
      </w:pPr>
      <w:r w:rsidRPr="00383667">
        <w:t>Change the MED attribute to affect route selection.</w:t>
      </w:r>
    </w:p>
    <w:p w14:paraId="3AA3B9EE" w14:textId="77777777" w:rsidR="00EF426E" w:rsidRPr="00383667" w:rsidRDefault="00EF426E" w:rsidP="00604E8C">
      <w:pPr>
        <w:pStyle w:val="4a"/>
      </w:pPr>
      <w:r w:rsidRPr="00383667">
        <w:t>Change the PrefVal attribute to affect route selection.</w:t>
      </w:r>
    </w:p>
    <w:p w14:paraId="3620B1A8" w14:textId="77777777" w:rsidR="00EF426E" w:rsidRPr="00383667" w:rsidRDefault="00EF426E" w:rsidP="00EF426E">
      <w:pPr>
        <w:pStyle w:val="4"/>
        <w:numPr>
          <w:ilvl w:val="3"/>
          <w:numId w:val="31"/>
        </w:numPr>
      </w:pPr>
      <w:r w:rsidRPr="00383667">
        <w:lastRenderedPageBreak/>
        <w:t>Networking Topology</w:t>
      </w:r>
    </w:p>
    <w:p w14:paraId="1F4C5DD7" w14:textId="77777777" w:rsidR="00EF426E" w:rsidRPr="00B17F02" w:rsidRDefault="00EF426E" w:rsidP="00EF426E">
      <w:pPr>
        <w:pStyle w:val="92"/>
        <w:numPr>
          <w:ilvl w:val="7"/>
          <w:numId w:val="31"/>
        </w:numPr>
        <w:ind w:left="1021"/>
        <w:rPr>
          <w:b/>
        </w:rPr>
      </w:pPr>
      <w:r w:rsidRPr="00B17F02">
        <w:rPr>
          <w:b/>
        </w:rPr>
        <w:t>BGP route selection</w:t>
      </w:r>
    </w:p>
    <w:p w14:paraId="4FB8B27C" w14:textId="77777777" w:rsidR="00EF426E" w:rsidRPr="00383667" w:rsidRDefault="00EF426E" w:rsidP="0031050C">
      <w:pPr>
        <w:pStyle w:val="1e"/>
        <w:ind w:left="1985"/>
      </w:pPr>
      <w:r w:rsidRPr="00383667">
        <w:rPr>
          <w:noProof/>
        </w:rPr>
        <w:drawing>
          <wp:inline distT="0" distB="0" distL="0" distR="0" wp14:anchorId="7EE95113" wp14:editId="6A1F4B8D">
            <wp:extent cx="4098252" cy="2152946"/>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131665" cy="2170499"/>
                    </a:xfrm>
                    <a:prstGeom prst="rect">
                      <a:avLst/>
                    </a:prstGeom>
                    <a:noFill/>
                  </pic:spPr>
                </pic:pic>
              </a:graphicData>
            </a:graphic>
          </wp:inline>
        </w:drawing>
      </w:r>
    </w:p>
    <w:p w14:paraId="7BA40D6B" w14:textId="77777777" w:rsidR="00EF426E" w:rsidRPr="00383667" w:rsidRDefault="00EF426E" w:rsidP="00EF426E">
      <w:pPr>
        <w:pStyle w:val="1e"/>
      </w:pPr>
    </w:p>
    <w:p w14:paraId="5FA3C1EC" w14:textId="77777777" w:rsidR="00EF426E" w:rsidRPr="00383667" w:rsidRDefault="00EF426E" w:rsidP="00EF426E">
      <w:pPr>
        <w:pStyle w:val="1e"/>
      </w:pPr>
      <w:r w:rsidRPr="00383667">
        <w:t>The preceding figure shows the device interconnection mode and IP addresses of interconnection interfaces. Loopback0 is created on each device, and its IP address is in the format of 10.0.</w:t>
      </w:r>
      <w:r w:rsidRPr="00383667">
        <w:rPr>
          <w:i/>
          <w:iCs/>
        </w:rPr>
        <w:t>x.x</w:t>
      </w:r>
      <w:r w:rsidRPr="00383667">
        <w:t xml:space="preserve">/32, where </w:t>
      </w:r>
      <w:r w:rsidRPr="00383667">
        <w:rPr>
          <w:i/>
          <w:iCs/>
        </w:rPr>
        <w:t>x</w:t>
      </w:r>
      <w:r w:rsidRPr="00383667">
        <w:t xml:space="preserve"> indicates the device number. All devices use the IP addresses of Loopback0 as their BGP router IDs.</w:t>
      </w:r>
    </w:p>
    <w:p w14:paraId="285364E9" w14:textId="77777777" w:rsidR="00EF426E" w:rsidRPr="00383667" w:rsidRDefault="00EF426E" w:rsidP="00EF426E">
      <w:pPr>
        <w:pStyle w:val="1e"/>
      </w:pPr>
      <w:r w:rsidRPr="00383667">
        <w:t>R1 resides in AS 100; R5 resides in AS 200; R2, R3, and R4 reside in AS 64512. OSPF runs in AS 64512, and OSPF is activated on the interconnection interfaces (excluding the interfaces connected to external ASs) and Loopback0 interfaces.</w:t>
      </w:r>
    </w:p>
    <w:p w14:paraId="225300E2" w14:textId="77777777" w:rsidR="00EF426E" w:rsidRPr="00383667" w:rsidRDefault="00EF426E" w:rsidP="00EF426E">
      <w:pPr>
        <w:pStyle w:val="1e"/>
      </w:pPr>
      <w:r w:rsidRPr="00383667">
        <w:t>EBGP peer relationships are established through directly connected interfaces, and IBGP peer relationships are established through Loopback0 interfaces.</w:t>
      </w:r>
    </w:p>
    <w:p w14:paraId="6555A774" w14:textId="77777777" w:rsidR="00EF426E" w:rsidRPr="00383667" w:rsidRDefault="00EF426E" w:rsidP="00EF426E">
      <w:pPr>
        <w:pStyle w:val="1e"/>
      </w:pPr>
      <w:r w:rsidRPr="00383667">
        <w:t>R1 and R5 share the following network segments: 172.16.1.0/24, 172.16.2.0/24, 172.16.3.0/24, and 172.16.4.0/24. R1 and R5 are configured to advertise routes destined for these network segments to their BGP routing tables for route selection.</w:t>
      </w:r>
    </w:p>
    <w:p w14:paraId="220606AD" w14:textId="77777777" w:rsidR="00EF426E" w:rsidRPr="00383667" w:rsidRDefault="00EF426E" w:rsidP="00EF426E">
      <w:pPr>
        <w:pStyle w:val="4"/>
        <w:numPr>
          <w:ilvl w:val="3"/>
          <w:numId w:val="31"/>
        </w:numPr>
      </w:pPr>
      <w:r w:rsidRPr="00383667">
        <w:t>Background</w:t>
      </w:r>
    </w:p>
    <w:p w14:paraId="5C3AE626" w14:textId="77777777" w:rsidR="00EF426E" w:rsidRPr="00383667" w:rsidRDefault="00EF426E" w:rsidP="00EF426E">
      <w:pPr>
        <w:pStyle w:val="1e"/>
      </w:pPr>
      <w:r w:rsidRPr="00383667">
        <w:t>You are a network administrator of a company. The company's network uses BGP to access two service providers, ISP1 and ISP2. The company uses the private AS number 64512. The AS number of ISP1 is 100, and that of ISP2 is 200. The same network can be reached through AS 100 and AS 200. You can adjust the route direction by changing various BGP attributes.</w:t>
      </w:r>
    </w:p>
    <w:p w14:paraId="5A9C2EB2" w14:textId="315C2F7B" w:rsidR="00EF426E" w:rsidRPr="00383667" w:rsidRDefault="00EF426E" w:rsidP="00EF426E">
      <w:pPr>
        <w:pStyle w:val="3"/>
        <w:numPr>
          <w:ilvl w:val="2"/>
          <w:numId w:val="31"/>
        </w:numPr>
      </w:pPr>
      <w:bookmarkStart w:id="84" w:name="_Toc49940026"/>
      <w:r w:rsidRPr="00383667">
        <w:t>Lab Configuration</w:t>
      </w:r>
      <w:bookmarkEnd w:id="84"/>
    </w:p>
    <w:p w14:paraId="34B85C46" w14:textId="77777777" w:rsidR="00EF426E" w:rsidRPr="00383667" w:rsidRDefault="00EF426E" w:rsidP="00EF426E">
      <w:pPr>
        <w:pStyle w:val="4"/>
        <w:numPr>
          <w:ilvl w:val="3"/>
          <w:numId w:val="31"/>
        </w:numPr>
      </w:pPr>
      <w:r w:rsidRPr="00383667">
        <w:t>Configuration Roadmap</w:t>
      </w:r>
    </w:p>
    <w:p w14:paraId="1FB8BBB4" w14:textId="77777777" w:rsidR="00EF426E" w:rsidRPr="00383667" w:rsidRDefault="00EF426E" w:rsidP="00EF426E">
      <w:pPr>
        <w:pStyle w:val="1e"/>
        <w:numPr>
          <w:ilvl w:val="0"/>
          <w:numId w:val="48"/>
        </w:numPr>
      </w:pPr>
      <w:r w:rsidRPr="00383667">
        <w:t>Configure IP addresses for the devices.</w:t>
      </w:r>
    </w:p>
    <w:p w14:paraId="0D05ACCE" w14:textId="77777777" w:rsidR="00EF426E" w:rsidRPr="00383667" w:rsidRDefault="00EF426E" w:rsidP="00EF426E">
      <w:pPr>
        <w:pStyle w:val="1e"/>
        <w:numPr>
          <w:ilvl w:val="0"/>
          <w:numId w:val="48"/>
        </w:numPr>
      </w:pPr>
      <w:r w:rsidRPr="00383667">
        <w:t>Configure OSPF in AS 64512, and activate OSPF on the interconnection interfaces (excluding the interfaces connected to external ASs) and Loopback0 interfaces.</w:t>
      </w:r>
    </w:p>
    <w:p w14:paraId="2DC30818" w14:textId="77777777" w:rsidR="00EF426E" w:rsidRPr="00383667" w:rsidRDefault="00EF426E" w:rsidP="00EF426E">
      <w:pPr>
        <w:pStyle w:val="1e"/>
        <w:numPr>
          <w:ilvl w:val="0"/>
          <w:numId w:val="48"/>
        </w:numPr>
      </w:pPr>
      <w:r w:rsidRPr="00383667">
        <w:t>Configure BGP peer relationships as planned, and configure R1 and R5 to advertise network segment routes to their BGP routing tables.</w:t>
      </w:r>
    </w:p>
    <w:p w14:paraId="2E1A4F78" w14:textId="77777777" w:rsidR="00EF426E" w:rsidRPr="00383667" w:rsidRDefault="00EF426E" w:rsidP="00EF426E">
      <w:pPr>
        <w:pStyle w:val="1e"/>
        <w:numPr>
          <w:ilvl w:val="0"/>
          <w:numId w:val="48"/>
        </w:numPr>
      </w:pPr>
      <w:r w:rsidRPr="00383667">
        <w:lastRenderedPageBreak/>
        <w:t>On R1, configure a route-policy to change the AS_Path attribute of the BGP route 172.16.1.0/24 so that R3 preferentially selects the BGP route 172.16.1.0/24 advertised by R5.</w:t>
      </w:r>
    </w:p>
    <w:p w14:paraId="426784C3" w14:textId="77777777" w:rsidR="00EF426E" w:rsidRPr="00383667" w:rsidRDefault="00EF426E" w:rsidP="00EF426E">
      <w:pPr>
        <w:pStyle w:val="1e"/>
        <w:numPr>
          <w:ilvl w:val="0"/>
          <w:numId w:val="48"/>
        </w:numPr>
      </w:pPr>
      <w:r w:rsidRPr="00383667">
        <w:t>On R4, configure a route-policy to change the Local_Pref attribute of the BGP route 172.16.2.0/24 so that R3 preferentially selects the BGP route 172.16.2.0/24 advertised by R4.</w:t>
      </w:r>
    </w:p>
    <w:p w14:paraId="185D0256" w14:textId="77777777" w:rsidR="00EF426E" w:rsidRPr="00383667" w:rsidRDefault="00EF426E" w:rsidP="00EF426E">
      <w:pPr>
        <w:pStyle w:val="1e"/>
        <w:numPr>
          <w:ilvl w:val="0"/>
          <w:numId w:val="48"/>
        </w:numPr>
      </w:pPr>
      <w:r w:rsidRPr="00383667">
        <w:t>On R2, configure a route-policy to change the MED attribute of the BGP route 172.16.3.0/24 so that R3 preferentially selects the BGP route 172.16.3.0/24 advertised by R5.</w:t>
      </w:r>
    </w:p>
    <w:p w14:paraId="432F5A62" w14:textId="77777777" w:rsidR="00EF426E" w:rsidRPr="00383667" w:rsidRDefault="00EF426E" w:rsidP="00EF426E">
      <w:pPr>
        <w:pStyle w:val="1e"/>
        <w:numPr>
          <w:ilvl w:val="0"/>
          <w:numId w:val="48"/>
        </w:numPr>
      </w:pPr>
      <w:r w:rsidRPr="00383667">
        <w:t>On R3, configure a route-policy to change the PrefVal attribute of the BGP route 172.16.4.0/24 so that R3 preferentially selects the BGP route 172.16.4.0/24 advertised by R4.</w:t>
      </w:r>
    </w:p>
    <w:p w14:paraId="0AAB43D6" w14:textId="77777777" w:rsidR="00EF426E" w:rsidRPr="00383667" w:rsidRDefault="00EF426E" w:rsidP="00EF426E">
      <w:pPr>
        <w:pStyle w:val="4"/>
        <w:numPr>
          <w:ilvl w:val="3"/>
          <w:numId w:val="31"/>
        </w:numPr>
      </w:pPr>
      <w:r w:rsidRPr="00383667">
        <w:t>Configuration Procedure</w:t>
      </w:r>
    </w:p>
    <w:p w14:paraId="6756213C" w14:textId="77777777" w:rsidR="00EF426E" w:rsidRPr="00383667" w:rsidRDefault="00EF426E" w:rsidP="00604E8C">
      <w:pPr>
        <w:pStyle w:val="30"/>
        <w:ind w:left="1032" w:hanging="278"/>
        <w:outlineLvl w:val="9"/>
        <w:rPr>
          <w:rFonts w:cs="Huawei Sans"/>
        </w:rPr>
      </w:pPr>
      <w:r w:rsidRPr="00383667">
        <w:rPr>
          <w:rFonts w:cs="Huawei Sans"/>
        </w:rPr>
        <w:t>Configure IP addresses for interconnection interfaces and loopback interfaces.</w:t>
      </w:r>
    </w:p>
    <w:p w14:paraId="6E45F959" w14:textId="77777777" w:rsidR="00EF426E" w:rsidRPr="00383667" w:rsidRDefault="00EF426E" w:rsidP="00EF426E">
      <w:pPr>
        <w:pStyle w:val="1e"/>
      </w:pPr>
      <w:r w:rsidRPr="00383667">
        <w:t># Name the devices.</w:t>
      </w:r>
    </w:p>
    <w:p w14:paraId="0D7BC385" w14:textId="77777777" w:rsidR="00EF426E" w:rsidRPr="00383667" w:rsidRDefault="00EF426E" w:rsidP="00EF426E">
      <w:pPr>
        <w:pStyle w:val="1e"/>
      </w:pPr>
      <w:r w:rsidRPr="00383667">
        <w:t>The configuration details are not provided.</w:t>
      </w:r>
    </w:p>
    <w:p w14:paraId="42143E24" w14:textId="77777777" w:rsidR="00EF426E" w:rsidRPr="00383667" w:rsidRDefault="00EF426E" w:rsidP="00EF426E">
      <w:pPr>
        <w:pStyle w:val="1e"/>
      </w:pPr>
      <w:r w:rsidRPr="00383667">
        <w:t># Disable the interfaces that are not used in this experiment.</w:t>
      </w:r>
    </w:p>
    <w:p w14:paraId="1DA0B795" w14:textId="77777777" w:rsidR="00EF426E" w:rsidRPr="00383667" w:rsidRDefault="00EF426E" w:rsidP="00EF426E">
      <w:pPr>
        <w:pStyle w:val="1e"/>
      </w:pPr>
      <w:r w:rsidRPr="00383667">
        <w:t>The configuration details are not provided.</w:t>
      </w:r>
    </w:p>
    <w:p w14:paraId="1FD007DA" w14:textId="77777777" w:rsidR="00EF426E" w:rsidRPr="00383667" w:rsidRDefault="00EF426E" w:rsidP="00EF426E">
      <w:pPr>
        <w:pStyle w:val="1e"/>
      </w:pPr>
      <w:r w:rsidRPr="00383667">
        <w:t># Configure IP addresses for GE0/0/2 and Loopback0 of R1.</w:t>
      </w:r>
    </w:p>
    <w:p w14:paraId="0AC9E81A" w14:textId="77777777" w:rsidR="00EF426E" w:rsidRPr="00383667" w:rsidRDefault="00EF426E" w:rsidP="00EF426E">
      <w:pPr>
        <w:pStyle w:val="2f3"/>
        <w:rPr>
          <w:rFonts w:cs="Huawei Sans"/>
        </w:rPr>
      </w:pPr>
      <w:r w:rsidRPr="00383667">
        <w:rPr>
          <w:rFonts w:cs="Huawei Sans"/>
        </w:rPr>
        <w:t>[R1]interface GigabitEthernet0/0/2</w:t>
      </w:r>
    </w:p>
    <w:p w14:paraId="7ED9DFDE" w14:textId="77777777" w:rsidR="00EF426E" w:rsidRPr="00383667" w:rsidRDefault="00EF426E" w:rsidP="00EF426E">
      <w:pPr>
        <w:pStyle w:val="2f3"/>
        <w:rPr>
          <w:rFonts w:cs="Huawei Sans"/>
        </w:rPr>
      </w:pPr>
      <w:r w:rsidRPr="00383667">
        <w:rPr>
          <w:rFonts w:cs="Huawei Sans"/>
        </w:rPr>
        <w:t xml:space="preserve">[R1-GigabitEthernet0/0/2] </w:t>
      </w:r>
      <w:r w:rsidRPr="00497E5B">
        <w:rPr>
          <w:rFonts w:cs="Huawei Sans"/>
        </w:rPr>
        <w:t>ip</w:t>
      </w:r>
      <w:r w:rsidRPr="00383667">
        <w:rPr>
          <w:rFonts w:cs="Huawei Sans"/>
        </w:rPr>
        <w:t xml:space="preserve"> address 10.0.12.1 255.255.255.0</w:t>
      </w:r>
    </w:p>
    <w:p w14:paraId="076E5138" w14:textId="77777777" w:rsidR="00EF426E" w:rsidRPr="00383667" w:rsidRDefault="00EF426E" w:rsidP="00EF426E">
      <w:pPr>
        <w:pStyle w:val="2f3"/>
        <w:rPr>
          <w:rFonts w:cs="Huawei Sans"/>
        </w:rPr>
      </w:pPr>
      <w:r w:rsidRPr="00383667">
        <w:rPr>
          <w:rFonts w:cs="Huawei Sans"/>
        </w:rPr>
        <w:t>[R1-GigabitEthernet0/0/2] quit</w:t>
      </w:r>
    </w:p>
    <w:p w14:paraId="2E2E97B4" w14:textId="77777777" w:rsidR="00EF426E" w:rsidRPr="00383667" w:rsidRDefault="00EF426E" w:rsidP="00EF426E">
      <w:pPr>
        <w:pStyle w:val="2f3"/>
        <w:rPr>
          <w:rFonts w:cs="Huawei Sans"/>
        </w:rPr>
      </w:pPr>
      <w:r w:rsidRPr="00383667">
        <w:rPr>
          <w:rFonts w:cs="Huawei Sans"/>
        </w:rPr>
        <w:t>[R1]interface LoopBack0</w:t>
      </w:r>
    </w:p>
    <w:p w14:paraId="4C7E9D5F" w14:textId="77777777" w:rsidR="00EF426E" w:rsidRPr="00383667" w:rsidRDefault="00EF426E" w:rsidP="00EF426E">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10.0.1.1 255.255.255.255</w:t>
      </w:r>
    </w:p>
    <w:p w14:paraId="30681C34" w14:textId="77777777" w:rsidR="00EF426E" w:rsidRPr="00383667" w:rsidRDefault="00EF426E" w:rsidP="00EF426E">
      <w:pPr>
        <w:pStyle w:val="2f3"/>
        <w:rPr>
          <w:rFonts w:cs="Huawei Sans"/>
        </w:rPr>
      </w:pPr>
      <w:r w:rsidRPr="00383667">
        <w:rPr>
          <w:rFonts w:cs="Huawei Sans"/>
        </w:rPr>
        <w:t>[R1-LoopBack0] quit</w:t>
      </w:r>
    </w:p>
    <w:p w14:paraId="250ED6CD" w14:textId="77777777" w:rsidR="00EF426E" w:rsidRPr="00383667" w:rsidRDefault="00EF426E" w:rsidP="00EF426E">
      <w:pPr>
        <w:pStyle w:val="1e"/>
      </w:pPr>
      <w:r w:rsidRPr="00383667">
        <w:t># Create multiple loopback interfaces on R1 so that R1 can advertise the loopback routes to the BGP routing table.</w:t>
      </w:r>
    </w:p>
    <w:p w14:paraId="45533D21" w14:textId="77777777" w:rsidR="00EF426E" w:rsidRPr="00383667" w:rsidRDefault="00EF426E" w:rsidP="00EF426E">
      <w:pPr>
        <w:pStyle w:val="2f3"/>
        <w:rPr>
          <w:rFonts w:cs="Huawei Sans"/>
        </w:rPr>
      </w:pPr>
      <w:r w:rsidRPr="00383667">
        <w:rPr>
          <w:rFonts w:cs="Huawei Sans"/>
        </w:rPr>
        <w:t>[R1]interface LoopBack1</w:t>
      </w:r>
    </w:p>
    <w:p w14:paraId="255CFFD8" w14:textId="77777777" w:rsidR="00EF426E" w:rsidRPr="00383667" w:rsidRDefault="00EF426E" w:rsidP="00EF426E">
      <w:pPr>
        <w:pStyle w:val="2f3"/>
        <w:rPr>
          <w:rFonts w:cs="Huawei Sans"/>
        </w:rPr>
      </w:pPr>
      <w:r w:rsidRPr="00383667">
        <w:rPr>
          <w:rFonts w:cs="Huawei Sans"/>
        </w:rPr>
        <w:t xml:space="preserve">[R1-LoopBack1] </w:t>
      </w:r>
      <w:r w:rsidRPr="00497E5B">
        <w:rPr>
          <w:rFonts w:cs="Huawei Sans"/>
        </w:rPr>
        <w:t>ip</w:t>
      </w:r>
      <w:r w:rsidRPr="00383667">
        <w:rPr>
          <w:rFonts w:cs="Huawei Sans"/>
        </w:rPr>
        <w:t xml:space="preserve"> address 172.16.1.1 255.255.255.0</w:t>
      </w:r>
    </w:p>
    <w:p w14:paraId="7BCFC7AC" w14:textId="77777777" w:rsidR="00EF426E" w:rsidRPr="00383667" w:rsidRDefault="00EF426E" w:rsidP="00EF426E">
      <w:pPr>
        <w:pStyle w:val="2f3"/>
        <w:rPr>
          <w:rFonts w:cs="Huawei Sans"/>
        </w:rPr>
      </w:pPr>
      <w:r w:rsidRPr="00383667">
        <w:rPr>
          <w:rFonts w:cs="Huawei Sans"/>
        </w:rPr>
        <w:t>[R1-LoopBack1] quit</w:t>
      </w:r>
    </w:p>
    <w:p w14:paraId="6D2C1941" w14:textId="77777777" w:rsidR="00EF426E" w:rsidRPr="00383667" w:rsidRDefault="00EF426E" w:rsidP="00EF426E">
      <w:pPr>
        <w:pStyle w:val="2f3"/>
        <w:rPr>
          <w:rFonts w:cs="Huawei Sans"/>
        </w:rPr>
      </w:pPr>
      <w:r w:rsidRPr="00383667">
        <w:rPr>
          <w:rFonts w:cs="Huawei Sans"/>
        </w:rPr>
        <w:t>[R1]interface LoopBack2</w:t>
      </w:r>
    </w:p>
    <w:p w14:paraId="4FD1B18C" w14:textId="77777777" w:rsidR="00EF426E" w:rsidRPr="00383667" w:rsidRDefault="00EF426E" w:rsidP="00EF426E">
      <w:pPr>
        <w:pStyle w:val="2f3"/>
        <w:rPr>
          <w:rFonts w:cs="Huawei Sans"/>
        </w:rPr>
      </w:pPr>
      <w:r w:rsidRPr="00383667">
        <w:rPr>
          <w:rFonts w:cs="Huawei Sans"/>
        </w:rPr>
        <w:t xml:space="preserve">[R1-LoopBack2] </w:t>
      </w:r>
      <w:r w:rsidRPr="00497E5B">
        <w:rPr>
          <w:rFonts w:cs="Huawei Sans"/>
        </w:rPr>
        <w:t>ip</w:t>
      </w:r>
      <w:r w:rsidRPr="00383667">
        <w:rPr>
          <w:rFonts w:cs="Huawei Sans"/>
        </w:rPr>
        <w:t xml:space="preserve"> address 172.16.2.1 255.255.255.0</w:t>
      </w:r>
    </w:p>
    <w:p w14:paraId="3A952718" w14:textId="77777777" w:rsidR="00EF426E" w:rsidRPr="00383667" w:rsidRDefault="00EF426E" w:rsidP="00EF426E">
      <w:pPr>
        <w:pStyle w:val="2f3"/>
        <w:rPr>
          <w:rFonts w:cs="Huawei Sans"/>
        </w:rPr>
      </w:pPr>
      <w:r w:rsidRPr="00383667">
        <w:rPr>
          <w:rFonts w:cs="Huawei Sans"/>
        </w:rPr>
        <w:t>[R1-LoopBack2] quit</w:t>
      </w:r>
    </w:p>
    <w:p w14:paraId="07099864" w14:textId="77777777" w:rsidR="00EF426E" w:rsidRPr="00383667" w:rsidRDefault="00EF426E" w:rsidP="00EF426E">
      <w:pPr>
        <w:pStyle w:val="2f3"/>
        <w:rPr>
          <w:rFonts w:cs="Huawei Sans"/>
        </w:rPr>
      </w:pPr>
      <w:r w:rsidRPr="00383667">
        <w:rPr>
          <w:rFonts w:cs="Huawei Sans"/>
        </w:rPr>
        <w:t>[R1]interface LoopBack3</w:t>
      </w:r>
    </w:p>
    <w:p w14:paraId="1627F18C" w14:textId="77777777" w:rsidR="00EF426E" w:rsidRPr="00383667" w:rsidRDefault="00EF426E" w:rsidP="00EF426E">
      <w:pPr>
        <w:pStyle w:val="2f3"/>
        <w:rPr>
          <w:rFonts w:cs="Huawei Sans"/>
        </w:rPr>
      </w:pPr>
      <w:r w:rsidRPr="00383667">
        <w:rPr>
          <w:rFonts w:cs="Huawei Sans"/>
        </w:rPr>
        <w:t xml:space="preserve">[R1-LoopBack3] </w:t>
      </w:r>
      <w:r w:rsidRPr="00497E5B">
        <w:rPr>
          <w:rFonts w:cs="Huawei Sans"/>
        </w:rPr>
        <w:t>ip</w:t>
      </w:r>
      <w:r w:rsidRPr="00383667">
        <w:rPr>
          <w:rFonts w:cs="Huawei Sans"/>
        </w:rPr>
        <w:t xml:space="preserve"> address 172.16.3.1 255.255.255.0</w:t>
      </w:r>
    </w:p>
    <w:p w14:paraId="156A4AB3" w14:textId="77777777" w:rsidR="00EF426E" w:rsidRPr="00383667" w:rsidRDefault="00EF426E" w:rsidP="00EF426E">
      <w:pPr>
        <w:pStyle w:val="2f3"/>
        <w:rPr>
          <w:rFonts w:cs="Huawei Sans"/>
        </w:rPr>
      </w:pPr>
      <w:r w:rsidRPr="00383667">
        <w:rPr>
          <w:rFonts w:cs="Huawei Sans"/>
        </w:rPr>
        <w:t>[R1-LoopBack3] quit</w:t>
      </w:r>
    </w:p>
    <w:p w14:paraId="29C06967" w14:textId="77777777" w:rsidR="00EF426E" w:rsidRPr="00383667" w:rsidRDefault="00EF426E" w:rsidP="00EF426E">
      <w:pPr>
        <w:pStyle w:val="2f3"/>
        <w:rPr>
          <w:rFonts w:cs="Huawei Sans"/>
        </w:rPr>
      </w:pPr>
      <w:r w:rsidRPr="00383667">
        <w:rPr>
          <w:rFonts w:cs="Huawei Sans"/>
        </w:rPr>
        <w:t>[R1]interface LoopBack4</w:t>
      </w:r>
    </w:p>
    <w:p w14:paraId="55986CFB" w14:textId="77777777" w:rsidR="00EF426E" w:rsidRPr="00383667" w:rsidRDefault="00EF426E" w:rsidP="00EF426E">
      <w:pPr>
        <w:pStyle w:val="2f3"/>
        <w:rPr>
          <w:rFonts w:cs="Huawei Sans"/>
        </w:rPr>
      </w:pPr>
      <w:r w:rsidRPr="00383667">
        <w:rPr>
          <w:rFonts w:cs="Huawei Sans"/>
        </w:rPr>
        <w:t xml:space="preserve">[R1-LoopBack4] </w:t>
      </w:r>
      <w:r w:rsidRPr="00497E5B">
        <w:rPr>
          <w:rFonts w:cs="Huawei Sans"/>
        </w:rPr>
        <w:t>ip</w:t>
      </w:r>
      <w:r w:rsidRPr="00383667">
        <w:rPr>
          <w:rFonts w:cs="Huawei Sans"/>
        </w:rPr>
        <w:t xml:space="preserve"> address 172.16.4.1 255.255.255.0</w:t>
      </w:r>
    </w:p>
    <w:p w14:paraId="5399CDD9" w14:textId="77777777" w:rsidR="00EF426E" w:rsidRPr="00383667" w:rsidRDefault="00EF426E" w:rsidP="00EF426E">
      <w:pPr>
        <w:pStyle w:val="2f3"/>
        <w:rPr>
          <w:rFonts w:cs="Huawei Sans"/>
        </w:rPr>
      </w:pPr>
      <w:r w:rsidRPr="00383667">
        <w:rPr>
          <w:rFonts w:cs="Huawei Sans"/>
        </w:rPr>
        <w:t>[R1-LoopBack4] quit</w:t>
      </w:r>
    </w:p>
    <w:p w14:paraId="589F9F71" w14:textId="77777777" w:rsidR="00EF426E" w:rsidRPr="00383667" w:rsidRDefault="00EF426E" w:rsidP="00EF426E">
      <w:pPr>
        <w:pStyle w:val="1e"/>
      </w:pPr>
      <w:r w:rsidRPr="00383667">
        <w:t># Configure IP addresses for GE0/0/2, GE0/0/3, and Loopback0 of R2.</w:t>
      </w:r>
    </w:p>
    <w:p w14:paraId="7EB4934E" w14:textId="77777777" w:rsidR="00EF426E" w:rsidRPr="00383667" w:rsidRDefault="00EF426E" w:rsidP="00EF426E">
      <w:pPr>
        <w:pStyle w:val="2f3"/>
        <w:rPr>
          <w:rFonts w:cs="Huawei Sans"/>
        </w:rPr>
      </w:pPr>
      <w:r w:rsidRPr="00383667">
        <w:rPr>
          <w:rFonts w:cs="Huawei Sans"/>
        </w:rPr>
        <w:t>[R2]interface LoopBack0</w:t>
      </w:r>
    </w:p>
    <w:p w14:paraId="70840EB2" w14:textId="77777777" w:rsidR="00EF426E" w:rsidRPr="00383667" w:rsidRDefault="00EF426E" w:rsidP="00EF426E">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10.0.2.2 255.255.255.255</w:t>
      </w:r>
    </w:p>
    <w:p w14:paraId="1534AA25" w14:textId="77777777" w:rsidR="00EF426E" w:rsidRPr="00383667" w:rsidRDefault="00EF426E" w:rsidP="00EF426E">
      <w:pPr>
        <w:pStyle w:val="2f3"/>
        <w:rPr>
          <w:rFonts w:cs="Huawei Sans"/>
        </w:rPr>
      </w:pPr>
      <w:r w:rsidRPr="00383667">
        <w:rPr>
          <w:rFonts w:cs="Huawei Sans"/>
        </w:rPr>
        <w:t>[R2-LoopBack0] quit</w:t>
      </w:r>
    </w:p>
    <w:p w14:paraId="206FFB13" w14:textId="77777777" w:rsidR="00EF426E" w:rsidRPr="00383667" w:rsidRDefault="00EF426E" w:rsidP="00EF426E">
      <w:pPr>
        <w:pStyle w:val="2f3"/>
        <w:rPr>
          <w:rFonts w:cs="Huawei Sans"/>
        </w:rPr>
      </w:pPr>
      <w:r w:rsidRPr="00383667">
        <w:rPr>
          <w:rFonts w:cs="Huawei Sans"/>
        </w:rPr>
        <w:lastRenderedPageBreak/>
        <w:t>[R2]interface GigabitEthernet0/0/2</w:t>
      </w:r>
    </w:p>
    <w:p w14:paraId="02FFD322" w14:textId="77777777" w:rsidR="00EF426E" w:rsidRPr="00383667" w:rsidRDefault="00EF426E" w:rsidP="00EF426E">
      <w:pPr>
        <w:pStyle w:val="2f3"/>
        <w:rPr>
          <w:rFonts w:cs="Huawei Sans"/>
        </w:rPr>
      </w:pPr>
      <w:r w:rsidRPr="00383667">
        <w:rPr>
          <w:rFonts w:cs="Huawei Sans"/>
        </w:rPr>
        <w:t xml:space="preserve">[R2-GigabitEthernet0/0/2] </w:t>
      </w:r>
      <w:r w:rsidRPr="00497E5B">
        <w:rPr>
          <w:rFonts w:cs="Huawei Sans"/>
        </w:rPr>
        <w:t>ip</w:t>
      </w:r>
      <w:r w:rsidRPr="00383667">
        <w:rPr>
          <w:rFonts w:cs="Huawei Sans"/>
        </w:rPr>
        <w:t xml:space="preserve"> address 10.0.23.2 255.255.255.0</w:t>
      </w:r>
    </w:p>
    <w:p w14:paraId="2B5380EA" w14:textId="77777777" w:rsidR="00EF426E" w:rsidRPr="00383667" w:rsidRDefault="00EF426E" w:rsidP="00EF426E">
      <w:pPr>
        <w:pStyle w:val="2f3"/>
        <w:rPr>
          <w:rFonts w:cs="Huawei Sans"/>
        </w:rPr>
      </w:pPr>
      <w:r w:rsidRPr="00383667">
        <w:rPr>
          <w:rFonts w:cs="Huawei Sans"/>
        </w:rPr>
        <w:t>[R2-GigabitEthernet0/0/2] quit</w:t>
      </w:r>
    </w:p>
    <w:p w14:paraId="3D856861" w14:textId="77777777" w:rsidR="00EF426E" w:rsidRPr="00383667" w:rsidRDefault="00EF426E" w:rsidP="00EF426E">
      <w:pPr>
        <w:pStyle w:val="2f3"/>
        <w:rPr>
          <w:rFonts w:cs="Huawei Sans"/>
        </w:rPr>
      </w:pPr>
      <w:r w:rsidRPr="00383667">
        <w:rPr>
          <w:rFonts w:cs="Huawei Sans"/>
        </w:rPr>
        <w:t>[R2]interface GigabitEthernet0/0/3</w:t>
      </w:r>
    </w:p>
    <w:p w14:paraId="420213C6" w14:textId="77777777" w:rsidR="00EF426E" w:rsidRPr="00383667" w:rsidRDefault="00EF426E" w:rsidP="00EF426E">
      <w:pPr>
        <w:pStyle w:val="2f3"/>
        <w:rPr>
          <w:rFonts w:cs="Huawei Sans"/>
        </w:rPr>
      </w:pPr>
      <w:r w:rsidRPr="00383667">
        <w:rPr>
          <w:rFonts w:cs="Huawei Sans"/>
        </w:rPr>
        <w:t xml:space="preserve">[R2-GigabitEthernet0/0/3] </w:t>
      </w:r>
      <w:r w:rsidRPr="00497E5B">
        <w:rPr>
          <w:rFonts w:cs="Huawei Sans"/>
        </w:rPr>
        <w:t>ip</w:t>
      </w:r>
      <w:r w:rsidRPr="00383667">
        <w:rPr>
          <w:rFonts w:cs="Huawei Sans"/>
        </w:rPr>
        <w:t xml:space="preserve"> address 10.0.12.2 255.255.255.0</w:t>
      </w:r>
    </w:p>
    <w:p w14:paraId="64BD7828" w14:textId="77777777" w:rsidR="00EF426E" w:rsidRPr="00383667" w:rsidRDefault="00EF426E" w:rsidP="00EF426E">
      <w:pPr>
        <w:pStyle w:val="2f3"/>
        <w:rPr>
          <w:rFonts w:cs="Huawei Sans"/>
        </w:rPr>
      </w:pPr>
      <w:r w:rsidRPr="00383667">
        <w:rPr>
          <w:rFonts w:cs="Huawei Sans"/>
        </w:rPr>
        <w:t>[R2-GigabitEthernet0/0/3] quit</w:t>
      </w:r>
    </w:p>
    <w:p w14:paraId="41A643EE" w14:textId="77777777" w:rsidR="00EF426E" w:rsidRPr="00383667" w:rsidRDefault="00EF426E" w:rsidP="00EF426E">
      <w:pPr>
        <w:pStyle w:val="1e"/>
      </w:pPr>
      <w:r w:rsidRPr="00383667">
        <w:t># Configure IP addresses for GE0/0/2, GE0/0/3, and Loopback0 of R3.</w:t>
      </w:r>
    </w:p>
    <w:p w14:paraId="2288E245" w14:textId="77777777" w:rsidR="00EF426E" w:rsidRPr="00383667" w:rsidRDefault="00EF426E" w:rsidP="00EF426E">
      <w:pPr>
        <w:pStyle w:val="2f3"/>
        <w:rPr>
          <w:rFonts w:cs="Huawei Sans"/>
        </w:rPr>
      </w:pPr>
      <w:r w:rsidRPr="00383667">
        <w:rPr>
          <w:rFonts w:cs="Huawei Sans"/>
        </w:rPr>
        <w:t>[R3]interface LoopBack0</w:t>
      </w:r>
    </w:p>
    <w:p w14:paraId="785D3E9D" w14:textId="77777777" w:rsidR="00EF426E" w:rsidRPr="00383667" w:rsidRDefault="00EF426E" w:rsidP="00EF426E">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10.0.3.3 255.255.255.255</w:t>
      </w:r>
    </w:p>
    <w:p w14:paraId="2C380D2A" w14:textId="77777777" w:rsidR="00EF426E" w:rsidRPr="00383667" w:rsidRDefault="00EF426E" w:rsidP="00EF426E">
      <w:pPr>
        <w:pStyle w:val="2f3"/>
        <w:rPr>
          <w:rFonts w:cs="Huawei Sans"/>
        </w:rPr>
      </w:pPr>
      <w:r w:rsidRPr="00383667">
        <w:rPr>
          <w:rFonts w:cs="Huawei Sans"/>
        </w:rPr>
        <w:t>[R3-LoopBack0] quit</w:t>
      </w:r>
    </w:p>
    <w:p w14:paraId="7D5DCF1C" w14:textId="77777777" w:rsidR="00EF426E" w:rsidRPr="00383667" w:rsidRDefault="00EF426E" w:rsidP="00EF426E">
      <w:pPr>
        <w:pStyle w:val="2f3"/>
        <w:rPr>
          <w:rFonts w:cs="Huawei Sans"/>
        </w:rPr>
      </w:pPr>
      <w:r w:rsidRPr="00383667">
        <w:rPr>
          <w:rFonts w:cs="Huawei Sans"/>
        </w:rPr>
        <w:t>[R3]interface GigabitEthernet0/0/2</w:t>
      </w:r>
    </w:p>
    <w:p w14:paraId="12DF509F" w14:textId="77777777" w:rsidR="00EF426E" w:rsidRPr="00383667" w:rsidRDefault="00EF426E" w:rsidP="00EF426E">
      <w:pPr>
        <w:pStyle w:val="2f3"/>
        <w:rPr>
          <w:rFonts w:cs="Huawei Sans"/>
        </w:rPr>
      </w:pPr>
      <w:r w:rsidRPr="00383667">
        <w:rPr>
          <w:rFonts w:cs="Huawei Sans"/>
        </w:rPr>
        <w:t xml:space="preserve">[R3-GigabitEthernet0/0/2] </w:t>
      </w:r>
      <w:r w:rsidRPr="00497E5B">
        <w:rPr>
          <w:rFonts w:cs="Huawei Sans"/>
        </w:rPr>
        <w:t>ip</w:t>
      </w:r>
      <w:r w:rsidRPr="00383667">
        <w:rPr>
          <w:rFonts w:cs="Huawei Sans"/>
        </w:rPr>
        <w:t xml:space="preserve"> address 10.0.34.3 255.255.255.0</w:t>
      </w:r>
    </w:p>
    <w:p w14:paraId="1C24A986" w14:textId="77777777" w:rsidR="00EF426E" w:rsidRPr="00383667" w:rsidRDefault="00EF426E" w:rsidP="00EF426E">
      <w:pPr>
        <w:pStyle w:val="2f3"/>
        <w:rPr>
          <w:rFonts w:cs="Huawei Sans"/>
        </w:rPr>
      </w:pPr>
      <w:r w:rsidRPr="00383667">
        <w:rPr>
          <w:rFonts w:cs="Huawei Sans"/>
        </w:rPr>
        <w:t>[R3-GigabitEthernet0/0/2] quit</w:t>
      </w:r>
    </w:p>
    <w:p w14:paraId="45883147" w14:textId="77777777" w:rsidR="00EF426E" w:rsidRPr="00383667" w:rsidRDefault="00EF426E" w:rsidP="00EF426E">
      <w:pPr>
        <w:pStyle w:val="2f3"/>
        <w:rPr>
          <w:rFonts w:cs="Huawei Sans"/>
        </w:rPr>
      </w:pPr>
      <w:r w:rsidRPr="00383667">
        <w:rPr>
          <w:rFonts w:cs="Huawei Sans"/>
        </w:rPr>
        <w:t>[R3]interface GigabitEthernet0/0/3</w:t>
      </w:r>
    </w:p>
    <w:p w14:paraId="14D74218" w14:textId="77777777" w:rsidR="00EF426E" w:rsidRPr="00383667" w:rsidRDefault="00EF426E" w:rsidP="00EF426E">
      <w:pPr>
        <w:pStyle w:val="2f3"/>
        <w:rPr>
          <w:rFonts w:cs="Huawei Sans"/>
        </w:rPr>
      </w:pPr>
      <w:r w:rsidRPr="00383667">
        <w:rPr>
          <w:rFonts w:cs="Huawei Sans"/>
        </w:rPr>
        <w:t xml:space="preserve">[R3-GigabitEthernet0/0/3] </w:t>
      </w:r>
      <w:r w:rsidRPr="00497E5B">
        <w:rPr>
          <w:rFonts w:cs="Huawei Sans"/>
        </w:rPr>
        <w:t>ip</w:t>
      </w:r>
      <w:r w:rsidRPr="00383667">
        <w:rPr>
          <w:rFonts w:cs="Huawei Sans"/>
        </w:rPr>
        <w:t xml:space="preserve"> address 10.0.23.3 255.255.255.0</w:t>
      </w:r>
    </w:p>
    <w:p w14:paraId="210F4945" w14:textId="77777777" w:rsidR="00EF426E" w:rsidRPr="00383667" w:rsidRDefault="00EF426E" w:rsidP="00EF426E">
      <w:pPr>
        <w:pStyle w:val="2f3"/>
        <w:rPr>
          <w:rFonts w:cs="Huawei Sans"/>
        </w:rPr>
      </w:pPr>
      <w:r w:rsidRPr="00383667">
        <w:rPr>
          <w:rFonts w:cs="Huawei Sans"/>
        </w:rPr>
        <w:t>[R3-GigabitEthernet0/0/3] quit</w:t>
      </w:r>
    </w:p>
    <w:p w14:paraId="143A89A7" w14:textId="77777777" w:rsidR="00EF426E" w:rsidRPr="00383667" w:rsidRDefault="00EF426E" w:rsidP="00EF426E">
      <w:pPr>
        <w:pStyle w:val="1e"/>
      </w:pPr>
      <w:r w:rsidRPr="00383667">
        <w:t># Configure IP addresses for GE0/0/2, GE0/0/3, and Loopback0 of R4.</w:t>
      </w:r>
    </w:p>
    <w:p w14:paraId="24BF82E4" w14:textId="77777777" w:rsidR="00EF426E" w:rsidRPr="00383667" w:rsidRDefault="00EF426E" w:rsidP="00EF426E">
      <w:pPr>
        <w:pStyle w:val="2f3"/>
        <w:rPr>
          <w:rFonts w:cs="Huawei Sans"/>
        </w:rPr>
      </w:pPr>
      <w:r w:rsidRPr="00383667">
        <w:rPr>
          <w:rFonts w:cs="Huawei Sans"/>
        </w:rPr>
        <w:t>[R4]interface GigabitEthernet0/0/2</w:t>
      </w:r>
    </w:p>
    <w:p w14:paraId="620D39A5" w14:textId="77777777" w:rsidR="00EF426E" w:rsidRPr="00383667" w:rsidRDefault="00EF426E" w:rsidP="00EF426E">
      <w:pPr>
        <w:pStyle w:val="2f3"/>
        <w:rPr>
          <w:rFonts w:cs="Huawei Sans"/>
        </w:rPr>
      </w:pPr>
      <w:r w:rsidRPr="00383667">
        <w:rPr>
          <w:rFonts w:cs="Huawei Sans"/>
        </w:rPr>
        <w:t xml:space="preserve">[R4-GigabitEthernet0/0/2] </w:t>
      </w:r>
      <w:r w:rsidRPr="00497E5B">
        <w:rPr>
          <w:rFonts w:cs="Huawei Sans"/>
        </w:rPr>
        <w:t>ip</w:t>
      </w:r>
      <w:r w:rsidRPr="00383667">
        <w:rPr>
          <w:rFonts w:cs="Huawei Sans"/>
        </w:rPr>
        <w:t xml:space="preserve"> address 10.0.45.4 255.255.255.0</w:t>
      </w:r>
    </w:p>
    <w:p w14:paraId="30696076" w14:textId="77777777" w:rsidR="00EF426E" w:rsidRPr="00383667" w:rsidRDefault="00EF426E" w:rsidP="00EF426E">
      <w:pPr>
        <w:pStyle w:val="2f3"/>
        <w:rPr>
          <w:rFonts w:cs="Huawei Sans"/>
        </w:rPr>
      </w:pPr>
      <w:r w:rsidRPr="00383667">
        <w:rPr>
          <w:rFonts w:cs="Huawei Sans"/>
        </w:rPr>
        <w:t>[R4-GigabitEthernet0/0/2] quit</w:t>
      </w:r>
    </w:p>
    <w:p w14:paraId="55A64976" w14:textId="77777777" w:rsidR="00EF426E" w:rsidRPr="00383667" w:rsidRDefault="00EF426E" w:rsidP="00EF426E">
      <w:pPr>
        <w:pStyle w:val="2f3"/>
        <w:rPr>
          <w:rFonts w:cs="Huawei Sans"/>
        </w:rPr>
      </w:pPr>
      <w:r w:rsidRPr="00383667">
        <w:rPr>
          <w:rFonts w:cs="Huawei Sans"/>
        </w:rPr>
        <w:t>[R4]interface GigabitEthernet0/0/3</w:t>
      </w:r>
    </w:p>
    <w:p w14:paraId="675D0F5A" w14:textId="77777777" w:rsidR="00EF426E" w:rsidRPr="00383667" w:rsidRDefault="00EF426E" w:rsidP="00EF426E">
      <w:pPr>
        <w:pStyle w:val="2f3"/>
        <w:rPr>
          <w:rFonts w:cs="Huawei Sans"/>
        </w:rPr>
      </w:pPr>
      <w:r w:rsidRPr="00383667">
        <w:rPr>
          <w:rFonts w:cs="Huawei Sans"/>
        </w:rPr>
        <w:t xml:space="preserve">[R4-GigabitEthernet0/0/3] </w:t>
      </w:r>
      <w:r w:rsidRPr="00497E5B">
        <w:rPr>
          <w:rFonts w:cs="Huawei Sans"/>
        </w:rPr>
        <w:t>ip</w:t>
      </w:r>
      <w:r w:rsidRPr="00383667">
        <w:rPr>
          <w:rFonts w:cs="Huawei Sans"/>
        </w:rPr>
        <w:t xml:space="preserve"> address 10.0.34.4 255.255.255.0</w:t>
      </w:r>
    </w:p>
    <w:p w14:paraId="7822E794" w14:textId="77777777" w:rsidR="00EF426E" w:rsidRPr="00383667" w:rsidRDefault="00EF426E" w:rsidP="00EF426E">
      <w:pPr>
        <w:pStyle w:val="2f3"/>
        <w:rPr>
          <w:rFonts w:cs="Huawei Sans"/>
        </w:rPr>
      </w:pPr>
      <w:r w:rsidRPr="00383667">
        <w:rPr>
          <w:rFonts w:cs="Huawei Sans"/>
        </w:rPr>
        <w:t>[R4-GigabitEthernet0/0/3] quit</w:t>
      </w:r>
    </w:p>
    <w:p w14:paraId="6E1B0A94" w14:textId="77777777" w:rsidR="00EF426E" w:rsidRPr="00383667" w:rsidRDefault="00EF426E" w:rsidP="00EF426E">
      <w:pPr>
        <w:pStyle w:val="2f3"/>
        <w:rPr>
          <w:rFonts w:cs="Huawei Sans"/>
        </w:rPr>
      </w:pPr>
      <w:r w:rsidRPr="00383667">
        <w:rPr>
          <w:rFonts w:cs="Huawei Sans"/>
        </w:rPr>
        <w:t>[R4]interface LoopBack0</w:t>
      </w:r>
    </w:p>
    <w:p w14:paraId="1E71CCAC" w14:textId="77777777" w:rsidR="00EF426E" w:rsidRPr="00383667" w:rsidRDefault="00EF426E" w:rsidP="00EF426E">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10.0.4.4 255.255.255.255</w:t>
      </w:r>
    </w:p>
    <w:p w14:paraId="0EC5B489" w14:textId="77777777" w:rsidR="00EF426E" w:rsidRPr="00383667" w:rsidRDefault="00EF426E" w:rsidP="00EF426E">
      <w:pPr>
        <w:pStyle w:val="2f3"/>
        <w:rPr>
          <w:rFonts w:cs="Huawei Sans"/>
        </w:rPr>
      </w:pPr>
      <w:r w:rsidRPr="00383667">
        <w:rPr>
          <w:rFonts w:cs="Huawei Sans"/>
        </w:rPr>
        <w:t>[R4-LoopBack0] quit</w:t>
      </w:r>
    </w:p>
    <w:p w14:paraId="3F70AC6A" w14:textId="77777777" w:rsidR="00EF426E" w:rsidRPr="00383667" w:rsidRDefault="00EF426E" w:rsidP="00EF426E">
      <w:pPr>
        <w:pStyle w:val="1e"/>
      </w:pPr>
      <w:r w:rsidRPr="00383667">
        <w:t># Configure IP addresses for GE0/0/3 and Loopback0 of R5.</w:t>
      </w:r>
    </w:p>
    <w:p w14:paraId="60932C22" w14:textId="77777777" w:rsidR="00EF426E" w:rsidRPr="00383667" w:rsidRDefault="00EF426E" w:rsidP="00EF426E">
      <w:pPr>
        <w:pStyle w:val="2f3"/>
        <w:rPr>
          <w:rFonts w:cs="Huawei Sans"/>
        </w:rPr>
      </w:pPr>
      <w:r w:rsidRPr="00383667">
        <w:rPr>
          <w:rFonts w:cs="Huawei Sans"/>
        </w:rPr>
        <w:t>[R5]interface LoopBack0</w:t>
      </w:r>
    </w:p>
    <w:p w14:paraId="0910F516" w14:textId="77777777" w:rsidR="00EF426E" w:rsidRPr="00383667" w:rsidRDefault="00EF426E" w:rsidP="00EF426E">
      <w:pPr>
        <w:pStyle w:val="2f3"/>
        <w:rPr>
          <w:rFonts w:cs="Huawei Sans"/>
        </w:rPr>
      </w:pPr>
      <w:r w:rsidRPr="00383667">
        <w:rPr>
          <w:rFonts w:cs="Huawei Sans"/>
        </w:rPr>
        <w:t xml:space="preserve">[R5-LoopBack0] </w:t>
      </w:r>
      <w:r w:rsidRPr="00497E5B">
        <w:rPr>
          <w:rFonts w:cs="Huawei Sans"/>
        </w:rPr>
        <w:t>ip</w:t>
      </w:r>
      <w:r w:rsidRPr="00383667">
        <w:rPr>
          <w:rFonts w:cs="Huawei Sans"/>
        </w:rPr>
        <w:t xml:space="preserve"> address 10.0.5.5 255.255.255.255</w:t>
      </w:r>
    </w:p>
    <w:p w14:paraId="6A971393" w14:textId="77777777" w:rsidR="00EF426E" w:rsidRPr="00383667" w:rsidRDefault="00EF426E" w:rsidP="00EF426E">
      <w:pPr>
        <w:pStyle w:val="2f3"/>
        <w:rPr>
          <w:rFonts w:cs="Huawei Sans"/>
        </w:rPr>
      </w:pPr>
      <w:r w:rsidRPr="00383667">
        <w:rPr>
          <w:rFonts w:cs="Huawei Sans"/>
        </w:rPr>
        <w:t>[R5-LoopBack0] quit</w:t>
      </w:r>
    </w:p>
    <w:p w14:paraId="40D6CC4A" w14:textId="77777777" w:rsidR="00EF426E" w:rsidRPr="00383667" w:rsidRDefault="00EF426E" w:rsidP="00EF426E">
      <w:pPr>
        <w:pStyle w:val="2f3"/>
        <w:rPr>
          <w:rFonts w:cs="Huawei Sans"/>
        </w:rPr>
      </w:pPr>
      <w:r w:rsidRPr="00383667">
        <w:rPr>
          <w:rFonts w:cs="Huawei Sans"/>
        </w:rPr>
        <w:t>[R5]interface GigabitEthernet0/0/3</w:t>
      </w:r>
    </w:p>
    <w:p w14:paraId="0B67FD37" w14:textId="77777777" w:rsidR="00EF426E" w:rsidRPr="00383667" w:rsidRDefault="00EF426E" w:rsidP="00EF426E">
      <w:pPr>
        <w:pStyle w:val="2f3"/>
        <w:rPr>
          <w:rFonts w:cs="Huawei Sans"/>
        </w:rPr>
      </w:pPr>
      <w:r w:rsidRPr="00383667">
        <w:rPr>
          <w:rFonts w:cs="Huawei Sans"/>
        </w:rPr>
        <w:t xml:space="preserve">[R5-GigabitEthernet0/0/3] </w:t>
      </w:r>
      <w:r w:rsidRPr="00497E5B">
        <w:rPr>
          <w:rFonts w:cs="Huawei Sans"/>
        </w:rPr>
        <w:t>ip</w:t>
      </w:r>
      <w:r w:rsidRPr="00383667">
        <w:rPr>
          <w:rFonts w:cs="Huawei Sans"/>
        </w:rPr>
        <w:t xml:space="preserve"> address 10.0.45.5 255.255.255.0</w:t>
      </w:r>
    </w:p>
    <w:p w14:paraId="2F69E1A7" w14:textId="77777777" w:rsidR="00EF426E" w:rsidRPr="00383667" w:rsidRDefault="00EF426E" w:rsidP="00EF426E">
      <w:pPr>
        <w:pStyle w:val="2f3"/>
        <w:rPr>
          <w:rFonts w:cs="Huawei Sans"/>
        </w:rPr>
      </w:pPr>
      <w:r w:rsidRPr="00383667">
        <w:rPr>
          <w:rFonts w:cs="Huawei Sans"/>
        </w:rPr>
        <w:t>[R5-GigabitEthernet0/0/3] quit</w:t>
      </w:r>
    </w:p>
    <w:p w14:paraId="56EC293D" w14:textId="77777777" w:rsidR="00EF426E" w:rsidRPr="00383667" w:rsidRDefault="00EF426E" w:rsidP="00EF426E">
      <w:pPr>
        <w:pStyle w:val="1e"/>
      </w:pPr>
      <w:r w:rsidRPr="00383667">
        <w:t># Create multiple loopback interfaces on R5 so that R5 can advertise the loopback routes to the BGP routing table.</w:t>
      </w:r>
    </w:p>
    <w:p w14:paraId="3CF6FB5A" w14:textId="77777777" w:rsidR="00EF426E" w:rsidRPr="00383667" w:rsidRDefault="00EF426E" w:rsidP="00EF426E">
      <w:pPr>
        <w:pStyle w:val="2f3"/>
        <w:rPr>
          <w:rFonts w:cs="Huawei Sans"/>
        </w:rPr>
      </w:pPr>
      <w:r w:rsidRPr="00383667">
        <w:rPr>
          <w:rFonts w:cs="Huawei Sans"/>
        </w:rPr>
        <w:t>[R5]interface LoopBack1</w:t>
      </w:r>
    </w:p>
    <w:p w14:paraId="6A157EA4" w14:textId="77777777" w:rsidR="00EF426E" w:rsidRPr="00383667" w:rsidRDefault="00EF426E" w:rsidP="00EF426E">
      <w:pPr>
        <w:pStyle w:val="2f3"/>
        <w:rPr>
          <w:rFonts w:cs="Huawei Sans"/>
        </w:rPr>
      </w:pPr>
      <w:r w:rsidRPr="00383667">
        <w:rPr>
          <w:rFonts w:cs="Huawei Sans"/>
        </w:rPr>
        <w:t xml:space="preserve">[R5-LoopBack1] </w:t>
      </w:r>
      <w:r w:rsidRPr="00497E5B">
        <w:rPr>
          <w:rFonts w:cs="Huawei Sans"/>
        </w:rPr>
        <w:t>ip</w:t>
      </w:r>
      <w:r w:rsidRPr="00383667">
        <w:rPr>
          <w:rFonts w:cs="Huawei Sans"/>
        </w:rPr>
        <w:t xml:space="preserve"> address 172.16.1.1 255.255.255.0</w:t>
      </w:r>
    </w:p>
    <w:p w14:paraId="55A83657" w14:textId="77777777" w:rsidR="00EF426E" w:rsidRPr="00383667" w:rsidRDefault="00EF426E" w:rsidP="00EF426E">
      <w:pPr>
        <w:pStyle w:val="2f3"/>
        <w:rPr>
          <w:rFonts w:cs="Huawei Sans"/>
        </w:rPr>
      </w:pPr>
      <w:r w:rsidRPr="00383667">
        <w:rPr>
          <w:rFonts w:cs="Huawei Sans"/>
        </w:rPr>
        <w:t>[R5-LoopBack1] quit</w:t>
      </w:r>
    </w:p>
    <w:p w14:paraId="31397C80" w14:textId="77777777" w:rsidR="00EF426E" w:rsidRPr="00383667" w:rsidRDefault="00EF426E" w:rsidP="00EF426E">
      <w:pPr>
        <w:pStyle w:val="2f3"/>
        <w:rPr>
          <w:rFonts w:cs="Huawei Sans"/>
        </w:rPr>
      </w:pPr>
      <w:r w:rsidRPr="00383667">
        <w:rPr>
          <w:rFonts w:cs="Huawei Sans"/>
        </w:rPr>
        <w:t>[R5]interface LoopBack2</w:t>
      </w:r>
    </w:p>
    <w:p w14:paraId="056A0CA0" w14:textId="77777777" w:rsidR="00EF426E" w:rsidRPr="00383667" w:rsidRDefault="00EF426E" w:rsidP="00EF426E">
      <w:pPr>
        <w:pStyle w:val="2f3"/>
        <w:rPr>
          <w:rFonts w:cs="Huawei Sans"/>
        </w:rPr>
      </w:pPr>
      <w:r w:rsidRPr="00383667">
        <w:rPr>
          <w:rFonts w:cs="Huawei Sans"/>
        </w:rPr>
        <w:t xml:space="preserve">[R5-LoopBack2] </w:t>
      </w:r>
      <w:r w:rsidRPr="00497E5B">
        <w:rPr>
          <w:rFonts w:cs="Huawei Sans"/>
        </w:rPr>
        <w:t>ip</w:t>
      </w:r>
      <w:r w:rsidRPr="00383667">
        <w:rPr>
          <w:rFonts w:cs="Huawei Sans"/>
        </w:rPr>
        <w:t xml:space="preserve"> address 172.16.2.1 255.255.255.0</w:t>
      </w:r>
    </w:p>
    <w:p w14:paraId="50730C99" w14:textId="77777777" w:rsidR="00EF426E" w:rsidRPr="00383667" w:rsidRDefault="00EF426E" w:rsidP="00EF426E">
      <w:pPr>
        <w:pStyle w:val="2f3"/>
        <w:rPr>
          <w:rFonts w:cs="Huawei Sans"/>
        </w:rPr>
      </w:pPr>
      <w:r w:rsidRPr="00383667">
        <w:rPr>
          <w:rFonts w:cs="Huawei Sans"/>
        </w:rPr>
        <w:t>[R5-LoopBack2] quit</w:t>
      </w:r>
    </w:p>
    <w:p w14:paraId="68B72571" w14:textId="77777777" w:rsidR="00EF426E" w:rsidRPr="00383667" w:rsidRDefault="00EF426E" w:rsidP="00EF426E">
      <w:pPr>
        <w:pStyle w:val="2f3"/>
        <w:rPr>
          <w:rFonts w:cs="Huawei Sans"/>
        </w:rPr>
      </w:pPr>
      <w:r w:rsidRPr="00383667">
        <w:rPr>
          <w:rFonts w:cs="Huawei Sans"/>
        </w:rPr>
        <w:t>[R5]interface LoopBack3</w:t>
      </w:r>
    </w:p>
    <w:p w14:paraId="5524546A" w14:textId="77777777" w:rsidR="00EF426E" w:rsidRPr="00383667" w:rsidRDefault="00EF426E" w:rsidP="00EF426E">
      <w:pPr>
        <w:pStyle w:val="2f3"/>
        <w:rPr>
          <w:rFonts w:cs="Huawei Sans"/>
        </w:rPr>
      </w:pPr>
      <w:r w:rsidRPr="00383667">
        <w:rPr>
          <w:rFonts w:cs="Huawei Sans"/>
        </w:rPr>
        <w:t xml:space="preserve">[R5-LoopBack3] </w:t>
      </w:r>
      <w:r w:rsidRPr="00497E5B">
        <w:rPr>
          <w:rFonts w:cs="Huawei Sans"/>
        </w:rPr>
        <w:t>ip</w:t>
      </w:r>
      <w:r w:rsidRPr="00383667">
        <w:rPr>
          <w:rFonts w:cs="Huawei Sans"/>
        </w:rPr>
        <w:t xml:space="preserve"> address 172.16.3.1 255.255.255.0</w:t>
      </w:r>
    </w:p>
    <w:p w14:paraId="6DC743B7" w14:textId="77777777" w:rsidR="00EF426E" w:rsidRPr="00383667" w:rsidRDefault="00EF426E" w:rsidP="00EF426E">
      <w:pPr>
        <w:pStyle w:val="2f3"/>
        <w:rPr>
          <w:rFonts w:cs="Huawei Sans"/>
        </w:rPr>
      </w:pPr>
      <w:r w:rsidRPr="00383667">
        <w:rPr>
          <w:rFonts w:cs="Huawei Sans"/>
        </w:rPr>
        <w:t>[R5-LoopBack3] quit</w:t>
      </w:r>
    </w:p>
    <w:p w14:paraId="107DC230" w14:textId="77777777" w:rsidR="00EF426E" w:rsidRPr="00383667" w:rsidRDefault="00EF426E" w:rsidP="00EF426E">
      <w:pPr>
        <w:pStyle w:val="2f3"/>
        <w:rPr>
          <w:rFonts w:cs="Huawei Sans"/>
        </w:rPr>
      </w:pPr>
      <w:r w:rsidRPr="00383667">
        <w:rPr>
          <w:rFonts w:cs="Huawei Sans"/>
        </w:rPr>
        <w:t>[R5]interface LoopBack4</w:t>
      </w:r>
    </w:p>
    <w:p w14:paraId="438F64E8" w14:textId="77777777" w:rsidR="00EF426E" w:rsidRPr="00383667" w:rsidRDefault="00EF426E" w:rsidP="00EF426E">
      <w:pPr>
        <w:pStyle w:val="2f3"/>
        <w:rPr>
          <w:rFonts w:cs="Huawei Sans"/>
        </w:rPr>
      </w:pPr>
      <w:r w:rsidRPr="00383667">
        <w:rPr>
          <w:rFonts w:cs="Huawei Sans"/>
        </w:rPr>
        <w:t xml:space="preserve">[R5-LoopBack4] </w:t>
      </w:r>
      <w:r w:rsidRPr="00497E5B">
        <w:rPr>
          <w:rFonts w:cs="Huawei Sans"/>
        </w:rPr>
        <w:t>ip</w:t>
      </w:r>
      <w:r w:rsidRPr="00383667">
        <w:rPr>
          <w:rFonts w:cs="Huawei Sans"/>
        </w:rPr>
        <w:t xml:space="preserve"> address 172.16.4.1 255.255.255.0</w:t>
      </w:r>
    </w:p>
    <w:p w14:paraId="6F1EFE55" w14:textId="77777777" w:rsidR="00EF426E" w:rsidRPr="00383667" w:rsidRDefault="00EF426E" w:rsidP="00EF426E">
      <w:pPr>
        <w:pStyle w:val="2f3"/>
        <w:rPr>
          <w:rFonts w:cs="Huawei Sans"/>
        </w:rPr>
      </w:pPr>
      <w:r w:rsidRPr="00383667">
        <w:rPr>
          <w:rFonts w:cs="Huawei Sans"/>
        </w:rPr>
        <w:t>[R5-LoopBack4] quit</w:t>
      </w:r>
    </w:p>
    <w:p w14:paraId="64D7F677" w14:textId="77777777" w:rsidR="00EF426E" w:rsidRPr="00383667" w:rsidRDefault="00EF426E" w:rsidP="00EF426E">
      <w:pPr>
        <w:pStyle w:val="1e"/>
      </w:pPr>
      <w:r w:rsidRPr="00383667">
        <w:lastRenderedPageBreak/>
        <w:t># On R2 and R4, ping the IP addresses of the interconnected devices to test the connectivity.</w:t>
      </w:r>
    </w:p>
    <w:p w14:paraId="4C171F20" w14:textId="77777777" w:rsidR="00EF426E" w:rsidRPr="00383667" w:rsidRDefault="00EF426E" w:rsidP="00EF426E">
      <w:pPr>
        <w:pStyle w:val="2f3"/>
        <w:rPr>
          <w:rFonts w:cs="Huawei Sans"/>
        </w:rPr>
      </w:pPr>
      <w:r w:rsidRPr="00383667">
        <w:rPr>
          <w:rFonts w:cs="Huawei Sans"/>
        </w:rPr>
        <w:t>&lt;R2&gt;ping -c 1 10.0.12.1</w:t>
      </w:r>
    </w:p>
    <w:p w14:paraId="2E11FE0B" w14:textId="77777777" w:rsidR="00EF426E" w:rsidRPr="00383667" w:rsidRDefault="00EF426E" w:rsidP="00EF426E">
      <w:pPr>
        <w:pStyle w:val="2f3"/>
        <w:rPr>
          <w:rFonts w:cs="Huawei Sans"/>
        </w:rPr>
      </w:pPr>
      <w:r w:rsidRPr="00383667">
        <w:rPr>
          <w:rFonts w:cs="Huawei Sans"/>
        </w:rPr>
        <w:t xml:space="preserve">  PING 10.0.12.1: 56  data bytes, press CTRL_C to break</w:t>
      </w:r>
    </w:p>
    <w:p w14:paraId="034BC9A9" w14:textId="77777777" w:rsidR="00EF426E" w:rsidRPr="00383667" w:rsidRDefault="00EF426E" w:rsidP="00EF426E">
      <w:pPr>
        <w:pStyle w:val="2f3"/>
        <w:rPr>
          <w:rFonts w:cs="Huawei Sans"/>
        </w:rPr>
      </w:pPr>
      <w:r w:rsidRPr="00383667">
        <w:rPr>
          <w:rFonts w:cs="Huawei Sans"/>
        </w:rPr>
        <w:t xml:space="preserve">    Reply from 10.0.12.1: bytes=56 Sequence=1 ttl=255 time=80 ms</w:t>
      </w:r>
    </w:p>
    <w:p w14:paraId="0D840DD2" w14:textId="77777777" w:rsidR="00EF426E" w:rsidRPr="00383667" w:rsidRDefault="00EF426E" w:rsidP="00EF426E">
      <w:pPr>
        <w:pStyle w:val="2f3"/>
        <w:rPr>
          <w:rFonts w:cs="Huawei Sans"/>
        </w:rPr>
      </w:pPr>
    </w:p>
    <w:p w14:paraId="1E12F853" w14:textId="77777777" w:rsidR="00EF426E" w:rsidRPr="00383667" w:rsidRDefault="00EF426E" w:rsidP="00EF426E">
      <w:pPr>
        <w:pStyle w:val="2f3"/>
        <w:rPr>
          <w:rFonts w:cs="Huawei Sans"/>
        </w:rPr>
      </w:pPr>
      <w:r w:rsidRPr="00383667">
        <w:rPr>
          <w:rFonts w:cs="Huawei Sans"/>
        </w:rPr>
        <w:t xml:space="preserve">  --- 10.0.12.1 ping statistics ---</w:t>
      </w:r>
    </w:p>
    <w:p w14:paraId="58CD5A1F" w14:textId="77777777" w:rsidR="00EF426E" w:rsidRPr="00383667" w:rsidRDefault="00EF426E" w:rsidP="00EF426E">
      <w:pPr>
        <w:pStyle w:val="2f3"/>
        <w:rPr>
          <w:rFonts w:cs="Huawei Sans"/>
        </w:rPr>
      </w:pPr>
      <w:r w:rsidRPr="00383667">
        <w:rPr>
          <w:rFonts w:cs="Huawei Sans"/>
        </w:rPr>
        <w:t xml:space="preserve">    1 packet(s) transmitted</w:t>
      </w:r>
    </w:p>
    <w:p w14:paraId="59074C86" w14:textId="77777777" w:rsidR="00EF426E" w:rsidRPr="00383667" w:rsidRDefault="00EF426E" w:rsidP="00EF426E">
      <w:pPr>
        <w:pStyle w:val="2f3"/>
        <w:rPr>
          <w:rFonts w:cs="Huawei Sans"/>
        </w:rPr>
      </w:pPr>
      <w:r w:rsidRPr="00383667">
        <w:rPr>
          <w:rFonts w:cs="Huawei Sans"/>
        </w:rPr>
        <w:t xml:space="preserve">    1 packet(s) received</w:t>
      </w:r>
    </w:p>
    <w:p w14:paraId="080F94CA" w14:textId="77777777" w:rsidR="00EF426E" w:rsidRPr="00383667" w:rsidRDefault="00EF426E" w:rsidP="00EF426E">
      <w:pPr>
        <w:pStyle w:val="2f3"/>
        <w:rPr>
          <w:rFonts w:cs="Huawei Sans"/>
        </w:rPr>
      </w:pPr>
      <w:r w:rsidRPr="00383667">
        <w:rPr>
          <w:rFonts w:cs="Huawei Sans"/>
        </w:rPr>
        <w:t xml:space="preserve">    0.00% packet loss</w:t>
      </w:r>
    </w:p>
    <w:p w14:paraId="58CBB04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80/80/80 ms</w:t>
      </w:r>
    </w:p>
    <w:p w14:paraId="19362B53" w14:textId="77777777" w:rsidR="00EF426E" w:rsidRPr="00383667" w:rsidRDefault="00EF426E" w:rsidP="00EF426E">
      <w:pPr>
        <w:pStyle w:val="2f3"/>
        <w:rPr>
          <w:rFonts w:cs="Huawei Sans"/>
        </w:rPr>
      </w:pPr>
    </w:p>
    <w:p w14:paraId="4E28C3FA" w14:textId="77777777" w:rsidR="00EF426E" w:rsidRPr="00383667" w:rsidRDefault="00EF426E" w:rsidP="00EF426E">
      <w:pPr>
        <w:pStyle w:val="2f3"/>
        <w:rPr>
          <w:rFonts w:cs="Huawei Sans"/>
        </w:rPr>
      </w:pPr>
      <w:r w:rsidRPr="00383667">
        <w:rPr>
          <w:rFonts w:cs="Huawei Sans"/>
        </w:rPr>
        <w:t>&lt;R2&gt;ping -c 1 10.0.23.3</w:t>
      </w:r>
    </w:p>
    <w:p w14:paraId="0CF329D6" w14:textId="77777777" w:rsidR="00EF426E" w:rsidRPr="00383667" w:rsidRDefault="00EF426E" w:rsidP="00EF426E">
      <w:pPr>
        <w:pStyle w:val="2f3"/>
        <w:rPr>
          <w:rFonts w:cs="Huawei Sans"/>
        </w:rPr>
      </w:pPr>
      <w:r w:rsidRPr="00383667">
        <w:rPr>
          <w:rFonts w:cs="Huawei Sans"/>
        </w:rPr>
        <w:t xml:space="preserve">  PING 10.0.23.3: 56  data bytes, press CTRL_C to break</w:t>
      </w:r>
    </w:p>
    <w:p w14:paraId="6798AC50" w14:textId="77777777" w:rsidR="00EF426E" w:rsidRPr="00383667" w:rsidRDefault="00EF426E" w:rsidP="00EF426E">
      <w:pPr>
        <w:pStyle w:val="2f3"/>
        <w:rPr>
          <w:rFonts w:cs="Huawei Sans"/>
        </w:rPr>
      </w:pPr>
      <w:r w:rsidRPr="00383667">
        <w:rPr>
          <w:rFonts w:cs="Huawei Sans"/>
        </w:rPr>
        <w:t xml:space="preserve">    Reply from 10.0.23.3: bytes=56 Sequence=1 ttl=255 time=20 ms</w:t>
      </w:r>
    </w:p>
    <w:p w14:paraId="67177464" w14:textId="77777777" w:rsidR="00EF426E" w:rsidRPr="00383667" w:rsidRDefault="00EF426E" w:rsidP="00EF426E">
      <w:pPr>
        <w:pStyle w:val="2f3"/>
        <w:rPr>
          <w:rFonts w:cs="Huawei Sans"/>
        </w:rPr>
      </w:pPr>
    </w:p>
    <w:p w14:paraId="09D91FC9" w14:textId="77777777" w:rsidR="00EF426E" w:rsidRPr="00383667" w:rsidRDefault="00EF426E" w:rsidP="00EF426E">
      <w:pPr>
        <w:pStyle w:val="2f3"/>
        <w:rPr>
          <w:rFonts w:cs="Huawei Sans"/>
        </w:rPr>
      </w:pPr>
      <w:r w:rsidRPr="00383667">
        <w:rPr>
          <w:rFonts w:cs="Huawei Sans"/>
        </w:rPr>
        <w:t xml:space="preserve">  --- 10.0.23.3 ping statistics ---</w:t>
      </w:r>
    </w:p>
    <w:p w14:paraId="69A5145E" w14:textId="77777777" w:rsidR="00EF426E" w:rsidRPr="00383667" w:rsidRDefault="00EF426E" w:rsidP="00EF426E">
      <w:pPr>
        <w:pStyle w:val="2f3"/>
        <w:rPr>
          <w:rFonts w:cs="Huawei Sans"/>
        </w:rPr>
      </w:pPr>
      <w:r w:rsidRPr="00383667">
        <w:rPr>
          <w:rFonts w:cs="Huawei Sans"/>
        </w:rPr>
        <w:t xml:space="preserve">    1 packet(s) transmitted</w:t>
      </w:r>
    </w:p>
    <w:p w14:paraId="7D0B5CBF" w14:textId="77777777" w:rsidR="00EF426E" w:rsidRPr="00383667" w:rsidRDefault="00EF426E" w:rsidP="00EF426E">
      <w:pPr>
        <w:pStyle w:val="2f3"/>
        <w:rPr>
          <w:rFonts w:cs="Huawei Sans"/>
        </w:rPr>
      </w:pPr>
      <w:r w:rsidRPr="00383667">
        <w:rPr>
          <w:rFonts w:cs="Huawei Sans"/>
        </w:rPr>
        <w:t xml:space="preserve">    1 packet(s) received</w:t>
      </w:r>
    </w:p>
    <w:p w14:paraId="37F1FC3B" w14:textId="77777777" w:rsidR="00EF426E" w:rsidRPr="00383667" w:rsidRDefault="00EF426E" w:rsidP="00EF426E">
      <w:pPr>
        <w:pStyle w:val="2f3"/>
        <w:rPr>
          <w:rFonts w:cs="Huawei Sans"/>
        </w:rPr>
      </w:pPr>
      <w:r w:rsidRPr="00383667">
        <w:rPr>
          <w:rFonts w:cs="Huawei Sans"/>
        </w:rPr>
        <w:t xml:space="preserve">    0.00% packet loss</w:t>
      </w:r>
    </w:p>
    <w:p w14:paraId="59662C3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20/20/20 ms</w:t>
      </w:r>
    </w:p>
    <w:p w14:paraId="3FBA1597" w14:textId="77777777" w:rsidR="00EF426E" w:rsidRPr="00383667" w:rsidRDefault="00EF426E" w:rsidP="00EF426E">
      <w:pPr>
        <w:pStyle w:val="2f3"/>
        <w:rPr>
          <w:rFonts w:cs="Huawei Sans"/>
        </w:rPr>
      </w:pPr>
    </w:p>
    <w:p w14:paraId="60DB07C3" w14:textId="77777777" w:rsidR="00EF426E" w:rsidRPr="00383667" w:rsidRDefault="00EF426E" w:rsidP="00EF426E">
      <w:pPr>
        <w:pStyle w:val="2f3"/>
        <w:rPr>
          <w:rFonts w:cs="Huawei Sans"/>
        </w:rPr>
      </w:pPr>
      <w:r w:rsidRPr="00383667">
        <w:rPr>
          <w:rFonts w:cs="Huawei Sans"/>
        </w:rPr>
        <w:t>&lt;R4&gt;ping -c 1 10.0.34.3</w:t>
      </w:r>
    </w:p>
    <w:p w14:paraId="4DC5AFBC" w14:textId="77777777" w:rsidR="00EF426E" w:rsidRPr="00383667" w:rsidRDefault="00EF426E" w:rsidP="00EF426E">
      <w:pPr>
        <w:pStyle w:val="2f3"/>
        <w:rPr>
          <w:rFonts w:cs="Huawei Sans"/>
        </w:rPr>
      </w:pPr>
      <w:r w:rsidRPr="00383667">
        <w:rPr>
          <w:rFonts w:cs="Huawei Sans"/>
        </w:rPr>
        <w:t xml:space="preserve">  PING 10.0.34.3: 56  data bytes, press CTRL_C to break</w:t>
      </w:r>
    </w:p>
    <w:p w14:paraId="33F3AEB7" w14:textId="77777777" w:rsidR="00EF426E" w:rsidRPr="00383667" w:rsidRDefault="00EF426E" w:rsidP="00EF426E">
      <w:pPr>
        <w:pStyle w:val="2f3"/>
        <w:rPr>
          <w:rFonts w:cs="Huawei Sans"/>
        </w:rPr>
      </w:pPr>
      <w:r w:rsidRPr="00383667">
        <w:rPr>
          <w:rFonts w:cs="Huawei Sans"/>
        </w:rPr>
        <w:t xml:space="preserve">    Reply from 10.0.34.3: bytes=56 Sequence=1 ttl=255 time=50 ms</w:t>
      </w:r>
    </w:p>
    <w:p w14:paraId="26828025" w14:textId="77777777" w:rsidR="00EF426E" w:rsidRPr="00383667" w:rsidRDefault="00EF426E" w:rsidP="00EF426E">
      <w:pPr>
        <w:pStyle w:val="2f3"/>
        <w:rPr>
          <w:rFonts w:cs="Huawei Sans"/>
        </w:rPr>
      </w:pPr>
    </w:p>
    <w:p w14:paraId="777AC0DD" w14:textId="77777777" w:rsidR="00EF426E" w:rsidRPr="00383667" w:rsidRDefault="00EF426E" w:rsidP="00EF426E">
      <w:pPr>
        <w:pStyle w:val="2f3"/>
        <w:rPr>
          <w:rFonts w:cs="Huawei Sans"/>
        </w:rPr>
      </w:pPr>
      <w:r w:rsidRPr="00383667">
        <w:rPr>
          <w:rFonts w:cs="Huawei Sans"/>
        </w:rPr>
        <w:t xml:space="preserve">  --- 10.0.34.3 ping statistics ---</w:t>
      </w:r>
    </w:p>
    <w:p w14:paraId="3B45CBAE" w14:textId="77777777" w:rsidR="00EF426E" w:rsidRPr="00383667" w:rsidRDefault="00EF426E" w:rsidP="00EF426E">
      <w:pPr>
        <w:pStyle w:val="2f3"/>
        <w:rPr>
          <w:rFonts w:cs="Huawei Sans"/>
        </w:rPr>
      </w:pPr>
      <w:r w:rsidRPr="00383667">
        <w:rPr>
          <w:rFonts w:cs="Huawei Sans"/>
        </w:rPr>
        <w:t xml:space="preserve">    1 packet(s) transmitted</w:t>
      </w:r>
    </w:p>
    <w:p w14:paraId="7FA3B38A" w14:textId="77777777" w:rsidR="00EF426E" w:rsidRPr="00383667" w:rsidRDefault="00EF426E" w:rsidP="00EF426E">
      <w:pPr>
        <w:pStyle w:val="2f3"/>
        <w:rPr>
          <w:rFonts w:cs="Huawei Sans"/>
        </w:rPr>
      </w:pPr>
      <w:r w:rsidRPr="00383667">
        <w:rPr>
          <w:rFonts w:cs="Huawei Sans"/>
        </w:rPr>
        <w:t xml:space="preserve">    1 packet(s) received</w:t>
      </w:r>
    </w:p>
    <w:p w14:paraId="462BB376" w14:textId="77777777" w:rsidR="00EF426E" w:rsidRPr="00383667" w:rsidRDefault="00EF426E" w:rsidP="00EF426E">
      <w:pPr>
        <w:pStyle w:val="2f3"/>
        <w:rPr>
          <w:rFonts w:cs="Huawei Sans"/>
        </w:rPr>
      </w:pPr>
      <w:r w:rsidRPr="00383667">
        <w:rPr>
          <w:rFonts w:cs="Huawei Sans"/>
        </w:rPr>
        <w:t xml:space="preserve">    0.00% packet loss</w:t>
      </w:r>
    </w:p>
    <w:p w14:paraId="1590994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50/50/50 ms</w:t>
      </w:r>
    </w:p>
    <w:p w14:paraId="6755D3DF" w14:textId="77777777" w:rsidR="00EF426E" w:rsidRPr="00383667" w:rsidRDefault="00EF426E" w:rsidP="00EF426E">
      <w:pPr>
        <w:pStyle w:val="2f3"/>
        <w:rPr>
          <w:rFonts w:cs="Huawei Sans"/>
        </w:rPr>
      </w:pPr>
    </w:p>
    <w:p w14:paraId="62ADF4FD" w14:textId="77777777" w:rsidR="00EF426E" w:rsidRPr="00383667" w:rsidRDefault="00EF426E" w:rsidP="00EF426E">
      <w:pPr>
        <w:pStyle w:val="2f3"/>
        <w:rPr>
          <w:rFonts w:cs="Huawei Sans"/>
        </w:rPr>
      </w:pPr>
      <w:r w:rsidRPr="00383667">
        <w:rPr>
          <w:rFonts w:cs="Huawei Sans"/>
        </w:rPr>
        <w:t>&lt;R4&gt;ping -c 1 10.0.45.5</w:t>
      </w:r>
    </w:p>
    <w:p w14:paraId="469C8C17" w14:textId="77777777" w:rsidR="00EF426E" w:rsidRPr="00383667" w:rsidRDefault="00EF426E" w:rsidP="00EF426E">
      <w:pPr>
        <w:pStyle w:val="2f3"/>
        <w:rPr>
          <w:rFonts w:cs="Huawei Sans"/>
        </w:rPr>
      </w:pPr>
      <w:r w:rsidRPr="00383667">
        <w:rPr>
          <w:rFonts w:cs="Huawei Sans"/>
        </w:rPr>
        <w:t xml:space="preserve">  PING 10.0.45.5: 56  data bytes, press CTRL_C to break</w:t>
      </w:r>
    </w:p>
    <w:p w14:paraId="7EB723B2" w14:textId="77777777" w:rsidR="00EF426E" w:rsidRPr="00383667" w:rsidRDefault="00EF426E" w:rsidP="00EF426E">
      <w:pPr>
        <w:pStyle w:val="2f3"/>
        <w:rPr>
          <w:rFonts w:cs="Huawei Sans"/>
        </w:rPr>
      </w:pPr>
      <w:r w:rsidRPr="00383667">
        <w:rPr>
          <w:rFonts w:cs="Huawei Sans"/>
        </w:rPr>
        <w:t xml:space="preserve">    Reply from 10.0.45.5: bytes=56 Sequence=1 ttl=255 time=30 ms</w:t>
      </w:r>
    </w:p>
    <w:p w14:paraId="52E15F98" w14:textId="77777777" w:rsidR="00EF426E" w:rsidRPr="00383667" w:rsidRDefault="00EF426E" w:rsidP="00EF426E">
      <w:pPr>
        <w:pStyle w:val="2f3"/>
        <w:rPr>
          <w:rFonts w:cs="Huawei Sans"/>
        </w:rPr>
      </w:pPr>
    </w:p>
    <w:p w14:paraId="2B1D34D8" w14:textId="77777777" w:rsidR="00EF426E" w:rsidRPr="00383667" w:rsidRDefault="00EF426E" w:rsidP="00EF426E">
      <w:pPr>
        <w:pStyle w:val="2f3"/>
        <w:rPr>
          <w:rFonts w:cs="Huawei Sans"/>
        </w:rPr>
      </w:pPr>
      <w:r w:rsidRPr="00383667">
        <w:rPr>
          <w:rFonts w:cs="Huawei Sans"/>
        </w:rPr>
        <w:t xml:space="preserve">  --- 10.0.45.5 ping statistics ---</w:t>
      </w:r>
    </w:p>
    <w:p w14:paraId="1A810828" w14:textId="77777777" w:rsidR="00EF426E" w:rsidRPr="00383667" w:rsidRDefault="00EF426E" w:rsidP="00EF426E">
      <w:pPr>
        <w:pStyle w:val="2f3"/>
        <w:rPr>
          <w:rFonts w:cs="Huawei Sans"/>
        </w:rPr>
      </w:pPr>
      <w:r w:rsidRPr="00383667">
        <w:rPr>
          <w:rFonts w:cs="Huawei Sans"/>
        </w:rPr>
        <w:t xml:space="preserve">    1 packet(s) transmitted</w:t>
      </w:r>
    </w:p>
    <w:p w14:paraId="63229728" w14:textId="77777777" w:rsidR="00EF426E" w:rsidRPr="00383667" w:rsidRDefault="00EF426E" w:rsidP="00EF426E">
      <w:pPr>
        <w:pStyle w:val="2f3"/>
        <w:rPr>
          <w:rFonts w:cs="Huawei Sans"/>
        </w:rPr>
      </w:pPr>
      <w:r w:rsidRPr="00383667">
        <w:rPr>
          <w:rFonts w:cs="Huawei Sans"/>
        </w:rPr>
        <w:t xml:space="preserve">    1 packet(s) received</w:t>
      </w:r>
    </w:p>
    <w:p w14:paraId="410DD550" w14:textId="77777777" w:rsidR="00EF426E" w:rsidRPr="00383667" w:rsidRDefault="00EF426E" w:rsidP="00EF426E">
      <w:pPr>
        <w:pStyle w:val="2f3"/>
        <w:rPr>
          <w:rFonts w:cs="Huawei Sans"/>
        </w:rPr>
      </w:pPr>
      <w:r w:rsidRPr="00383667">
        <w:rPr>
          <w:rFonts w:cs="Huawei Sans"/>
        </w:rPr>
        <w:t xml:space="preserve">    0.00% packet loss</w:t>
      </w:r>
    </w:p>
    <w:p w14:paraId="4ABD3A9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30/30/30 ms</w:t>
      </w:r>
    </w:p>
    <w:p w14:paraId="70EAE04E" w14:textId="77777777" w:rsidR="00EF426E" w:rsidRPr="00383667" w:rsidRDefault="00EF426E" w:rsidP="00604E8C">
      <w:pPr>
        <w:pStyle w:val="30"/>
        <w:ind w:left="1032" w:hanging="278"/>
        <w:outlineLvl w:val="9"/>
        <w:rPr>
          <w:rFonts w:cs="Huawei Sans"/>
        </w:rPr>
      </w:pPr>
      <w:r w:rsidRPr="00383667">
        <w:rPr>
          <w:rFonts w:cs="Huawei Sans"/>
        </w:rPr>
        <w:t>Configure OSPF in AS 64512.</w:t>
      </w:r>
    </w:p>
    <w:p w14:paraId="7DAC1268" w14:textId="77777777" w:rsidR="00EF426E" w:rsidRPr="00383667" w:rsidRDefault="00EF426E" w:rsidP="00EF426E">
      <w:pPr>
        <w:pStyle w:val="1e"/>
      </w:pPr>
      <w:r w:rsidRPr="00383667">
        <w:t>Configure R2, R3, and R4 use the IP addresses of Loopback0 as their router IDs, and activate OSPF on the interconnection interfaces (excluding the interfaces connected to external ASs) and Loopback0 interfaces.</w:t>
      </w:r>
    </w:p>
    <w:p w14:paraId="57F9C291" w14:textId="77777777" w:rsidR="00EF426E" w:rsidRPr="00383667" w:rsidRDefault="00EF426E" w:rsidP="00EF426E">
      <w:pPr>
        <w:ind w:left="1021"/>
        <w:rPr>
          <w:rFonts w:ascii="Huawei Sans" w:hAnsi="Huawei Sans" w:cs="Huawei Sans"/>
        </w:rPr>
      </w:pPr>
      <w:r w:rsidRPr="00383667">
        <w:rPr>
          <w:rFonts w:ascii="Huawei Sans" w:hAnsi="Huawei Sans" w:cs="Huawei Sans"/>
        </w:rPr>
        <w:t># Configure R2, and activate OSPF on Loopback0 and GE0/0/2.</w:t>
      </w:r>
    </w:p>
    <w:p w14:paraId="23AA133D" w14:textId="77777777" w:rsidR="00EF426E" w:rsidRPr="00383667" w:rsidRDefault="00EF426E" w:rsidP="00EF426E">
      <w:pPr>
        <w:pStyle w:val="2f3"/>
        <w:rPr>
          <w:rFonts w:cs="Huawei Sans"/>
        </w:rPr>
      </w:pPr>
      <w:r w:rsidRPr="00383667">
        <w:rPr>
          <w:rFonts w:cs="Huawei Sans"/>
        </w:rPr>
        <w:t>[R2]</w:t>
      </w:r>
      <w:r w:rsidRPr="00497E5B">
        <w:rPr>
          <w:rFonts w:cs="Huawei Sans"/>
        </w:rPr>
        <w:t>ospf</w:t>
      </w:r>
      <w:r w:rsidRPr="00383667">
        <w:rPr>
          <w:rFonts w:cs="Huawei Sans"/>
        </w:rPr>
        <w:t xml:space="preserve"> 1 router-id 10.0.2.2</w:t>
      </w:r>
    </w:p>
    <w:p w14:paraId="4EB0C77A" w14:textId="77777777" w:rsidR="00EF426E" w:rsidRPr="00383667" w:rsidRDefault="00EF426E" w:rsidP="00EF426E">
      <w:pPr>
        <w:pStyle w:val="2f3"/>
        <w:rPr>
          <w:rFonts w:cs="Huawei Sans"/>
        </w:rPr>
      </w:pPr>
      <w:r w:rsidRPr="00383667">
        <w:rPr>
          <w:rFonts w:cs="Huawei Sans"/>
        </w:rPr>
        <w:t>[R2-ospf-1] area 0.0.0.0</w:t>
      </w:r>
    </w:p>
    <w:p w14:paraId="6EE175A0" w14:textId="77777777" w:rsidR="00EF426E" w:rsidRPr="00383667" w:rsidRDefault="00EF426E" w:rsidP="00EF426E">
      <w:pPr>
        <w:pStyle w:val="2f3"/>
        <w:rPr>
          <w:rFonts w:cs="Huawei Sans"/>
        </w:rPr>
      </w:pPr>
      <w:r w:rsidRPr="00383667">
        <w:rPr>
          <w:rFonts w:cs="Huawei Sans"/>
        </w:rPr>
        <w:t>[R2-ospf-1-area-0.0.0.0] network 10.0.2.2 0.0.0.0</w:t>
      </w:r>
    </w:p>
    <w:p w14:paraId="5A6A60F4" w14:textId="77777777" w:rsidR="00EF426E" w:rsidRPr="00383667" w:rsidRDefault="00EF426E" w:rsidP="00EF426E">
      <w:pPr>
        <w:pStyle w:val="2f3"/>
        <w:rPr>
          <w:rFonts w:cs="Huawei Sans"/>
        </w:rPr>
      </w:pPr>
      <w:r w:rsidRPr="00383667">
        <w:rPr>
          <w:rFonts w:cs="Huawei Sans"/>
        </w:rPr>
        <w:t>[R2-ospf-1-area-0.0.0.0] network 10.0.23.2 0.0.0.0</w:t>
      </w:r>
    </w:p>
    <w:p w14:paraId="3E1644C9" w14:textId="77777777" w:rsidR="00EF426E" w:rsidRPr="00383667" w:rsidRDefault="00EF426E" w:rsidP="00EF426E">
      <w:pPr>
        <w:pStyle w:val="2f3"/>
        <w:rPr>
          <w:rFonts w:cs="Huawei Sans"/>
        </w:rPr>
      </w:pPr>
      <w:r w:rsidRPr="00383667">
        <w:rPr>
          <w:rFonts w:cs="Huawei Sans"/>
        </w:rPr>
        <w:lastRenderedPageBreak/>
        <w:t>[R2-ospf-1-area-0.0.0.0] quit</w:t>
      </w:r>
    </w:p>
    <w:p w14:paraId="7759AC2E" w14:textId="77777777" w:rsidR="00EF426E" w:rsidRPr="00383667" w:rsidRDefault="00EF426E" w:rsidP="00EF426E">
      <w:pPr>
        <w:pStyle w:val="2f3"/>
        <w:rPr>
          <w:rFonts w:cs="Huawei Sans"/>
        </w:rPr>
      </w:pPr>
      <w:r w:rsidRPr="00383667">
        <w:rPr>
          <w:rFonts w:cs="Huawei Sans"/>
        </w:rPr>
        <w:t>[R2-ospf-1] quit</w:t>
      </w:r>
    </w:p>
    <w:p w14:paraId="2385F8AB" w14:textId="77777777" w:rsidR="00EF426E" w:rsidRPr="00383667" w:rsidRDefault="00EF426E" w:rsidP="00EF426E">
      <w:pPr>
        <w:ind w:left="1021"/>
        <w:rPr>
          <w:rFonts w:ascii="Huawei Sans" w:hAnsi="Huawei Sans" w:cs="Huawei Sans"/>
        </w:rPr>
      </w:pPr>
      <w:r w:rsidRPr="00383667">
        <w:rPr>
          <w:rFonts w:ascii="Huawei Sans" w:hAnsi="Huawei Sans" w:cs="Huawei Sans"/>
        </w:rPr>
        <w:t># Configure R3, and activate OSPF on Loopback0, GE0/0/2, and GE0/0/3.</w:t>
      </w:r>
    </w:p>
    <w:p w14:paraId="65A189F1" w14:textId="77777777" w:rsidR="00EF426E" w:rsidRPr="00383667" w:rsidRDefault="00EF426E" w:rsidP="00EF426E">
      <w:pPr>
        <w:pStyle w:val="2f3"/>
        <w:rPr>
          <w:rFonts w:cs="Huawei Sans"/>
        </w:rPr>
      </w:pPr>
      <w:r w:rsidRPr="00383667">
        <w:rPr>
          <w:rFonts w:cs="Huawei Sans"/>
        </w:rPr>
        <w:t>[R3]</w:t>
      </w:r>
      <w:r w:rsidRPr="00497E5B">
        <w:rPr>
          <w:rFonts w:cs="Huawei Sans"/>
        </w:rPr>
        <w:t>ospf</w:t>
      </w:r>
      <w:r w:rsidRPr="00383667">
        <w:rPr>
          <w:rFonts w:cs="Huawei Sans"/>
        </w:rPr>
        <w:t xml:space="preserve"> 1 router-id 10.0.3.3</w:t>
      </w:r>
    </w:p>
    <w:p w14:paraId="0135C9E2" w14:textId="77777777" w:rsidR="00EF426E" w:rsidRPr="00383667" w:rsidRDefault="00EF426E" w:rsidP="00EF426E">
      <w:pPr>
        <w:pStyle w:val="2f3"/>
        <w:rPr>
          <w:rFonts w:cs="Huawei Sans"/>
        </w:rPr>
      </w:pPr>
      <w:r w:rsidRPr="00383667">
        <w:rPr>
          <w:rFonts w:cs="Huawei Sans"/>
        </w:rPr>
        <w:t>[R3-ospf-1] area 0.0.0.0</w:t>
      </w:r>
    </w:p>
    <w:p w14:paraId="078E82BA" w14:textId="77777777" w:rsidR="00EF426E" w:rsidRPr="00383667" w:rsidRDefault="00EF426E" w:rsidP="00EF426E">
      <w:pPr>
        <w:pStyle w:val="2f3"/>
        <w:rPr>
          <w:rFonts w:cs="Huawei Sans"/>
        </w:rPr>
      </w:pPr>
      <w:r w:rsidRPr="00383667">
        <w:rPr>
          <w:rFonts w:cs="Huawei Sans"/>
        </w:rPr>
        <w:t>[R3-ospf-1-area-0.0.0.0] network 10.0.3.3 0.0.0.0</w:t>
      </w:r>
    </w:p>
    <w:p w14:paraId="0139BFB7" w14:textId="77777777" w:rsidR="00EF426E" w:rsidRPr="00383667" w:rsidRDefault="00EF426E" w:rsidP="00EF426E">
      <w:pPr>
        <w:pStyle w:val="2f3"/>
        <w:rPr>
          <w:rFonts w:cs="Huawei Sans"/>
        </w:rPr>
      </w:pPr>
      <w:r w:rsidRPr="00383667">
        <w:rPr>
          <w:rFonts w:cs="Huawei Sans"/>
        </w:rPr>
        <w:t>[R3-ospf-1-area-0.0.0.0] network 10.0.23.3 0.0.0.0</w:t>
      </w:r>
    </w:p>
    <w:p w14:paraId="1F7C798E" w14:textId="77777777" w:rsidR="00EF426E" w:rsidRPr="00383667" w:rsidRDefault="00EF426E" w:rsidP="00EF426E">
      <w:pPr>
        <w:pStyle w:val="2f3"/>
        <w:rPr>
          <w:rFonts w:cs="Huawei Sans"/>
        </w:rPr>
      </w:pPr>
      <w:r w:rsidRPr="00383667">
        <w:rPr>
          <w:rFonts w:cs="Huawei Sans"/>
        </w:rPr>
        <w:t xml:space="preserve">[R3-ospf-1-area-0.0.0.0] network 10.0.34.3 0.0.0.0 </w:t>
      </w:r>
    </w:p>
    <w:p w14:paraId="055002E9" w14:textId="77777777" w:rsidR="00EF426E" w:rsidRPr="00383667" w:rsidRDefault="00EF426E" w:rsidP="00EF426E">
      <w:pPr>
        <w:pStyle w:val="2f3"/>
        <w:rPr>
          <w:rFonts w:cs="Huawei Sans"/>
        </w:rPr>
      </w:pPr>
      <w:r w:rsidRPr="00383667">
        <w:rPr>
          <w:rFonts w:cs="Huawei Sans"/>
        </w:rPr>
        <w:t>[R3-ospf-1-area-0.0.0.0] quit</w:t>
      </w:r>
    </w:p>
    <w:p w14:paraId="698C6275" w14:textId="77777777" w:rsidR="00EF426E" w:rsidRPr="00383667" w:rsidRDefault="00EF426E" w:rsidP="00EF426E">
      <w:pPr>
        <w:pStyle w:val="2f3"/>
        <w:rPr>
          <w:rFonts w:cs="Huawei Sans"/>
        </w:rPr>
      </w:pPr>
      <w:r w:rsidRPr="00383667">
        <w:rPr>
          <w:rFonts w:cs="Huawei Sans"/>
        </w:rPr>
        <w:t>[R3-ospf-1] quit</w:t>
      </w:r>
    </w:p>
    <w:p w14:paraId="1E2AB521" w14:textId="77777777" w:rsidR="00EF426E" w:rsidRPr="00383667" w:rsidRDefault="00EF426E" w:rsidP="00EF426E">
      <w:pPr>
        <w:ind w:left="1021"/>
        <w:rPr>
          <w:rFonts w:ascii="Huawei Sans" w:hAnsi="Huawei Sans" w:cs="Huawei Sans"/>
        </w:rPr>
      </w:pPr>
      <w:r w:rsidRPr="00383667">
        <w:rPr>
          <w:rFonts w:ascii="Huawei Sans" w:hAnsi="Huawei Sans" w:cs="Huawei Sans"/>
        </w:rPr>
        <w:t># Configure R4, and activate OSPF on Loopback0 and GE0/0/3.</w:t>
      </w:r>
    </w:p>
    <w:p w14:paraId="6773682F" w14:textId="77777777" w:rsidR="00EF426E" w:rsidRPr="00383667" w:rsidRDefault="00EF426E" w:rsidP="00EF426E">
      <w:pPr>
        <w:pStyle w:val="2f3"/>
        <w:rPr>
          <w:rFonts w:cs="Huawei Sans"/>
        </w:rPr>
      </w:pPr>
      <w:r w:rsidRPr="00383667">
        <w:rPr>
          <w:rFonts w:cs="Huawei Sans"/>
        </w:rPr>
        <w:t>[R4]</w:t>
      </w:r>
      <w:r w:rsidRPr="00497E5B">
        <w:rPr>
          <w:rFonts w:cs="Huawei Sans"/>
        </w:rPr>
        <w:t>ospf</w:t>
      </w:r>
      <w:r w:rsidRPr="00383667">
        <w:rPr>
          <w:rFonts w:cs="Huawei Sans"/>
        </w:rPr>
        <w:t xml:space="preserve"> 1 router-id 10.0.4.4</w:t>
      </w:r>
    </w:p>
    <w:p w14:paraId="5170D1ED" w14:textId="77777777" w:rsidR="00EF426E" w:rsidRPr="00383667" w:rsidRDefault="00EF426E" w:rsidP="00EF426E">
      <w:pPr>
        <w:pStyle w:val="2f3"/>
        <w:rPr>
          <w:rFonts w:cs="Huawei Sans"/>
        </w:rPr>
      </w:pPr>
      <w:r w:rsidRPr="00383667">
        <w:rPr>
          <w:rFonts w:cs="Huawei Sans"/>
        </w:rPr>
        <w:t>[R4-ospf-1] area 0.0.0.0</w:t>
      </w:r>
    </w:p>
    <w:p w14:paraId="70325ECA" w14:textId="77777777" w:rsidR="00EF426E" w:rsidRPr="00383667" w:rsidRDefault="00EF426E" w:rsidP="00EF426E">
      <w:pPr>
        <w:pStyle w:val="2f3"/>
        <w:rPr>
          <w:rFonts w:cs="Huawei Sans"/>
        </w:rPr>
      </w:pPr>
      <w:r w:rsidRPr="00383667">
        <w:rPr>
          <w:rFonts w:cs="Huawei Sans"/>
        </w:rPr>
        <w:t>[R4-ospf-1-area-0.0.0.0] network 10.0.4.4 0.0.0.0</w:t>
      </w:r>
    </w:p>
    <w:p w14:paraId="576B6896" w14:textId="77777777" w:rsidR="00EF426E" w:rsidRPr="00383667" w:rsidRDefault="00EF426E" w:rsidP="00EF426E">
      <w:pPr>
        <w:pStyle w:val="2f3"/>
        <w:rPr>
          <w:rFonts w:cs="Huawei Sans"/>
        </w:rPr>
      </w:pPr>
      <w:r w:rsidRPr="00383667">
        <w:rPr>
          <w:rFonts w:cs="Huawei Sans"/>
        </w:rPr>
        <w:t xml:space="preserve">[R4-ospf-1-area-0.0.0.0] network 10.0.34.4 0.0.0.0 </w:t>
      </w:r>
    </w:p>
    <w:p w14:paraId="4E983069" w14:textId="77777777" w:rsidR="00EF426E" w:rsidRPr="00383667" w:rsidRDefault="00EF426E" w:rsidP="00EF426E">
      <w:pPr>
        <w:pStyle w:val="2f3"/>
        <w:rPr>
          <w:rFonts w:cs="Huawei Sans"/>
        </w:rPr>
      </w:pPr>
      <w:r w:rsidRPr="00383667">
        <w:rPr>
          <w:rFonts w:cs="Huawei Sans"/>
        </w:rPr>
        <w:t>[R4-ospf-1-area-0.0.0.0] quit</w:t>
      </w:r>
    </w:p>
    <w:p w14:paraId="3F8617E4" w14:textId="77777777" w:rsidR="00EF426E" w:rsidRPr="00383667" w:rsidRDefault="00EF426E" w:rsidP="00EF426E">
      <w:pPr>
        <w:pStyle w:val="2f3"/>
        <w:rPr>
          <w:rFonts w:cs="Huawei Sans"/>
        </w:rPr>
      </w:pPr>
      <w:r w:rsidRPr="00383667">
        <w:rPr>
          <w:rFonts w:cs="Huawei Sans"/>
        </w:rPr>
        <w:t>[R4-ospf-1] quit</w:t>
      </w:r>
    </w:p>
    <w:p w14:paraId="164F6750" w14:textId="77777777" w:rsidR="00EF426E" w:rsidRPr="00383667" w:rsidRDefault="00EF426E" w:rsidP="00EF426E">
      <w:pPr>
        <w:ind w:left="1021"/>
        <w:rPr>
          <w:rFonts w:ascii="Huawei Sans" w:hAnsi="Huawei Sans" w:cs="Huawei Sans"/>
        </w:rPr>
      </w:pPr>
      <w:r w:rsidRPr="00383667">
        <w:rPr>
          <w:rFonts w:ascii="Huawei Sans" w:hAnsi="Huawei Sans" w:cs="Huawei Sans"/>
        </w:rPr>
        <w:t># Check the brief information about OSPF neighbor relationships on R3.</w:t>
      </w:r>
    </w:p>
    <w:p w14:paraId="7F3B2799" w14:textId="77777777" w:rsidR="00EF426E" w:rsidRPr="00383667" w:rsidRDefault="00EF426E" w:rsidP="00EF426E">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peer brief </w:t>
      </w:r>
    </w:p>
    <w:p w14:paraId="1B6B19FC" w14:textId="77777777" w:rsidR="00EF426E" w:rsidRPr="00383667" w:rsidRDefault="00EF426E" w:rsidP="00EF426E">
      <w:pPr>
        <w:pStyle w:val="2f3"/>
        <w:rPr>
          <w:rFonts w:cs="Huawei Sans"/>
        </w:rPr>
      </w:pPr>
    </w:p>
    <w:p w14:paraId="76D0A6B2" w14:textId="77777777" w:rsidR="00EF426E" w:rsidRPr="00383667" w:rsidRDefault="00EF426E" w:rsidP="00EF426E">
      <w:pPr>
        <w:pStyle w:val="2f3"/>
        <w:rPr>
          <w:rFonts w:cs="Huawei Sans"/>
        </w:rPr>
      </w:pPr>
      <w:r w:rsidRPr="00383667">
        <w:rPr>
          <w:rFonts w:cs="Huawei Sans"/>
        </w:rPr>
        <w:tab/>
        <w:t xml:space="preserve"> OSPF Process 1 with Router ID 10.0.3.3</w:t>
      </w:r>
    </w:p>
    <w:p w14:paraId="3D97E5D0"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Peer Statistic Information</w:t>
      </w:r>
    </w:p>
    <w:p w14:paraId="07582CD1" w14:textId="77777777" w:rsidR="00EF426E" w:rsidRPr="00383667" w:rsidRDefault="00EF426E" w:rsidP="00EF426E">
      <w:pPr>
        <w:pStyle w:val="2f3"/>
        <w:rPr>
          <w:rFonts w:cs="Huawei Sans"/>
        </w:rPr>
      </w:pPr>
      <w:r w:rsidRPr="00383667">
        <w:rPr>
          <w:rFonts w:cs="Huawei Sans"/>
        </w:rPr>
        <w:t xml:space="preserve"> ----------------------------------------------------------------------------</w:t>
      </w:r>
    </w:p>
    <w:p w14:paraId="5CBBEFA4" w14:textId="77777777" w:rsidR="00EF426E" w:rsidRPr="00383667" w:rsidRDefault="00EF426E" w:rsidP="00EF426E">
      <w:pPr>
        <w:pStyle w:val="2f3"/>
        <w:rPr>
          <w:rFonts w:cs="Huawei Sans"/>
        </w:rPr>
      </w:pPr>
      <w:r w:rsidRPr="00383667">
        <w:rPr>
          <w:rFonts w:cs="Huawei Sans"/>
        </w:rPr>
        <w:t xml:space="preserve"> Area Id          Interface                      Neighbor id      State    </w:t>
      </w:r>
    </w:p>
    <w:p w14:paraId="30E55CBE" w14:textId="77777777" w:rsidR="00EF426E" w:rsidRPr="00383667" w:rsidRDefault="00EF426E" w:rsidP="00EF426E">
      <w:pPr>
        <w:pStyle w:val="2f3"/>
        <w:rPr>
          <w:rFonts w:cs="Huawei Sans"/>
        </w:rPr>
      </w:pPr>
      <w:r w:rsidRPr="00383667">
        <w:rPr>
          <w:rFonts w:cs="Huawei Sans"/>
        </w:rPr>
        <w:t xml:space="preserve"> 0.0.0.0          GigabitEthernet0/0/2             10.0.4.4         Full        </w:t>
      </w:r>
    </w:p>
    <w:p w14:paraId="6A23A9A8" w14:textId="77777777" w:rsidR="00EF426E" w:rsidRPr="00383667" w:rsidRDefault="00EF426E" w:rsidP="00EF426E">
      <w:pPr>
        <w:pStyle w:val="2f3"/>
        <w:rPr>
          <w:rFonts w:cs="Huawei Sans"/>
        </w:rPr>
      </w:pPr>
      <w:r w:rsidRPr="00383667">
        <w:rPr>
          <w:rFonts w:cs="Huawei Sans"/>
        </w:rPr>
        <w:t xml:space="preserve"> 0.0.0.0          GigabitEthernet0/0/3             10.0.2.2         Full        </w:t>
      </w:r>
    </w:p>
    <w:p w14:paraId="75307A8E" w14:textId="77777777" w:rsidR="00EF426E" w:rsidRPr="00383667" w:rsidRDefault="00EF426E" w:rsidP="00EF426E">
      <w:pPr>
        <w:pStyle w:val="2f3"/>
        <w:rPr>
          <w:rFonts w:cs="Huawei Sans"/>
        </w:rPr>
      </w:pPr>
      <w:r w:rsidRPr="00383667">
        <w:rPr>
          <w:rFonts w:cs="Huawei Sans"/>
        </w:rPr>
        <w:t xml:space="preserve"> ----------------------------------------------------------------------------</w:t>
      </w:r>
    </w:p>
    <w:p w14:paraId="5FDA8256" w14:textId="77777777" w:rsidR="00EF426E" w:rsidRPr="00383667" w:rsidRDefault="00EF426E" w:rsidP="00EF426E">
      <w:pPr>
        <w:ind w:left="1021"/>
        <w:rPr>
          <w:rFonts w:ascii="Huawei Sans" w:hAnsi="Huawei Sans" w:cs="Huawei Sans"/>
        </w:rPr>
      </w:pPr>
      <w:r w:rsidRPr="00383667">
        <w:rPr>
          <w:rFonts w:ascii="Huawei Sans" w:hAnsi="Huawei Sans" w:cs="Huawei Sans"/>
        </w:rPr>
        <w:t>The command output shows that R3 has established neighbor relationships with R2 and R4.</w:t>
      </w:r>
    </w:p>
    <w:p w14:paraId="57A5B670" w14:textId="77777777" w:rsidR="00EF426E" w:rsidRPr="00383667" w:rsidRDefault="00EF426E" w:rsidP="00EF426E">
      <w:pPr>
        <w:ind w:left="1021"/>
        <w:rPr>
          <w:rFonts w:ascii="Huawei Sans" w:hAnsi="Huawei Sans" w:cs="Huawei Sans"/>
        </w:rPr>
      </w:pPr>
      <w:r w:rsidRPr="00383667">
        <w:rPr>
          <w:rFonts w:ascii="Huawei Sans" w:hAnsi="Huawei Sans" w:cs="Huawei Sans"/>
        </w:rPr>
        <w:t># Check the OSPF routing table on R3.</w:t>
      </w:r>
    </w:p>
    <w:p w14:paraId="0B54D0DD" w14:textId="77777777" w:rsidR="00EF426E" w:rsidRPr="00383667" w:rsidRDefault="00EF426E" w:rsidP="00EF426E">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routing </w:t>
      </w:r>
    </w:p>
    <w:p w14:paraId="4FDD7085" w14:textId="77777777" w:rsidR="00EF426E" w:rsidRPr="00383667" w:rsidRDefault="00EF426E" w:rsidP="00EF426E">
      <w:pPr>
        <w:pStyle w:val="2f3"/>
        <w:rPr>
          <w:rFonts w:cs="Huawei Sans"/>
        </w:rPr>
      </w:pPr>
    </w:p>
    <w:p w14:paraId="7D328E08" w14:textId="77777777" w:rsidR="00EF426E" w:rsidRPr="00383667" w:rsidRDefault="00EF426E" w:rsidP="00EF426E">
      <w:pPr>
        <w:pStyle w:val="2f3"/>
        <w:rPr>
          <w:rFonts w:cs="Huawei Sans"/>
        </w:rPr>
      </w:pPr>
      <w:r w:rsidRPr="00383667">
        <w:rPr>
          <w:rFonts w:cs="Huawei Sans"/>
        </w:rPr>
        <w:tab/>
        <w:t xml:space="preserve"> OSPF Process 1 with Router ID 10.0.3.3</w:t>
      </w:r>
    </w:p>
    <w:p w14:paraId="177FC271" w14:textId="77777777" w:rsidR="00EF426E" w:rsidRPr="00383667" w:rsidRDefault="00EF426E" w:rsidP="00EF426E">
      <w:pPr>
        <w:pStyle w:val="2f3"/>
        <w:rPr>
          <w:rFonts w:cs="Huawei Sans"/>
        </w:rPr>
      </w:pPr>
      <w:r w:rsidRPr="00383667">
        <w:rPr>
          <w:rFonts w:cs="Huawei Sans"/>
        </w:rPr>
        <w:tab/>
      </w:r>
      <w:r w:rsidRPr="00383667">
        <w:rPr>
          <w:rFonts w:cs="Huawei Sans"/>
        </w:rPr>
        <w:tab/>
        <w:t xml:space="preserve">  Routing Tables </w:t>
      </w:r>
    </w:p>
    <w:p w14:paraId="1B533482" w14:textId="77777777" w:rsidR="00EF426E" w:rsidRPr="00383667" w:rsidRDefault="00EF426E" w:rsidP="00EF426E">
      <w:pPr>
        <w:pStyle w:val="2f3"/>
        <w:rPr>
          <w:rFonts w:cs="Huawei Sans"/>
        </w:rPr>
      </w:pPr>
    </w:p>
    <w:p w14:paraId="62120F54" w14:textId="77777777" w:rsidR="00EF426E" w:rsidRPr="00383667" w:rsidRDefault="00EF426E" w:rsidP="00EF426E">
      <w:pPr>
        <w:pStyle w:val="2f3"/>
        <w:rPr>
          <w:rFonts w:cs="Huawei Sans"/>
        </w:rPr>
      </w:pPr>
      <w:r w:rsidRPr="00383667">
        <w:rPr>
          <w:rFonts w:cs="Huawei Sans"/>
        </w:rPr>
        <w:t xml:space="preserve"> Routing for Network </w:t>
      </w:r>
    </w:p>
    <w:p w14:paraId="69E2FAE1" w14:textId="27FA628C" w:rsidR="00EF426E" w:rsidRPr="00383667" w:rsidRDefault="00CD749C" w:rsidP="00EF426E">
      <w:pPr>
        <w:pStyle w:val="2f3"/>
        <w:rPr>
          <w:rFonts w:cs="Huawei Sans"/>
        </w:rPr>
      </w:pPr>
      <w:r>
        <w:rPr>
          <w:rFonts w:cs="Huawei Sans"/>
        </w:rPr>
        <w:tab/>
      </w:r>
      <w:r w:rsidR="00EF426E"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Cost</w:t>
      </w:r>
      <w:r>
        <w:rPr>
          <w:rFonts w:cs="Huawei Sans"/>
        </w:rPr>
        <w:tab/>
      </w:r>
      <w:r>
        <w:rPr>
          <w:rFonts w:cs="Huawei Sans"/>
        </w:rPr>
        <w:tab/>
      </w:r>
      <w:r w:rsidR="00EF426E"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Area</w:t>
      </w:r>
    </w:p>
    <w:p w14:paraId="43BF831F" w14:textId="61664425" w:rsidR="00EF426E" w:rsidRPr="00383667" w:rsidRDefault="00CD749C" w:rsidP="00EF426E">
      <w:pPr>
        <w:pStyle w:val="2f3"/>
        <w:rPr>
          <w:rFonts w:cs="Huawei Sans"/>
        </w:rPr>
      </w:pPr>
      <w:r>
        <w:rPr>
          <w:rFonts w:cs="Huawei Sans"/>
        </w:rPr>
        <w:tab/>
      </w:r>
      <w:r w:rsidR="00EF426E" w:rsidRPr="00383667">
        <w:rPr>
          <w:rFonts w:cs="Huawei Sans"/>
        </w:rPr>
        <w:t>10.0.3.3/32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25161FFE" w14:textId="50965B13" w:rsidR="00EF426E" w:rsidRPr="00383667" w:rsidRDefault="00CD749C" w:rsidP="00EF426E">
      <w:pPr>
        <w:pStyle w:val="2f3"/>
        <w:rPr>
          <w:rFonts w:cs="Huawei Sans"/>
        </w:rPr>
      </w:pPr>
      <w:r>
        <w:rPr>
          <w:rFonts w:cs="Huawei Sans"/>
        </w:rPr>
        <w:tab/>
      </w:r>
      <w:r w:rsidR="00EF426E"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5CD6240B" w14:textId="783F4C25" w:rsidR="00EF426E" w:rsidRPr="00383667" w:rsidRDefault="00CD749C" w:rsidP="00EF426E">
      <w:pPr>
        <w:pStyle w:val="2f3"/>
        <w:rPr>
          <w:rFonts w:cs="Huawei Sans"/>
        </w:rPr>
      </w:pPr>
      <w:r>
        <w:rPr>
          <w:rFonts w:cs="Huawei Sans"/>
        </w:rPr>
        <w:tab/>
      </w:r>
      <w:r w:rsidR="00EF426E" w:rsidRPr="00383667">
        <w:rPr>
          <w:rFonts w:cs="Huawei Sans"/>
        </w:rPr>
        <w:t>10.0.34.0/24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10.0.34.3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1E31B2DC" w14:textId="7121E7F6" w:rsidR="00EF426E" w:rsidRPr="00383667" w:rsidRDefault="00CD749C" w:rsidP="00EF426E">
      <w:pPr>
        <w:pStyle w:val="2f3"/>
        <w:rPr>
          <w:rFonts w:cs="Huawei Sans"/>
        </w:rPr>
      </w:pPr>
      <w:r>
        <w:rPr>
          <w:rFonts w:cs="Huawei Sans"/>
        </w:rPr>
        <w:tab/>
      </w:r>
      <w:r w:rsidR="00EF426E" w:rsidRPr="00383667">
        <w:rPr>
          <w:rFonts w:cs="Huawei Sans"/>
        </w:rPr>
        <w:t>10.0.2.2/32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73A754DF" w14:textId="44CA826D" w:rsidR="00EF426E" w:rsidRPr="00383667" w:rsidRDefault="00CD749C" w:rsidP="00EF426E">
      <w:pPr>
        <w:pStyle w:val="2f3"/>
        <w:rPr>
          <w:rFonts w:cs="Huawei Sans"/>
        </w:rPr>
      </w:pPr>
      <w:r>
        <w:rPr>
          <w:rFonts w:cs="Huawei Sans"/>
        </w:rPr>
        <w:tab/>
      </w:r>
      <w:r w:rsidR="00EF426E" w:rsidRPr="00383667">
        <w:rPr>
          <w:rFonts w:cs="Huawei Sans"/>
        </w:rPr>
        <w:t>10.0.4.4/32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10.0.34.4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0.0.0.0</w:t>
      </w:r>
    </w:p>
    <w:p w14:paraId="756FDCA1" w14:textId="77777777" w:rsidR="00EF426E" w:rsidRPr="00383667" w:rsidRDefault="00EF426E" w:rsidP="00EF426E">
      <w:pPr>
        <w:pStyle w:val="2f3"/>
        <w:rPr>
          <w:rFonts w:cs="Huawei Sans"/>
        </w:rPr>
      </w:pPr>
    </w:p>
    <w:p w14:paraId="5F7002CC" w14:textId="77777777" w:rsidR="00EF426E" w:rsidRPr="00383667" w:rsidRDefault="00EF426E" w:rsidP="00EF426E">
      <w:pPr>
        <w:pStyle w:val="2f3"/>
        <w:rPr>
          <w:rFonts w:cs="Huawei Sans"/>
        </w:rPr>
      </w:pPr>
      <w:r w:rsidRPr="00383667">
        <w:rPr>
          <w:rFonts w:cs="Huawei Sans"/>
        </w:rPr>
        <w:t xml:space="preserve"> Total Nets: 5  </w:t>
      </w:r>
    </w:p>
    <w:p w14:paraId="6728451E" w14:textId="77777777" w:rsidR="00EF426E" w:rsidRPr="00383667" w:rsidRDefault="00EF426E" w:rsidP="00EF426E">
      <w:pPr>
        <w:pStyle w:val="2f3"/>
        <w:rPr>
          <w:rFonts w:cs="Huawei Sans"/>
        </w:rPr>
      </w:pPr>
      <w:r w:rsidRPr="00383667">
        <w:rPr>
          <w:rFonts w:cs="Huawei Sans"/>
        </w:rPr>
        <w:t xml:space="preserve"> Intra Area: 5  </w:t>
      </w:r>
      <w:r w:rsidRPr="00497E5B">
        <w:rPr>
          <w:rFonts w:cs="Huawei Sans"/>
        </w:rPr>
        <w:t>Inter</w:t>
      </w:r>
      <w:r w:rsidRPr="00383667">
        <w:rPr>
          <w:rFonts w:cs="Huawei Sans"/>
        </w:rPr>
        <w:t xml:space="preserve"> Area: 0  ASE: 0  NSSA: 0</w:t>
      </w:r>
    </w:p>
    <w:p w14:paraId="0EF07727" w14:textId="77777777" w:rsidR="00EF426E" w:rsidRPr="00383667" w:rsidRDefault="00EF426E" w:rsidP="00EF426E">
      <w:pPr>
        <w:ind w:left="1021"/>
        <w:rPr>
          <w:rFonts w:ascii="Huawei Sans" w:hAnsi="Huawei Sans" w:cs="Huawei Sans"/>
        </w:rPr>
      </w:pPr>
      <w:r w:rsidRPr="00383667">
        <w:rPr>
          <w:rFonts w:ascii="Huawei Sans" w:hAnsi="Huawei Sans" w:cs="Huawei Sans"/>
        </w:rPr>
        <w:lastRenderedPageBreak/>
        <w:t>The command output shows that R3 has learned the Loopback0 routes from R2 and R4.</w:t>
      </w:r>
    </w:p>
    <w:p w14:paraId="3EE725B3" w14:textId="77777777" w:rsidR="00EF426E" w:rsidRPr="00383667" w:rsidRDefault="00EF426E" w:rsidP="00604E8C">
      <w:pPr>
        <w:pStyle w:val="30"/>
        <w:ind w:left="1032" w:hanging="278"/>
        <w:outlineLvl w:val="9"/>
        <w:rPr>
          <w:rFonts w:cs="Huawei Sans"/>
        </w:rPr>
      </w:pPr>
      <w:r w:rsidRPr="00383667">
        <w:rPr>
          <w:rFonts w:cs="Huawei Sans"/>
        </w:rPr>
        <w:t>Configure BGP peer relationships.</w:t>
      </w:r>
    </w:p>
    <w:p w14:paraId="449E0896" w14:textId="77777777" w:rsidR="00EF426E" w:rsidRPr="00383667" w:rsidRDefault="00EF426E" w:rsidP="00EF426E">
      <w:pPr>
        <w:pStyle w:val="1e"/>
      </w:pPr>
      <w:r w:rsidRPr="00383667">
        <w:t>Establish IBGP peer relationships through loopback interfaces, and establish EBGP peer relationships through interconnection interfaces.</w:t>
      </w:r>
    </w:p>
    <w:p w14:paraId="3A8B6D3B" w14:textId="77777777" w:rsidR="00EF426E" w:rsidRPr="00383667" w:rsidRDefault="00EF426E" w:rsidP="00EF426E">
      <w:pPr>
        <w:pStyle w:val="1e"/>
      </w:pPr>
      <w:r w:rsidRPr="00383667">
        <w:t># Configure R1.</w:t>
      </w:r>
    </w:p>
    <w:p w14:paraId="11EA476E" w14:textId="77777777" w:rsidR="00EF426E" w:rsidRPr="00383667" w:rsidRDefault="00EF426E" w:rsidP="00EF426E">
      <w:pPr>
        <w:pStyle w:val="2f3"/>
        <w:rPr>
          <w:rFonts w:cs="Huawei Sans"/>
        </w:rPr>
      </w:pPr>
      <w:r w:rsidRPr="00383667">
        <w:rPr>
          <w:rFonts w:cs="Huawei Sans"/>
        </w:rPr>
        <w:t>[R1]bgp 100</w:t>
      </w:r>
    </w:p>
    <w:p w14:paraId="63C2F604" w14:textId="77777777" w:rsidR="00EF426E" w:rsidRPr="00383667" w:rsidRDefault="00EF426E" w:rsidP="00EF426E">
      <w:pPr>
        <w:pStyle w:val="2f3"/>
        <w:rPr>
          <w:rFonts w:cs="Huawei Sans"/>
        </w:rPr>
      </w:pPr>
      <w:r w:rsidRPr="00383667">
        <w:rPr>
          <w:rFonts w:cs="Huawei Sans"/>
        </w:rPr>
        <w:t>[R1-bgp] router-id 10.0.1.1</w:t>
      </w:r>
    </w:p>
    <w:p w14:paraId="4964D3FD" w14:textId="77777777" w:rsidR="00EF426E" w:rsidRPr="00383667" w:rsidRDefault="00EF426E" w:rsidP="00EF426E">
      <w:pPr>
        <w:pStyle w:val="2f3"/>
        <w:rPr>
          <w:rFonts w:cs="Huawei Sans"/>
        </w:rPr>
      </w:pPr>
      <w:r w:rsidRPr="00383667">
        <w:rPr>
          <w:rFonts w:cs="Huawei Sans"/>
        </w:rPr>
        <w:t>[R1-bgp] peer 10.0.12.2 as 64512</w:t>
      </w:r>
    </w:p>
    <w:p w14:paraId="3C257743" w14:textId="77777777" w:rsidR="00EF426E" w:rsidRPr="00383667" w:rsidRDefault="00EF426E" w:rsidP="00EF426E">
      <w:pPr>
        <w:pStyle w:val="1e"/>
      </w:pPr>
      <w:r w:rsidRPr="00383667">
        <w:t># Configure R2.</w:t>
      </w:r>
    </w:p>
    <w:p w14:paraId="045D23D4" w14:textId="77777777" w:rsidR="00EF426E" w:rsidRPr="00383667" w:rsidRDefault="00EF426E" w:rsidP="00EF426E">
      <w:pPr>
        <w:pStyle w:val="2f3"/>
        <w:rPr>
          <w:rFonts w:cs="Huawei Sans"/>
        </w:rPr>
      </w:pPr>
      <w:r w:rsidRPr="00383667">
        <w:rPr>
          <w:rFonts w:cs="Huawei Sans"/>
        </w:rPr>
        <w:t>[R2]bgp 64512</w:t>
      </w:r>
    </w:p>
    <w:p w14:paraId="0434315E" w14:textId="77777777" w:rsidR="00EF426E" w:rsidRPr="00383667" w:rsidRDefault="00EF426E" w:rsidP="00EF426E">
      <w:pPr>
        <w:pStyle w:val="2f3"/>
        <w:rPr>
          <w:rFonts w:cs="Huawei Sans"/>
        </w:rPr>
      </w:pPr>
      <w:r w:rsidRPr="00383667">
        <w:rPr>
          <w:rFonts w:cs="Huawei Sans"/>
        </w:rPr>
        <w:t>[R2-bgp] router-id 10.0.2.2</w:t>
      </w:r>
    </w:p>
    <w:p w14:paraId="6156A336" w14:textId="77777777" w:rsidR="00EF426E" w:rsidRPr="00383667" w:rsidRDefault="00EF426E" w:rsidP="00EF426E">
      <w:pPr>
        <w:pStyle w:val="2f3"/>
        <w:rPr>
          <w:rFonts w:cs="Huawei Sans"/>
        </w:rPr>
      </w:pPr>
      <w:r w:rsidRPr="00383667">
        <w:rPr>
          <w:rFonts w:cs="Huawei Sans"/>
        </w:rPr>
        <w:t>[R2-bgp] peer 10.0.3.3 as-number 64512</w:t>
      </w:r>
    </w:p>
    <w:p w14:paraId="53C03412" w14:textId="77777777" w:rsidR="00EF426E" w:rsidRPr="00383667" w:rsidRDefault="00EF426E" w:rsidP="00EF426E">
      <w:pPr>
        <w:pStyle w:val="2f3"/>
        <w:rPr>
          <w:rFonts w:cs="Huawei Sans"/>
        </w:rPr>
      </w:pPr>
      <w:r w:rsidRPr="00383667">
        <w:rPr>
          <w:rFonts w:cs="Huawei Sans"/>
        </w:rPr>
        <w:t>[R2-bgp] peer 10.0.3.3 connect-interface LoopBack0</w:t>
      </w:r>
    </w:p>
    <w:p w14:paraId="0F9A6E22" w14:textId="77777777" w:rsidR="00EF426E" w:rsidRPr="00383667" w:rsidRDefault="00EF426E" w:rsidP="00EF426E">
      <w:pPr>
        <w:pStyle w:val="2f3"/>
        <w:rPr>
          <w:rFonts w:cs="Huawei Sans"/>
        </w:rPr>
      </w:pPr>
      <w:r w:rsidRPr="00383667">
        <w:rPr>
          <w:rFonts w:cs="Huawei Sans"/>
        </w:rPr>
        <w:t xml:space="preserve">[R2-bgp] </w:t>
      </w:r>
      <w:r w:rsidRPr="00383667">
        <w:rPr>
          <w:rFonts w:cs="Huawei Sans"/>
          <w:color w:val="EC7061"/>
        </w:rPr>
        <w:t>peer 10.0.3.3 next-hop-local</w:t>
      </w:r>
    </w:p>
    <w:p w14:paraId="327FCECB" w14:textId="77777777" w:rsidR="00EF426E" w:rsidRPr="00383667" w:rsidRDefault="00EF426E" w:rsidP="00EF426E">
      <w:pPr>
        <w:pStyle w:val="2f3"/>
        <w:rPr>
          <w:rFonts w:cs="Huawei Sans"/>
        </w:rPr>
      </w:pPr>
      <w:r w:rsidRPr="00383667">
        <w:rPr>
          <w:rFonts w:cs="Huawei Sans"/>
        </w:rPr>
        <w:t>[R2-bgp] peer 10.0.12.1 as-number 100</w:t>
      </w:r>
    </w:p>
    <w:p w14:paraId="6C2CFD50" w14:textId="77777777" w:rsidR="00EF426E" w:rsidRPr="00383667" w:rsidRDefault="00EF426E" w:rsidP="00EF426E">
      <w:pPr>
        <w:pStyle w:val="1e"/>
      </w:pPr>
      <w:r w:rsidRPr="00383667">
        <w:t>As OSPF is not activated on interconnection interfaces between ASs, R2 needs to be configured to change the next-hop address of routes to the IP address of its source interface when advertising them to the IBGP peer R3.</w:t>
      </w:r>
    </w:p>
    <w:p w14:paraId="0E67D7F9" w14:textId="77777777" w:rsidR="00EF426E" w:rsidRPr="00383667" w:rsidRDefault="00EF426E" w:rsidP="00EF426E">
      <w:pPr>
        <w:pStyle w:val="1e"/>
      </w:pPr>
      <w:r w:rsidRPr="00383667">
        <w:t># Configure R3.</w:t>
      </w:r>
    </w:p>
    <w:p w14:paraId="40D5235B" w14:textId="77777777" w:rsidR="00EF426E" w:rsidRPr="00383667" w:rsidRDefault="00EF426E" w:rsidP="00EF426E">
      <w:pPr>
        <w:pStyle w:val="2f3"/>
        <w:rPr>
          <w:rFonts w:cs="Huawei Sans"/>
        </w:rPr>
      </w:pPr>
      <w:r w:rsidRPr="00383667">
        <w:rPr>
          <w:rFonts w:cs="Huawei Sans"/>
        </w:rPr>
        <w:t>[R3]bgp 64512</w:t>
      </w:r>
    </w:p>
    <w:p w14:paraId="4BBA20DE" w14:textId="77777777" w:rsidR="00EF426E" w:rsidRPr="00383667" w:rsidRDefault="00EF426E" w:rsidP="00EF426E">
      <w:pPr>
        <w:pStyle w:val="2f3"/>
        <w:rPr>
          <w:rFonts w:cs="Huawei Sans"/>
        </w:rPr>
      </w:pPr>
      <w:r w:rsidRPr="00383667">
        <w:rPr>
          <w:rFonts w:cs="Huawei Sans"/>
        </w:rPr>
        <w:t>[R3-bgp] router-id 10.0.3.3</w:t>
      </w:r>
    </w:p>
    <w:p w14:paraId="3E8BB113" w14:textId="77777777" w:rsidR="00EF426E" w:rsidRPr="00383667" w:rsidRDefault="00EF426E" w:rsidP="00EF426E">
      <w:pPr>
        <w:pStyle w:val="2f3"/>
        <w:rPr>
          <w:rFonts w:cs="Huawei Sans"/>
        </w:rPr>
      </w:pPr>
      <w:r w:rsidRPr="00383667">
        <w:rPr>
          <w:rFonts w:cs="Huawei Sans"/>
        </w:rPr>
        <w:t>[R3-bgp] peer 10.0.2.2 as-number 64512</w:t>
      </w:r>
    </w:p>
    <w:p w14:paraId="10150A3C" w14:textId="77777777" w:rsidR="00EF426E" w:rsidRPr="00383667" w:rsidRDefault="00EF426E" w:rsidP="00EF426E">
      <w:pPr>
        <w:pStyle w:val="2f3"/>
        <w:rPr>
          <w:rFonts w:cs="Huawei Sans"/>
        </w:rPr>
      </w:pPr>
      <w:r w:rsidRPr="00383667">
        <w:rPr>
          <w:rFonts w:cs="Huawei Sans"/>
        </w:rPr>
        <w:t>[R3-bgp] peer 10.0.2.2 connect-interface LoopBack0</w:t>
      </w:r>
    </w:p>
    <w:p w14:paraId="12365B98" w14:textId="77777777" w:rsidR="00EF426E" w:rsidRPr="00383667" w:rsidRDefault="00EF426E" w:rsidP="00EF426E">
      <w:pPr>
        <w:pStyle w:val="2f3"/>
        <w:rPr>
          <w:rFonts w:cs="Huawei Sans"/>
        </w:rPr>
      </w:pPr>
      <w:r w:rsidRPr="00383667">
        <w:rPr>
          <w:rFonts w:cs="Huawei Sans"/>
        </w:rPr>
        <w:t>[R3-bgp] peer 10.0.4.4 as-number 64512</w:t>
      </w:r>
    </w:p>
    <w:p w14:paraId="4A6487BF" w14:textId="77777777" w:rsidR="00EF426E" w:rsidRPr="00383667" w:rsidRDefault="00EF426E" w:rsidP="00EF426E">
      <w:pPr>
        <w:pStyle w:val="2f3"/>
        <w:rPr>
          <w:rFonts w:cs="Huawei Sans"/>
        </w:rPr>
      </w:pPr>
      <w:r w:rsidRPr="00383667">
        <w:rPr>
          <w:rFonts w:cs="Huawei Sans"/>
        </w:rPr>
        <w:t>[R3-bgp] peer 10.0.4.4 connect-interface LoopBack0</w:t>
      </w:r>
    </w:p>
    <w:p w14:paraId="7B145279" w14:textId="77777777" w:rsidR="00EF426E" w:rsidRPr="00383667" w:rsidRDefault="00EF426E" w:rsidP="00EF426E">
      <w:pPr>
        <w:pStyle w:val="1e"/>
      </w:pPr>
      <w:r w:rsidRPr="00383667">
        <w:t># Configure R4.</w:t>
      </w:r>
    </w:p>
    <w:p w14:paraId="55ACD6CE" w14:textId="77777777" w:rsidR="00EF426E" w:rsidRPr="00383667" w:rsidRDefault="00EF426E" w:rsidP="00EF426E">
      <w:pPr>
        <w:pStyle w:val="2f3"/>
        <w:rPr>
          <w:rFonts w:cs="Huawei Sans"/>
        </w:rPr>
      </w:pPr>
      <w:r w:rsidRPr="00383667">
        <w:rPr>
          <w:rFonts w:cs="Huawei Sans"/>
        </w:rPr>
        <w:t>[R4]bgp 64512</w:t>
      </w:r>
    </w:p>
    <w:p w14:paraId="62B97793" w14:textId="77777777" w:rsidR="00EF426E" w:rsidRPr="00383667" w:rsidRDefault="00EF426E" w:rsidP="00EF426E">
      <w:pPr>
        <w:pStyle w:val="2f3"/>
        <w:rPr>
          <w:rFonts w:cs="Huawei Sans"/>
        </w:rPr>
      </w:pPr>
      <w:r w:rsidRPr="00383667">
        <w:rPr>
          <w:rFonts w:cs="Huawei Sans"/>
        </w:rPr>
        <w:t>[R4-bgp] router-id 10.0.4.4</w:t>
      </w:r>
    </w:p>
    <w:p w14:paraId="002D1AF9" w14:textId="77777777" w:rsidR="00EF426E" w:rsidRPr="00383667" w:rsidRDefault="00EF426E" w:rsidP="00EF426E">
      <w:pPr>
        <w:pStyle w:val="2f3"/>
        <w:rPr>
          <w:rFonts w:cs="Huawei Sans"/>
        </w:rPr>
      </w:pPr>
      <w:r w:rsidRPr="00383667">
        <w:rPr>
          <w:rFonts w:cs="Huawei Sans"/>
        </w:rPr>
        <w:t>[R4-bgp] peer 10.0.3.3 as-number 64512</w:t>
      </w:r>
    </w:p>
    <w:p w14:paraId="5D706A64" w14:textId="77777777" w:rsidR="00EF426E" w:rsidRPr="00383667" w:rsidRDefault="00EF426E" w:rsidP="00EF426E">
      <w:pPr>
        <w:pStyle w:val="2f3"/>
        <w:rPr>
          <w:rFonts w:cs="Huawei Sans"/>
        </w:rPr>
      </w:pPr>
      <w:r w:rsidRPr="00383667">
        <w:rPr>
          <w:rFonts w:cs="Huawei Sans"/>
        </w:rPr>
        <w:t>[R4-bgp] peer 10.0.3.3 connect-interface LoopBack0</w:t>
      </w:r>
    </w:p>
    <w:p w14:paraId="3CAE776A" w14:textId="77777777" w:rsidR="00EF426E" w:rsidRPr="00383667" w:rsidRDefault="00EF426E" w:rsidP="00EF426E">
      <w:pPr>
        <w:pStyle w:val="2f3"/>
        <w:rPr>
          <w:rFonts w:cs="Huawei Sans"/>
        </w:rPr>
      </w:pPr>
      <w:r w:rsidRPr="00383667">
        <w:rPr>
          <w:rFonts w:cs="Huawei Sans"/>
        </w:rPr>
        <w:t xml:space="preserve">[R4-bgp] </w:t>
      </w:r>
      <w:r w:rsidRPr="00383667">
        <w:rPr>
          <w:rFonts w:cs="Huawei Sans"/>
          <w:color w:val="EC7061"/>
        </w:rPr>
        <w:t>peer 10.0.3.3 next-hop-local</w:t>
      </w:r>
    </w:p>
    <w:p w14:paraId="0C27F3C1" w14:textId="77777777" w:rsidR="00EF426E" w:rsidRPr="00383667" w:rsidRDefault="00EF426E" w:rsidP="00EF426E">
      <w:pPr>
        <w:pStyle w:val="2f3"/>
        <w:rPr>
          <w:rFonts w:cs="Huawei Sans"/>
        </w:rPr>
      </w:pPr>
      <w:r w:rsidRPr="00383667">
        <w:rPr>
          <w:rFonts w:cs="Huawei Sans"/>
        </w:rPr>
        <w:t>[R4-bgp] peer 10.0.45.5 as-number 200</w:t>
      </w:r>
    </w:p>
    <w:p w14:paraId="73BEE935" w14:textId="77777777" w:rsidR="00EF426E" w:rsidRPr="00383667" w:rsidRDefault="00EF426E" w:rsidP="00EF426E">
      <w:pPr>
        <w:pStyle w:val="1e"/>
      </w:pPr>
      <w:r w:rsidRPr="00383667">
        <w:t>As OSPF is not activated on interconnection interfaces between ASs, R4 needs to be configured to change the next-hop address of routes to the IP address of its source interface when advertising them to the IBGP peer R3.</w:t>
      </w:r>
    </w:p>
    <w:p w14:paraId="383E8EAE" w14:textId="77777777" w:rsidR="00EF426E" w:rsidRPr="00383667" w:rsidRDefault="00EF426E" w:rsidP="00EF426E">
      <w:pPr>
        <w:pStyle w:val="1e"/>
      </w:pPr>
      <w:r w:rsidRPr="00383667">
        <w:t># Configure R5.</w:t>
      </w:r>
    </w:p>
    <w:p w14:paraId="52F48B97" w14:textId="77777777" w:rsidR="00EF426E" w:rsidRPr="00383667" w:rsidRDefault="00EF426E" w:rsidP="00EF426E">
      <w:pPr>
        <w:pStyle w:val="2f3"/>
        <w:rPr>
          <w:rFonts w:cs="Huawei Sans"/>
        </w:rPr>
      </w:pPr>
      <w:r w:rsidRPr="00383667">
        <w:rPr>
          <w:rFonts w:cs="Huawei Sans"/>
        </w:rPr>
        <w:t>[R5]bgp 200</w:t>
      </w:r>
    </w:p>
    <w:p w14:paraId="0A9C0CA8" w14:textId="77777777" w:rsidR="00EF426E" w:rsidRPr="00383667" w:rsidRDefault="00EF426E" w:rsidP="00EF426E">
      <w:pPr>
        <w:pStyle w:val="2f3"/>
        <w:rPr>
          <w:rFonts w:cs="Huawei Sans"/>
        </w:rPr>
      </w:pPr>
      <w:r w:rsidRPr="00383667">
        <w:rPr>
          <w:rFonts w:cs="Huawei Sans"/>
        </w:rPr>
        <w:t>[R5-bgp] router-id 10.0.5.5</w:t>
      </w:r>
    </w:p>
    <w:p w14:paraId="1F9E329E" w14:textId="77777777" w:rsidR="00EF426E" w:rsidRPr="00383667" w:rsidRDefault="00EF426E" w:rsidP="00EF426E">
      <w:pPr>
        <w:pStyle w:val="2f3"/>
        <w:rPr>
          <w:rFonts w:cs="Huawei Sans"/>
        </w:rPr>
      </w:pPr>
      <w:r w:rsidRPr="00383667">
        <w:rPr>
          <w:rFonts w:cs="Huawei Sans"/>
        </w:rPr>
        <w:t>[R5-bgp] peer 10.0.45.4 as 64512</w:t>
      </w:r>
    </w:p>
    <w:p w14:paraId="4E6D6F60" w14:textId="77777777" w:rsidR="00EF426E" w:rsidRPr="00383667" w:rsidRDefault="00EF426E" w:rsidP="00EF426E">
      <w:pPr>
        <w:pStyle w:val="1e"/>
      </w:pPr>
      <w:r w:rsidRPr="00383667">
        <w:t># Check the BGP peer relationship status on R2 and R4.</w:t>
      </w:r>
    </w:p>
    <w:p w14:paraId="57569F5F" w14:textId="77777777" w:rsidR="00EF426E" w:rsidRPr="00383667" w:rsidRDefault="00EF426E" w:rsidP="00EF426E">
      <w:pPr>
        <w:pStyle w:val="2f3"/>
        <w:rPr>
          <w:rFonts w:cs="Huawei Sans"/>
        </w:rPr>
      </w:pPr>
      <w:r w:rsidRPr="00383667">
        <w:rPr>
          <w:rFonts w:cs="Huawei Sans"/>
        </w:rPr>
        <w:lastRenderedPageBreak/>
        <w:t xml:space="preserve">&lt;R2&gt;display bgp peer </w:t>
      </w:r>
    </w:p>
    <w:p w14:paraId="312CF620" w14:textId="77777777" w:rsidR="00EF426E" w:rsidRPr="00383667" w:rsidRDefault="00EF426E" w:rsidP="00EF426E">
      <w:pPr>
        <w:pStyle w:val="2f3"/>
        <w:rPr>
          <w:rFonts w:cs="Huawei Sans"/>
        </w:rPr>
      </w:pPr>
    </w:p>
    <w:p w14:paraId="24EAF1B5" w14:textId="77777777" w:rsidR="00EF426E" w:rsidRPr="00383667" w:rsidRDefault="00EF426E" w:rsidP="00EF426E">
      <w:pPr>
        <w:pStyle w:val="2f3"/>
        <w:rPr>
          <w:rFonts w:cs="Huawei Sans"/>
        </w:rPr>
      </w:pPr>
      <w:r w:rsidRPr="00383667">
        <w:rPr>
          <w:rFonts w:cs="Huawei Sans"/>
        </w:rPr>
        <w:t xml:space="preserve"> BGP local router ID : 10.0.2.2</w:t>
      </w:r>
    </w:p>
    <w:p w14:paraId="64477C8D" w14:textId="77777777" w:rsidR="00EF426E" w:rsidRPr="00383667" w:rsidRDefault="00EF426E" w:rsidP="00EF426E">
      <w:pPr>
        <w:pStyle w:val="2f3"/>
        <w:rPr>
          <w:rFonts w:cs="Huawei Sans"/>
        </w:rPr>
      </w:pPr>
      <w:r w:rsidRPr="00383667">
        <w:rPr>
          <w:rFonts w:cs="Huawei Sans"/>
        </w:rPr>
        <w:t xml:space="preserve"> Local AS number : 64512</w:t>
      </w:r>
    </w:p>
    <w:p w14:paraId="25821839" w14:textId="77777777" w:rsidR="00EF426E" w:rsidRPr="00383667" w:rsidRDefault="00EF426E" w:rsidP="00EF426E">
      <w:pPr>
        <w:pStyle w:val="2f3"/>
        <w:rPr>
          <w:rFonts w:cs="Huawei Sans"/>
        </w:rPr>
      </w:pPr>
      <w:r w:rsidRPr="00383667">
        <w:rPr>
          <w:rFonts w:cs="Huawei Sans"/>
        </w:rPr>
        <w:t xml:space="preserve"> Total number of peers : 2</w:t>
      </w:r>
      <w:r w:rsidRPr="00383667">
        <w:rPr>
          <w:rFonts w:cs="Huawei Sans"/>
        </w:rPr>
        <w:tab/>
        <w:t xml:space="preserve">    Peers in established state : 2</w:t>
      </w:r>
    </w:p>
    <w:p w14:paraId="0AE804DF" w14:textId="77777777" w:rsidR="00EF426E" w:rsidRPr="00383667" w:rsidRDefault="00EF426E" w:rsidP="00EF426E">
      <w:pPr>
        <w:pStyle w:val="2f3"/>
        <w:rPr>
          <w:rFonts w:cs="Huawei Sans"/>
        </w:rPr>
      </w:pPr>
    </w:p>
    <w:p w14:paraId="020FA167" w14:textId="3BE4747E" w:rsidR="00EF426E" w:rsidRPr="00383667" w:rsidRDefault="00CD749C" w:rsidP="00EF426E">
      <w:pPr>
        <w:pStyle w:val="2f3"/>
        <w:rPr>
          <w:rFonts w:cs="Huawei Sans"/>
        </w:rPr>
      </w:pPr>
      <w:r>
        <w:rPr>
          <w:rFonts w:cs="Huawei Sans"/>
        </w:rPr>
        <w:tab/>
      </w:r>
      <w:r>
        <w:rPr>
          <w:rFonts w:cs="Huawei Sans"/>
        </w:rPr>
        <w:tab/>
      </w:r>
      <w:r w:rsidR="00EF426E" w:rsidRPr="00383667">
        <w:rPr>
          <w:rFonts w:cs="Huawei Sans"/>
        </w:rPr>
        <w:t>Peer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V</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AS</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MsgRcvd</w:t>
      </w:r>
      <w:r>
        <w:rPr>
          <w:rFonts w:cs="Huawei Sans"/>
        </w:rPr>
        <w:tab/>
      </w:r>
      <w:r>
        <w:rPr>
          <w:rFonts w:cs="Huawei Sans"/>
        </w:rPr>
        <w:tab/>
      </w:r>
      <w:r w:rsidR="00EF426E" w:rsidRPr="00383667">
        <w:rPr>
          <w:rFonts w:cs="Huawei Sans"/>
        </w:rPr>
        <w:t>MsgSent</w:t>
      </w:r>
      <w:r>
        <w:rPr>
          <w:rFonts w:cs="Huawei Sans"/>
        </w:rPr>
        <w:tab/>
      </w:r>
      <w:r>
        <w:rPr>
          <w:rFonts w:cs="Huawei Sans"/>
        </w:rPr>
        <w:tab/>
      </w:r>
      <w:r w:rsidR="00EF426E" w:rsidRPr="00383667">
        <w:rPr>
          <w:rFonts w:cs="Huawei Sans"/>
        </w:rPr>
        <w:t>OutQ</w:t>
      </w:r>
      <w:r>
        <w:rPr>
          <w:rFonts w:cs="Huawei Sans"/>
        </w:rPr>
        <w:tab/>
      </w:r>
      <w:r>
        <w:rPr>
          <w:rFonts w:cs="Huawei Sans"/>
        </w:rPr>
        <w:tab/>
      </w:r>
      <w:r w:rsidR="00EF426E" w:rsidRPr="00383667">
        <w:rPr>
          <w:rFonts w:cs="Huawei Sans"/>
        </w:rPr>
        <w:t>Up/Down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PrefRcv</w:t>
      </w:r>
    </w:p>
    <w:p w14:paraId="2CAF9D59" w14:textId="77777777" w:rsidR="00EF426E" w:rsidRPr="00383667" w:rsidRDefault="00EF426E" w:rsidP="00EF426E">
      <w:pPr>
        <w:pStyle w:val="2f3"/>
        <w:rPr>
          <w:rFonts w:cs="Huawei Sans"/>
        </w:rPr>
      </w:pPr>
    </w:p>
    <w:p w14:paraId="68342A43" w14:textId="6418B300" w:rsidR="00EF426E" w:rsidRPr="00383667" w:rsidRDefault="00CD749C" w:rsidP="00EF426E">
      <w:pPr>
        <w:pStyle w:val="2f3"/>
        <w:rPr>
          <w:rFonts w:cs="Huawei Sans"/>
        </w:rPr>
      </w:pP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27</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30</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00:03:49</w:t>
      </w:r>
      <w:r>
        <w:rPr>
          <w:rFonts w:cs="Huawei Sans"/>
        </w:rPr>
        <w:tab/>
      </w:r>
      <w:r>
        <w:rPr>
          <w:rFonts w:cs="Huawei Sans"/>
        </w:rPr>
        <w:tab/>
      </w:r>
      <w:r>
        <w:rPr>
          <w:rFonts w:cs="Huawei Sans"/>
        </w:rPr>
        <w:tab/>
      </w:r>
      <w:r w:rsidR="00EF426E" w:rsidRPr="00383667">
        <w:rPr>
          <w:rFonts w:cs="Huawei Sans"/>
        </w:rPr>
        <w:tab/>
      </w:r>
      <w:r w:rsidR="00EF426E" w:rsidRPr="00383667">
        <w:rPr>
          <w:rFonts w:cs="Huawei Sans"/>
        </w:rPr>
        <w:tab/>
        <w:t>Established</w:t>
      </w:r>
      <w:r>
        <w:rPr>
          <w:rFonts w:cs="Huawei Sans"/>
        </w:rPr>
        <w:tab/>
      </w:r>
      <w:r>
        <w:rPr>
          <w:rFonts w:cs="Huawei Sans"/>
        </w:rPr>
        <w:tab/>
      </w:r>
      <w:r>
        <w:rPr>
          <w:rFonts w:cs="Huawei Sans"/>
        </w:rPr>
        <w:tab/>
      </w:r>
      <w:r>
        <w:rPr>
          <w:rFonts w:cs="Huawei Sans"/>
        </w:rPr>
        <w:tab/>
      </w:r>
      <w:r w:rsidR="00EF426E" w:rsidRPr="00383667">
        <w:rPr>
          <w:rFonts w:cs="Huawei Sans"/>
        </w:rPr>
        <w:t>0</w:t>
      </w:r>
    </w:p>
    <w:p w14:paraId="34462F65" w14:textId="2AD07668" w:rsidR="00EF426E" w:rsidRPr="00383667" w:rsidRDefault="00EF426E" w:rsidP="00EF426E">
      <w:pPr>
        <w:pStyle w:val="2f3"/>
        <w:ind w:firstLineChars="100" w:firstLine="160"/>
        <w:rPr>
          <w:rFonts w:cs="Huawei Sans"/>
        </w:rPr>
      </w:pPr>
      <w:r w:rsidRPr="00383667">
        <w:rPr>
          <w:rFonts w:cs="Huawei Sans"/>
        </w:rPr>
        <w:t>10.0.12.1</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4</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100</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11</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11</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0</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00:03:54</w:t>
      </w:r>
      <w:r w:rsidR="00CD749C">
        <w:rPr>
          <w:rFonts w:cs="Huawei Sans"/>
        </w:rPr>
        <w:tab/>
      </w:r>
      <w:r w:rsidR="00CD749C">
        <w:rPr>
          <w:rFonts w:cs="Huawei Sans"/>
        </w:rPr>
        <w:tab/>
      </w:r>
      <w:r w:rsidR="00CD749C">
        <w:rPr>
          <w:rFonts w:cs="Huawei Sans"/>
        </w:rPr>
        <w:tab/>
      </w:r>
      <w:r w:rsidRPr="00383667">
        <w:rPr>
          <w:rFonts w:cs="Huawei Sans"/>
        </w:rPr>
        <w:tab/>
      </w:r>
      <w:r w:rsidRPr="00383667">
        <w:rPr>
          <w:rFonts w:cs="Huawei Sans"/>
        </w:rPr>
        <w:tab/>
        <w:t>Established</w:t>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0</w:t>
      </w:r>
    </w:p>
    <w:p w14:paraId="0395147B" w14:textId="77777777" w:rsidR="00EF426E" w:rsidRPr="00383667" w:rsidRDefault="00EF426E" w:rsidP="00EF426E">
      <w:pPr>
        <w:pStyle w:val="2f3"/>
        <w:rPr>
          <w:rFonts w:cs="Huawei Sans"/>
        </w:rPr>
      </w:pPr>
      <w:r w:rsidRPr="00383667">
        <w:rPr>
          <w:rFonts w:cs="Huawei Sans"/>
        </w:rPr>
        <w:t xml:space="preserve">&lt;R4&gt;display bgp peer </w:t>
      </w:r>
    </w:p>
    <w:p w14:paraId="093F5D8C" w14:textId="77777777" w:rsidR="00EF426E" w:rsidRPr="00383667" w:rsidRDefault="00EF426E" w:rsidP="00EF426E">
      <w:pPr>
        <w:pStyle w:val="2f3"/>
        <w:rPr>
          <w:rFonts w:cs="Huawei Sans"/>
        </w:rPr>
      </w:pPr>
    </w:p>
    <w:p w14:paraId="5EF47370" w14:textId="77777777" w:rsidR="00EF426E" w:rsidRPr="00383667" w:rsidRDefault="00EF426E" w:rsidP="00EF426E">
      <w:pPr>
        <w:pStyle w:val="2f3"/>
        <w:rPr>
          <w:rFonts w:cs="Huawei Sans"/>
        </w:rPr>
      </w:pPr>
      <w:r w:rsidRPr="00383667">
        <w:rPr>
          <w:rFonts w:cs="Huawei Sans"/>
        </w:rPr>
        <w:t xml:space="preserve"> BGP local router ID : 10.0.4.4</w:t>
      </w:r>
    </w:p>
    <w:p w14:paraId="62FD76A3" w14:textId="77777777" w:rsidR="00EF426E" w:rsidRPr="00383667" w:rsidRDefault="00EF426E" w:rsidP="00EF426E">
      <w:pPr>
        <w:pStyle w:val="2f3"/>
        <w:rPr>
          <w:rFonts w:cs="Huawei Sans"/>
        </w:rPr>
      </w:pPr>
      <w:r w:rsidRPr="00383667">
        <w:rPr>
          <w:rFonts w:cs="Huawei Sans"/>
        </w:rPr>
        <w:t xml:space="preserve"> Local AS number : 64512</w:t>
      </w:r>
    </w:p>
    <w:p w14:paraId="30BD3B16" w14:textId="77777777" w:rsidR="00EF426E" w:rsidRPr="00383667" w:rsidRDefault="00EF426E" w:rsidP="00EF426E">
      <w:pPr>
        <w:pStyle w:val="2f3"/>
        <w:rPr>
          <w:rFonts w:cs="Huawei Sans"/>
        </w:rPr>
      </w:pPr>
      <w:r w:rsidRPr="00383667">
        <w:rPr>
          <w:rFonts w:cs="Huawei Sans"/>
        </w:rPr>
        <w:t xml:space="preserve"> Total number of peers : 2</w:t>
      </w:r>
      <w:r w:rsidRPr="00383667">
        <w:rPr>
          <w:rFonts w:cs="Huawei Sans"/>
        </w:rPr>
        <w:tab/>
        <w:t xml:space="preserve">    Peers in established state : 2</w:t>
      </w:r>
    </w:p>
    <w:p w14:paraId="669075BC" w14:textId="77777777" w:rsidR="00EF426E" w:rsidRPr="00383667" w:rsidRDefault="00EF426E" w:rsidP="00EF426E">
      <w:pPr>
        <w:pStyle w:val="2f3"/>
        <w:rPr>
          <w:rFonts w:cs="Huawei Sans"/>
        </w:rPr>
      </w:pPr>
    </w:p>
    <w:p w14:paraId="4F0196B8" w14:textId="66E87258" w:rsidR="00EF426E" w:rsidRPr="00383667" w:rsidRDefault="00CD749C" w:rsidP="00EF426E">
      <w:pPr>
        <w:pStyle w:val="2f3"/>
        <w:rPr>
          <w:rFonts w:cs="Huawei Sans"/>
        </w:rPr>
      </w:pPr>
      <w:r>
        <w:rPr>
          <w:rFonts w:cs="Huawei Sans"/>
        </w:rPr>
        <w:tab/>
      </w:r>
      <w:r>
        <w:rPr>
          <w:rFonts w:cs="Huawei Sans"/>
        </w:rPr>
        <w:tab/>
      </w:r>
      <w:r w:rsidR="00EF426E" w:rsidRPr="00383667">
        <w:rPr>
          <w:rFonts w:cs="Huawei Sans"/>
        </w:rPr>
        <w:t>Peer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V</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AS</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MsgRcvd</w:t>
      </w:r>
      <w:r>
        <w:rPr>
          <w:rFonts w:cs="Huawei Sans"/>
        </w:rPr>
        <w:tab/>
      </w:r>
      <w:r>
        <w:rPr>
          <w:rFonts w:cs="Huawei Sans"/>
        </w:rPr>
        <w:tab/>
      </w:r>
      <w:r w:rsidR="00EF426E" w:rsidRPr="00383667">
        <w:rPr>
          <w:rFonts w:cs="Huawei Sans"/>
        </w:rPr>
        <w:t>MsgSent</w:t>
      </w:r>
      <w:r>
        <w:rPr>
          <w:rFonts w:cs="Huawei Sans"/>
        </w:rPr>
        <w:tab/>
      </w:r>
      <w:r>
        <w:rPr>
          <w:rFonts w:cs="Huawei Sans"/>
        </w:rPr>
        <w:tab/>
      </w:r>
      <w:r w:rsidR="00EF426E" w:rsidRPr="00383667">
        <w:rPr>
          <w:rFonts w:cs="Huawei Sans"/>
        </w:rPr>
        <w:t>OutQ</w:t>
      </w:r>
      <w:r>
        <w:rPr>
          <w:rFonts w:cs="Huawei Sans"/>
        </w:rPr>
        <w:tab/>
      </w:r>
      <w:r>
        <w:rPr>
          <w:rFonts w:cs="Huawei Sans"/>
        </w:rPr>
        <w:tab/>
      </w:r>
      <w:r w:rsidR="00EF426E" w:rsidRPr="00383667">
        <w:rPr>
          <w:rFonts w:cs="Huawei Sans"/>
        </w:rPr>
        <w:t>Up/Down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PrefRcv</w:t>
      </w:r>
    </w:p>
    <w:p w14:paraId="0B00007E" w14:textId="77777777" w:rsidR="00EF426E" w:rsidRPr="00383667" w:rsidRDefault="00EF426E" w:rsidP="00EF426E">
      <w:pPr>
        <w:pStyle w:val="2f3"/>
        <w:rPr>
          <w:rFonts w:cs="Huawei Sans"/>
        </w:rPr>
      </w:pPr>
    </w:p>
    <w:p w14:paraId="1A1F879D" w14:textId="6F99F550" w:rsidR="00EF426E" w:rsidRPr="00383667" w:rsidRDefault="00CD749C" w:rsidP="00EF426E">
      <w:pPr>
        <w:pStyle w:val="2f3"/>
        <w:rPr>
          <w:rFonts w:cs="Huawei Sans"/>
        </w:rPr>
      </w:pPr>
      <w:r>
        <w:rPr>
          <w:rFonts w:cs="Huawei Sans"/>
        </w:rPr>
        <w:tab/>
      </w:r>
      <w:r>
        <w:rPr>
          <w:rFonts w:cs="Huawei Sans"/>
        </w:rPr>
        <w:tab/>
      </w:r>
      <w:r w:rsidR="00EF426E"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64512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39</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33</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00:03:39</w:t>
      </w:r>
      <w:r>
        <w:rPr>
          <w:rFonts w:cs="Huawei Sans"/>
        </w:rPr>
        <w:tab/>
      </w:r>
      <w:r>
        <w:rPr>
          <w:rFonts w:cs="Huawei Sans"/>
        </w:rPr>
        <w:tab/>
      </w:r>
      <w:r>
        <w:rPr>
          <w:rFonts w:cs="Huawei Sans"/>
        </w:rPr>
        <w:tab/>
      </w:r>
      <w:r w:rsidR="00EF426E" w:rsidRPr="00383667">
        <w:rPr>
          <w:rFonts w:cs="Huawei Sans"/>
        </w:rPr>
        <w:tab/>
      </w:r>
      <w:r w:rsidR="00EF426E" w:rsidRPr="00383667">
        <w:rPr>
          <w:rFonts w:cs="Huawei Sans"/>
        </w:rPr>
        <w:tab/>
      </w:r>
      <w:r>
        <w:rPr>
          <w:rFonts w:cs="Huawei Sans"/>
        </w:rPr>
        <w:tab/>
      </w:r>
      <w:r w:rsidR="00EF426E" w:rsidRPr="00383667">
        <w:rPr>
          <w:rFonts w:cs="Huawei Sans"/>
        </w:rPr>
        <w:t>Established</w:t>
      </w:r>
      <w:r>
        <w:rPr>
          <w:rFonts w:cs="Huawei Sans"/>
        </w:rPr>
        <w:tab/>
      </w:r>
      <w:r>
        <w:rPr>
          <w:rFonts w:cs="Huawei Sans"/>
        </w:rPr>
        <w:tab/>
      </w:r>
      <w:r>
        <w:rPr>
          <w:rFonts w:cs="Huawei Sans"/>
        </w:rPr>
        <w:tab/>
      </w:r>
      <w:r>
        <w:rPr>
          <w:rFonts w:cs="Huawei Sans"/>
        </w:rPr>
        <w:tab/>
      </w:r>
      <w:r w:rsidR="00EF426E" w:rsidRPr="00383667">
        <w:rPr>
          <w:rFonts w:cs="Huawei Sans"/>
        </w:rPr>
        <w:t>0</w:t>
      </w:r>
    </w:p>
    <w:p w14:paraId="46A26176" w14:textId="49128D51" w:rsidR="00EF426E" w:rsidRPr="00383667" w:rsidRDefault="00EF426E" w:rsidP="00EF426E">
      <w:pPr>
        <w:pStyle w:val="2f3"/>
        <w:ind w:firstLineChars="100" w:firstLine="160"/>
        <w:rPr>
          <w:rFonts w:cs="Huawei Sans"/>
        </w:rPr>
      </w:pPr>
      <w:r w:rsidRPr="00383667">
        <w:rPr>
          <w:rFonts w:cs="Huawei Sans"/>
        </w:rPr>
        <w:t>10.0.45.5</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4</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200</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4</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6</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0</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00:02:54</w:t>
      </w:r>
      <w:r w:rsidR="00CD749C">
        <w:rPr>
          <w:rFonts w:cs="Huawei Sans"/>
        </w:rPr>
        <w:tab/>
      </w:r>
      <w:r w:rsidR="00CD749C">
        <w:rPr>
          <w:rFonts w:cs="Huawei Sans"/>
        </w:rPr>
        <w:tab/>
      </w:r>
      <w:r w:rsidR="00CD749C">
        <w:rPr>
          <w:rFonts w:cs="Huawei Sans"/>
        </w:rPr>
        <w:tab/>
      </w:r>
      <w:r w:rsidRPr="00383667">
        <w:rPr>
          <w:rFonts w:cs="Huawei Sans"/>
        </w:rPr>
        <w:tab/>
      </w:r>
      <w:r w:rsidRPr="00383667">
        <w:rPr>
          <w:rFonts w:cs="Huawei Sans"/>
        </w:rPr>
        <w:tab/>
      </w:r>
      <w:r w:rsidR="00CD749C">
        <w:rPr>
          <w:rFonts w:cs="Huawei Sans"/>
        </w:rPr>
        <w:tab/>
      </w:r>
      <w:r w:rsidRPr="00383667">
        <w:rPr>
          <w:rFonts w:cs="Huawei Sans"/>
        </w:rPr>
        <w:t>Established</w:t>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0</w:t>
      </w:r>
    </w:p>
    <w:p w14:paraId="5E81B406" w14:textId="77777777" w:rsidR="00EF426E" w:rsidRPr="00383667" w:rsidRDefault="00EF426E" w:rsidP="00EF426E">
      <w:pPr>
        <w:pStyle w:val="2f3"/>
        <w:rPr>
          <w:rFonts w:cs="Huawei Sans"/>
        </w:rPr>
      </w:pPr>
    </w:p>
    <w:p w14:paraId="30E420F3" w14:textId="77777777" w:rsidR="00EF426E" w:rsidRPr="00383667" w:rsidRDefault="00EF426E" w:rsidP="00EF426E">
      <w:pPr>
        <w:pStyle w:val="1e"/>
      </w:pPr>
      <w:r w:rsidRPr="00383667">
        <w:t>All the BGP peer relationships have been successfully established.</w:t>
      </w:r>
    </w:p>
    <w:p w14:paraId="77009048" w14:textId="77777777" w:rsidR="00EF426E" w:rsidRPr="00383667" w:rsidRDefault="00EF426E" w:rsidP="00EF426E">
      <w:pPr>
        <w:pStyle w:val="1e"/>
      </w:pPr>
      <w:r w:rsidRPr="00383667">
        <w:t># Configure each of R1 and R5 to advertise the Loopback1, Loopback2, Loopback3, and Loopback4 routes to the BGP routing table.</w:t>
      </w:r>
    </w:p>
    <w:p w14:paraId="6BABFF62" w14:textId="77777777" w:rsidR="00EF426E" w:rsidRPr="00383667" w:rsidRDefault="00EF426E" w:rsidP="00EF426E">
      <w:pPr>
        <w:pStyle w:val="2f3"/>
        <w:rPr>
          <w:rFonts w:cs="Huawei Sans"/>
        </w:rPr>
      </w:pPr>
      <w:r w:rsidRPr="00383667">
        <w:rPr>
          <w:rFonts w:cs="Huawei Sans"/>
        </w:rPr>
        <w:t>[R1]bgp 100</w:t>
      </w:r>
    </w:p>
    <w:p w14:paraId="40713BBA" w14:textId="77777777" w:rsidR="00EF426E" w:rsidRPr="00383667" w:rsidRDefault="00EF426E" w:rsidP="00EF426E">
      <w:pPr>
        <w:pStyle w:val="2f3"/>
        <w:rPr>
          <w:rFonts w:cs="Huawei Sans"/>
        </w:rPr>
      </w:pPr>
      <w:r w:rsidRPr="00383667">
        <w:rPr>
          <w:rFonts w:cs="Huawei Sans"/>
        </w:rPr>
        <w:t>[R1-bgp] network 172.16.1.0 24</w:t>
      </w:r>
    </w:p>
    <w:p w14:paraId="530D226A" w14:textId="77777777" w:rsidR="00EF426E" w:rsidRPr="00383667" w:rsidRDefault="00EF426E" w:rsidP="00EF426E">
      <w:pPr>
        <w:pStyle w:val="2f3"/>
        <w:rPr>
          <w:rFonts w:cs="Huawei Sans"/>
        </w:rPr>
      </w:pPr>
      <w:r w:rsidRPr="00383667">
        <w:rPr>
          <w:rFonts w:cs="Huawei Sans"/>
        </w:rPr>
        <w:t>[R1-bgp] network 172.16.2.0 24</w:t>
      </w:r>
    </w:p>
    <w:p w14:paraId="39EE202A" w14:textId="77777777" w:rsidR="00EF426E" w:rsidRPr="00383667" w:rsidRDefault="00EF426E" w:rsidP="00EF426E">
      <w:pPr>
        <w:pStyle w:val="2f3"/>
        <w:rPr>
          <w:rFonts w:cs="Huawei Sans"/>
        </w:rPr>
      </w:pPr>
      <w:r w:rsidRPr="00383667">
        <w:rPr>
          <w:rFonts w:cs="Huawei Sans"/>
        </w:rPr>
        <w:t>[R1-bgp] network 172.16.3.0 24</w:t>
      </w:r>
    </w:p>
    <w:p w14:paraId="7F54B50F" w14:textId="77777777" w:rsidR="00EF426E" w:rsidRPr="00383667" w:rsidRDefault="00EF426E" w:rsidP="00EF426E">
      <w:pPr>
        <w:pStyle w:val="2f3"/>
        <w:rPr>
          <w:rFonts w:cs="Huawei Sans"/>
        </w:rPr>
      </w:pPr>
      <w:r w:rsidRPr="00383667">
        <w:rPr>
          <w:rFonts w:cs="Huawei Sans"/>
        </w:rPr>
        <w:t>[R1-bgp] network 172.16.4.0 24</w:t>
      </w:r>
    </w:p>
    <w:p w14:paraId="6FB2FD6D" w14:textId="77777777" w:rsidR="00EF426E" w:rsidRPr="00383667" w:rsidRDefault="00EF426E" w:rsidP="00EF426E">
      <w:pPr>
        <w:pStyle w:val="2f3"/>
        <w:rPr>
          <w:rFonts w:cs="Huawei Sans"/>
        </w:rPr>
      </w:pPr>
    </w:p>
    <w:p w14:paraId="40B13DE7" w14:textId="77777777" w:rsidR="00EF426E" w:rsidRPr="00383667" w:rsidRDefault="00EF426E" w:rsidP="00EF426E">
      <w:pPr>
        <w:pStyle w:val="2f3"/>
        <w:rPr>
          <w:rFonts w:cs="Huawei Sans"/>
        </w:rPr>
      </w:pPr>
      <w:r w:rsidRPr="00383667">
        <w:rPr>
          <w:rFonts w:cs="Huawei Sans"/>
        </w:rPr>
        <w:t>[R5]bgp 200</w:t>
      </w:r>
    </w:p>
    <w:p w14:paraId="6AA091C5" w14:textId="77777777" w:rsidR="00EF426E" w:rsidRPr="00383667" w:rsidRDefault="00EF426E" w:rsidP="00EF426E">
      <w:pPr>
        <w:pStyle w:val="2f3"/>
        <w:rPr>
          <w:rFonts w:cs="Huawei Sans"/>
        </w:rPr>
      </w:pPr>
      <w:r w:rsidRPr="00383667">
        <w:rPr>
          <w:rFonts w:cs="Huawei Sans"/>
        </w:rPr>
        <w:t>[R5-bgp] network 172.16.1.0 24</w:t>
      </w:r>
    </w:p>
    <w:p w14:paraId="2D051E04" w14:textId="77777777" w:rsidR="00EF426E" w:rsidRPr="00383667" w:rsidRDefault="00EF426E" w:rsidP="00EF426E">
      <w:pPr>
        <w:pStyle w:val="2f3"/>
        <w:rPr>
          <w:rFonts w:cs="Huawei Sans"/>
        </w:rPr>
      </w:pPr>
      <w:r w:rsidRPr="00383667">
        <w:rPr>
          <w:rFonts w:cs="Huawei Sans"/>
        </w:rPr>
        <w:t>[R5-bgp] network 172.16.2.0 24</w:t>
      </w:r>
    </w:p>
    <w:p w14:paraId="385D4510" w14:textId="77777777" w:rsidR="00EF426E" w:rsidRPr="00383667" w:rsidRDefault="00EF426E" w:rsidP="00EF426E">
      <w:pPr>
        <w:pStyle w:val="2f3"/>
        <w:rPr>
          <w:rFonts w:cs="Huawei Sans"/>
        </w:rPr>
      </w:pPr>
      <w:r w:rsidRPr="00383667">
        <w:rPr>
          <w:rFonts w:cs="Huawei Sans"/>
        </w:rPr>
        <w:t>[R5-bgp] network 172.16.3.0 24</w:t>
      </w:r>
    </w:p>
    <w:p w14:paraId="6D2F46D5" w14:textId="77777777" w:rsidR="00EF426E" w:rsidRPr="00383667" w:rsidRDefault="00EF426E" w:rsidP="00EF426E">
      <w:pPr>
        <w:pStyle w:val="2f3"/>
        <w:rPr>
          <w:rFonts w:cs="Huawei Sans"/>
        </w:rPr>
      </w:pPr>
      <w:r w:rsidRPr="00383667">
        <w:rPr>
          <w:rFonts w:cs="Huawei Sans"/>
        </w:rPr>
        <w:t>[R5-bgp] network 172.16.4.0 24</w:t>
      </w:r>
    </w:p>
    <w:p w14:paraId="0016FB66" w14:textId="77777777" w:rsidR="00EF426E" w:rsidRPr="00383667" w:rsidRDefault="00EF426E" w:rsidP="00EF426E">
      <w:pPr>
        <w:pStyle w:val="1e"/>
      </w:pPr>
      <w:r w:rsidRPr="00383667">
        <w:t># Check the BGP routing table on R3 to check whether R3 has learned these BGP routes successfully.</w:t>
      </w:r>
    </w:p>
    <w:p w14:paraId="0CB71C2C" w14:textId="77777777" w:rsidR="00EF426E" w:rsidRPr="00383667" w:rsidRDefault="00EF426E" w:rsidP="00EF426E">
      <w:pPr>
        <w:pStyle w:val="2f3"/>
        <w:jc w:val="both"/>
        <w:rPr>
          <w:rFonts w:cs="Huawei Sans"/>
        </w:rPr>
      </w:pPr>
      <w:r w:rsidRPr="00383667">
        <w:rPr>
          <w:rFonts w:cs="Huawei Sans"/>
        </w:rPr>
        <w:t>&lt;R3&gt;display</w:t>
      </w:r>
      <w:r w:rsidRPr="00383667">
        <w:rPr>
          <w:rFonts w:cs="Huawei Sans"/>
        </w:rPr>
        <w:tab/>
        <w:t>bgp</w:t>
      </w:r>
      <w:r w:rsidRPr="00383667">
        <w:rPr>
          <w:rFonts w:cs="Huawei Sans"/>
        </w:rPr>
        <w:tab/>
        <w:t>routing-table</w:t>
      </w:r>
    </w:p>
    <w:p w14:paraId="67C08C97" w14:textId="77777777" w:rsidR="00EF426E" w:rsidRPr="00383667" w:rsidRDefault="00EF426E" w:rsidP="00EF426E">
      <w:pPr>
        <w:pStyle w:val="2f3"/>
        <w:jc w:val="both"/>
        <w:rPr>
          <w:rFonts w:cs="Huawei Sans"/>
        </w:rPr>
      </w:pPr>
    </w:p>
    <w:p w14:paraId="6D9158EC" w14:textId="77777777" w:rsidR="00227531" w:rsidRDefault="00EF426E" w:rsidP="00EF426E">
      <w:pPr>
        <w:pStyle w:val="2f3"/>
        <w:jc w:val="both"/>
        <w:rPr>
          <w:rFonts w:cs="Huawei Sans"/>
        </w:rPr>
      </w:pPr>
      <w:r w:rsidRPr="00383667">
        <w:rPr>
          <w:rFonts w:cs="Huawei Sans"/>
        </w:rPr>
        <w:tab/>
        <w:t>BGP</w:t>
      </w:r>
      <w:r w:rsidRPr="00383667">
        <w:rPr>
          <w:rFonts w:cs="Huawei Sans"/>
        </w:rPr>
        <w:tab/>
        <w:t>Local</w:t>
      </w:r>
      <w:r w:rsidRPr="00383667">
        <w:rPr>
          <w:rFonts w:cs="Huawei Sans"/>
        </w:rPr>
        <w:tab/>
        <w:t>router</w:t>
      </w:r>
      <w:r w:rsidRPr="00383667">
        <w:rPr>
          <w:rFonts w:cs="Huawei Sans"/>
        </w:rPr>
        <w:tab/>
        <w:t>ID</w:t>
      </w:r>
      <w:r w:rsidRPr="00383667">
        <w:rPr>
          <w:rFonts w:cs="Huawei Sans"/>
        </w:rPr>
        <w:tab/>
        <w:t>is</w:t>
      </w:r>
      <w:r w:rsidRPr="00383667">
        <w:rPr>
          <w:rFonts w:cs="Huawei Sans"/>
        </w:rPr>
        <w:tab/>
        <w:t>10.0.3.3</w:t>
      </w:r>
    </w:p>
    <w:p w14:paraId="4ECAFC1A" w14:textId="6CF42737" w:rsidR="00EF426E" w:rsidRPr="00383667" w:rsidRDefault="00EF426E" w:rsidP="00EF426E">
      <w:pPr>
        <w:pStyle w:val="2f3"/>
        <w:jc w:val="both"/>
        <w:rPr>
          <w:rFonts w:cs="Huawei Sans"/>
        </w:rPr>
      </w:pPr>
      <w:r w:rsidRPr="00383667">
        <w:rPr>
          <w:rFonts w:cs="Huawei Sans"/>
        </w:rPr>
        <w:tab/>
        <w:t>Status</w:t>
      </w:r>
      <w:r w:rsidRPr="00383667">
        <w:rPr>
          <w:rFonts w:cs="Huawei Sans"/>
        </w:rPr>
        <w:tab/>
        <w:t>codes:</w:t>
      </w:r>
      <w:r w:rsidRPr="00383667">
        <w:rPr>
          <w:rFonts w:cs="Huawei Sans"/>
        </w:rPr>
        <w:tab/>
        <w:t>*</w:t>
      </w:r>
      <w:r w:rsidRPr="00383667">
        <w:rPr>
          <w:rFonts w:cs="Huawei Sans"/>
        </w:rPr>
        <w:tab/>
        <w:t>-</w:t>
      </w:r>
      <w:r w:rsidRPr="00383667">
        <w:rPr>
          <w:rFonts w:cs="Huawei Sans"/>
        </w:rPr>
        <w:tab/>
        <w:t>valid,</w:t>
      </w:r>
      <w:r w:rsidRPr="00383667">
        <w:rPr>
          <w:rFonts w:cs="Huawei Sans"/>
        </w:rPr>
        <w:tab/>
        <w:t>&gt;</w:t>
      </w:r>
      <w:r w:rsidRPr="00383667">
        <w:rPr>
          <w:rFonts w:cs="Huawei Sans"/>
        </w:rPr>
        <w:tab/>
        <w:t>-</w:t>
      </w:r>
      <w:r w:rsidRPr="00383667">
        <w:rPr>
          <w:rFonts w:cs="Huawei Sans"/>
        </w:rPr>
        <w:tab/>
        <w:t>best,</w:t>
      </w:r>
      <w:r w:rsidRPr="00383667">
        <w:rPr>
          <w:rFonts w:cs="Huawei Sans"/>
        </w:rPr>
        <w:tab/>
        <w:t>d</w:t>
      </w:r>
      <w:r w:rsidRPr="00383667">
        <w:rPr>
          <w:rFonts w:cs="Huawei Sans"/>
        </w:rPr>
        <w:tab/>
        <w:t>-</w:t>
      </w:r>
      <w:r w:rsidRPr="00383667">
        <w:rPr>
          <w:rFonts w:cs="Huawei Sans"/>
        </w:rPr>
        <w:tab/>
        <w:t>damped,</w:t>
      </w:r>
    </w:p>
    <w:p w14:paraId="5C3644B0" w14:textId="77777777" w:rsidR="00EF426E" w:rsidRPr="00383667" w:rsidRDefault="00EF426E" w:rsidP="00EF426E">
      <w:pPr>
        <w:pStyle w:val="2f3"/>
        <w:jc w:val="both"/>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h</w:t>
      </w:r>
      <w:r w:rsidRPr="00383667">
        <w:rPr>
          <w:rFonts w:cs="Huawei Sans"/>
        </w:rPr>
        <w:tab/>
        <w:t>-</w:t>
      </w:r>
      <w:r w:rsidRPr="00383667">
        <w:rPr>
          <w:rFonts w:cs="Huawei Sans"/>
        </w:rPr>
        <w:tab/>
        <w:t>history,</w:t>
      </w:r>
      <w:r w:rsidRPr="00383667">
        <w:rPr>
          <w:rFonts w:cs="Huawei Sans"/>
        </w:rPr>
        <w:tab/>
      </w:r>
      <w:r w:rsidRPr="00383667">
        <w:rPr>
          <w:rFonts w:cs="Huawei Sans"/>
        </w:rPr>
        <w:tab/>
        <w:t>i</w:t>
      </w:r>
      <w:r w:rsidRPr="00383667">
        <w:rPr>
          <w:rFonts w:cs="Huawei Sans"/>
        </w:rPr>
        <w:tab/>
        <w:t>-</w:t>
      </w:r>
      <w:r w:rsidRPr="00383667">
        <w:rPr>
          <w:rFonts w:cs="Huawei Sans"/>
        </w:rPr>
        <w:tab/>
        <w:t>internal,</w:t>
      </w:r>
      <w:r w:rsidRPr="00383667">
        <w:rPr>
          <w:rFonts w:cs="Huawei Sans"/>
        </w:rPr>
        <w:tab/>
        <w:t>s</w:t>
      </w:r>
      <w:r w:rsidRPr="00383667">
        <w:rPr>
          <w:rFonts w:cs="Huawei Sans"/>
        </w:rPr>
        <w:tab/>
        <w:t>-</w:t>
      </w:r>
      <w:r w:rsidRPr="00383667">
        <w:rPr>
          <w:rFonts w:cs="Huawei Sans"/>
        </w:rPr>
        <w:tab/>
        <w:t>suppressed,</w:t>
      </w:r>
      <w:r w:rsidRPr="00383667">
        <w:rPr>
          <w:rFonts w:cs="Huawei Sans"/>
        </w:rPr>
        <w:tab/>
        <w:t>S</w:t>
      </w:r>
      <w:r w:rsidRPr="00383667">
        <w:rPr>
          <w:rFonts w:cs="Huawei Sans"/>
        </w:rPr>
        <w:tab/>
        <w:t>-</w:t>
      </w:r>
      <w:r w:rsidRPr="00383667">
        <w:rPr>
          <w:rFonts w:cs="Huawei Sans"/>
        </w:rPr>
        <w:tab/>
        <w:t>Stale</w:t>
      </w:r>
    </w:p>
    <w:p w14:paraId="28F60C93" w14:textId="77777777" w:rsidR="00EF426E" w:rsidRPr="00383667" w:rsidRDefault="00EF426E" w:rsidP="00EF426E">
      <w:pPr>
        <w:pStyle w:val="2f3"/>
        <w:jc w:val="both"/>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Origin</w:t>
      </w:r>
      <w:r w:rsidRPr="00383667">
        <w:rPr>
          <w:rFonts w:cs="Huawei Sans"/>
        </w:rPr>
        <w:tab/>
        <w:t>:</w:t>
      </w:r>
      <w:r w:rsidRPr="00383667">
        <w:rPr>
          <w:rFonts w:cs="Huawei Sans"/>
        </w:rPr>
        <w:tab/>
      </w:r>
      <w:r w:rsidRPr="00497E5B">
        <w:rPr>
          <w:rFonts w:cs="Huawei Sans"/>
        </w:rPr>
        <w:t>i</w:t>
      </w:r>
      <w:r w:rsidRPr="00383667">
        <w:rPr>
          <w:rFonts w:cs="Huawei Sans"/>
        </w:rPr>
        <w:tab/>
        <w:t>-</w:t>
      </w:r>
      <w:r w:rsidRPr="00383667">
        <w:rPr>
          <w:rFonts w:cs="Huawei Sans"/>
        </w:rPr>
        <w:tab/>
        <w:t>IGP,</w:t>
      </w:r>
      <w:r w:rsidRPr="00383667">
        <w:rPr>
          <w:rFonts w:cs="Huawei Sans"/>
        </w:rPr>
        <w:tab/>
        <w:t>e</w:t>
      </w:r>
      <w:r w:rsidRPr="00383667">
        <w:rPr>
          <w:rFonts w:cs="Huawei Sans"/>
        </w:rPr>
        <w:tab/>
        <w:t>-</w:t>
      </w:r>
      <w:r w:rsidRPr="00383667">
        <w:rPr>
          <w:rFonts w:cs="Huawei Sans"/>
        </w:rPr>
        <w:tab/>
        <w:t>EGP,</w:t>
      </w:r>
      <w:r w:rsidRPr="00383667">
        <w:rPr>
          <w:rFonts w:cs="Huawei Sans"/>
        </w:rPr>
        <w:tab/>
        <w:t>?</w:t>
      </w:r>
      <w:r w:rsidRPr="00383667">
        <w:rPr>
          <w:rFonts w:cs="Huawei Sans"/>
        </w:rPr>
        <w:tab/>
        <w:t>-</w:t>
      </w:r>
      <w:r w:rsidRPr="00383667">
        <w:rPr>
          <w:rFonts w:cs="Huawei Sans"/>
        </w:rPr>
        <w:tab/>
        <w:t>incomplete</w:t>
      </w:r>
    </w:p>
    <w:p w14:paraId="024D27D1" w14:textId="77777777" w:rsidR="00EF426E" w:rsidRPr="00383667" w:rsidRDefault="00EF426E" w:rsidP="00EF426E">
      <w:pPr>
        <w:pStyle w:val="2f3"/>
        <w:jc w:val="both"/>
        <w:rPr>
          <w:rFonts w:cs="Huawei Sans"/>
        </w:rPr>
      </w:pPr>
    </w:p>
    <w:p w14:paraId="64FD2A2E" w14:textId="77777777" w:rsidR="00EF426E" w:rsidRPr="00383667" w:rsidRDefault="00EF426E" w:rsidP="00EF426E">
      <w:pPr>
        <w:pStyle w:val="2f3"/>
        <w:jc w:val="both"/>
        <w:rPr>
          <w:rFonts w:cs="Huawei Sans"/>
        </w:rPr>
      </w:pPr>
    </w:p>
    <w:p w14:paraId="5F481BD3" w14:textId="77777777" w:rsidR="00EF426E" w:rsidRPr="00383667" w:rsidRDefault="00EF426E" w:rsidP="00EF426E">
      <w:pPr>
        <w:pStyle w:val="2f3"/>
        <w:jc w:val="both"/>
        <w:rPr>
          <w:rFonts w:cs="Huawei Sans"/>
        </w:rPr>
      </w:pPr>
      <w:r w:rsidRPr="00383667">
        <w:rPr>
          <w:rFonts w:cs="Huawei Sans"/>
        </w:rPr>
        <w:tab/>
        <w:t>Total</w:t>
      </w:r>
      <w:r w:rsidRPr="00383667">
        <w:rPr>
          <w:rFonts w:cs="Huawei Sans"/>
        </w:rPr>
        <w:tab/>
        <w:t>Number</w:t>
      </w:r>
      <w:r w:rsidRPr="00383667">
        <w:rPr>
          <w:rFonts w:cs="Huawei Sans"/>
        </w:rPr>
        <w:tab/>
        <w:t>of</w:t>
      </w:r>
      <w:r w:rsidRPr="00383667">
        <w:rPr>
          <w:rFonts w:cs="Huawei Sans"/>
        </w:rPr>
        <w:tab/>
        <w:t>Routes:</w:t>
      </w:r>
      <w:r w:rsidRPr="00383667">
        <w:rPr>
          <w:rFonts w:cs="Huawei Sans"/>
        </w:rPr>
        <w:tab/>
        <w:t>8</w:t>
      </w:r>
    </w:p>
    <w:p w14:paraId="6C605AD2" w14:textId="22990F9A" w:rsidR="00EF426E" w:rsidRPr="00383667" w:rsidRDefault="00EF426E" w:rsidP="00EF426E">
      <w:pPr>
        <w:pStyle w:val="2f3"/>
        <w:jc w:val="both"/>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MED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LocPrf</w:t>
      </w:r>
      <w:r w:rsidRPr="00383667">
        <w:rPr>
          <w:rFonts w:cs="Huawei Sans"/>
        </w:rPr>
        <w:tab/>
      </w:r>
      <w:r w:rsidRPr="00383667">
        <w:rPr>
          <w:rFonts w:cs="Huawei Sans"/>
        </w:rPr>
        <w:tab/>
      </w:r>
      <w:r w:rsidRPr="00383667">
        <w:rPr>
          <w:rFonts w:cs="Huawei Sans"/>
        </w:rPr>
        <w:tab/>
      </w:r>
      <w:r w:rsidRPr="00383667">
        <w:rPr>
          <w:rFonts w:cs="Huawei Sans"/>
        </w:rPr>
        <w:tab/>
        <w:t>PrefVal</w:t>
      </w:r>
      <w:r w:rsidR="00054CC6">
        <w:rPr>
          <w:rFonts w:cs="Huawei Sans"/>
        </w:rPr>
        <w:tab/>
      </w:r>
      <w:r w:rsidR="00054CC6">
        <w:rPr>
          <w:rFonts w:cs="Huawei Sans"/>
        </w:rPr>
        <w:tab/>
      </w:r>
      <w:r w:rsidRPr="00383667">
        <w:rPr>
          <w:rFonts w:cs="Huawei Sans"/>
        </w:rPr>
        <w:tab/>
        <w:t>Path/Ogn</w:t>
      </w:r>
    </w:p>
    <w:p w14:paraId="47891D14" w14:textId="77777777" w:rsidR="00EF426E" w:rsidRPr="00383667" w:rsidRDefault="00EF426E" w:rsidP="00EF426E">
      <w:pPr>
        <w:pStyle w:val="2f3"/>
        <w:jc w:val="both"/>
        <w:rPr>
          <w:rFonts w:cs="Huawei Sans"/>
        </w:rPr>
      </w:pPr>
    </w:p>
    <w:p w14:paraId="722D6C98" w14:textId="77777777" w:rsidR="00EF426E" w:rsidRPr="00383667" w:rsidRDefault="00EF426E" w:rsidP="00EF426E">
      <w:pPr>
        <w:pStyle w:val="2f3"/>
        <w:jc w:val="both"/>
        <w:rPr>
          <w:rFonts w:cs="Huawei Sans"/>
          <w:color w:val="EC7061"/>
        </w:rPr>
      </w:pPr>
      <w:r w:rsidRPr="00383667">
        <w:rPr>
          <w:rFonts w:cs="Huawei Sans"/>
          <w:color w:val="EC7061"/>
        </w:rPr>
        <w:tab/>
        <w:t>*&gt;i</w:t>
      </w:r>
      <w:r w:rsidRPr="00383667">
        <w:rPr>
          <w:rFonts w:cs="Huawei Sans"/>
          <w:color w:val="EC7061"/>
        </w:rPr>
        <w:tab/>
      </w:r>
      <w:r w:rsidRPr="00383667">
        <w:rPr>
          <w:rFonts w:cs="Huawei Sans"/>
          <w:color w:val="EC7061"/>
        </w:rPr>
        <w:tab/>
        <w:t>172.16.1.0/24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100i</w:t>
      </w:r>
    </w:p>
    <w:p w14:paraId="53ABE560" w14:textId="77777777" w:rsidR="00EF426E" w:rsidRPr="00383667" w:rsidRDefault="00EF426E" w:rsidP="00EF426E">
      <w:pPr>
        <w:pStyle w:val="2f3"/>
        <w:jc w:val="both"/>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200i</w:t>
      </w:r>
    </w:p>
    <w:p w14:paraId="048B6BEB" w14:textId="77777777" w:rsidR="00EF426E" w:rsidRPr="00383667" w:rsidRDefault="00EF426E" w:rsidP="00EF426E">
      <w:pPr>
        <w:pStyle w:val="2f3"/>
        <w:jc w:val="both"/>
        <w:rPr>
          <w:rFonts w:cs="Huawei Sans"/>
          <w:color w:val="EC7061"/>
        </w:rPr>
      </w:pPr>
      <w:r w:rsidRPr="00383667">
        <w:rPr>
          <w:rFonts w:cs="Huawei Sans"/>
          <w:color w:val="EC7061"/>
        </w:rPr>
        <w:lastRenderedPageBreak/>
        <w:tab/>
        <w:t>*&gt;i</w:t>
      </w:r>
      <w:r w:rsidRPr="00383667">
        <w:rPr>
          <w:rFonts w:cs="Huawei Sans"/>
          <w:color w:val="EC7061"/>
        </w:rPr>
        <w:tab/>
      </w:r>
      <w:r w:rsidRPr="00383667">
        <w:rPr>
          <w:rFonts w:cs="Huawei Sans"/>
          <w:color w:val="EC7061"/>
        </w:rPr>
        <w:tab/>
        <w:t>172.16.2.0/24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100i</w:t>
      </w:r>
    </w:p>
    <w:p w14:paraId="73B7DA41" w14:textId="77777777" w:rsidR="00EF426E" w:rsidRPr="00383667" w:rsidRDefault="00EF426E" w:rsidP="00EF426E">
      <w:pPr>
        <w:pStyle w:val="2f3"/>
        <w:jc w:val="both"/>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200i</w:t>
      </w:r>
    </w:p>
    <w:p w14:paraId="6F3CDF2E" w14:textId="77777777" w:rsidR="00EF426E" w:rsidRPr="00383667" w:rsidRDefault="00EF426E" w:rsidP="00EF426E">
      <w:pPr>
        <w:pStyle w:val="2f3"/>
        <w:jc w:val="both"/>
        <w:rPr>
          <w:rFonts w:cs="Huawei Sans"/>
          <w:color w:val="EC7061"/>
        </w:rPr>
      </w:pPr>
      <w:r w:rsidRPr="00383667">
        <w:rPr>
          <w:rFonts w:cs="Huawei Sans"/>
          <w:color w:val="EC7061"/>
        </w:rPr>
        <w:tab/>
        <w:t>*&gt;i</w:t>
      </w:r>
      <w:r w:rsidRPr="00383667">
        <w:rPr>
          <w:rFonts w:cs="Huawei Sans"/>
          <w:color w:val="EC7061"/>
        </w:rPr>
        <w:tab/>
      </w:r>
      <w:r w:rsidRPr="00383667">
        <w:rPr>
          <w:rFonts w:cs="Huawei Sans"/>
          <w:color w:val="EC7061"/>
        </w:rPr>
        <w:tab/>
        <w:t>172.16.3.0/24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100i</w:t>
      </w:r>
    </w:p>
    <w:p w14:paraId="0D4AD363" w14:textId="77777777" w:rsidR="00EF426E" w:rsidRPr="00383667" w:rsidRDefault="00EF426E" w:rsidP="00EF426E">
      <w:pPr>
        <w:pStyle w:val="2f3"/>
        <w:jc w:val="both"/>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200i</w:t>
      </w:r>
    </w:p>
    <w:p w14:paraId="0A9C3132" w14:textId="77777777" w:rsidR="00EF426E" w:rsidRPr="00383667" w:rsidRDefault="00EF426E" w:rsidP="00EF426E">
      <w:pPr>
        <w:pStyle w:val="2f3"/>
        <w:jc w:val="both"/>
        <w:rPr>
          <w:rFonts w:cs="Huawei Sans"/>
          <w:color w:val="EC7061"/>
        </w:rPr>
      </w:pPr>
      <w:r w:rsidRPr="00383667">
        <w:rPr>
          <w:rFonts w:cs="Huawei Sans"/>
          <w:color w:val="EC7061"/>
        </w:rPr>
        <w:tab/>
        <w:t>*&gt;i</w:t>
      </w:r>
      <w:r w:rsidRPr="00383667">
        <w:rPr>
          <w:rFonts w:cs="Huawei Sans"/>
          <w:color w:val="EC7061"/>
        </w:rPr>
        <w:tab/>
      </w:r>
      <w:r w:rsidRPr="00383667">
        <w:rPr>
          <w:rFonts w:cs="Huawei Sans"/>
          <w:color w:val="EC7061"/>
        </w:rPr>
        <w:tab/>
        <w:t>172.16.4.0/24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10.0.2.2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100i</w:t>
      </w:r>
    </w:p>
    <w:p w14:paraId="2517EF6E" w14:textId="77777777" w:rsidR="00EF426E" w:rsidRPr="00383667" w:rsidRDefault="00EF426E" w:rsidP="00EF426E">
      <w:pPr>
        <w:pStyle w:val="2f3"/>
        <w:jc w:val="both"/>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200i</w:t>
      </w:r>
    </w:p>
    <w:p w14:paraId="22492581" w14:textId="77777777" w:rsidR="00EF426E" w:rsidRPr="00383667" w:rsidRDefault="00EF426E" w:rsidP="00EF426E">
      <w:pPr>
        <w:pStyle w:val="1e"/>
      </w:pPr>
      <w:r w:rsidRPr="00383667">
        <w:t>R3 has learned the routes advertised by R1 and R5, and preferentially selects the route advertised by R2.</w:t>
      </w:r>
    </w:p>
    <w:p w14:paraId="423DBBA4" w14:textId="77777777" w:rsidR="00EF426E" w:rsidRPr="00383667" w:rsidRDefault="00EF426E" w:rsidP="00604E8C">
      <w:pPr>
        <w:pStyle w:val="30"/>
        <w:ind w:left="1032" w:hanging="278"/>
        <w:outlineLvl w:val="9"/>
        <w:rPr>
          <w:rFonts w:cs="Huawei Sans"/>
        </w:rPr>
      </w:pPr>
      <w:r w:rsidRPr="00383667">
        <w:rPr>
          <w:rFonts w:cs="Huawei Sans"/>
        </w:rPr>
        <w:t>Change the AS_Path attribute.</w:t>
      </w:r>
    </w:p>
    <w:p w14:paraId="555466C2" w14:textId="77777777" w:rsidR="00EF426E" w:rsidRPr="00383667" w:rsidRDefault="00EF426E" w:rsidP="00EF426E">
      <w:pPr>
        <w:pStyle w:val="1e"/>
      </w:pPr>
      <w:r w:rsidRPr="00383667">
        <w:t>On R1, configure a route-policy to change the AS_Path attribute of the BGP route 172.16.1.0/24 so that R3 preferentially selects the BGP route 172.16.1.0/24 advertised by R5.</w:t>
      </w:r>
    </w:p>
    <w:p w14:paraId="1A1630CD" w14:textId="77777777" w:rsidR="00EF426E" w:rsidRPr="00383667" w:rsidRDefault="00EF426E" w:rsidP="00EF426E">
      <w:pPr>
        <w:pStyle w:val="1e"/>
      </w:pPr>
      <w:r w:rsidRPr="00383667">
        <w:t># Create IP prefix list 1 to match the Loopback1 route.</w:t>
      </w:r>
    </w:p>
    <w:p w14:paraId="605ADDAC" w14:textId="77777777" w:rsidR="00EF426E" w:rsidRPr="00383667" w:rsidRDefault="00EF426E" w:rsidP="00EF426E">
      <w:pPr>
        <w:pStyle w:val="2f3"/>
        <w:rPr>
          <w:rFonts w:cs="Huawei Sans"/>
        </w:rPr>
      </w:pPr>
      <w:r w:rsidRPr="00383667">
        <w:rPr>
          <w:rFonts w:cs="Huawei Sans"/>
        </w:rPr>
        <w:t>[R1]</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permit 172.16.1.0 24 greater-equal 24 less-equal 24</w:t>
      </w:r>
    </w:p>
    <w:p w14:paraId="532E2927" w14:textId="77777777" w:rsidR="00EF426E" w:rsidRPr="00383667" w:rsidRDefault="00EF426E" w:rsidP="00EF426E">
      <w:pPr>
        <w:pStyle w:val="1e"/>
      </w:pPr>
      <w:r w:rsidRPr="00383667">
        <w:t xml:space="preserve"># Create a route-policy named </w:t>
      </w:r>
      <w:r w:rsidRPr="00383667">
        <w:rPr>
          <w:b/>
          <w:bCs/>
        </w:rPr>
        <w:t>hcip</w:t>
      </w:r>
      <w:r w:rsidRPr="00383667">
        <w:t xml:space="preserve">, create node 10, configure an if-match clause with IP prefix list 1 specified, and configure </w:t>
      </w:r>
      <w:r w:rsidRPr="00497E5B">
        <w:t>an apply</w:t>
      </w:r>
      <w:r w:rsidRPr="00383667">
        <w:t xml:space="preserve"> clause to modify the AS_Path attribute of the matched route.</w:t>
      </w:r>
    </w:p>
    <w:p w14:paraId="2CED9403" w14:textId="77777777" w:rsidR="00EF426E" w:rsidRPr="00383667" w:rsidRDefault="00EF426E" w:rsidP="00EF426E">
      <w:pPr>
        <w:pStyle w:val="2f3"/>
        <w:rPr>
          <w:rFonts w:cs="Huawei Sans"/>
        </w:rPr>
      </w:pPr>
      <w:r w:rsidRPr="00383667">
        <w:rPr>
          <w:rFonts w:cs="Huawei Sans"/>
        </w:rPr>
        <w:t xml:space="preserve">[R1]route-policy </w:t>
      </w:r>
      <w:r w:rsidRPr="00497E5B">
        <w:rPr>
          <w:rFonts w:cs="Huawei Sans"/>
        </w:rPr>
        <w:t>hcip</w:t>
      </w:r>
      <w:r w:rsidRPr="00383667">
        <w:rPr>
          <w:rFonts w:cs="Huawei Sans"/>
        </w:rPr>
        <w:t xml:space="preserve"> permit node 10</w:t>
      </w:r>
    </w:p>
    <w:p w14:paraId="3153FE93" w14:textId="77777777" w:rsidR="00EF426E" w:rsidRPr="00383667" w:rsidRDefault="00EF426E" w:rsidP="00EF426E">
      <w:pPr>
        <w:pStyle w:val="2f3"/>
        <w:rPr>
          <w:rFonts w:cs="Huawei Sans"/>
        </w:rPr>
      </w:pPr>
      <w:r w:rsidRPr="00383667">
        <w:rPr>
          <w:rFonts w:cs="Huawei Sans"/>
        </w:rPr>
        <w:t xml:space="preserve">[R1-route-policy] if-match </w:t>
      </w:r>
      <w:r w:rsidRPr="00497E5B">
        <w:rPr>
          <w:rFonts w:cs="Huawei Sans"/>
        </w:rPr>
        <w:t>ip-prefix</w:t>
      </w:r>
      <w:r w:rsidRPr="00383667">
        <w:rPr>
          <w:rFonts w:cs="Huawei Sans"/>
        </w:rPr>
        <w:t xml:space="preserve"> 1</w:t>
      </w:r>
    </w:p>
    <w:p w14:paraId="7E5A0BD0" w14:textId="77777777" w:rsidR="00EF426E" w:rsidRPr="00383667" w:rsidRDefault="00EF426E" w:rsidP="00EF426E">
      <w:pPr>
        <w:pStyle w:val="2f3"/>
        <w:rPr>
          <w:rFonts w:cs="Huawei Sans"/>
        </w:rPr>
      </w:pPr>
      <w:r w:rsidRPr="00383667">
        <w:rPr>
          <w:rFonts w:cs="Huawei Sans"/>
        </w:rPr>
        <w:t>[R1-route-policy] apply as-path 300 400 additive</w:t>
      </w:r>
    </w:p>
    <w:p w14:paraId="5F843687" w14:textId="77777777" w:rsidR="00EF426E" w:rsidRPr="00383667" w:rsidRDefault="00EF426E" w:rsidP="00EF426E">
      <w:pPr>
        <w:pStyle w:val="2f3"/>
        <w:rPr>
          <w:rFonts w:cs="Huawei Sans"/>
        </w:rPr>
      </w:pPr>
      <w:r w:rsidRPr="00383667">
        <w:rPr>
          <w:rFonts w:cs="Huawei Sans"/>
        </w:rPr>
        <w:t>[R1-route-policy] quit</w:t>
      </w:r>
    </w:p>
    <w:p w14:paraId="6E2CBE91" w14:textId="77777777" w:rsidR="00EF426E" w:rsidRPr="00383667" w:rsidRDefault="00EF426E" w:rsidP="00EF426E">
      <w:pPr>
        <w:pStyle w:val="2f3"/>
        <w:rPr>
          <w:rFonts w:cs="Huawei Sans"/>
        </w:rPr>
      </w:pPr>
      <w:r w:rsidRPr="00383667">
        <w:rPr>
          <w:rFonts w:cs="Huawei Sans"/>
        </w:rPr>
        <w:t>[R1]</w:t>
      </w:r>
      <w:r w:rsidRPr="00383667">
        <w:rPr>
          <w:rFonts w:cs="Huawei Sans"/>
          <w:color w:val="EC7061"/>
        </w:rPr>
        <w:t xml:space="preserve">route-policy </w:t>
      </w:r>
      <w:r w:rsidRPr="00497E5B">
        <w:rPr>
          <w:rFonts w:cs="Huawei Sans"/>
          <w:color w:val="EC7061"/>
        </w:rPr>
        <w:t>hcip</w:t>
      </w:r>
      <w:r w:rsidRPr="00383667">
        <w:rPr>
          <w:rFonts w:cs="Huawei Sans"/>
          <w:color w:val="EC7061"/>
        </w:rPr>
        <w:t xml:space="preserve"> permit node 20</w:t>
      </w:r>
    </w:p>
    <w:p w14:paraId="4597C599" w14:textId="77777777" w:rsidR="00EF426E" w:rsidRPr="00383667" w:rsidRDefault="00EF426E" w:rsidP="00EF426E">
      <w:pPr>
        <w:pStyle w:val="1e"/>
      </w:pPr>
      <w:r w:rsidRPr="00383667">
        <w:t>Create an empty node in the route-policy to ensure that no operation is performed on the other three BGP routes.</w:t>
      </w:r>
    </w:p>
    <w:p w14:paraId="7399E962" w14:textId="77777777" w:rsidR="00EF426E" w:rsidRPr="00383667" w:rsidRDefault="00EF426E" w:rsidP="00EF426E">
      <w:pPr>
        <w:pStyle w:val="1e"/>
      </w:pPr>
      <w:r w:rsidRPr="00383667">
        <w:t># Apply the route-policy to the BGP routes to be advertised to the BGP peer R2.</w:t>
      </w:r>
    </w:p>
    <w:p w14:paraId="729B588C" w14:textId="77777777" w:rsidR="00EF426E" w:rsidRPr="00383667" w:rsidRDefault="00EF426E" w:rsidP="00EF426E">
      <w:pPr>
        <w:pStyle w:val="2f3"/>
        <w:rPr>
          <w:rFonts w:cs="Huawei Sans"/>
        </w:rPr>
      </w:pPr>
      <w:r w:rsidRPr="00383667">
        <w:rPr>
          <w:rFonts w:cs="Huawei Sans"/>
        </w:rPr>
        <w:t>[R1]bgp 100</w:t>
      </w:r>
    </w:p>
    <w:p w14:paraId="4CA0EE1E" w14:textId="77777777" w:rsidR="00EF426E" w:rsidRPr="00383667" w:rsidRDefault="00EF426E" w:rsidP="00EF426E">
      <w:pPr>
        <w:pStyle w:val="2f3"/>
        <w:rPr>
          <w:rFonts w:cs="Huawei Sans"/>
        </w:rPr>
      </w:pPr>
      <w:r w:rsidRPr="00383667">
        <w:rPr>
          <w:rFonts w:cs="Huawei Sans"/>
        </w:rPr>
        <w:t xml:space="preserve">[R1-bgp] peer 10.0.12.2 route-policy </w:t>
      </w:r>
      <w:r w:rsidRPr="00497E5B">
        <w:rPr>
          <w:rFonts w:cs="Huawei Sans"/>
        </w:rPr>
        <w:t>hcip</w:t>
      </w:r>
      <w:r w:rsidRPr="00383667">
        <w:rPr>
          <w:rFonts w:cs="Huawei Sans"/>
        </w:rPr>
        <w:t xml:space="preserve"> export</w:t>
      </w:r>
    </w:p>
    <w:p w14:paraId="0E71C787" w14:textId="77777777" w:rsidR="00EF426E" w:rsidRPr="00383667" w:rsidRDefault="00EF426E" w:rsidP="00EF426E">
      <w:pPr>
        <w:pStyle w:val="1e"/>
      </w:pPr>
      <w:r w:rsidRPr="00383667">
        <w:t># Trigger an export soft reset on R1 to update the advertised BGP routes.</w:t>
      </w:r>
    </w:p>
    <w:p w14:paraId="3E00376C" w14:textId="77777777" w:rsidR="00EF426E" w:rsidRPr="00383667" w:rsidRDefault="00EF426E" w:rsidP="00EF426E">
      <w:pPr>
        <w:pStyle w:val="2f3"/>
        <w:rPr>
          <w:rFonts w:cs="Huawei Sans"/>
        </w:rPr>
      </w:pPr>
      <w:r w:rsidRPr="00383667">
        <w:rPr>
          <w:rFonts w:cs="Huawei Sans"/>
        </w:rPr>
        <w:t>&lt;R1&gt;refresh bgp all export</w:t>
      </w:r>
    </w:p>
    <w:p w14:paraId="2200525D" w14:textId="77777777" w:rsidR="00EF426E" w:rsidRPr="00383667" w:rsidRDefault="00EF426E" w:rsidP="00EF426E">
      <w:pPr>
        <w:pStyle w:val="1e"/>
      </w:pPr>
      <w:r w:rsidRPr="00383667">
        <w:t># Check detailed information about the BGP routes 172.16.1.0/24 on R3.</w:t>
      </w:r>
    </w:p>
    <w:p w14:paraId="01647D86" w14:textId="77777777" w:rsidR="00EF426E" w:rsidRPr="00383667" w:rsidRDefault="00EF426E" w:rsidP="00EF426E">
      <w:pPr>
        <w:pStyle w:val="2f3"/>
        <w:rPr>
          <w:rFonts w:cs="Huawei Sans"/>
        </w:rPr>
      </w:pPr>
      <w:r w:rsidRPr="00383667">
        <w:rPr>
          <w:rFonts w:cs="Huawei Sans"/>
        </w:rPr>
        <w:t>&lt;R3&gt;display bgp routing-table 172.16.1.0 24</w:t>
      </w:r>
    </w:p>
    <w:p w14:paraId="073038F4" w14:textId="77777777" w:rsidR="00EF426E" w:rsidRPr="00383667" w:rsidRDefault="00EF426E" w:rsidP="00EF426E">
      <w:pPr>
        <w:pStyle w:val="2f3"/>
        <w:rPr>
          <w:rFonts w:cs="Huawei Sans"/>
        </w:rPr>
      </w:pPr>
    </w:p>
    <w:p w14:paraId="60058FC1" w14:textId="72EA2391" w:rsidR="00EF426E" w:rsidRPr="00383667" w:rsidRDefault="00CD749C"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local</w:t>
      </w:r>
      <w:r>
        <w:rPr>
          <w:rFonts w:cs="Huawei Sans"/>
        </w:rPr>
        <w:tab/>
      </w:r>
      <w:r w:rsidR="00EF426E" w:rsidRPr="00383667">
        <w:rPr>
          <w:rFonts w:cs="Huawei Sans"/>
        </w:rPr>
        <w:t>router</w:t>
      </w:r>
      <w:r>
        <w:rPr>
          <w:rFonts w:cs="Huawei Sans"/>
        </w:rPr>
        <w:tab/>
      </w:r>
      <w:r w:rsidR="00EF426E" w:rsidRPr="00383667">
        <w:rPr>
          <w:rFonts w:cs="Huawei Sans"/>
        </w:rPr>
        <w:t>ID</w:t>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10.0.3.3</w:t>
      </w:r>
    </w:p>
    <w:p w14:paraId="5068BD69" w14:textId="187603AE" w:rsidR="00EF426E" w:rsidRPr="00383667" w:rsidRDefault="00CD749C" w:rsidP="00EF426E">
      <w:pPr>
        <w:pStyle w:val="2f3"/>
        <w:rPr>
          <w:rFonts w:cs="Huawei Sans"/>
        </w:rPr>
      </w:pPr>
      <w:r>
        <w:rPr>
          <w:rFonts w:cs="Huawei Sans"/>
        </w:rPr>
        <w:tab/>
      </w:r>
      <w:r w:rsidR="00EF426E" w:rsidRPr="00383667">
        <w:rPr>
          <w:rFonts w:cs="Huawei Sans"/>
        </w:rPr>
        <w:t>Local</w:t>
      </w:r>
      <w:r>
        <w:rPr>
          <w:rFonts w:cs="Huawei Sans"/>
        </w:rPr>
        <w:tab/>
      </w:r>
      <w:r w:rsidR="00EF426E" w:rsidRPr="00383667">
        <w:rPr>
          <w:rFonts w:cs="Huawei Sans"/>
        </w:rPr>
        <w:t>AS</w:t>
      </w:r>
      <w:r>
        <w:rPr>
          <w:rFonts w:cs="Huawei Sans"/>
        </w:rPr>
        <w:tab/>
      </w:r>
      <w:r w:rsidR="00EF426E" w:rsidRPr="00383667">
        <w:rPr>
          <w:rFonts w:cs="Huawei Sans"/>
        </w:rPr>
        <w:t>number</w:t>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64512</w:t>
      </w:r>
    </w:p>
    <w:p w14:paraId="5D3742A7" w14:textId="2D25AD42" w:rsidR="00EF426E" w:rsidRPr="00383667" w:rsidRDefault="00CD749C" w:rsidP="00EF426E">
      <w:pPr>
        <w:pStyle w:val="2f3"/>
        <w:rPr>
          <w:rFonts w:cs="Huawei Sans"/>
          <w:color w:val="EC7061"/>
        </w:rPr>
      </w:pPr>
      <w:r>
        <w:rPr>
          <w:rFonts w:cs="Huawei Sans"/>
          <w:color w:val="EC7061"/>
        </w:rPr>
        <w:tab/>
      </w:r>
      <w:r w:rsidR="00EF426E" w:rsidRPr="00383667">
        <w:rPr>
          <w:rFonts w:cs="Huawei Sans"/>
          <w:color w:val="EC7061"/>
        </w:rPr>
        <w:t>Paths</w:t>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054CC6">
        <w:rPr>
          <w:rFonts w:cs="Huawei Sans"/>
        </w:rPr>
        <w:tab/>
      </w:r>
      <w:r w:rsidR="00EF426E" w:rsidRPr="00383667">
        <w:rPr>
          <w:rFonts w:cs="Huawei Sans"/>
          <w:color w:val="EC7061"/>
        </w:rPr>
        <w:t>:</w:t>
      </w:r>
      <w:r>
        <w:rPr>
          <w:rFonts w:cs="Huawei Sans"/>
          <w:color w:val="EC7061"/>
        </w:rPr>
        <w:tab/>
      </w:r>
      <w:r w:rsidR="00EF426E" w:rsidRPr="00383667">
        <w:rPr>
          <w:rFonts w:cs="Huawei Sans"/>
          <w:color w:val="EC7061"/>
        </w:rPr>
        <w:t>2</w:t>
      </w:r>
      <w:r>
        <w:rPr>
          <w:rFonts w:cs="Huawei Sans"/>
          <w:color w:val="EC7061"/>
        </w:rPr>
        <w:tab/>
      </w:r>
      <w:r w:rsidR="00EF426E" w:rsidRPr="00383667">
        <w:rPr>
          <w:rFonts w:cs="Huawei Sans"/>
          <w:color w:val="EC7061"/>
        </w:rPr>
        <w:t>available,</w:t>
      </w:r>
      <w:r>
        <w:rPr>
          <w:rFonts w:cs="Huawei Sans"/>
          <w:color w:val="EC7061"/>
        </w:rPr>
        <w:tab/>
      </w:r>
      <w:r w:rsidR="00EF426E" w:rsidRPr="00383667">
        <w:rPr>
          <w:rFonts w:cs="Huawei Sans"/>
          <w:color w:val="EC7061"/>
        </w:rPr>
        <w:t>1</w:t>
      </w:r>
      <w:r>
        <w:rPr>
          <w:rFonts w:cs="Huawei Sans"/>
          <w:color w:val="EC7061"/>
        </w:rPr>
        <w:tab/>
      </w:r>
      <w:r w:rsidR="00EF426E" w:rsidRPr="00383667">
        <w:rPr>
          <w:rFonts w:cs="Huawei Sans"/>
          <w:color w:val="EC7061"/>
        </w:rPr>
        <w:t>best,</w:t>
      </w:r>
      <w:r>
        <w:rPr>
          <w:rFonts w:cs="Huawei Sans"/>
          <w:color w:val="EC7061"/>
        </w:rPr>
        <w:tab/>
      </w:r>
      <w:r w:rsidR="00EF426E" w:rsidRPr="00383667">
        <w:rPr>
          <w:rFonts w:cs="Huawei Sans"/>
          <w:color w:val="EC7061"/>
        </w:rPr>
        <w:t>1</w:t>
      </w:r>
      <w:r>
        <w:rPr>
          <w:rFonts w:cs="Huawei Sans"/>
          <w:color w:val="EC7061"/>
        </w:rPr>
        <w:tab/>
      </w:r>
      <w:r w:rsidR="00EF426E" w:rsidRPr="00383667">
        <w:rPr>
          <w:rFonts w:cs="Huawei Sans"/>
          <w:color w:val="EC7061"/>
        </w:rPr>
        <w:t>select</w:t>
      </w:r>
    </w:p>
    <w:p w14:paraId="2C04F4E2" w14:textId="5DC913D0" w:rsidR="00EF426E" w:rsidRPr="00383667" w:rsidRDefault="00CD749C"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routing</w:t>
      </w:r>
      <w:r>
        <w:rPr>
          <w:rFonts w:cs="Huawei Sans"/>
        </w:rPr>
        <w:tab/>
      </w:r>
      <w:r w:rsidR="00EF426E" w:rsidRPr="00383667">
        <w:rPr>
          <w:rFonts w:cs="Huawei Sans"/>
        </w:rPr>
        <w:t>table</w:t>
      </w:r>
      <w:r>
        <w:rPr>
          <w:rFonts w:cs="Huawei Sans"/>
        </w:rPr>
        <w:tab/>
      </w:r>
      <w:r w:rsidR="00EF426E" w:rsidRPr="00383667">
        <w:rPr>
          <w:rFonts w:cs="Huawei Sans"/>
        </w:rPr>
        <w:t>entry</w:t>
      </w:r>
      <w:r>
        <w:rPr>
          <w:rFonts w:cs="Huawei Sans"/>
        </w:rPr>
        <w:tab/>
      </w:r>
      <w:r w:rsidR="00EF426E" w:rsidRPr="00383667">
        <w:rPr>
          <w:rFonts w:cs="Huawei Sans"/>
        </w:rPr>
        <w:t>information</w:t>
      </w:r>
      <w:r>
        <w:rPr>
          <w:rFonts w:cs="Huawei Sans"/>
        </w:rPr>
        <w:tab/>
      </w:r>
      <w:r w:rsidR="00EF426E" w:rsidRPr="00383667">
        <w:rPr>
          <w:rFonts w:cs="Huawei Sans"/>
        </w:rPr>
        <w:t>of</w:t>
      </w:r>
      <w:r>
        <w:rPr>
          <w:rFonts w:cs="Huawei Sans"/>
        </w:rPr>
        <w:tab/>
      </w:r>
      <w:r w:rsidR="00EF426E" w:rsidRPr="00383667">
        <w:rPr>
          <w:rFonts w:cs="Huawei Sans"/>
        </w:rPr>
        <w:t>172.16.1.0/24:</w:t>
      </w:r>
    </w:p>
    <w:p w14:paraId="55335160" w14:textId="428E81E7" w:rsidR="00EF426E" w:rsidRPr="00383667" w:rsidRDefault="00CD749C" w:rsidP="00EF426E">
      <w:pPr>
        <w:pStyle w:val="2f3"/>
        <w:rPr>
          <w:rFonts w:cs="Huawei Sans"/>
          <w:color w:val="EC7061"/>
        </w:rPr>
      </w:pPr>
      <w:r>
        <w:rPr>
          <w:rFonts w:cs="Huawei Sans"/>
          <w:color w:val="EC7061"/>
        </w:rPr>
        <w:tab/>
      </w:r>
      <w:r w:rsidR="00EF426E" w:rsidRPr="00383667">
        <w:rPr>
          <w:rFonts w:cs="Huawei Sans"/>
          <w:color w:val="EC7061"/>
        </w:rPr>
        <w:t>From:</w:t>
      </w:r>
      <w:r>
        <w:rPr>
          <w:rFonts w:cs="Huawei Sans"/>
          <w:color w:val="EC7061"/>
        </w:rPr>
        <w:tab/>
      </w:r>
      <w:r w:rsidR="00EF426E" w:rsidRPr="00383667">
        <w:rPr>
          <w:rFonts w:cs="Huawei Sans"/>
          <w:color w:val="EC7061"/>
        </w:rPr>
        <w:t>10.0.4.4</w:t>
      </w:r>
      <w:r>
        <w:rPr>
          <w:rFonts w:cs="Huawei Sans"/>
          <w:color w:val="EC7061"/>
        </w:rPr>
        <w:tab/>
      </w:r>
      <w:r w:rsidR="00EF426E" w:rsidRPr="00383667">
        <w:rPr>
          <w:rFonts w:cs="Huawei Sans"/>
          <w:color w:val="EC7061"/>
        </w:rPr>
        <w:t>(10.0.4.4)</w:t>
      </w:r>
    </w:p>
    <w:p w14:paraId="2CC5B076" w14:textId="49B79872" w:rsidR="00EF426E" w:rsidRPr="00383667" w:rsidRDefault="00CD749C" w:rsidP="00EF426E">
      <w:pPr>
        <w:pStyle w:val="2f3"/>
        <w:rPr>
          <w:rFonts w:cs="Huawei Sans"/>
        </w:rPr>
      </w:pPr>
      <w:r>
        <w:rPr>
          <w:rFonts w:cs="Huawei Sans"/>
        </w:rPr>
        <w:tab/>
      </w:r>
      <w:r w:rsidR="00EF426E" w:rsidRPr="00383667">
        <w:rPr>
          <w:rFonts w:cs="Huawei Sans"/>
        </w:rPr>
        <w:t>Route</w:t>
      </w:r>
      <w:r>
        <w:rPr>
          <w:rFonts w:cs="Huawei Sans"/>
        </w:rPr>
        <w:tab/>
      </w:r>
      <w:r w:rsidR="00EF426E" w:rsidRPr="00383667">
        <w:rPr>
          <w:rFonts w:cs="Huawei Sans"/>
        </w:rPr>
        <w:t>Duration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00h46m54s</w:t>
      </w:r>
    </w:p>
    <w:p w14:paraId="370F5784" w14:textId="33362E19" w:rsidR="00EF426E" w:rsidRPr="00383667" w:rsidRDefault="00CD749C"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497E5B">
        <w:rPr>
          <w:rFonts w:cs="Huawei Sans"/>
        </w:rPr>
        <w:t>Nexthop</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10.0.34.4</w:t>
      </w:r>
    </w:p>
    <w:p w14:paraId="629D22B7" w14:textId="27411F1E" w:rsidR="00EF426E" w:rsidRPr="00383667" w:rsidRDefault="00CD749C"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383667">
        <w:rPr>
          <w:rFonts w:cs="Huawei Sans"/>
        </w:rPr>
        <w:t>Out-Interface:</w:t>
      </w:r>
      <w:r>
        <w:rPr>
          <w:rFonts w:cs="Huawei Sans"/>
        </w:rPr>
        <w:tab/>
      </w:r>
      <w:r w:rsidR="00EF426E" w:rsidRPr="00383667">
        <w:rPr>
          <w:rFonts w:cs="Huawei Sans"/>
        </w:rPr>
        <w:t>GigabitEthernet0/0/2</w:t>
      </w:r>
    </w:p>
    <w:p w14:paraId="4149B66C" w14:textId="77338D12" w:rsidR="00EF426E" w:rsidRPr="00383667" w:rsidRDefault="00CD749C" w:rsidP="00EF426E">
      <w:pPr>
        <w:pStyle w:val="2f3"/>
        <w:rPr>
          <w:rFonts w:cs="Huawei Sans"/>
        </w:rPr>
      </w:pPr>
      <w:r>
        <w:rPr>
          <w:rFonts w:cs="Huawei Sans"/>
        </w:rPr>
        <w:tab/>
      </w:r>
      <w:r w:rsidR="00EF426E" w:rsidRPr="00383667">
        <w:rPr>
          <w:rFonts w:cs="Huawei Sans"/>
        </w:rPr>
        <w:t>Original</w:t>
      </w:r>
      <w:r>
        <w:rPr>
          <w:rFonts w:cs="Huawei Sans"/>
        </w:rPr>
        <w:tab/>
      </w:r>
      <w:r w:rsidR="00EF426E" w:rsidRPr="00497E5B">
        <w:rPr>
          <w:rFonts w:cs="Huawei Sans"/>
        </w:rPr>
        <w:t>nexthop</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10.0.4.4</w:t>
      </w:r>
    </w:p>
    <w:p w14:paraId="43E8354F" w14:textId="079A5B2D" w:rsidR="00EF426E" w:rsidRPr="00383667" w:rsidRDefault="00CD749C" w:rsidP="00EF426E">
      <w:pPr>
        <w:pStyle w:val="2f3"/>
        <w:rPr>
          <w:rFonts w:cs="Huawei Sans"/>
        </w:rPr>
      </w:pPr>
      <w:r>
        <w:rPr>
          <w:rFonts w:cs="Huawei Sans"/>
        </w:rPr>
        <w:lastRenderedPageBreak/>
        <w:tab/>
      </w:r>
      <w:r w:rsidR="00EF426E" w:rsidRPr="00497E5B">
        <w:rPr>
          <w:rFonts w:cs="Huawei Sans"/>
        </w:rPr>
        <w:t>Qos</w:t>
      </w:r>
      <w:r>
        <w:rPr>
          <w:rFonts w:cs="Huawei Sans"/>
        </w:rPr>
        <w:tab/>
      </w:r>
      <w:r w:rsidR="00EF426E" w:rsidRPr="00383667">
        <w:rPr>
          <w:rFonts w:cs="Huawei Sans"/>
        </w:rPr>
        <w:t>information</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0x0</w:t>
      </w:r>
    </w:p>
    <w:p w14:paraId="3E51FD01" w14:textId="77777777" w:rsidR="00EF426E" w:rsidRPr="00383667" w:rsidRDefault="00EF426E" w:rsidP="00EF426E">
      <w:pPr>
        <w:pStyle w:val="2f3"/>
        <w:rPr>
          <w:rFonts w:cs="Huawei Sans"/>
        </w:rPr>
      </w:pPr>
      <w:r w:rsidRPr="00383667">
        <w:rPr>
          <w:rFonts w:cs="Huawei Sans"/>
        </w:rPr>
        <w:t xml:space="preserve"> </w:t>
      </w:r>
      <w:r w:rsidRPr="00383667">
        <w:rPr>
          <w:rFonts w:cs="Huawei Sans"/>
          <w:color w:val="EC7061"/>
        </w:rPr>
        <w:t>AS-path 200</w:t>
      </w:r>
      <w:r w:rsidRPr="00383667">
        <w:rPr>
          <w:rFonts w:cs="Huawei Sans"/>
        </w:rPr>
        <w:t xml:space="preserve">,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w:t>
      </w:r>
      <w:r w:rsidRPr="00383667">
        <w:rPr>
          <w:rFonts w:cs="Huawei Sans"/>
          <w:color w:val="EC7061"/>
        </w:rPr>
        <w:t>best</w:t>
      </w:r>
      <w:r w:rsidRPr="00383667">
        <w:rPr>
          <w:rFonts w:cs="Huawei Sans"/>
        </w:rPr>
        <w:t xml:space="preserve">, select, active, </w:t>
      </w:r>
      <w:r w:rsidRPr="00497E5B">
        <w:rPr>
          <w:rFonts w:cs="Huawei Sans"/>
        </w:rPr>
        <w:t>pre</w:t>
      </w:r>
      <w:r w:rsidRPr="00383667">
        <w:rPr>
          <w:rFonts w:cs="Huawei Sans"/>
        </w:rPr>
        <w:t xml:space="preserve"> 255, IGP cost 1</w:t>
      </w:r>
    </w:p>
    <w:p w14:paraId="6A63D904" w14:textId="77777777" w:rsidR="00EF426E" w:rsidRPr="00383667" w:rsidRDefault="00EF426E" w:rsidP="00EF426E">
      <w:pPr>
        <w:pStyle w:val="2f3"/>
        <w:rPr>
          <w:rFonts w:cs="Huawei Sans"/>
        </w:rPr>
      </w:pPr>
      <w:r w:rsidRPr="00383667">
        <w:rPr>
          <w:rFonts w:cs="Huawei Sans"/>
        </w:rPr>
        <w:t xml:space="preserve"> Not advertised to any peer yet</w:t>
      </w:r>
    </w:p>
    <w:p w14:paraId="13895D80" w14:textId="77777777" w:rsidR="00EF426E" w:rsidRPr="00383667" w:rsidRDefault="00EF426E" w:rsidP="00EF426E">
      <w:pPr>
        <w:pStyle w:val="2f3"/>
        <w:rPr>
          <w:rFonts w:cs="Huawei Sans"/>
        </w:rPr>
      </w:pPr>
    </w:p>
    <w:p w14:paraId="17D4B252" w14:textId="77777777" w:rsidR="00EF426E" w:rsidRPr="00383667" w:rsidRDefault="00EF426E" w:rsidP="00EF426E">
      <w:pPr>
        <w:pStyle w:val="2f3"/>
        <w:rPr>
          <w:rFonts w:cs="Huawei Sans"/>
        </w:rPr>
      </w:pPr>
      <w:r w:rsidRPr="00383667">
        <w:rPr>
          <w:rFonts w:cs="Huawei Sans"/>
        </w:rPr>
        <w:t xml:space="preserve"> BGP routing table entry information of 172.16.1.0/24:</w:t>
      </w:r>
    </w:p>
    <w:p w14:paraId="55C9BDD1" w14:textId="77777777" w:rsidR="00EF426E" w:rsidRPr="00383667" w:rsidRDefault="00EF426E" w:rsidP="00EF426E">
      <w:pPr>
        <w:pStyle w:val="2f3"/>
        <w:rPr>
          <w:rFonts w:cs="Huawei Sans"/>
          <w:color w:val="EC7061"/>
        </w:rPr>
      </w:pPr>
      <w:r w:rsidRPr="00383667">
        <w:rPr>
          <w:rFonts w:cs="Huawei Sans"/>
          <w:color w:val="EC7061"/>
        </w:rPr>
        <w:t xml:space="preserve"> From: 10.0.2.2 (10.0.2.2)</w:t>
      </w:r>
    </w:p>
    <w:p w14:paraId="3783E673" w14:textId="420B9011" w:rsidR="00EF426E" w:rsidRPr="00383667" w:rsidRDefault="00EF426E" w:rsidP="00EF426E">
      <w:pPr>
        <w:pStyle w:val="2f3"/>
        <w:rPr>
          <w:rFonts w:cs="Huawei Sans"/>
        </w:rPr>
      </w:pPr>
      <w:r w:rsidRPr="00383667">
        <w:rPr>
          <w:rFonts w:cs="Huawei Sans"/>
        </w:rPr>
        <w:t xml:space="preserve"> Route Duration</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xml:space="preserve">: 00h04m54s  </w:t>
      </w:r>
    </w:p>
    <w:p w14:paraId="5A2C965A" w14:textId="63F8ACDD"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10.0.23.2</w:t>
      </w:r>
    </w:p>
    <w:p w14:paraId="7B90ECF5" w14:textId="6C7E5C4F" w:rsidR="00EF426E" w:rsidRPr="00383667" w:rsidRDefault="00EF426E" w:rsidP="00EF426E">
      <w:pPr>
        <w:pStyle w:val="2f3"/>
        <w:rPr>
          <w:rFonts w:cs="Huawei Sans"/>
        </w:rPr>
      </w:pPr>
      <w:r w:rsidRPr="00383667">
        <w:rPr>
          <w:rFonts w:cs="Huawei Sans"/>
        </w:rPr>
        <w:t xml:space="preserve"> Relay IP Out-Interface: GigabitEthernet0/0/3</w:t>
      </w:r>
    </w:p>
    <w:p w14:paraId="01DF7349" w14:textId="2FC512FD"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10.0.2.2</w:t>
      </w:r>
    </w:p>
    <w:p w14:paraId="745669CB" w14:textId="13A566DD"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CD749C">
        <w:rPr>
          <w:rFonts w:cs="Huawei Sans"/>
        </w:rPr>
        <w:tab/>
      </w:r>
      <w:r w:rsidR="00CD749C">
        <w:rPr>
          <w:rFonts w:cs="Huawei Sans"/>
        </w:rPr>
        <w:tab/>
      </w:r>
      <w:r w:rsidR="00CD749C">
        <w:rPr>
          <w:rFonts w:cs="Huawei Sans"/>
        </w:rPr>
        <w:tab/>
      </w:r>
      <w:r w:rsidR="00CD749C">
        <w:rPr>
          <w:rFonts w:cs="Huawei Sans"/>
        </w:rPr>
        <w:tab/>
      </w:r>
      <w:r w:rsidR="00CD749C">
        <w:rPr>
          <w:rFonts w:cs="Huawei Sans"/>
        </w:rPr>
        <w:tab/>
      </w:r>
      <w:r w:rsidRPr="00383667">
        <w:rPr>
          <w:rFonts w:cs="Huawei Sans"/>
        </w:rPr>
        <w:t>: 0x0</w:t>
      </w:r>
    </w:p>
    <w:p w14:paraId="32258C62" w14:textId="77777777" w:rsidR="00EF426E" w:rsidRPr="00383667" w:rsidRDefault="00EF426E" w:rsidP="00EF426E">
      <w:pPr>
        <w:pStyle w:val="2f3"/>
        <w:rPr>
          <w:rFonts w:cs="Huawei Sans"/>
          <w:color w:val="EC7061"/>
        </w:rPr>
      </w:pPr>
      <w:r w:rsidRPr="00383667">
        <w:rPr>
          <w:rFonts w:cs="Huawei Sans"/>
          <w:color w:val="EC7061"/>
        </w:rPr>
        <w:t xml:space="preserve"> AS-path 100 300 400</w:t>
      </w:r>
      <w:r w:rsidRPr="00383667">
        <w:rPr>
          <w:rFonts w:cs="Huawei Sans"/>
        </w:rPr>
        <w:t xml:space="preserve">,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w:t>
      </w:r>
      <w:r w:rsidRPr="00497E5B">
        <w:rPr>
          <w:rFonts w:cs="Huawei Sans"/>
        </w:rPr>
        <w:t>pre</w:t>
      </w:r>
      <w:r w:rsidRPr="00383667">
        <w:rPr>
          <w:rFonts w:cs="Huawei Sans"/>
        </w:rPr>
        <w:t xml:space="preserve"> 255, IGP cost 1,</w:t>
      </w:r>
      <w:r w:rsidRPr="00383667">
        <w:rPr>
          <w:rFonts w:cs="Huawei Sans"/>
          <w:color w:val="EC7061"/>
        </w:rPr>
        <w:t xml:space="preserve"> not preferred for AS-Path</w:t>
      </w:r>
    </w:p>
    <w:p w14:paraId="65874AEA" w14:textId="77777777" w:rsidR="00EF426E" w:rsidRPr="00383667" w:rsidRDefault="00EF426E" w:rsidP="00EF426E">
      <w:pPr>
        <w:pStyle w:val="2f3"/>
        <w:rPr>
          <w:rFonts w:cs="Huawei Sans"/>
        </w:rPr>
      </w:pPr>
      <w:r w:rsidRPr="00383667">
        <w:rPr>
          <w:rFonts w:cs="Huawei Sans"/>
        </w:rPr>
        <w:t xml:space="preserve"> Not advertised to any peer yet</w:t>
      </w:r>
    </w:p>
    <w:p w14:paraId="1251DF82" w14:textId="77777777" w:rsidR="00EF426E" w:rsidRPr="00383667" w:rsidRDefault="00EF426E" w:rsidP="00EF426E">
      <w:pPr>
        <w:pStyle w:val="1e"/>
      </w:pPr>
      <w:r w:rsidRPr="00383667">
        <w:t>R3 preferentially selects the BGP route 172.16.1.0/24 advertised by R4. This is because the AS_Path length in the route advertised by R2 is longer than that of the route advertised by R4.</w:t>
      </w:r>
    </w:p>
    <w:p w14:paraId="71AE9706" w14:textId="77777777" w:rsidR="00EF426E" w:rsidRPr="00383667" w:rsidRDefault="00EF426E" w:rsidP="00604E8C">
      <w:pPr>
        <w:pStyle w:val="30"/>
        <w:ind w:left="1032" w:hanging="278"/>
        <w:outlineLvl w:val="9"/>
        <w:rPr>
          <w:rFonts w:cs="Huawei Sans"/>
        </w:rPr>
      </w:pPr>
      <w:r w:rsidRPr="00383667">
        <w:rPr>
          <w:rFonts w:cs="Huawei Sans"/>
        </w:rPr>
        <w:t>Change the Local_Pref attribute.</w:t>
      </w:r>
    </w:p>
    <w:p w14:paraId="51E4C654" w14:textId="77777777" w:rsidR="00EF426E" w:rsidRPr="00383667" w:rsidRDefault="00EF426E" w:rsidP="00EF426E">
      <w:pPr>
        <w:pStyle w:val="1e"/>
      </w:pPr>
      <w:r w:rsidRPr="00383667">
        <w:t>On R4, configure a route-policy to change the Local_Pref attribute of the BGP route 172.16.2.0/24 so that R3 preferentially selects the BGP route 172.16.2.0/24 advertised by R4.</w:t>
      </w:r>
    </w:p>
    <w:p w14:paraId="257DE97A" w14:textId="77777777" w:rsidR="00EF426E" w:rsidRPr="00383667" w:rsidRDefault="00EF426E" w:rsidP="00EF426E">
      <w:pPr>
        <w:pStyle w:val="1e"/>
      </w:pPr>
      <w:r w:rsidRPr="00383667">
        <w:t># Create IP prefix list 1 to match the BGP route 172.16.2.0/24.</w:t>
      </w:r>
    </w:p>
    <w:p w14:paraId="6A72A9C9" w14:textId="77777777" w:rsidR="00EF426E" w:rsidRPr="00383667" w:rsidRDefault="00EF426E" w:rsidP="00EF426E">
      <w:pPr>
        <w:pStyle w:val="2f3"/>
        <w:rPr>
          <w:rFonts w:cs="Huawei Sans"/>
        </w:rPr>
      </w:pPr>
      <w:r w:rsidRPr="00383667">
        <w:rPr>
          <w:rFonts w:cs="Huawei Sans"/>
        </w:rPr>
        <w:t>[R4]</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permit 172.16.2.0 24 greater-equal 24 less-equal 24</w:t>
      </w:r>
    </w:p>
    <w:p w14:paraId="2FC10BED" w14:textId="77777777" w:rsidR="00EF426E" w:rsidRPr="00383667" w:rsidRDefault="00EF426E" w:rsidP="00EF426E">
      <w:pPr>
        <w:pStyle w:val="1e"/>
      </w:pPr>
      <w:r w:rsidRPr="00383667">
        <w:t xml:space="preserve"># Create a route-policy named </w:t>
      </w:r>
      <w:r w:rsidRPr="00383667">
        <w:rPr>
          <w:b/>
          <w:bCs/>
        </w:rPr>
        <w:t>hcip</w:t>
      </w:r>
      <w:r w:rsidRPr="00383667">
        <w:t xml:space="preserve">, create node 10, configure an if-match clause with IP prefix list 1 specified, and configure </w:t>
      </w:r>
      <w:r w:rsidRPr="00497E5B">
        <w:t>an apply</w:t>
      </w:r>
      <w:r w:rsidRPr="00383667">
        <w:t xml:space="preserve"> clause to modify the Local_Pref attribute of the matched route.</w:t>
      </w:r>
    </w:p>
    <w:p w14:paraId="1BF357EB" w14:textId="77777777" w:rsidR="00EF426E" w:rsidRPr="00383667" w:rsidRDefault="00EF426E" w:rsidP="00EF426E">
      <w:pPr>
        <w:pStyle w:val="2f3"/>
        <w:rPr>
          <w:rFonts w:cs="Huawei Sans"/>
        </w:rPr>
      </w:pPr>
      <w:r w:rsidRPr="00383667">
        <w:rPr>
          <w:rFonts w:cs="Huawei Sans"/>
        </w:rPr>
        <w:t xml:space="preserve">[R4]route-policy </w:t>
      </w:r>
      <w:r w:rsidRPr="00497E5B">
        <w:rPr>
          <w:rFonts w:cs="Huawei Sans"/>
        </w:rPr>
        <w:t>hcip</w:t>
      </w:r>
      <w:r w:rsidRPr="00383667">
        <w:rPr>
          <w:rFonts w:cs="Huawei Sans"/>
        </w:rPr>
        <w:t xml:space="preserve"> permit node 10</w:t>
      </w:r>
    </w:p>
    <w:p w14:paraId="61809D86" w14:textId="77777777" w:rsidR="00EF426E" w:rsidRPr="00383667" w:rsidRDefault="00EF426E" w:rsidP="00EF426E">
      <w:pPr>
        <w:pStyle w:val="2f3"/>
        <w:rPr>
          <w:rFonts w:cs="Huawei Sans"/>
        </w:rPr>
      </w:pPr>
      <w:r w:rsidRPr="00383667">
        <w:rPr>
          <w:rFonts w:cs="Huawei Sans"/>
        </w:rPr>
        <w:t xml:space="preserve">[R4-route-policy] if-match </w:t>
      </w:r>
      <w:r w:rsidRPr="00497E5B">
        <w:rPr>
          <w:rFonts w:cs="Huawei Sans"/>
        </w:rPr>
        <w:t>ip-prefix</w:t>
      </w:r>
      <w:r w:rsidRPr="00383667">
        <w:rPr>
          <w:rFonts w:cs="Huawei Sans"/>
        </w:rPr>
        <w:t xml:space="preserve"> 1</w:t>
      </w:r>
    </w:p>
    <w:p w14:paraId="1E27FEA4" w14:textId="77777777" w:rsidR="00EF426E" w:rsidRPr="00383667" w:rsidRDefault="00EF426E" w:rsidP="00EF426E">
      <w:pPr>
        <w:pStyle w:val="2f3"/>
        <w:rPr>
          <w:rFonts w:cs="Huawei Sans"/>
        </w:rPr>
      </w:pPr>
      <w:r w:rsidRPr="00383667">
        <w:rPr>
          <w:rFonts w:cs="Huawei Sans"/>
        </w:rPr>
        <w:t>[R4-route-policy] apply local-preference 200</w:t>
      </w:r>
    </w:p>
    <w:p w14:paraId="7F608EB3" w14:textId="77777777" w:rsidR="00EF426E" w:rsidRPr="00383667" w:rsidRDefault="00EF426E" w:rsidP="00EF426E">
      <w:pPr>
        <w:pStyle w:val="2f3"/>
        <w:rPr>
          <w:rFonts w:cs="Huawei Sans"/>
        </w:rPr>
      </w:pPr>
      <w:r w:rsidRPr="00383667">
        <w:rPr>
          <w:rFonts w:cs="Huawei Sans"/>
        </w:rPr>
        <w:t>[R4-route-policy] quit</w:t>
      </w:r>
    </w:p>
    <w:p w14:paraId="364F60EA" w14:textId="77777777" w:rsidR="00EF426E" w:rsidRPr="00383667" w:rsidRDefault="00EF426E" w:rsidP="00EF426E">
      <w:pPr>
        <w:pStyle w:val="2f3"/>
        <w:rPr>
          <w:rFonts w:cs="Huawei Sans"/>
        </w:rPr>
      </w:pPr>
      <w:r w:rsidRPr="00383667">
        <w:rPr>
          <w:rFonts w:cs="Huawei Sans"/>
        </w:rPr>
        <w:t>[R4]</w:t>
      </w:r>
      <w:r w:rsidRPr="00383667">
        <w:rPr>
          <w:rFonts w:cs="Huawei Sans"/>
          <w:color w:val="EC7061"/>
        </w:rPr>
        <w:t xml:space="preserve">route-policy </w:t>
      </w:r>
      <w:r w:rsidRPr="00497E5B">
        <w:rPr>
          <w:rFonts w:cs="Huawei Sans"/>
          <w:color w:val="EC7061"/>
        </w:rPr>
        <w:t>hcip</w:t>
      </w:r>
      <w:r w:rsidRPr="00383667">
        <w:rPr>
          <w:rFonts w:cs="Huawei Sans"/>
          <w:color w:val="EC7061"/>
        </w:rPr>
        <w:t xml:space="preserve"> permit node 20</w:t>
      </w:r>
    </w:p>
    <w:p w14:paraId="1E45BC77" w14:textId="77777777" w:rsidR="00EF426E" w:rsidRPr="00383667" w:rsidRDefault="00EF426E" w:rsidP="00EF426E">
      <w:pPr>
        <w:pStyle w:val="1e"/>
      </w:pPr>
      <w:r w:rsidRPr="00383667">
        <w:t>Create an empty node in the route-policy to ensure that no operation is performed on the other three BGP routes.</w:t>
      </w:r>
    </w:p>
    <w:p w14:paraId="017A9B40" w14:textId="77777777" w:rsidR="00EF426E" w:rsidRPr="00383667" w:rsidRDefault="00EF426E" w:rsidP="00EF426E">
      <w:pPr>
        <w:pStyle w:val="1e"/>
      </w:pPr>
      <w:r w:rsidRPr="00383667">
        <w:t># Apply the route-policy to the BGP routes to be advertised to the BGP peer R3.</w:t>
      </w:r>
    </w:p>
    <w:p w14:paraId="57A292FB" w14:textId="77777777" w:rsidR="00EF426E" w:rsidRPr="00383667" w:rsidRDefault="00EF426E" w:rsidP="00EF426E">
      <w:pPr>
        <w:pStyle w:val="2f3"/>
        <w:rPr>
          <w:rFonts w:cs="Huawei Sans"/>
        </w:rPr>
      </w:pPr>
      <w:r w:rsidRPr="00383667">
        <w:rPr>
          <w:rFonts w:cs="Huawei Sans"/>
        </w:rPr>
        <w:t>[R4]bgp 64512</w:t>
      </w:r>
    </w:p>
    <w:p w14:paraId="12ED91E3" w14:textId="77777777" w:rsidR="00EF426E" w:rsidRPr="00383667" w:rsidRDefault="00EF426E" w:rsidP="00EF426E">
      <w:pPr>
        <w:pStyle w:val="2f3"/>
        <w:rPr>
          <w:rFonts w:cs="Huawei Sans"/>
        </w:rPr>
      </w:pPr>
      <w:r w:rsidRPr="00383667">
        <w:rPr>
          <w:rFonts w:cs="Huawei Sans"/>
        </w:rPr>
        <w:t xml:space="preserve">[R4-bgp] peer 10.0.3.3 route-policy </w:t>
      </w:r>
      <w:r w:rsidRPr="00497E5B">
        <w:rPr>
          <w:rFonts w:cs="Huawei Sans"/>
        </w:rPr>
        <w:t>hcip</w:t>
      </w:r>
      <w:r w:rsidRPr="00383667">
        <w:rPr>
          <w:rFonts w:cs="Huawei Sans"/>
        </w:rPr>
        <w:t xml:space="preserve"> export</w:t>
      </w:r>
    </w:p>
    <w:p w14:paraId="3F026338" w14:textId="77777777" w:rsidR="00EF426E" w:rsidRPr="00383667" w:rsidRDefault="00EF426E" w:rsidP="00EF426E">
      <w:pPr>
        <w:pStyle w:val="1e"/>
      </w:pPr>
      <w:r w:rsidRPr="00383667">
        <w:t># Trigger an export soft reset on R4 to update the advertised BGP routes.</w:t>
      </w:r>
    </w:p>
    <w:p w14:paraId="59A52632" w14:textId="77777777" w:rsidR="00EF426E" w:rsidRPr="00383667" w:rsidRDefault="00EF426E" w:rsidP="00EF426E">
      <w:pPr>
        <w:pStyle w:val="2f3"/>
        <w:rPr>
          <w:rFonts w:cs="Huawei Sans"/>
        </w:rPr>
      </w:pPr>
      <w:r w:rsidRPr="00383667">
        <w:rPr>
          <w:rFonts w:cs="Huawei Sans"/>
        </w:rPr>
        <w:t>&lt;R4&gt;refresh bgp all export</w:t>
      </w:r>
    </w:p>
    <w:p w14:paraId="22DD47A5" w14:textId="77777777" w:rsidR="00EF426E" w:rsidRPr="00383667" w:rsidRDefault="00EF426E" w:rsidP="00EF426E">
      <w:pPr>
        <w:pStyle w:val="1e"/>
      </w:pPr>
      <w:r w:rsidRPr="00383667">
        <w:t># Check detailed information about the BGP routes 172.16.2.0/24 on R3.</w:t>
      </w:r>
    </w:p>
    <w:p w14:paraId="1E1254F8" w14:textId="77777777" w:rsidR="00EF426E" w:rsidRPr="00383667" w:rsidRDefault="00EF426E" w:rsidP="00EF426E">
      <w:pPr>
        <w:pStyle w:val="2f3"/>
        <w:rPr>
          <w:rFonts w:cs="Huawei Sans"/>
        </w:rPr>
      </w:pPr>
      <w:r w:rsidRPr="00383667">
        <w:rPr>
          <w:rFonts w:cs="Huawei Sans"/>
        </w:rPr>
        <w:t>&lt;R3&gt;display bgp routing-table 172.16.2.0 24</w:t>
      </w:r>
    </w:p>
    <w:p w14:paraId="40526145" w14:textId="77777777" w:rsidR="00EF426E" w:rsidRPr="00383667" w:rsidRDefault="00EF426E" w:rsidP="00EF426E">
      <w:pPr>
        <w:pStyle w:val="2f3"/>
        <w:rPr>
          <w:rFonts w:cs="Huawei Sans"/>
        </w:rPr>
      </w:pPr>
    </w:p>
    <w:p w14:paraId="336A703B" w14:textId="1D4E0BA7" w:rsidR="00EF426E" w:rsidRPr="00383667" w:rsidRDefault="00EF426E" w:rsidP="00EF426E">
      <w:pPr>
        <w:pStyle w:val="2f3"/>
        <w:rPr>
          <w:rFonts w:cs="Huawei Sans"/>
        </w:rPr>
      </w:pPr>
      <w:r w:rsidRPr="00383667">
        <w:rPr>
          <w:rFonts w:cs="Huawei Sans"/>
        </w:rPr>
        <w:lastRenderedPageBreak/>
        <w:t xml:space="preserve"> BGP local router ID</w:t>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10.0.3.3</w:t>
      </w:r>
    </w:p>
    <w:p w14:paraId="15604AF2" w14:textId="4EBB1C13" w:rsidR="00EF426E" w:rsidRPr="00383667" w:rsidRDefault="00EF426E" w:rsidP="00EF426E">
      <w:pPr>
        <w:pStyle w:val="2f3"/>
        <w:rPr>
          <w:rFonts w:cs="Huawei Sans"/>
        </w:rPr>
      </w:pPr>
      <w:r w:rsidRPr="00383667">
        <w:rPr>
          <w:rFonts w:cs="Huawei Sans"/>
        </w:rPr>
        <w:t xml:space="preserve"> Local AS number</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64512</w:t>
      </w:r>
    </w:p>
    <w:p w14:paraId="2A27F2A4" w14:textId="054BA272" w:rsidR="00EF426E" w:rsidRPr="00383667" w:rsidRDefault="00EF426E" w:rsidP="00EF426E">
      <w:pPr>
        <w:pStyle w:val="2f3"/>
        <w:rPr>
          <w:rFonts w:cs="Huawei Sans"/>
        </w:rPr>
      </w:pPr>
      <w:r w:rsidRPr="00383667">
        <w:rPr>
          <w:rFonts w:cs="Huawei Sans"/>
        </w:rPr>
        <w:t xml:space="preserve"> Paths</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xml:space="preserve">: </w:t>
      </w:r>
      <w:r w:rsidRPr="00383667">
        <w:rPr>
          <w:rFonts w:cs="Huawei Sans"/>
          <w:color w:val="EC7061"/>
        </w:rPr>
        <w:t>2 available, 1 best, 1 select</w:t>
      </w:r>
    </w:p>
    <w:p w14:paraId="5994576A" w14:textId="77777777" w:rsidR="00EF426E" w:rsidRPr="00383667" w:rsidRDefault="00EF426E" w:rsidP="00EF426E">
      <w:pPr>
        <w:pStyle w:val="2f3"/>
        <w:rPr>
          <w:rFonts w:cs="Huawei Sans"/>
        </w:rPr>
      </w:pPr>
      <w:r w:rsidRPr="00383667">
        <w:rPr>
          <w:rFonts w:cs="Huawei Sans"/>
        </w:rPr>
        <w:t xml:space="preserve"> BGP routing table entry information of 172.16.2.0/24:</w:t>
      </w:r>
    </w:p>
    <w:p w14:paraId="2AEA758B" w14:textId="532257D8" w:rsidR="00EF426E" w:rsidRPr="00383667" w:rsidRDefault="00EF426E" w:rsidP="00EF426E">
      <w:pPr>
        <w:pStyle w:val="2f3"/>
        <w:rPr>
          <w:rFonts w:cs="Huawei Sans"/>
        </w:rPr>
      </w:pPr>
      <w:r w:rsidRPr="00383667">
        <w:rPr>
          <w:rFonts w:cs="Huawei Sans"/>
        </w:rPr>
        <w:t xml:space="preserve"> </w:t>
      </w:r>
      <w:r w:rsidRPr="00383667">
        <w:rPr>
          <w:rFonts w:cs="Huawei Sans"/>
          <w:color w:val="EC7061"/>
        </w:rPr>
        <w:t>From</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color w:val="EC7061"/>
        </w:rPr>
        <w:t>: 10.0.4.4 (10.0.4.4)</w:t>
      </w:r>
    </w:p>
    <w:p w14:paraId="7FAC2EE2" w14:textId="4150115C" w:rsidR="00EF426E" w:rsidRPr="00383667" w:rsidRDefault="00EF426E" w:rsidP="00EF426E">
      <w:pPr>
        <w:pStyle w:val="2f3"/>
        <w:rPr>
          <w:rFonts w:cs="Huawei Sans"/>
        </w:rPr>
      </w:pPr>
      <w:r w:rsidRPr="00383667">
        <w:rPr>
          <w:rFonts w:cs="Huawei Sans"/>
        </w:rPr>
        <w:t xml:space="preserve"> Route Duration</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xml:space="preserve">: 00h01m00s  </w:t>
      </w:r>
    </w:p>
    <w:p w14:paraId="0B8F88B2" w14:textId="37144E7C"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10.0.34.4</w:t>
      </w:r>
    </w:p>
    <w:p w14:paraId="1C7BBA0E" w14:textId="00972CDE" w:rsidR="00EF426E" w:rsidRPr="00383667" w:rsidRDefault="00EF426E" w:rsidP="00EF426E">
      <w:pPr>
        <w:pStyle w:val="2f3"/>
        <w:rPr>
          <w:rFonts w:cs="Huawei Sans"/>
        </w:rPr>
      </w:pPr>
      <w:r w:rsidRPr="00383667">
        <w:rPr>
          <w:rFonts w:cs="Huawei Sans"/>
        </w:rPr>
        <w:t xml:space="preserve"> Relay IP Out-Interface</w:t>
      </w:r>
      <w:r w:rsidR="009E0810">
        <w:rPr>
          <w:rFonts w:cs="Huawei Sans"/>
        </w:rPr>
        <w:tab/>
      </w:r>
      <w:r w:rsidRPr="00383667">
        <w:rPr>
          <w:rFonts w:cs="Huawei Sans"/>
        </w:rPr>
        <w:t>: GigabitEthernet0/0/2</w:t>
      </w:r>
    </w:p>
    <w:p w14:paraId="519D7710" w14:textId="42A0EB6F"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10.0.4.4</w:t>
      </w:r>
    </w:p>
    <w:p w14:paraId="20ED81B2" w14:textId="6E7DB5C9"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0x0</w:t>
      </w:r>
    </w:p>
    <w:p w14:paraId="52955E2F" w14:textId="77777777" w:rsidR="00EF426E" w:rsidRPr="00383667" w:rsidRDefault="00EF426E" w:rsidP="00EF426E">
      <w:pPr>
        <w:pStyle w:val="2f3"/>
        <w:rPr>
          <w:rFonts w:cs="Huawei Sans"/>
        </w:rPr>
      </w:pPr>
      <w:r w:rsidRPr="00383667">
        <w:rPr>
          <w:rFonts w:cs="Huawei Sans"/>
        </w:rPr>
        <w:t xml:space="preserve"> AS-path 200, origin </w:t>
      </w:r>
      <w:r w:rsidRPr="00497E5B">
        <w:rPr>
          <w:rFonts w:cs="Huawei Sans"/>
        </w:rPr>
        <w:t>igp</w:t>
      </w:r>
      <w:r w:rsidRPr="00383667">
        <w:rPr>
          <w:rFonts w:cs="Huawei Sans"/>
        </w:rPr>
        <w:t xml:space="preserve">, MED 0, </w:t>
      </w:r>
      <w:r w:rsidRPr="00497E5B">
        <w:rPr>
          <w:rFonts w:cs="Huawei Sans"/>
          <w:color w:val="EC7061"/>
        </w:rPr>
        <w:t>localpref</w:t>
      </w:r>
      <w:r w:rsidRPr="00383667">
        <w:rPr>
          <w:rFonts w:cs="Huawei Sans"/>
          <w:color w:val="EC7061"/>
        </w:rPr>
        <w:t xml:space="preserve"> 200,</w:t>
      </w:r>
      <w:r w:rsidRPr="00383667">
        <w:rPr>
          <w:rFonts w:cs="Huawei Sans"/>
        </w:rPr>
        <w:t xml:space="preserve"> </w:t>
      </w:r>
      <w:r w:rsidRPr="00497E5B">
        <w:rPr>
          <w:rFonts w:cs="Huawei Sans"/>
        </w:rPr>
        <w:t>pref-val</w:t>
      </w:r>
      <w:r w:rsidRPr="00383667">
        <w:rPr>
          <w:rFonts w:cs="Huawei Sans"/>
        </w:rPr>
        <w:t xml:space="preserve"> 0, valid, internal,</w:t>
      </w:r>
      <w:r w:rsidRPr="00383667">
        <w:rPr>
          <w:rFonts w:cs="Huawei Sans"/>
          <w:color w:val="EC7061"/>
        </w:rPr>
        <w:t xml:space="preserve"> best</w:t>
      </w:r>
      <w:r w:rsidRPr="00383667">
        <w:rPr>
          <w:rFonts w:cs="Huawei Sans"/>
        </w:rPr>
        <w:t xml:space="preserve">, select, active, </w:t>
      </w:r>
      <w:r w:rsidRPr="00497E5B">
        <w:rPr>
          <w:rFonts w:cs="Huawei Sans"/>
        </w:rPr>
        <w:t>pre</w:t>
      </w:r>
      <w:r w:rsidRPr="00383667">
        <w:rPr>
          <w:rFonts w:cs="Huawei Sans"/>
        </w:rPr>
        <w:t xml:space="preserve"> 255, IGP cost 1</w:t>
      </w:r>
    </w:p>
    <w:p w14:paraId="474B06B8" w14:textId="77777777" w:rsidR="00EF426E" w:rsidRPr="00383667" w:rsidRDefault="00EF426E" w:rsidP="00EF426E">
      <w:pPr>
        <w:pStyle w:val="2f3"/>
        <w:rPr>
          <w:rFonts w:cs="Huawei Sans"/>
        </w:rPr>
      </w:pPr>
      <w:r w:rsidRPr="00383667">
        <w:rPr>
          <w:rFonts w:cs="Huawei Sans"/>
        </w:rPr>
        <w:t xml:space="preserve"> Not advertised to any peer yet</w:t>
      </w:r>
    </w:p>
    <w:p w14:paraId="244D8BED" w14:textId="77777777" w:rsidR="00EF426E" w:rsidRPr="00383667" w:rsidRDefault="00EF426E" w:rsidP="00EF426E">
      <w:pPr>
        <w:pStyle w:val="2f3"/>
        <w:rPr>
          <w:rFonts w:cs="Huawei Sans"/>
        </w:rPr>
      </w:pPr>
    </w:p>
    <w:p w14:paraId="4DFDB6B9" w14:textId="77777777" w:rsidR="00EF426E" w:rsidRPr="00383667" w:rsidRDefault="00EF426E" w:rsidP="00EF426E">
      <w:pPr>
        <w:pStyle w:val="2f3"/>
        <w:rPr>
          <w:rFonts w:cs="Huawei Sans"/>
        </w:rPr>
      </w:pPr>
      <w:r w:rsidRPr="00383667">
        <w:rPr>
          <w:rFonts w:cs="Huawei Sans"/>
        </w:rPr>
        <w:t xml:space="preserve"> BGP routing table entry information of 172.16.2.0/24:</w:t>
      </w:r>
    </w:p>
    <w:p w14:paraId="1957B6D1" w14:textId="77777777" w:rsidR="00EF426E" w:rsidRPr="00383667" w:rsidRDefault="00EF426E" w:rsidP="00EF426E">
      <w:pPr>
        <w:pStyle w:val="2f3"/>
        <w:rPr>
          <w:rFonts w:cs="Huawei Sans"/>
          <w:color w:val="EC7061"/>
        </w:rPr>
      </w:pPr>
      <w:r w:rsidRPr="00383667">
        <w:rPr>
          <w:rFonts w:cs="Huawei Sans"/>
          <w:color w:val="EC7061"/>
        </w:rPr>
        <w:t xml:space="preserve"> From: 10.0.2.2 (10.0.2.2)</w:t>
      </w:r>
    </w:p>
    <w:p w14:paraId="550D4112" w14:textId="7E805538" w:rsidR="00EF426E" w:rsidRPr="00383667" w:rsidRDefault="00EF426E" w:rsidP="00EF426E">
      <w:pPr>
        <w:pStyle w:val="2f3"/>
        <w:rPr>
          <w:rFonts w:cs="Huawei Sans"/>
        </w:rPr>
      </w:pPr>
      <w:r w:rsidRPr="00383667">
        <w:rPr>
          <w:rFonts w:cs="Huawei Sans"/>
        </w:rPr>
        <w:t xml:space="preserve"> Route Duration</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xml:space="preserve">: 00h07m09s  </w:t>
      </w:r>
    </w:p>
    <w:p w14:paraId="788644E0" w14:textId="07D696DD"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10.0.23.2</w:t>
      </w:r>
    </w:p>
    <w:p w14:paraId="520D3072" w14:textId="2CB4A858" w:rsidR="00EF426E" w:rsidRPr="00383667" w:rsidRDefault="00EF426E" w:rsidP="00EF426E">
      <w:pPr>
        <w:pStyle w:val="2f3"/>
        <w:rPr>
          <w:rFonts w:cs="Huawei Sans"/>
        </w:rPr>
      </w:pPr>
      <w:r w:rsidRPr="00383667">
        <w:rPr>
          <w:rFonts w:cs="Huawei Sans"/>
        </w:rPr>
        <w:t xml:space="preserve"> Relay IP Out-Interface</w:t>
      </w:r>
      <w:r w:rsidR="009E0810">
        <w:rPr>
          <w:rFonts w:cs="Huawei Sans"/>
        </w:rPr>
        <w:tab/>
      </w:r>
      <w:r w:rsidRPr="00383667">
        <w:rPr>
          <w:rFonts w:cs="Huawei Sans"/>
        </w:rPr>
        <w:t>: GigabitEthernet0/0/3</w:t>
      </w:r>
    </w:p>
    <w:p w14:paraId="5F0874FB" w14:textId="4AC2C2B6"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10.0.2.2</w:t>
      </w:r>
    </w:p>
    <w:p w14:paraId="627CACC7" w14:textId="4A52FC21"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009E0810">
        <w:rPr>
          <w:rFonts w:cs="Huawei Sans"/>
        </w:rPr>
        <w:tab/>
      </w:r>
      <w:r w:rsidRPr="00383667">
        <w:rPr>
          <w:rFonts w:cs="Huawei Sans"/>
        </w:rPr>
        <w:t>: 0x0</w:t>
      </w:r>
    </w:p>
    <w:p w14:paraId="63FD4833" w14:textId="77777777" w:rsidR="00EF426E" w:rsidRPr="00383667" w:rsidRDefault="00EF426E" w:rsidP="00EF426E">
      <w:pPr>
        <w:pStyle w:val="2f3"/>
        <w:rPr>
          <w:rFonts w:cs="Huawei Sans"/>
        </w:rPr>
      </w:pPr>
      <w:r w:rsidRPr="00383667">
        <w:rPr>
          <w:rFonts w:cs="Huawei Sans"/>
        </w:rPr>
        <w:t xml:space="preserve"> AS-path 100, origin </w:t>
      </w:r>
      <w:r w:rsidRPr="00497E5B">
        <w:rPr>
          <w:rFonts w:cs="Huawei Sans"/>
        </w:rPr>
        <w:t>igp</w:t>
      </w:r>
      <w:r w:rsidRPr="00383667">
        <w:rPr>
          <w:rFonts w:cs="Huawei Sans"/>
        </w:rPr>
        <w:t>, MED 0,</w:t>
      </w:r>
      <w:r w:rsidRPr="00383667">
        <w:rPr>
          <w:rFonts w:cs="Huawei Sans"/>
          <w:color w:val="EC7061"/>
        </w:rPr>
        <w:t xml:space="preserve"> </w:t>
      </w:r>
      <w:r w:rsidRPr="00497E5B">
        <w:rPr>
          <w:rFonts w:cs="Huawei Sans"/>
          <w:color w:val="EC7061"/>
        </w:rPr>
        <w:t>localpref</w:t>
      </w:r>
      <w:r w:rsidRPr="00383667">
        <w:rPr>
          <w:rFonts w:cs="Huawei Sans"/>
          <w:color w:val="EC7061"/>
        </w:rPr>
        <w:t xml:space="preserve"> 100</w:t>
      </w:r>
      <w:r w:rsidRPr="00383667">
        <w:rPr>
          <w:rFonts w:cs="Huawei Sans"/>
        </w:rPr>
        <w:t xml:space="preserve">, </w:t>
      </w:r>
      <w:r w:rsidRPr="00497E5B">
        <w:rPr>
          <w:rFonts w:cs="Huawei Sans"/>
        </w:rPr>
        <w:t>pref-val</w:t>
      </w:r>
      <w:r w:rsidRPr="00383667">
        <w:rPr>
          <w:rFonts w:cs="Huawei Sans"/>
        </w:rPr>
        <w:t xml:space="preserve"> 0, valid, internal, </w:t>
      </w:r>
      <w:r w:rsidRPr="00497E5B">
        <w:rPr>
          <w:rFonts w:cs="Huawei Sans"/>
        </w:rPr>
        <w:t>pre</w:t>
      </w:r>
      <w:r w:rsidRPr="00383667">
        <w:rPr>
          <w:rFonts w:cs="Huawei Sans"/>
        </w:rPr>
        <w:t xml:space="preserve"> 255, IGP cost 1, </w:t>
      </w:r>
      <w:r w:rsidRPr="00383667">
        <w:rPr>
          <w:rFonts w:cs="Huawei Sans"/>
          <w:color w:val="EC7061"/>
        </w:rPr>
        <w:t>not preferred for Local_Pref</w:t>
      </w:r>
    </w:p>
    <w:p w14:paraId="06C7BAAD" w14:textId="77777777" w:rsidR="00EF426E" w:rsidRPr="00383667" w:rsidRDefault="00EF426E" w:rsidP="00EF426E">
      <w:pPr>
        <w:pStyle w:val="2f3"/>
        <w:rPr>
          <w:rFonts w:cs="Huawei Sans"/>
        </w:rPr>
      </w:pPr>
      <w:r w:rsidRPr="00383667">
        <w:rPr>
          <w:rFonts w:cs="Huawei Sans"/>
        </w:rPr>
        <w:t xml:space="preserve"> Not advertised to any peer yet</w:t>
      </w:r>
    </w:p>
    <w:p w14:paraId="375132C6" w14:textId="77777777" w:rsidR="00EF426E" w:rsidRPr="00383667" w:rsidRDefault="00EF426E" w:rsidP="00EF426E">
      <w:pPr>
        <w:pStyle w:val="1e"/>
      </w:pPr>
      <w:r w:rsidRPr="00383667">
        <w:t>R3 preferentially selects the BGP route 172.16.2.0/24 advertised by R4. The Local_Pref value of the BGP route advertised by R2 is 100, which is smaller than the Local_Pref value 200 of the BGP route advertised by R3. As a result, the BGP route advertised by R2 is not preferentially selected.</w:t>
      </w:r>
    </w:p>
    <w:p w14:paraId="774FD262" w14:textId="77777777" w:rsidR="00EF426E" w:rsidRPr="00383667" w:rsidRDefault="00EF426E" w:rsidP="00604E8C">
      <w:pPr>
        <w:pStyle w:val="30"/>
        <w:ind w:left="1032" w:hanging="278"/>
        <w:outlineLvl w:val="9"/>
        <w:rPr>
          <w:rFonts w:cs="Huawei Sans"/>
        </w:rPr>
      </w:pPr>
      <w:r w:rsidRPr="00383667">
        <w:rPr>
          <w:rFonts w:cs="Huawei Sans"/>
        </w:rPr>
        <w:t>Change the MED attribute.</w:t>
      </w:r>
    </w:p>
    <w:p w14:paraId="4C46F070" w14:textId="77777777" w:rsidR="00EF426E" w:rsidRPr="00383667" w:rsidRDefault="00EF426E" w:rsidP="00EF426E">
      <w:pPr>
        <w:pStyle w:val="1e"/>
      </w:pPr>
      <w:r w:rsidRPr="00383667">
        <w:t>On R2, configure a route-policy to change the MED attribute of the BGP route 172.16.3.0/24 so that R3 preferentially selects the BGP route 172.16.3.0/24 advertised by R5.</w:t>
      </w:r>
    </w:p>
    <w:p w14:paraId="2E51D107" w14:textId="77777777" w:rsidR="00EF426E" w:rsidRPr="00383667" w:rsidRDefault="00EF426E" w:rsidP="00EF426E">
      <w:pPr>
        <w:pStyle w:val="1e"/>
      </w:pPr>
      <w:r w:rsidRPr="00383667">
        <w:t># Create IP prefix list 1 to match the BGP route 172.16.3.0/24.</w:t>
      </w:r>
    </w:p>
    <w:p w14:paraId="13CCB710" w14:textId="77777777" w:rsidR="00EF426E" w:rsidRPr="00383667" w:rsidRDefault="00EF426E" w:rsidP="00EF426E">
      <w:pPr>
        <w:pStyle w:val="2f3"/>
        <w:rPr>
          <w:rFonts w:cs="Huawei Sans"/>
        </w:rPr>
      </w:pPr>
      <w:r w:rsidRPr="00383667">
        <w:rPr>
          <w:rFonts w:cs="Huawei Sans"/>
        </w:rPr>
        <w:t>[R2]</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permit 172.16.3.0 24 greater-equal 24 less-equal 24</w:t>
      </w:r>
    </w:p>
    <w:p w14:paraId="65DB8426" w14:textId="77777777" w:rsidR="00EF426E" w:rsidRPr="00383667" w:rsidRDefault="00EF426E" w:rsidP="00EF426E">
      <w:pPr>
        <w:pStyle w:val="1e"/>
      </w:pPr>
      <w:r w:rsidRPr="00383667">
        <w:t xml:space="preserve"># Create a route-policy named </w:t>
      </w:r>
      <w:r w:rsidRPr="00383667">
        <w:rPr>
          <w:b/>
          <w:bCs/>
        </w:rPr>
        <w:t>hcip</w:t>
      </w:r>
      <w:r w:rsidRPr="00383667">
        <w:t xml:space="preserve">, create node 10, configure an if-match clause with IP prefix list 1 specified, and configure </w:t>
      </w:r>
      <w:r w:rsidRPr="00497E5B">
        <w:t>an apply</w:t>
      </w:r>
      <w:r w:rsidRPr="00383667">
        <w:t xml:space="preserve"> clause to modify the MED attribute of the matched route.</w:t>
      </w:r>
    </w:p>
    <w:p w14:paraId="31697FDF" w14:textId="77777777" w:rsidR="00EF426E" w:rsidRPr="00383667" w:rsidRDefault="00EF426E" w:rsidP="00EF426E">
      <w:pPr>
        <w:pStyle w:val="2f3"/>
        <w:rPr>
          <w:rFonts w:cs="Huawei Sans"/>
        </w:rPr>
      </w:pPr>
      <w:r w:rsidRPr="00383667">
        <w:rPr>
          <w:rFonts w:cs="Huawei Sans"/>
        </w:rPr>
        <w:t xml:space="preserve">[R2]route-policy </w:t>
      </w:r>
      <w:r w:rsidRPr="00497E5B">
        <w:rPr>
          <w:rFonts w:cs="Huawei Sans"/>
        </w:rPr>
        <w:t>hcip</w:t>
      </w:r>
      <w:r w:rsidRPr="00383667">
        <w:rPr>
          <w:rFonts w:cs="Huawei Sans"/>
        </w:rPr>
        <w:t xml:space="preserve"> permit node 10</w:t>
      </w:r>
    </w:p>
    <w:p w14:paraId="375B4E3A" w14:textId="77777777" w:rsidR="00EF426E" w:rsidRPr="00383667" w:rsidRDefault="00EF426E" w:rsidP="00EF426E">
      <w:pPr>
        <w:pStyle w:val="2f3"/>
        <w:rPr>
          <w:rFonts w:cs="Huawei Sans"/>
        </w:rPr>
      </w:pPr>
      <w:r w:rsidRPr="00383667">
        <w:rPr>
          <w:rFonts w:cs="Huawei Sans"/>
        </w:rPr>
        <w:t xml:space="preserve">[R2-route-policy] if-match </w:t>
      </w:r>
      <w:r w:rsidRPr="00497E5B">
        <w:rPr>
          <w:rFonts w:cs="Huawei Sans"/>
        </w:rPr>
        <w:t>ip-prefix</w:t>
      </w:r>
      <w:r w:rsidRPr="00383667">
        <w:rPr>
          <w:rFonts w:cs="Huawei Sans"/>
        </w:rPr>
        <w:t xml:space="preserve"> 1</w:t>
      </w:r>
    </w:p>
    <w:p w14:paraId="44D4D419" w14:textId="77777777" w:rsidR="00EF426E" w:rsidRPr="00383667" w:rsidRDefault="00EF426E" w:rsidP="00EF426E">
      <w:pPr>
        <w:pStyle w:val="2f3"/>
        <w:rPr>
          <w:rFonts w:cs="Huawei Sans"/>
        </w:rPr>
      </w:pPr>
      <w:r w:rsidRPr="00383667">
        <w:rPr>
          <w:rFonts w:cs="Huawei Sans"/>
        </w:rPr>
        <w:t>[R2-route-policy] apply cost 200</w:t>
      </w:r>
    </w:p>
    <w:p w14:paraId="33D9926F" w14:textId="77777777" w:rsidR="00EF426E" w:rsidRPr="00383667" w:rsidRDefault="00EF426E" w:rsidP="00EF426E">
      <w:pPr>
        <w:pStyle w:val="2f3"/>
        <w:rPr>
          <w:rFonts w:cs="Huawei Sans"/>
        </w:rPr>
      </w:pPr>
      <w:r w:rsidRPr="00383667">
        <w:rPr>
          <w:rFonts w:cs="Huawei Sans"/>
        </w:rPr>
        <w:t>[R2-route-policy] quit</w:t>
      </w:r>
    </w:p>
    <w:p w14:paraId="3CD36D83" w14:textId="77777777" w:rsidR="00EF426E" w:rsidRPr="00383667" w:rsidRDefault="00EF426E" w:rsidP="00EF426E">
      <w:pPr>
        <w:pStyle w:val="2f3"/>
        <w:rPr>
          <w:rFonts w:cs="Huawei Sans"/>
        </w:rPr>
      </w:pPr>
      <w:r w:rsidRPr="00383667">
        <w:rPr>
          <w:rFonts w:cs="Huawei Sans"/>
        </w:rPr>
        <w:t>[R2]</w:t>
      </w:r>
      <w:r w:rsidRPr="00383667">
        <w:rPr>
          <w:rFonts w:cs="Huawei Sans"/>
          <w:color w:val="EC7061"/>
        </w:rPr>
        <w:t xml:space="preserve">route-policy </w:t>
      </w:r>
      <w:r w:rsidRPr="00497E5B">
        <w:rPr>
          <w:rFonts w:cs="Huawei Sans"/>
          <w:color w:val="EC7061"/>
        </w:rPr>
        <w:t>hcip</w:t>
      </w:r>
      <w:r w:rsidRPr="00383667">
        <w:rPr>
          <w:rFonts w:cs="Huawei Sans"/>
          <w:color w:val="EC7061"/>
        </w:rPr>
        <w:t xml:space="preserve"> permit node 20</w:t>
      </w:r>
    </w:p>
    <w:p w14:paraId="161D157B" w14:textId="77777777" w:rsidR="00EF426E" w:rsidRPr="00383667" w:rsidRDefault="00EF426E" w:rsidP="00EF426E">
      <w:pPr>
        <w:pStyle w:val="1e"/>
      </w:pPr>
      <w:r w:rsidRPr="00383667">
        <w:t>Create an empty node in the route-policy to ensure that no operation is performed on the other three BGP routes.</w:t>
      </w:r>
    </w:p>
    <w:p w14:paraId="16AA97B7" w14:textId="77777777" w:rsidR="00EF426E" w:rsidRPr="00383667" w:rsidRDefault="00EF426E" w:rsidP="00EF426E">
      <w:pPr>
        <w:pStyle w:val="1e"/>
      </w:pPr>
      <w:r w:rsidRPr="00383667">
        <w:t># Apply the route-policy to the BGP routes received from the BGP peer R1.</w:t>
      </w:r>
    </w:p>
    <w:p w14:paraId="298AF4AA" w14:textId="77777777" w:rsidR="00EF426E" w:rsidRPr="00383667" w:rsidRDefault="00EF426E" w:rsidP="00EF426E">
      <w:pPr>
        <w:pStyle w:val="2f3"/>
        <w:rPr>
          <w:rFonts w:cs="Huawei Sans"/>
        </w:rPr>
      </w:pPr>
      <w:r w:rsidRPr="00383667">
        <w:rPr>
          <w:rFonts w:cs="Huawei Sans"/>
        </w:rPr>
        <w:t>[R2]bgp 64512</w:t>
      </w:r>
    </w:p>
    <w:p w14:paraId="52D8E58A" w14:textId="77777777" w:rsidR="00EF426E" w:rsidRPr="00383667" w:rsidRDefault="00EF426E" w:rsidP="00EF426E">
      <w:pPr>
        <w:pStyle w:val="2f3"/>
        <w:rPr>
          <w:rFonts w:cs="Huawei Sans"/>
        </w:rPr>
      </w:pPr>
      <w:r w:rsidRPr="00383667">
        <w:rPr>
          <w:rFonts w:cs="Huawei Sans"/>
        </w:rPr>
        <w:lastRenderedPageBreak/>
        <w:t xml:space="preserve">[R2-bgp] peer 10.0.12.1 route-policy </w:t>
      </w:r>
      <w:r w:rsidRPr="00497E5B">
        <w:rPr>
          <w:rFonts w:cs="Huawei Sans"/>
        </w:rPr>
        <w:t>hcip</w:t>
      </w:r>
      <w:r w:rsidRPr="00383667">
        <w:rPr>
          <w:rFonts w:cs="Huawei Sans"/>
        </w:rPr>
        <w:t xml:space="preserve"> import</w:t>
      </w:r>
    </w:p>
    <w:p w14:paraId="78D8395A" w14:textId="77777777" w:rsidR="00EF426E" w:rsidRPr="00383667" w:rsidRDefault="00EF426E" w:rsidP="00EF426E">
      <w:pPr>
        <w:pStyle w:val="1e"/>
      </w:pPr>
      <w:r w:rsidRPr="00383667">
        <w:t># Trigger an import soft reset on R2 to update the received BGP routes.</w:t>
      </w:r>
    </w:p>
    <w:p w14:paraId="1A1D18B9" w14:textId="77777777" w:rsidR="00EF426E" w:rsidRPr="00383667" w:rsidRDefault="00EF426E" w:rsidP="00EF426E">
      <w:pPr>
        <w:pStyle w:val="2f3"/>
        <w:rPr>
          <w:rFonts w:cs="Huawei Sans"/>
        </w:rPr>
      </w:pPr>
      <w:r w:rsidRPr="00383667">
        <w:rPr>
          <w:rFonts w:cs="Huawei Sans"/>
        </w:rPr>
        <w:t>&lt;R2&gt;refresh bgp all import</w:t>
      </w:r>
    </w:p>
    <w:p w14:paraId="60C96D11" w14:textId="77777777" w:rsidR="00EF426E" w:rsidRPr="00383667" w:rsidRDefault="00EF426E" w:rsidP="00EF426E">
      <w:pPr>
        <w:pStyle w:val="1e"/>
      </w:pPr>
      <w:r w:rsidRPr="00383667">
        <w:t># Configure R3 to compare the MED values of the BGP routes received from peers in different ASs.</w:t>
      </w:r>
    </w:p>
    <w:p w14:paraId="2A6A0ADB" w14:textId="77777777" w:rsidR="00EF426E" w:rsidRPr="00383667" w:rsidRDefault="00EF426E" w:rsidP="00EF426E">
      <w:pPr>
        <w:pStyle w:val="2f3"/>
        <w:rPr>
          <w:rFonts w:cs="Huawei Sans"/>
        </w:rPr>
      </w:pPr>
      <w:r w:rsidRPr="00383667">
        <w:rPr>
          <w:rFonts w:cs="Huawei Sans"/>
        </w:rPr>
        <w:t>[R3]bgp 64512</w:t>
      </w:r>
    </w:p>
    <w:p w14:paraId="412F39B1" w14:textId="77777777" w:rsidR="00EF426E" w:rsidRPr="00383667" w:rsidRDefault="00EF426E" w:rsidP="00EF426E">
      <w:pPr>
        <w:pStyle w:val="2f3"/>
        <w:rPr>
          <w:rFonts w:cs="Huawei Sans"/>
        </w:rPr>
      </w:pPr>
      <w:r w:rsidRPr="00383667">
        <w:rPr>
          <w:rFonts w:cs="Huawei Sans"/>
        </w:rPr>
        <w:t xml:space="preserve">[R3-bgp] </w:t>
      </w:r>
      <w:r w:rsidRPr="00497E5B">
        <w:rPr>
          <w:rFonts w:cs="Huawei Sans"/>
        </w:rPr>
        <w:t>compare-different-as-med</w:t>
      </w:r>
      <w:r w:rsidRPr="00383667">
        <w:rPr>
          <w:rFonts w:cs="Huawei Sans"/>
        </w:rPr>
        <w:t xml:space="preserve">  </w:t>
      </w:r>
    </w:p>
    <w:p w14:paraId="4BC515BD" w14:textId="77777777" w:rsidR="00EF426E" w:rsidRPr="00383667" w:rsidRDefault="00EF426E" w:rsidP="00EF426E">
      <w:pPr>
        <w:pStyle w:val="1e"/>
      </w:pPr>
      <w:r w:rsidRPr="00383667">
        <w:t>By default, BGP does not compare the MED values of routes received from peers in different ASs.</w:t>
      </w:r>
    </w:p>
    <w:p w14:paraId="403D0944" w14:textId="77777777" w:rsidR="00EF426E" w:rsidRPr="00383667" w:rsidRDefault="00EF426E" w:rsidP="00EF426E">
      <w:pPr>
        <w:pStyle w:val="1e"/>
      </w:pPr>
      <w:r w:rsidRPr="00383667">
        <w:t># Check detailed information about the BGP routes 172.16.3.0/24 on R3.</w:t>
      </w:r>
    </w:p>
    <w:p w14:paraId="009946EE" w14:textId="77777777" w:rsidR="00EF426E" w:rsidRPr="00383667" w:rsidRDefault="00EF426E" w:rsidP="00EF426E">
      <w:pPr>
        <w:pStyle w:val="2f3"/>
        <w:rPr>
          <w:rFonts w:cs="Huawei Sans"/>
        </w:rPr>
      </w:pPr>
      <w:r w:rsidRPr="00383667">
        <w:rPr>
          <w:rFonts w:cs="Huawei Sans"/>
        </w:rPr>
        <w:t>&lt;R3&gt;display bgp routing-table 172.16.3.0 24</w:t>
      </w:r>
    </w:p>
    <w:p w14:paraId="1342C80B" w14:textId="77777777" w:rsidR="00EF426E" w:rsidRPr="00383667" w:rsidRDefault="00EF426E" w:rsidP="00EF426E">
      <w:pPr>
        <w:pStyle w:val="2f3"/>
        <w:rPr>
          <w:rFonts w:cs="Huawei Sans"/>
        </w:rPr>
      </w:pPr>
    </w:p>
    <w:p w14:paraId="04010E97" w14:textId="3306ED75" w:rsidR="00EF426E" w:rsidRPr="00383667" w:rsidRDefault="00EF426E" w:rsidP="00EF426E">
      <w:pPr>
        <w:pStyle w:val="2f3"/>
        <w:rPr>
          <w:rFonts w:cs="Huawei Sans"/>
        </w:rPr>
      </w:pPr>
      <w:r w:rsidRPr="00383667">
        <w:rPr>
          <w:rFonts w:cs="Huawei Sans"/>
        </w:rPr>
        <w:t xml:space="preserve"> BGP local router ID</w:t>
      </w:r>
      <w:r w:rsidR="00E500B4">
        <w:rPr>
          <w:rFonts w:cs="Huawei Sans"/>
        </w:rPr>
        <w:tab/>
      </w:r>
      <w:r w:rsidR="00E500B4">
        <w:rPr>
          <w:rFonts w:cs="Huawei Sans"/>
        </w:rPr>
        <w:tab/>
      </w:r>
      <w:r w:rsidR="00206C3E">
        <w:rPr>
          <w:rFonts w:cs="Huawei Sans"/>
        </w:rPr>
        <w:tab/>
      </w:r>
      <w:r w:rsidR="00E500B4">
        <w:rPr>
          <w:rFonts w:cs="Huawei Sans"/>
        </w:rPr>
        <w:tab/>
      </w:r>
      <w:r w:rsidRPr="00383667">
        <w:rPr>
          <w:rFonts w:cs="Huawei Sans"/>
        </w:rPr>
        <w:t>: 10.0.3.3</w:t>
      </w:r>
    </w:p>
    <w:p w14:paraId="37996580" w14:textId="16721E73" w:rsidR="00EF426E" w:rsidRPr="00383667" w:rsidRDefault="00EF426E" w:rsidP="00EF426E">
      <w:pPr>
        <w:pStyle w:val="2f3"/>
        <w:rPr>
          <w:rFonts w:cs="Huawei Sans"/>
        </w:rPr>
      </w:pPr>
      <w:r w:rsidRPr="00383667">
        <w:rPr>
          <w:rFonts w:cs="Huawei Sans"/>
        </w:rPr>
        <w:t xml:space="preserve"> Local AS number</w:t>
      </w:r>
      <w:r w:rsidR="00E500B4">
        <w:rPr>
          <w:rFonts w:cs="Huawei Sans"/>
        </w:rPr>
        <w:tab/>
      </w:r>
      <w:r w:rsidR="00E500B4">
        <w:rPr>
          <w:rFonts w:cs="Huawei Sans"/>
        </w:rPr>
        <w:tab/>
      </w:r>
      <w:r w:rsidR="00E500B4">
        <w:rPr>
          <w:rFonts w:cs="Huawei Sans"/>
        </w:rPr>
        <w:tab/>
      </w:r>
      <w:r w:rsidR="00206C3E">
        <w:rPr>
          <w:rFonts w:cs="Huawei Sans"/>
        </w:rPr>
        <w:tab/>
      </w:r>
      <w:r w:rsidR="00E500B4">
        <w:rPr>
          <w:rFonts w:cs="Huawei Sans"/>
        </w:rPr>
        <w:tab/>
      </w:r>
      <w:r w:rsidR="00E500B4">
        <w:rPr>
          <w:rFonts w:cs="Huawei Sans"/>
        </w:rPr>
        <w:tab/>
      </w:r>
      <w:r w:rsidRPr="00383667">
        <w:rPr>
          <w:rFonts w:cs="Huawei Sans"/>
        </w:rPr>
        <w:t>: 64512</w:t>
      </w:r>
    </w:p>
    <w:p w14:paraId="12D7A8E5" w14:textId="68260A9D" w:rsidR="00EF426E" w:rsidRPr="00383667" w:rsidRDefault="00EF426E" w:rsidP="00EF426E">
      <w:pPr>
        <w:pStyle w:val="2f3"/>
        <w:rPr>
          <w:rFonts w:cs="Huawei Sans"/>
        </w:rPr>
      </w:pPr>
      <w:r w:rsidRPr="00383667">
        <w:rPr>
          <w:rFonts w:cs="Huawei Sans"/>
        </w:rPr>
        <w:t xml:space="preserve"> Paths</w:t>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206C3E">
        <w:rPr>
          <w:rFonts w:cs="Huawei Sans"/>
        </w:rPr>
        <w:tab/>
      </w:r>
      <w:r w:rsidR="00E500B4">
        <w:rPr>
          <w:rFonts w:cs="Huawei Sans"/>
        </w:rPr>
        <w:tab/>
      </w:r>
      <w:r w:rsidR="00E500B4">
        <w:rPr>
          <w:rFonts w:cs="Huawei Sans"/>
        </w:rPr>
        <w:tab/>
      </w:r>
      <w:r w:rsidRPr="00383667">
        <w:rPr>
          <w:rFonts w:cs="Huawei Sans"/>
        </w:rPr>
        <w:t xml:space="preserve">: </w:t>
      </w:r>
      <w:r w:rsidRPr="00383667">
        <w:rPr>
          <w:rFonts w:cs="Huawei Sans"/>
          <w:color w:val="EC7061"/>
        </w:rPr>
        <w:t>2 available, 1 best, 1 select</w:t>
      </w:r>
    </w:p>
    <w:p w14:paraId="76771CA0" w14:textId="77777777" w:rsidR="00EF426E" w:rsidRPr="00383667" w:rsidRDefault="00EF426E" w:rsidP="00EF426E">
      <w:pPr>
        <w:pStyle w:val="2f3"/>
        <w:rPr>
          <w:rFonts w:cs="Huawei Sans"/>
        </w:rPr>
      </w:pPr>
      <w:r w:rsidRPr="00383667">
        <w:rPr>
          <w:rFonts w:cs="Huawei Sans"/>
        </w:rPr>
        <w:t xml:space="preserve"> BGP routing table entry information of 172.16.3.0/24:</w:t>
      </w:r>
    </w:p>
    <w:p w14:paraId="5292123F" w14:textId="7A3897D7" w:rsidR="00EF426E" w:rsidRPr="00383667" w:rsidRDefault="00EF426E" w:rsidP="00EF426E">
      <w:pPr>
        <w:pStyle w:val="2f3"/>
        <w:rPr>
          <w:rFonts w:cs="Huawei Sans"/>
          <w:color w:val="EC7061"/>
        </w:rPr>
      </w:pPr>
      <w:r w:rsidRPr="00383667">
        <w:rPr>
          <w:rFonts w:cs="Huawei Sans"/>
          <w:color w:val="EC7061"/>
        </w:rPr>
        <w:t xml:space="preserve"> From</w:t>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E500B4">
        <w:rPr>
          <w:rFonts w:cs="Huawei Sans"/>
        </w:rPr>
        <w:tab/>
      </w:r>
      <w:r w:rsidR="00206C3E">
        <w:rPr>
          <w:rFonts w:cs="Huawei Sans"/>
        </w:rPr>
        <w:tab/>
      </w:r>
      <w:r w:rsidR="00E500B4">
        <w:rPr>
          <w:rFonts w:cs="Huawei Sans"/>
        </w:rPr>
        <w:tab/>
      </w:r>
      <w:r w:rsidR="00E500B4">
        <w:rPr>
          <w:rFonts w:cs="Huawei Sans"/>
        </w:rPr>
        <w:tab/>
      </w:r>
      <w:r w:rsidRPr="00383667">
        <w:rPr>
          <w:rFonts w:cs="Huawei Sans"/>
          <w:color w:val="EC7061"/>
        </w:rPr>
        <w:t>: 10.0.4.4 (10.0.4.4)</w:t>
      </w:r>
    </w:p>
    <w:p w14:paraId="48D2D8EC" w14:textId="6D4B3B8E" w:rsidR="00EF426E" w:rsidRPr="00383667" w:rsidRDefault="00EF426E" w:rsidP="00EF426E">
      <w:pPr>
        <w:pStyle w:val="2f3"/>
        <w:rPr>
          <w:rFonts w:cs="Huawei Sans"/>
        </w:rPr>
      </w:pPr>
      <w:r w:rsidRPr="00383667">
        <w:rPr>
          <w:rFonts w:cs="Huawei Sans"/>
        </w:rPr>
        <w:t xml:space="preserve"> Route Duration</w:t>
      </w:r>
      <w:r w:rsidR="00E500B4">
        <w:rPr>
          <w:rFonts w:cs="Huawei Sans"/>
        </w:rPr>
        <w:tab/>
      </w:r>
      <w:r w:rsidR="00E500B4">
        <w:rPr>
          <w:rFonts w:cs="Huawei Sans"/>
        </w:rPr>
        <w:tab/>
      </w:r>
      <w:r w:rsidR="00E500B4">
        <w:rPr>
          <w:rFonts w:cs="Huawei Sans"/>
        </w:rPr>
        <w:tab/>
      </w:r>
      <w:r w:rsidR="00E500B4">
        <w:rPr>
          <w:rFonts w:cs="Huawei Sans"/>
        </w:rPr>
        <w:tab/>
      </w:r>
      <w:r w:rsidR="00206C3E">
        <w:rPr>
          <w:rFonts w:cs="Huawei Sans"/>
        </w:rPr>
        <w:tab/>
      </w:r>
      <w:r w:rsidR="00E500B4">
        <w:rPr>
          <w:rFonts w:cs="Huawei Sans"/>
        </w:rPr>
        <w:tab/>
      </w:r>
      <w:r w:rsidR="00E500B4">
        <w:rPr>
          <w:rFonts w:cs="Huawei Sans"/>
        </w:rPr>
        <w:tab/>
      </w:r>
      <w:r w:rsidRPr="00383667">
        <w:rPr>
          <w:rFonts w:cs="Huawei Sans"/>
        </w:rPr>
        <w:t xml:space="preserve">: 00h14m27s  </w:t>
      </w:r>
    </w:p>
    <w:p w14:paraId="5BD8AE00" w14:textId="58F9414E"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E500B4">
        <w:rPr>
          <w:rFonts w:cs="Huawei Sans"/>
        </w:rPr>
        <w:tab/>
      </w:r>
      <w:r w:rsidR="00E500B4">
        <w:rPr>
          <w:rFonts w:cs="Huawei Sans"/>
        </w:rPr>
        <w:tab/>
      </w:r>
      <w:r w:rsidR="00E500B4">
        <w:rPr>
          <w:rFonts w:cs="Huawei Sans"/>
        </w:rPr>
        <w:tab/>
      </w:r>
      <w:r w:rsidR="00206C3E">
        <w:rPr>
          <w:rFonts w:cs="Huawei Sans"/>
        </w:rPr>
        <w:tab/>
      </w:r>
      <w:r w:rsidR="00E500B4">
        <w:rPr>
          <w:rFonts w:cs="Huawei Sans"/>
        </w:rPr>
        <w:tab/>
      </w:r>
      <w:r w:rsidRPr="00383667">
        <w:rPr>
          <w:rFonts w:cs="Huawei Sans"/>
        </w:rPr>
        <w:t>: 10.0.34.4</w:t>
      </w:r>
    </w:p>
    <w:p w14:paraId="22980ECB" w14:textId="6079362F" w:rsidR="00EF426E" w:rsidRPr="00383667" w:rsidRDefault="00EF426E" w:rsidP="00EF426E">
      <w:pPr>
        <w:pStyle w:val="2f3"/>
        <w:rPr>
          <w:rFonts w:cs="Huawei Sans"/>
        </w:rPr>
      </w:pPr>
      <w:r w:rsidRPr="00383667">
        <w:rPr>
          <w:rFonts w:cs="Huawei Sans"/>
        </w:rPr>
        <w:t xml:space="preserve"> Relay IP Out-Interface</w:t>
      </w:r>
      <w:r w:rsidR="00E500B4">
        <w:rPr>
          <w:rFonts w:cs="Huawei Sans"/>
        </w:rPr>
        <w:tab/>
      </w:r>
      <w:r w:rsidRPr="00383667">
        <w:rPr>
          <w:rFonts w:cs="Huawei Sans"/>
        </w:rPr>
        <w:t>: GigabitEthernet0/0/2</w:t>
      </w:r>
    </w:p>
    <w:p w14:paraId="3E7C3E97" w14:textId="74F99497"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E500B4">
        <w:rPr>
          <w:rFonts w:cs="Huawei Sans"/>
        </w:rPr>
        <w:tab/>
      </w:r>
      <w:r w:rsidR="00E500B4">
        <w:rPr>
          <w:rFonts w:cs="Huawei Sans"/>
        </w:rPr>
        <w:tab/>
      </w:r>
      <w:r w:rsidR="00E500B4">
        <w:rPr>
          <w:rFonts w:cs="Huawei Sans"/>
        </w:rPr>
        <w:tab/>
      </w:r>
      <w:r w:rsidR="00E500B4">
        <w:rPr>
          <w:rFonts w:cs="Huawei Sans"/>
        </w:rPr>
        <w:tab/>
      </w:r>
      <w:r w:rsidR="00206C3E">
        <w:rPr>
          <w:rFonts w:cs="Huawei Sans"/>
        </w:rPr>
        <w:tab/>
      </w:r>
      <w:r w:rsidR="00E500B4">
        <w:rPr>
          <w:rFonts w:cs="Huawei Sans"/>
        </w:rPr>
        <w:tab/>
      </w:r>
      <w:r w:rsidRPr="00383667">
        <w:rPr>
          <w:rFonts w:cs="Huawei Sans"/>
        </w:rPr>
        <w:t>: 10.0.4.4</w:t>
      </w:r>
    </w:p>
    <w:p w14:paraId="3F79ED37" w14:textId="2BD06684"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E500B4">
        <w:rPr>
          <w:rFonts w:cs="Huawei Sans"/>
        </w:rPr>
        <w:tab/>
      </w:r>
      <w:r w:rsidR="00E500B4">
        <w:rPr>
          <w:rFonts w:cs="Huawei Sans"/>
        </w:rPr>
        <w:tab/>
      </w:r>
      <w:r w:rsidR="00E500B4">
        <w:rPr>
          <w:rFonts w:cs="Huawei Sans"/>
        </w:rPr>
        <w:tab/>
      </w:r>
      <w:r w:rsidR="00206C3E">
        <w:rPr>
          <w:rFonts w:cs="Huawei Sans"/>
        </w:rPr>
        <w:tab/>
      </w:r>
      <w:r w:rsidR="00E500B4">
        <w:rPr>
          <w:rFonts w:cs="Huawei Sans"/>
        </w:rPr>
        <w:tab/>
      </w:r>
      <w:r w:rsidR="00E500B4">
        <w:rPr>
          <w:rFonts w:cs="Huawei Sans"/>
        </w:rPr>
        <w:tab/>
      </w:r>
      <w:r w:rsidRPr="00383667">
        <w:rPr>
          <w:rFonts w:cs="Huawei Sans"/>
        </w:rPr>
        <w:t>: 0x0</w:t>
      </w:r>
    </w:p>
    <w:p w14:paraId="438E1FF6" w14:textId="77777777" w:rsidR="00EF426E" w:rsidRPr="00383667" w:rsidRDefault="00EF426E" w:rsidP="00EF426E">
      <w:pPr>
        <w:pStyle w:val="2f3"/>
        <w:rPr>
          <w:rFonts w:cs="Huawei Sans"/>
        </w:rPr>
      </w:pPr>
      <w:r w:rsidRPr="00383667">
        <w:rPr>
          <w:rFonts w:cs="Huawei Sans"/>
        </w:rPr>
        <w:t xml:space="preserve"> AS-path 200, origin </w:t>
      </w:r>
      <w:r w:rsidRPr="00497E5B">
        <w:rPr>
          <w:rFonts w:cs="Huawei Sans"/>
        </w:rPr>
        <w:t>igp</w:t>
      </w:r>
      <w:r w:rsidRPr="00383667">
        <w:rPr>
          <w:rFonts w:cs="Huawei Sans"/>
        </w:rPr>
        <w:t xml:space="preserve">, </w:t>
      </w:r>
      <w:r w:rsidRPr="00383667">
        <w:rPr>
          <w:rFonts w:cs="Huawei Sans"/>
          <w:color w:val="EC7061"/>
        </w:rPr>
        <w:t>MED 0,</w:t>
      </w:r>
      <w:r w:rsidRPr="00383667">
        <w:rPr>
          <w:rFonts w:cs="Huawei Sans"/>
        </w:rPr>
        <w:t xml:space="preserve">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w:t>
      </w:r>
      <w:r w:rsidRPr="00383667">
        <w:rPr>
          <w:rFonts w:cs="Huawei Sans"/>
          <w:color w:val="EC7061"/>
        </w:rPr>
        <w:t>best</w:t>
      </w:r>
      <w:r w:rsidRPr="00383667">
        <w:rPr>
          <w:rFonts w:cs="Huawei Sans"/>
        </w:rPr>
        <w:t xml:space="preserve">, select, active, </w:t>
      </w:r>
      <w:r w:rsidRPr="00497E5B">
        <w:rPr>
          <w:rFonts w:cs="Huawei Sans"/>
        </w:rPr>
        <w:t>pre</w:t>
      </w:r>
      <w:r w:rsidRPr="00383667">
        <w:rPr>
          <w:rFonts w:cs="Huawei Sans"/>
        </w:rPr>
        <w:t xml:space="preserve"> 255, IGP cost 1</w:t>
      </w:r>
    </w:p>
    <w:p w14:paraId="3E6CF70F" w14:textId="77777777" w:rsidR="00EF426E" w:rsidRPr="00383667" w:rsidRDefault="00EF426E" w:rsidP="00EF426E">
      <w:pPr>
        <w:pStyle w:val="2f3"/>
        <w:rPr>
          <w:rFonts w:cs="Huawei Sans"/>
        </w:rPr>
      </w:pPr>
      <w:r w:rsidRPr="00383667">
        <w:rPr>
          <w:rFonts w:cs="Huawei Sans"/>
        </w:rPr>
        <w:t xml:space="preserve"> Not advertised to any peer yet</w:t>
      </w:r>
    </w:p>
    <w:p w14:paraId="754EDA5B" w14:textId="77777777" w:rsidR="00EF426E" w:rsidRPr="00383667" w:rsidRDefault="00EF426E" w:rsidP="00EF426E">
      <w:pPr>
        <w:pStyle w:val="2f3"/>
        <w:rPr>
          <w:rFonts w:cs="Huawei Sans"/>
        </w:rPr>
      </w:pPr>
    </w:p>
    <w:p w14:paraId="6D1BC214" w14:textId="77777777" w:rsidR="00EF426E" w:rsidRPr="00383667" w:rsidRDefault="00EF426E" w:rsidP="00EF426E">
      <w:pPr>
        <w:pStyle w:val="2f3"/>
        <w:rPr>
          <w:rFonts w:cs="Huawei Sans"/>
        </w:rPr>
      </w:pPr>
      <w:r w:rsidRPr="00383667">
        <w:rPr>
          <w:rFonts w:cs="Huawei Sans"/>
        </w:rPr>
        <w:t xml:space="preserve"> BGP routing table entry information of 172.16.3.0/24:</w:t>
      </w:r>
    </w:p>
    <w:p w14:paraId="5CF15E31" w14:textId="77777777" w:rsidR="00EF426E" w:rsidRPr="00383667" w:rsidRDefault="00EF426E" w:rsidP="00EF426E">
      <w:pPr>
        <w:pStyle w:val="2f3"/>
        <w:rPr>
          <w:rFonts w:cs="Huawei Sans"/>
          <w:color w:val="EC7061"/>
        </w:rPr>
      </w:pPr>
      <w:r w:rsidRPr="00383667">
        <w:rPr>
          <w:rFonts w:cs="Huawei Sans"/>
          <w:color w:val="EC7061"/>
        </w:rPr>
        <w:t xml:space="preserve"> From: 10.0.2.2 (10.0.2.2)</w:t>
      </w:r>
    </w:p>
    <w:p w14:paraId="32B7716B" w14:textId="1E684684" w:rsidR="00EF426E" w:rsidRPr="00383667" w:rsidRDefault="00EF426E" w:rsidP="00EF426E">
      <w:pPr>
        <w:pStyle w:val="2f3"/>
        <w:rPr>
          <w:rFonts w:cs="Huawei Sans"/>
        </w:rPr>
      </w:pPr>
      <w:r w:rsidRPr="00383667">
        <w:rPr>
          <w:rFonts w:cs="Huawei Sans"/>
        </w:rPr>
        <w:t xml:space="preserve"> Route Duration</w:t>
      </w:r>
      <w:r w:rsidR="00206C3E">
        <w:rPr>
          <w:rFonts w:cs="Huawei Sans"/>
        </w:rPr>
        <w:tab/>
      </w:r>
      <w:r w:rsidR="00206C3E">
        <w:rPr>
          <w:rFonts w:cs="Huawei Sans"/>
        </w:rPr>
        <w:tab/>
      </w:r>
      <w:r w:rsidR="00206C3E">
        <w:rPr>
          <w:rFonts w:cs="Huawei Sans"/>
        </w:rPr>
        <w:tab/>
      </w:r>
      <w:r w:rsidR="00206C3E">
        <w:rPr>
          <w:rFonts w:cs="Huawei Sans"/>
        </w:rPr>
        <w:tab/>
      </w:r>
      <w:r w:rsidR="00206C3E">
        <w:rPr>
          <w:rFonts w:cs="Huawei Sans"/>
        </w:rPr>
        <w:tab/>
      </w:r>
      <w:r w:rsidR="00206C3E">
        <w:rPr>
          <w:rFonts w:cs="Huawei Sans"/>
        </w:rPr>
        <w:tab/>
      </w:r>
      <w:r w:rsidR="00206C3E">
        <w:rPr>
          <w:rFonts w:cs="Huawei Sans"/>
        </w:rPr>
        <w:tab/>
      </w:r>
      <w:r w:rsidRPr="00383667">
        <w:rPr>
          <w:rFonts w:cs="Huawei Sans"/>
        </w:rPr>
        <w:t xml:space="preserve">: 00h03m00s  </w:t>
      </w:r>
    </w:p>
    <w:p w14:paraId="4286D3C3" w14:textId="35BC0CCD"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206C3E">
        <w:rPr>
          <w:rFonts w:cs="Huawei Sans"/>
        </w:rPr>
        <w:tab/>
      </w:r>
      <w:r w:rsidR="00206C3E">
        <w:rPr>
          <w:rFonts w:cs="Huawei Sans"/>
        </w:rPr>
        <w:tab/>
      </w:r>
      <w:r w:rsidR="00206C3E">
        <w:rPr>
          <w:rFonts w:cs="Huawei Sans"/>
        </w:rPr>
        <w:tab/>
      </w:r>
      <w:r w:rsidR="00206C3E">
        <w:rPr>
          <w:rFonts w:cs="Huawei Sans"/>
        </w:rPr>
        <w:tab/>
      </w:r>
      <w:r w:rsidR="00206C3E">
        <w:rPr>
          <w:rFonts w:cs="Huawei Sans"/>
        </w:rPr>
        <w:tab/>
      </w:r>
      <w:r w:rsidRPr="00383667">
        <w:rPr>
          <w:rFonts w:cs="Huawei Sans"/>
        </w:rPr>
        <w:t>: 10.0.23.2</w:t>
      </w:r>
    </w:p>
    <w:p w14:paraId="4976BB07" w14:textId="289A0D71" w:rsidR="00EF426E" w:rsidRPr="00383667" w:rsidRDefault="00EF426E" w:rsidP="00EF426E">
      <w:pPr>
        <w:pStyle w:val="2f3"/>
        <w:rPr>
          <w:rFonts w:cs="Huawei Sans"/>
        </w:rPr>
      </w:pPr>
      <w:r w:rsidRPr="00383667">
        <w:rPr>
          <w:rFonts w:cs="Huawei Sans"/>
        </w:rPr>
        <w:t xml:space="preserve"> Relay IP Out-Interface</w:t>
      </w:r>
      <w:r w:rsidR="00206C3E">
        <w:rPr>
          <w:rFonts w:cs="Huawei Sans"/>
        </w:rPr>
        <w:tab/>
      </w:r>
      <w:r w:rsidRPr="00383667">
        <w:rPr>
          <w:rFonts w:cs="Huawei Sans"/>
        </w:rPr>
        <w:t>: GigabitEthernet0/0/3</w:t>
      </w:r>
    </w:p>
    <w:p w14:paraId="6AF1D78D" w14:textId="2EB1F100"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206C3E">
        <w:rPr>
          <w:rFonts w:cs="Huawei Sans"/>
        </w:rPr>
        <w:tab/>
      </w:r>
      <w:r w:rsidR="00206C3E">
        <w:rPr>
          <w:rFonts w:cs="Huawei Sans"/>
        </w:rPr>
        <w:tab/>
      </w:r>
      <w:r w:rsidR="00206C3E">
        <w:rPr>
          <w:rFonts w:cs="Huawei Sans"/>
        </w:rPr>
        <w:tab/>
      </w:r>
      <w:r w:rsidR="00206C3E">
        <w:rPr>
          <w:rFonts w:cs="Huawei Sans"/>
        </w:rPr>
        <w:tab/>
      </w:r>
      <w:r w:rsidR="00206C3E">
        <w:rPr>
          <w:rFonts w:cs="Huawei Sans"/>
        </w:rPr>
        <w:tab/>
      </w:r>
      <w:r w:rsidR="00206C3E">
        <w:rPr>
          <w:rFonts w:cs="Huawei Sans"/>
        </w:rPr>
        <w:tab/>
      </w:r>
      <w:r w:rsidRPr="00383667">
        <w:rPr>
          <w:rFonts w:cs="Huawei Sans"/>
        </w:rPr>
        <w:t>: 10.0.2.2</w:t>
      </w:r>
    </w:p>
    <w:p w14:paraId="5AE73E86" w14:textId="79555277"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206C3E">
        <w:rPr>
          <w:rFonts w:cs="Huawei Sans"/>
        </w:rPr>
        <w:tab/>
      </w:r>
      <w:r w:rsidR="00206C3E">
        <w:rPr>
          <w:rFonts w:cs="Huawei Sans"/>
        </w:rPr>
        <w:tab/>
      </w:r>
      <w:r w:rsidR="00206C3E">
        <w:rPr>
          <w:rFonts w:cs="Huawei Sans"/>
        </w:rPr>
        <w:tab/>
      </w:r>
      <w:r w:rsidR="00206C3E">
        <w:rPr>
          <w:rFonts w:cs="Huawei Sans"/>
        </w:rPr>
        <w:tab/>
      </w:r>
      <w:r w:rsidR="00206C3E">
        <w:rPr>
          <w:rFonts w:cs="Huawei Sans"/>
        </w:rPr>
        <w:tab/>
      </w:r>
      <w:r w:rsidR="00206C3E">
        <w:rPr>
          <w:rFonts w:cs="Huawei Sans"/>
        </w:rPr>
        <w:tab/>
      </w:r>
      <w:r w:rsidRPr="00383667">
        <w:rPr>
          <w:rFonts w:cs="Huawei Sans"/>
        </w:rPr>
        <w:t>: 0x0</w:t>
      </w:r>
    </w:p>
    <w:p w14:paraId="74566FB8" w14:textId="77777777" w:rsidR="00EF426E" w:rsidRPr="00383667" w:rsidRDefault="00EF426E" w:rsidP="00EF426E">
      <w:pPr>
        <w:pStyle w:val="2f3"/>
        <w:rPr>
          <w:rFonts w:cs="Huawei Sans"/>
          <w:color w:val="EC7061"/>
        </w:rPr>
      </w:pPr>
      <w:r w:rsidRPr="00383667">
        <w:rPr>
          <w:rFonts w:cs="Huawei Sans"/>
        </w:rPr>
        <w:t xml:space="preserve"> AS-path 100, origin </w:t>
      </w:r>
      <w:r w:rsidRPr="00497E5B">
        <w:rPr>
          <w:rFonts w:cs="Huawei Sans"/>
        </w:rPr>
        <w:t>igp</w:t>
      </w:r>
      <w:r w:rsidRPr="00383667">
        <w:rPr>
          <w:rFonts w:cs="Huawei Sans"/>
        </w:rPr>
        <w:t xml:space="preserve">, </w:t>
      </w:r>
      <w:r w:rsidRPr="00383667">
        <w:rPr>
          <w:rFonts w:cs="Huawei Sans"/>
          <w:color w:val="EC7061"/>
        </w:rPr>
        <w:t>MED 200</w:t>
      </w:r>
      <w:r w:rsidRPr="00383667">
        <w:rPr>
          <w:rFonts w:cs="Huawei Sans"/>
        </w:rPr>
        <w:t xml:space="preserve">,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w:t>
      </w:r>
      <w:r w:rsidRPr="00497E5B">
        <w:rPr>
          <w:rFonts w:cs="Huawei Sans"/>
        </w:rPr>
        <w:t>pre</w:t>
      </w:r>
      <w:r w:rsidRPr="00383667">
        <w:rPr>
          <w:rFonts w:cs="Huawei Sans"/>
        </w:rPr>
        <w:t xml:space="preserve"> 255, IGP cost 1, </w:t>
      </w:r>
      <w:r w:rsidRPr="00383667">
        <w:rPr>
          <w:rFonts w:cs="Huawei Sans"/>
          <w:color w:val="EC7061"/>
        </w:rPr>
        <w:t>not preferred for MED</w:t>
      </w:r>
    </w:p>
    <w:p w14:paraId="3308EC44" w14:textId="77777777" w:rsidR="00EF426E" w:rsidRPr="00383667" w:rsidRDefault="00EF426E" w:rsidP="00EF426E">
      <w:pPr>
        <w:pStyle w:val="2f3"/>
        <w:rPr>
          <w:rFonts w:cs="Huawei Sans"/>
        </w:rPr>
      </w:pPr>
      <w:r w:rsidRPr="00383667">
        <w:rPr>
          <w:rFonts w:cs="Huawei Sans"/>
        </w:rPr>
        <w:t xml:space="preserve"> Not advertised to any peer yet</w:t>
      </w:r>
    </w:p>
    <w:p w14:paraId="785CC172" w14:textId="77777777" w:rsidR="00EF426E" w:rsidRPr="00383667" w:rsidRDefault="00EF426E" w:rsidP="00EF426E">
      <w:pPr>
        <w:pStyle w:val="1e"/>
      </w:pPr>
      <w:r w:rsidRPr="00383667">
        <w:t>The MED value of the BGP route 172.16.3.0/24 advertised by R2 is 200, and that of the BGP route advertised by R4 is 0. In this case, R3 preferentially selects the BGP route with a smaller MED value. As a result, the BGP route advertised by R2 is not preferentially selected.</w:t>
      </w:r>
    </w:p>
    <w:p w14:paraId="6341EE98" w14:textId="77777777" w:rsidR="00EF426E" w:rsidRPr="00383667" w:rsidRDefault="00EF426E" w:rsidP="00604E8C">
      <w:pPr>
        <w:pStyle w:val="30"/>
        <w:ind w:left="1032" w:hanging="278"/>
        <w:outlineLvl w:val="9"/>
        <w:rPr>
          <w:rFonts w:cs="Huawei Sans"/>
        </w:rPr>
      </w:pPr>
      <w:r w:rsidRPr="00383667">
        <w:rPr>
          <w:rFonts w:cs="Huawei Sans"/>
        </w:rPr>
        <w:t>Change the PrefVal attribute.</w:t>
      </w:r>
    </w:p>
    <w:p w14:paraId="736B2644" w14:textId="77777777" w:rsidR="00EF426E" w:rsidRPr="00383667" w:rsidRDefault="00EF426E" w:rsidP="00EF426E">
      <w:pPr>
        <w:pStyle w:val="1e"/>
      </w:pPr>
      <w:r w:rsidRPr="00383667">
        <w:t>On R3, configure a route-policy to change the PrefVal attribute of the BGP route 172.16.4.0/24 so that R3 preferentially selects the BGP route 172.16.4.0/24 advertised by R4.</w:t>
      </w:r>
    </w:p>
    <w:p w14:paraId="75F6B287" w14:textId="77777777" w:rsidR="00EF426E" w:rsidRPr="00383667" w:rsidRDefault="00EF426E" w:rsidP="00EF426E">
      <w:pPr>
        <w:pStyle w:val="1e"/>
      </w:pPr>
      <w:r w:rsidRPr="00383667">
        <w:t># Create IP prefix list 1 to match the BGP route 172.16.4.0/24.</w:t>
      </w:r>
    </w:p>
    <w:p w14:paraId="142BE001" w14:textId="77777777" w:rsidR="00EF426E" w:rsidRPr="00383667" w:rsidRDefault="00EF426E" w:rsidP="00EF426E">
      <w:pPr>
        <w:pStyle w:val="2f3"/>
        <w:rPr>
          <w:rFonts w:cs="Huawei Sans"/>
        </w:rPr>
      </w:pPr>
      <w:r w:rsidRPr="00383667">
        <w:rPr>
          <w:rFonts w:cs="Huawei Sans"/>
        </w:rPr>
        <w:lastRenderedPageBreak/>
        <w:t>[R3]</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permit 172.16.4.0 24 greater-equal 24 less-equal 24</w:t>
      </w:r>
    </w:p>
    <w:p w14:paraId="324DF9DD" w14:textId="77777777" w:rsidR="00EF426E" w:rsidRPr="00383667" w:rsidRDefault="00EF426E" w:rsidP="00EF426E">
      <w:pPr>
        <w:pStyle w:val="1e"/>
      </w:pPr>
      <w:r w:rsidRPr="00383667">
        <w:t xml:space="preserve"># Create a route-policy named </w:t>
      </w:r>
      <w:r w:rsidRPr="00383667">
        <w:rPr>
          <w:b/>
          <w:bCs/>
        </w:rPr>
        <w:t>hcip</w:t>
      </w:r>
      <w:r w:rsidRPr="00383667">
        <w:t xml:space="preserve">, create node 10, configure an if-match clause with IP prefix list 1 specified, and configure </w:t>
      </w:r>
      <w:r w:rsidRPr="00497E5B">
        <w:t>an apply</w:t>
      </w:r>
      <w:r w:rsidRPr="00383667">
        <w:t xml:space="preserve"> clause to modify the PrefVal attribute of the matched route.</w:t>
      </w:r>
    </w:p>
    <w:p w14:paraId="74776986" w14:textId="77777777" w:rsidR="00EF426E" w:rsidRPr="00383667" w:rsidRDefault="00EF426E" w:rsidP="00EF426E">
      <w:pPr>
        <w:pStyle w:val="2f3"/>
        <w:rPr>
          <w:rFonts w:cs="Huawei Sans"/>
        </w:rPr>
      </w:pPr>
      <w:r w:rsidRPr="00383667">
        <w:rPr>
          <w:rFonts w:cs="Huawei Sans"/>
        </w:rPr>
        <w:t xml:space="preserve">[R3]route-policy </w:t>
      </w:r>
      <w:r w:rsidRPr="00497E5B">
        <w:rPr>
          <w:rFonts w:cs="Huawei Sans"/>
        </w:rPr>
        <w:t>hcip</w:t>
      </w:r>
      <w:r w:rsidRPr="00383667">
        <w:rPr>
          <w:rFonts w:cs="Huawei Sans"/>
        </w:rPr>
        <w:t xml:space="preserve"> permit node 10</w:t>
      </w:r>
    </w:p>
    <w:p w14:paraId="24183C82" w14:textId="77777777" w:rsidR="00EF426E" w:rsidRPr="00383667" w:rsidRDefault="00EF426E" w:rsidP="00EF426E">
      <w:pPr>
        <w:pStyle w:val="2f3"/>
        <w:rPr>
          <w:rFonts w:cs="Huawei Sans"/>
        </w:rPr>
      </w:pPr>
      <w:r w:rsidRPr="00383667">
        <w:rPr>
          <w:rFonts w:cs="Huawei Sans"/>
        </w:rPr>
        <w:t xml:space="preserve">[R3-route-policy] if-match </w:t>
      </w:r>
      <w:r w:rsidRPr="00497E5B">
        <w:rPr>
          <w:rFonts w:cs="Huawei Sans"/>
        </w:rPr>
        <w:t>ip-prefix</w:t>
      </w:r>
      <w:r w:rsidRPr="00383667">
        <w:rPr>
          <w:rFonts w:cs="Huawei Sans"/>
        </w:rPr>
        <w:t xml:space="preserve"> 1</w:t>
      </w:r>
    </w:p>
    <w:p w14:paraId="50D60065" w14:textId="77777777" w:rsidR="00EF426E" w:rsidRPr="00383667" w:rsidRDefault="00EF426E" w:rsidP="00EF426E">
      <w:pPr>
        <w:pStyle w:val="2f3"/>
        <w:rPr>
          <w:rFonts w:cs="Huawei Sans"/>
        </w:rPr>
      </w:pPr>
      <w:r w:rsidRPr="00383667">
        <w:rPr>
          <w:rFonts w:cs="Huawei Sans"/>
        </w:rPr>
        <w:t>[R3-route-policy] apply preferred-value 300</w:t>
      </w:r>
    </w:p>
    <w:p w14:paraId="3CDA133C" w14:textId="77777777" w:rsidR="00EF426E" w:rsidRPr="00383667" w:rsidRDefault="00EF426E" w:rsidP="00EF426E">
      <w:pPr>
        <w:pStyle w:val="2f3"/>
        <w:rPr>
          <w:rFonts w:cs="Huawei Sans"/>
        </w:rPr>
      </w:pPr>
      <w:r w:rsidRPr="00383667">
        <w:rPr>
          <w:rFonts w:cs="Huawei Sans"/>
        </w:rPr>
        <w:t>[R3-route-policy] quit</w:t>
      </w:r>
    </w:p>
    <w:p w14:paraId="1520B7E5" w14:textId="77777777" w:rsidR="00EF426E" w:rsidRPr="00383667" w:rsidRDefault="00EF426E" w:rsidP="00EF426E">
      <w:pPr>
        <w:pStyle w:val="2f3"/>
        <w:rPr>
          <w:rFonts w:cs="Huawei Sans"/>
        </w:rPr>
      </w:pPr>
      <w:r w:rsidRPr="00383667">
        <w:rPr>
          <w:rFonts w:cs="Huawei Sans"/>
        </w:rPr>
        <w:t>[R3]</w:t>
      </w:r>
      <w:r w:rsidRPr="00383667">
        <w:rPr>
          <w:rFonts w:cs="Huawei Sans"/>
          <w:color w:val="EC7061"/>
        </w:rPr>
        <w:t xml:space="preserve">route-policy </w:t>
      </w:r>
      <w:r w:rsidRPr="00497E5B">
        <w:rPr>
          <w:rFonts w:cs="Huawei Sans"/>
          <w:color w:val="EC7061"/>
        </w:rPr>
        <w:t>hcip</w:t>
      </w:r>
      <w:r w:rsidRPr="00383667">
        <w:rPr>
          <w:rFonts w:cs="Huawei Sans"/>
          <w:color w:val="EC7061"/>
        </w:rPr>
        <w:t xml:space="preserve"> permit node 20</w:t>
      </w:r>
    </w:p>
    <w:p w14:paraId="233B9087" w14:textId="77777777" w:rsidR="00EF426E" w:rsidRPr="00383667" w:rsidRDefault="00EF426E" w:rsidP="00EF426E">
      <w:pPr>
        <w:pStyle w:val="1e"/>
      </w:pPr>
      <w:r w:rsidRPr="00383667">
        <w:t>Create an empty node in the route-policy to ensure that no operation is performed on the other three BGP routes.</w:t>
      </w:r>
    </w:p>
    <w:p w14:paraId="70451A88" w14:textId="77777777" w:rsidR="00EF426E" w:rsidRPr="00383667" w:rsidRDefault="00EF426E" w:rsidP="00EF426E">
      <w:pPr>
        <w:pStyle w:val="1e"/>
      </w:pPr>
      <w:r w:rsidRPr="00383667">
        <w:t># Apply the route-policy to the BGP routes received from the BGP peer R4.</w:t>
      </w:r>
    </w:p>
    <w:p w14:paraId="2617CF90" w14:textId="77777777" w:rsidR="00EF426E" w:rsidRPr="00383667" w:rsidRDefault="00EF426E" w:rsidP="00EF426E">
      <w:pPr>
        <w:pStyle w:val="2f3"/>
        <w:rPr>
          <w:rFonts w:cs="Huawei Sans"/>
        </w:rPr>
      </w:pPr>
      <w:r w:rsidRPr="00383667">
        <w:rPr>
          <w:rFonts w:cs="Huawei Sans"/>
        </w:rPr>
        <w:t>[R3]bgp 64512</w:t>
      </w:r>
    </w:p>
    <w:p w14:paraId="7A82A066" w14:textId="77777777" w:rsidR="00EF426E" w:rsidRPr="00383667" w:rsidRDefault="00EF426E" w:rsidP="00EF426E">
      <w:pPr>
        <w:pStyle w:val="2f3"/>
        <w:rPr>
          <w:rFonts w:cs="Huawei Sans"/>
        </w:rPr>
      </w:pPr>
      <w:r w:rsidRPr="00383667">
        <w:rPr>
          <w:rFonts w:cs="Huawei Sans"/>
        </w:rPr>
        <w:t xml:space="preserve">[R3-bgp] peer 10.0.4.4 route-policy </w:t>
      </w:r>
      <w:r w:rsidRPr="00497E5B">
        <w:rPr>
          <w:rFonts w:cs="Huawei Sans"/>
        </w:rPr>
        <w:t>hcip</w:t>
      </w:r>
      <w:r w:rsidRPr="00383667">
        <w:rPr>
          <w:rFonts w:cs="Huawei Sans"/>
        </w:rPr>
        <w:t xml:space="preserve"> import</w:t>
      </w:r>
    </w:p>
    <w:p w14:paraId="27B7BC97" w14:textId="77777777" w:rsidR="00EF426E" w:rsidRPr="00383667" w:rsidRDefault="00EF426E" w:rsidP="00EF426E">
      <w:pPr>
        <w:pStyle w:val="1e"/>
      </w:pPr>
      <w:r w:rsidRPr="00383667">
        <w:t># Trigger an import soft reset on R3 to update the received BGP routes.</w:t>
      </w:r>
    </w:p>
    <w:p w14:paraId="4ECAB756" w14:textId="77777777" w:rsidR="00EF426E" w:rsidRPr="00383667" w:rsidRDefault="00EF426E" w:rsidP="00EF426E">
      <w:pPr>
        <w:pStyle w:val="2f3"/>
        <w:rPr>
          <w:rFonts w:cs="Huawei Sans"/>
        </w:rPr>
      </w:pPr>
      <w:r w:rsidRPr="00383667">
        <w:rPr>
          <w:rFonts w:cs="Huawei Sans"/>
        </w:rPr>
        <w:t>&lt;R3&gt;refresh bgp all import</w:t>
      </w:r>
    </w:p>
    <w:p w14:paraId="544F1437" w14:textId="77777777" w:rsidR="00EF426E" w:rsidRPr="00383667" w:rsidRDefault="00EF426E" w:rsidP="00EF426E">
      <w:pPr>
        <w:pStyle w:val="1e"/>
      </w:pPr>
      <w:r w:rsidRPr="00383667">
        <w:t># Check detailed information about the BGP routes 172.16.4.0/24 on R3.</w:t>
      </w:r>
    </w:p>
    <w:p w14:paraId="78C75E84" w14:textId="77777777" w:rsidR="00EF426E" w:rsidRPr="00383667" w:rsidRDefault="00EF426E" w:rsidP="00EF426E">
      <w:pPr>
        <w:pStyle w:val="2f3"/>
        <w:rPr>
          <w:rFonts w:cs="Huawei Sans"/>
        </w:rPr>
      </w:pPr>
      <w:r w:rsidRPr="00383667">
        <w:rPr>
          <w:rFonts w:cs="Huawei Sans"/>
        </w:rPr>
        <w:t>&lt;R3&gt;display bgp routing-table 172.16.4.0 24</w:t>
      </w:r>
    </w:p>
    <w:p w14:paraId="1381D44F" w14:textId="77777777" w:rsidR="00EF426E" w:rsidRPr="00383667" w:rsidRDefault="00EF426E" w:rsidP="00EF426E">
      <w:pPr>
        <w:pStyle w:val="2f3"/>
        <w:rPr>
          <w:rFonts w:cs="Huawei Sans"/>
        </w:rPr>
      </w:pPr>
    </w:p>
    <w:p w14:paraId="76BA92F8" w14:textId="39125976" w:rsidR="00EF426E" w:rsidRPr="00383667" w:rsidRDefault="00EF426E" w:rsidP="00EF426E">
      <w:pPr>
        <w:pStyle w:val="2f3"/>
        <w:rPr>
          <w:rFonts w:cs="Huawei Sans"/>
        </w:rPr>
      </w:pPr>
      <w:r w:rsidRPr="00383667">
        <w:rPr>
          <w:rFonts w:cs="Huawei Sans"/>
        </w:rPr>
        <w:t xml:space="preserve"> BGP local router ID</w:t>
      </w:r>
      <w:r w:rsidR="00291C16">
        <w:rPr>
          <w:rFonts w:cs="Huawei Sans"/>
        </w:rPr>
        <w:tab/>
      </w:r>
      <w:r w:rsidR="00291C16">
        <w:rPr>
          <w:rFonts w:cs="Huawei Sans"/>
        </w:rPr>
        <w:tab/>
      </w:r>
      <w:r w:rsidR="00291C16">
        <w:rPr>
          <w:rFonts w:cs="Huawei Sans"/>
        </w:rPr>
        <w:tab/>
      </w:r>
      <w:r w:rsidR="00291C16">
        <w:rPr>
          <w:rFonts w:cs="Huawei Sans"/>
        </w:rPr>
        <w:tab/>
      </w:r>
      <w:r w:rsidRPr="00383667">
        <w:rPr>
          <w:rFonts w:cs="Huawei Sans"/>
        </w:rPr>
        <w:t>: 10.0.3.3</w:t>
      </w:r>
    </w:p>
    <w:p w14:paraId="6EA51DBD" w14:textId="04742F96" w:rsidR="00EF426E" w:rsidRPr="00383667" w:rsidRDefault="00EF426E" w:rsidP="00EF426E">
      <w:pPr>
        <w:pStyle w:val="2f3"/>
        <w:rPr>
          <w:rFonts w:cs="Huawei Sans"/>
        </w:rPr>
      </w:pPr>
      <w:r w:rsidRPr="00383667">
        <w:rPr>
          <w:rFonts w:cs="Huawei Sans"/>
        </w:rPr>
        <w:t xml:space="preserve"> Local AS number</w:t>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Pr="00383667">
        <w:rPr>
          <w:rFonts w:cs="Huawei Sans"/>
        </w:rPr>
        <w:t>: 64512</w:t>
      </w:r>
    </w:p>
    <w:p w14:paraId="4F72E05C" w14:textId="62CE85F2" w:rsidR="00EF426E" w:rsidRPr="00383667" w:rsidRDefault="00EF426E" w:rsidP="00EF426E">
      <w:pPr>
        <w:pStyle w:val="2f3"/>
        <w:rPr>
          <w:rFonts w:cs="Huawei Sans"/>
        </w:rPr>
      </w:pPr>
      <w:r w:rsidRPr="00383667">
        <w:rPr>
          <w:rFonts w:cs="Huawei Sans"/>
        </w:rPr>
        <w:t xml:space="preserve"> Paths</w:t>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Pr="00383667">
        <w:rPr>
          <w:rFonts w:cs="Huawei Sans"/>
        </w:rPr>
        <w:t xml:space="preserve">: </w:t>
      </w:r>
      <w:r w:rsidRPr="00383667">
        <w:rPr>
          <w:rFonts w:cs="Huawei Sans"/>
          <w:color w:val="EC7061"/>
        </w:rPr>
        <w:t>2 available, 1 best, 1 select</w:t>
      </w:r>
    </w:p>
    <w:p w14:paraId="0515F747" w14:textId="77777777" w:rsidR="00EF426E" w:rsidRPr="00383667" w:rsidRDefault="00EF426E" w:rsidP="00EF426E">
      <w:pPr>
        <w:pStyle w:val="2f3"/>
        <w:rPr>
          <w:rFonts w:cs="Huawei Sans"/>
        </w:rPr>
      </w:pPr>
      <w:r w:rsidRPr="00383667">
        <w:rPr>
          <w:rFonts w:cs="Huawei Sans"/>
        </w:rPr>
        <w:t xml:space="preserve"> BGP routing table entry information of 172.16.4.0/24:</w:t>
      </w:r>
    </w:p>
    <w:p w14:paraId="36BC07B4" w14:textId="0E2A6036" w:rsidR="00EF426E" w:rsidRPr="00383667" w:rsidRDefault="00EF426E" w:rsidP="00EF426E">
      <w:pPr>
        <w:pStyle w:val="2f3"/>
        <w:rPr>
          <w:rFonts w:cs="Huawei Sans"/>
          <w:color w:val="EC7061"/>
        </w:rPr>
      </w:pPr>
      <w:r w:rsidRPr="00383667">
        <w:rPr>
          <w:rFonts w:cs="Huawei Sans"/>
          <w:color w:val="EC7061"/>
        </w:rPr>
        <w:t xml:space="preserve"> From</w:t>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Pr="00383667">
        <w:rPr>
          <w:rFonts w:cs="Huawei Sans"/>
          <w:color w:val="EC7061"/>
        </w:rPr>
        <w:t>: 10.0.4.4 (10.0.4.4)</w:t>
      </w:r>
    </w:p>
    <w:p w14:paraId="668064F9" w14:textId="3CC8858D" w:rsidR="00EF426E" w:rsidRPr="00383667" w:rsidRDefault="00EF426E" w:rsidP="00EF426E">
      <w:pPr>
        <w:pStyle w:val="2f3"/>
        <w:rPr>
          <w:rFonts w:cs="Huawei Sans"/>
        </w:rPr>
      </w:pPr>
      <w:r w:rsidRPr="00383667">
        <w:rPr>
          <w:rFonts w:cs="Huawei Sans"/>
        </w:rPr>
        <w:t xml:space="preserve"> Route Duration</w:t>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Pr="00383667">
        <w:rPr>
          <w:rFonts w:cs="Huawei Sans"/>
        </w:rPr>
        <w:t xml:space="preserve">: 00h01m22s  </w:t>
      </w:r>
    </w:p>
    <w:p w14:paraId="66AE8377" w14:textId="685BD2B8"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Pr="00383667">
        <w:rPr>
          <w:rFonts w:cs="Huawei Sans"/>
        </w:rPr>
        <w:t>: 10.0.34.4</w:t>
      </w:r>
    </w:p>
    <w:p w14:paraId="4FF6525B" w14:textId="43FCD8EE" w:rsidR="00EF426E" w:rsidRPr="00383667" w:rsidRDefault="00EF426E" w:rsidP="00EF426E">
      <w:pPr>
        <w:pStyle w:val="2f3"/>
        <w:rPr>
          <w:rFonts w:cs="Huawei Sans"/>
        </w:rPr>
      </w:pPr>
      <w:r w:rsidRPr="00383667">
        <w:rPr>
          <w:rFonts w:cs="Huawei Sans"/>
        </w:rPr>
        <w:t xml:space="preserve"> Relay IP Out-Interface</w:t>
      </w:r>
      <w:r w:rsidR="00291C16">
        <w:rPr>
          <w:rFonts w:cs="Huawei Sans"/>
        </w:rPr>
        <w:tab/>
      </w:r>
      <w:r w:rsidRPr="00383667">
        <w:rPr>
          <w:rFonts w:cs="Huawei Sans"/>
        </w:rPr>
        <w:t>: GigabitEthernet0/0/2</w:t>
      </w:r>
    </w:p>
    <w:p w14:paraId="37C25D01" w14:textId="4684B9E6"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Pr="00383667">
        <w:rPr>
          <w:rFonts w:cs="Huawei Sans"/>
        </w:rPr>
        <w:t>: 10.0.4.4</w:t>
      </w:r>
    </w:p>
    <w:p w14:paraId="3676B114" w14:textId="6358FFA5"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00291C16">
        <w:rPr>
          <w:rFonts w:cs="Huawei Sans"/>
        </w:rPr>
        <w:tab/>
      </w:r>
      <w:r w:rsidRPr="00383667">
        <w:rPr>
          <w:rFonts w:cs="Huawei Sans"/>
        </w:rPr>
        <w:t>: 0x0</w:t>
      </w:r>
    </w:p>
    <w:p w14:paraId="02740B36" w14:textId="77777777" w:rsidR="00EF426E" w:rsidRPr="00383667" w:rsidRDefault="00EF426E" w:rsidP="00EF426E">
      <w:pPr>
        <w:pStyle w:val="2f3"/>
        <w:rPr>
          <w:rFonts w:cs="Huawei Sans"/>
        </w:rPr>
      </w:pPr>
      <w:r w:rsidRPr="00383667">
        <w:rPr>
          <w:rFonts w:cs="Huawei Sans"/>
        </w:rPr>
        <w:t xml:space="preserve"> AS-path 200,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color w:val="EC7061"/>
        </w:rPr>
        <w:t>pref-val</w:t>
      </w:r>
      <w:r w:rsidRPr="00383667">
        <w:rPr>
          <w:rFonts w:cs="Huawei Sans"/>
          <w:color w:val="EC7061"/>
        </w:rPr>
        <w:t xml:space="preserve"> 300</w:t>
      </w:r>
      <w:r w:rsidRPr="00383667">
        <w:rPr>
          <w:rFonts w:cs="Huawei Sans"/>
        </w:rPr>
        <w:t xml:space="preserve">, valid, internal, </w:t>
      </w:r>
      <w:r w:rsidRPr="00383667">
        <w:rPr>
          <w:rFonts w:cs="Huawei Sans"/>
          <w:color w:val="EC7061"/>
        </w:rPr>
        <w:t xml:space="preserve">best, </w:t>
      </w:r>
      <w:r w:rsidRPr="00383667">
        <w:rPr>
          <w:rFonts w:cs="Huawei Sans"/>
        </w:rPr>
        <w:t xml:space="preserve">select, active, </w:t>
      </w:r>
      <w:r w:rsidRPr="00497E5B">
        <w:rPr>
          <w:rFonts w:cs="Huawei Sans"/>
        </w:rPr>
        <w:t>pre</w:t>
      </w:r>
      <w:r w:rsidRPr="00383667">
        <w:rPr>
          <w:rFonts w:cs="Huawei Sans"/>
        </w:rPr>
        <w:t xml:space="preserve"> 255, IGP cost 1</w:t>
      </w:r>
    </w:p>
    <w:p w14:paraId="38DEB9E9" w14:textId="77777777" w:rsidR="00EF426E" w:rsidRPr="00383667" w:rsidRDefault="00EF426E" w:rsidP="00EF426E">
      <w:pPr>
        <w:pStyle w:val="2f3"/>
        <w:rPr>
          <w:rFonts w:cs="Huawei Sans"/>
        </w:rPr>
      </w:pPr>
      <w:r w:rsidRPr="00383667">
        <w:rPr>
          <w:rFonts w:cs="Huawei Sans"/>
        </w:rPr>
        <w:t xml:space="preserve"> Not advertised to any peer yet</w:t>
      </w:r>
    </w:p>
    <w:p w14:paraId="538EE854" w14:textId="77777777" w:rsidR="00EF426E" w:rsidRPr="00383667" w:rsidRDefault="00EF426E" w:rsidP="00EF426E">
      <w:pPr>
        <w:pStyle w:val="2f3"/>
        <w:rPr>
          <w:rFonts w:cs="Huawei Sans"/>
        </w:rPr>
      </w:pPr>
    </w:p>
    <w:p w14:paraId="2C73B057" w14:textId="77777777" w:rsidR="00EF426E" w:rsidRPr="00383667" w:rsidRDefault="00EF426E" w:rsidP="00EF426E">
      <w:pPr>
        <w:pStyle w:val="2f3"/>
        <w:rPr>
          <w:rFonts w:cs="Huawei Sans"/>
        </w:rPr>
      </w:pPr>
      <w:r w:rsidRPr="00383667">
        <w:rPr>
          <w:rFonts w:cs="Huawei Sans"/>
        </w:rPr>
        <w:t xml:space="preserve"> BGP routing table entry information of 172.16.4.0/24:</w:t>
      </w:r>
    </w:p>
    <w:p w14:paraId="6D40BA91" w14:textId="77777777" w:rsidR="00EF426E" w:rsidRPr="00383667" w:rsidRDefault="00EF426E" w:rsidP="00EF426E">
      <w:pPr>
        <w:pStyle w:val="2f3"/>
        <w:rPr>
          <w:rFonts w:cs="Huawei Sans"/>
          <w:color w:val="EC7061"/>
        </w:rPr>
      </w:pPr>
      <w:r w:rsidRPr="00383667">
        <w:rPr>
          <w:rFonts w:cs="Huawei Sans"/>
          <w:color w:val="EC7061"/>
        </w:rPr>
        <w:t xml:space="preserve"> From: 10.0.2.2 (10.0.2.2)</w:t>
      </w:r>
    </w:p>
    <w:p w14:paraId="67423905" w14:textId="0822439D" w:rsidR="00EF426E" w:rsidRPr="00383667" w:rsidRDefault="00EF426E" w:rsidP="00EF426E">
      <w:pPr>
        <w:pStyle w:val="2f3"/>
        <w:rPr>
          <w:rFonts w:cs="Huawei Sans"/>
        </w:rPr>
      </w:pPr>
      <w:r w:rsidRPr="00383667">
        <w:rPr>
          <w:rFonts w:cs="Huawei Sans"/>
        </w:rPr>
        <w:t xml:space="preserve"> Route Duration</w:t>
      </w:r>
      <w:r w:rsidR="00175497">
        <w:rPr>
          <w:rFonts w:cs="Huawei Sans"/>
        </w:rPr>
        <w:tab/>
      </w:r>
      <w:r w:rsidR="00175497">
        <w:rPr>
          <w:rFonts w:cs="Huawei Sans"/>
        </w:rPr>
        <w:tab/>
      </w:r>
      <w:r w:rsidR="00175497">
        <w:rPr>
          <w:rFonts w:cs="Huawei Sans"/>
        </w:rPr>
        <w:tab/>
      </w:r>
      <w:r w:rsidR="00175497">
        <w:rPr>
          <w:rFonts w:cs="Huawei Sans"/>
        </w:rPr>
        <w:tab/>
      </w:r>
      <w:r w:rsidR="00175497">
        <w:rPr>
          <w:rFonts w:cs="Huawei Sans"/>
        </w:rPr>
        <w:tab/>
      </w:r>
      <w:r w:rsidR="00175497">
        <w:rPr>
          <w:rFonts w:cs="Huawei Sans"/>
        </w:rPr>
        <w:tab/>
      </w:r>
      <w:r w:rsidR="00175497">
        <w:rPr>
          <w:rFonts w:cs="Huawei Sans"/>
        </w:rPr>
        <w:tab/>
      </w:r>
      <w:r w:rsidRPr="00383667">
        <w:rPr>
          <w:rFonts w:cs="Huawei Sans"/>
        </w:rPr>
        <w:t xml:space="preserve">: 00h00m04s  </w:t>
      </w:r>
    </w:p>
    <w:p w14:paraId="729267D4" w14:textId="4BFA92E6"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175497">
        <w:rPr>
          <w:rFonts w:cs="Huawei Sans"/>
        </w:rPr>
        <w:tab/>
      </w:r>
      <w:r w:rsidR="00175497">
        <w:rPr>
          <w:rFonts w:cs="Huawei Sans"/>
        </w:rPr>
        <w:tab/>
      </w:r>
      <w:r w:rsidR="00175497">
        <w:rPr>
          <w:rFonts w:cs="Huawei Sans"/>
        </w:rPr>
        <w:tab/>
      </w:r>
      <w:r w:rsidR="00175497">
        <w:rPr>
          <w:rFonts w:cs="Huawei Sans"/>
        </w:rPr>
        <w:tab/>
      </w:r>
      <w:r w:rsidR="00175497">
        <w:rPr>
          <w:rFonts w:cs="Huawei Sans"/>
        </w:rPr>
        <w:tab/>
      </w:r>
      <w:r w:rsidRPr="00383667">
        <w:rPr>
          <w:rFonts w:cs="Huawei Sans"/>
        </w:rPr>
        <w:t>: 10.0.23.2</w:t>
      </w:r>
    </w:p>
    <w:p w14:paraId="75A6293F" w14:textId="16E83692" w:rsidR="00EF426E" w:rsidRPr="00383667" w:rsidRDefault="00EF426E" w:rsidP="00EF426E">
      <w:pPr>
        <w:pStyle w:val="2f3"/>
        <w:rPr>
          <w:rFonts w:cs="Huawei Sans"/>
        </w:rPr>
      </w:pPr>
      <w:r w:rsidRPr="00383667">
        <w:rPr>
          <w:rFonts w:cs="Huawei Sans"/>
        </w:rPr>
        <w:t xml:space="preserve"> Relay IP Out-Interface</w:t>
      </w:r>
      <w:r w:rsidR="00175497">
        <w:rPr>
          <w:rFonts w:cs="Huawei Sans"/>
        </w:rPr>
        <w:tab/>
      </w:r>
      <w:r w:rsidRPr="00383667">
        <w:rPr>
          <w:rFonts w:cs="Huawei Sans"/>
        </w:rPr>
        <w:t>: GigabitEthernet0/0/3</w:t>
      </w:r>
    </w:p>
    <w:p w14:paraId="02895232" w14:textId="77446BCB"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175497">
        <w:rPr>
          <w:rFonts w:cs="Huawei Sans"/>
        </w:rPr>
        <w:tab/>
      </w:r>
      <w:r w:rsidR="00175497">
        <w:rPr>
          <w:rFonts w:cs="Huawei Sans"/>
        </w:rPr>
        <w:tab/>
      </w:r>
      <w:r w:rsidR="00175497">
        <w:rPr>
          <w:rFonts w:cs="Huawei Sans"/>
        </w:rPr>
        <w:tab/>
      </w:r>
      <w:r w:rsidR="00175497">
        <w:rPr>
          <w:rFonts w:cs="Huawei Sans"/>
        </w:rPr>
        <w:tab/>
      </w:r>
      <w:r w:rsidR="00175497">
        <w:rPr>
          <w:rFonts w:cs="Huawei Sans"/>
        </w:rPr>
        <w:tab/>
      </w:r>
      <w:r w:rsidR="00175497">
        <w:rPr>
          <w:rFonts w:cs="Huawei Sans"/>
        </w:rPr>
        <w:tab/>
      </w:r>
      <w:r w:rsidRPr="00383667">
        <w:rPr>
          <w:rFonts w:cs="Huawei Sans"/>
        </w:rPr>
        <w:t>: 10.0.2.2</w:t>
      </w:r>
    </w:p>
    <w:p w14:paraId="692308D3" w14:textId="090C556A"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175497">
        <w:rPr>
          <w:rFonts w:cs="Huawei Sans"/>
        </w:rPr>
        <w:tab/>
      </w:r>
      <w:r w:rsidR="00175497">
        <w:rPr>
          <w:rFonts w:cs="Huawei Sans"/>
        </w:rPr>
        <w:tab/>
      </w:r>
      <w:r w:rsidR="00175497">
        <w:rPr>
          <w:rFonts w:cs="Huawei Sans"/>
        </w:rPr>
        <w:tab/>
      </w:r>
      <w:r w:rsidR="00175497">
        <w:rPr>
          <w:rFonts w:cs="Huawei Sans"/>
        </w:rPr>
        <w:tab/>
      </w:r>
      <w:r w:rsidR="00175497">
        <w:rPr>
          <w:rFonts w:cs="Huawei Sans"/>
        </w:rPr>
        <w:tab/>
      </w:r>
      <w:r w:rsidR="00175497">
        <w:rPr>
          <w:rFonts w:cs="Huawei Sans"/>
        </w:rPr>
        <w:tab/>
      </w:r>
      <w:r w:rsidRPr="00383667">
        <w:rPr>
          <w:rFonts w:cs="Huawei Sans"/>
        </w:rPr>
        <w:t>: 0x0</w:t>
      </w:r>
    </w:p>
    <w:p w14:paraId="00167D7F" w14:textId="77777777" w:rsidR="00EF426E" w:rsidRPr="00383667" w:rsidRDefault="00EF426E" w:rsidP="00EF426E">
      <w:pPr>
        <w:pStyle w:val="2f3"/>
        <w:rPr>
          <w:rFonts w:cs="Huawei Sans"/>
        </w:rPr>
      </w:pPr>
      <w:r w:rsidRPr="00383667">
        <w:rPr>
          <w:rFonts w:cs="Huawei Sans"/>
        </w:rPr>
        <w:t xml:space="preserve"> AS-path 100,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color w:val="EC7061"/>
        </w:rPr>
        <w:t>pref-val</w:t>
      </w:r>
      <w:r w:rsidRPr="00383667">
        <w:rPr>
          <w:rFonts w:cs="Huawei Sans"/>
          <w:color w:val="EC7061"/>
        </w:rPr>
        <w:t xml:space="preserve"> 0</w:t>
      </w:r>
      <w:r w:rsidRPr="00383667">
        <w:rPr>
          <w:rFonts w:cs="Huawei Sans"/>
        </w:rPr>
        <w:t>, valid, internal, pre255, IGP cost 1,</w:t>
      </w:r>
      <w:r w:rsidRPr="00383667">
        <w:rPr>
          <w:rFonts w:cs="Huawei Sans"/>
          <w:color w:val="EC7061"/>
        </w:rPr>
        <w:t xml:space="preserve"> not preferred for PreVal</w:t>
      </w:r>
    </w:p>
    <w:p w14:paraId="79D91865" w14:textId="77777777" w:rsidR="00EF426E" w:rsidRPr="00383667" w:rsidRDefault="00EF426E" w:rsidP="00EF426E">
      <w:pPr>
        <w:pStyle w:val="2f3"/>
        <w:rPr>
          <w:rFonts w:cs="Huawei Sans"/>
        </w:rPr>
      </w:pPr>
      <w:r w:rsidRPr="00383667">
        <w:rPr>
          <w:rFonts w:cs="Huawei Sans"/>
        </w:rPr>
        <w:t xml:space="preserve"> Not advertised to any peer yet</w:t>
      </w:r>
    </w:p>
    <w:p w14:paraId="1889E1CB" w14:textId="77777777" w:rsidR="00EF426E" w:rsidRPr="00383667" w:rsidRDefault="00EF426E" w:rsidP="00EF426E">
      <w:pPr>
        <w:pStyle w:val="1e"/>
      </w:pPr>
      <w:r w:rsidRPr="00383667">
        <w:t>The PrefVal value of the BGP route 172.16.3.0/24 advertised by R4 is 300, and that of the route advertised by R2 is 0. In this case, R3 preferentially selects the BGP route with a larger PrefVal value. As a result, R3 preferentially selects the BGP route advertised by R4.</w:t>
      </w:r>
    </w:p>
    <w:p w14:paraId="4DE391F3" w14:textId="77777777" w:rsidR="00EF426E" w:rsidRPr="00383667" w:rsidRDefault="00EF426E" w:rsidP="00EF426E">
      <w:pPr>
        <w:pStyle w:val="1e"/>
      </w:pPr>
      <w:r w:rsidRPr="00383667">
        <w:lastRenderedPageBreak/>
        <w:t># Check the BGP routing table on R3.</w:t>
      </w:r>
    </w:p>
    <w:p w14:paraId="2E62EEB8" w14:textId="77777777" w:rsidR="00EF426E" w:rsidRPr="00383667" w:rsidRDefault="00EF426E" w:rsidP="00EF426E">
      <w:pPr>
        <w:pStyle w:val="2f3"/>
        <w:rPr>
          <w:rFonts w:cs="Huawei Sans"/>
        </w:rPr>
      </w:pPr>
      <w:r w:rsidRPr="00383667">
        <w:rPr>
          <w:rFonts w:cs="Huawei Sans"/>
        </w:rPr>
        <w:t>&lt;R3&gt;display</w:t>
      </w:r>
      <w:r w:rsidRPr="00383667">
        <w:rPr>
          <w:rFonts w:cs="Huawei Sans"/>
        </w:rPr>
        <w:tab/>
        <w:t>bgp</w:t>
      </w:r>
      <w:r w:rsidRPr="00383667">
        <w:rPr>
          <w:rFonts w:cs="Huawei Sans"/>
        </w:rPr>
        <w:tab/>
        <w:t>routing-table</w:t>
      </w:r>
    </w:p>
    <w:p w14:paraId="246CE1B6" w14:textId="77777777" w:rsidR="00EF426E" w:rsidRPr="00383667" w:rsidRDefault="00EF426E" w:rsidP="00EF426E">
      <w:pPr>
        <w:pStyle w:val="2f3"/>
        <w:rPr>
          <w:rFonts w:cs="Huawei Sans"/>
        </w:rPr>
      </w:pPr>
    </w:p>
    <w:p w14:paraId="230ED352" w14:textId="77777777" w:rsidR="00227531" w:rsidRDefault="00EF426E" w:rsidP="00EF426E">
      <w:pPr>
        <w:pStyle w:val="2f3"/>
        <w:rPr>
          <w:rFonts w:cs="Huawei Sans"/>
        </w:rPr>
      </w:pPr>
      <w:r w:rsidRPr="00383667">
        <w:rPr>
          <w:rFonts w:cs="Huawei Sans"/>
        </w:rPr>
        <w:tab/>
        <w:t>BGP</w:t>
      </w:r>
      <w:r w:rsidRPr="00383667">
        <w:rPr>
          <w:rFonts w:cs="Huawei Sans"/>
        </w:rPr>
        <w:tab/>
        <w:t>Local</w:t>
      </w:r>
      <w:r w:rsidRPr="00383667">
        <w:rPr>
          <w:rFonts w:cs="Huawei Sans"/>
        </w:rPr>
        <w:tab/>
        <w:t>router</w:t>
      </w:r>
      <w:r w:rsidRPr="00383667">
        <w:rPr>
          <w:rFonts w:cs="Huawei Sans"/>
        </w:rPr>
        <w:tab/>
        <w:t>ID</w:t>
      </w:r>
      <w:r w:rsidRPr="00383667">
        <w:rPr>
          <w:rFonts w:cs="Huawei Sans"/>
        </w:rPr>
        <w:tab/>
        <w:t>is</w:t>
      </w:r>
      <w:r w:rsidRPr="00383667">
        <w:rPr>
          <w:rFonts w:cs="Huawei Sans"/>
        </w:rPr>
        <w:tab/>
        <w:t>10.0.3.3</w:t>
      </w:r>
    </w:p>
    <w:p w14:paraId="44AB5AB3" w14:textId="7C0D3DF5" w:rsidR="00EF426E" w:rsidRPr="00383667" w:rsidRDefault="00EF426E" w:rsidP="00EF426E">
      <w:pPr>
        <w:pStyle w:val="2f3"/>
        <w:rPr>
          <w:rFonts w:cs="Huawei Sans"/>
        </w:rPr>
      </w:pPr>
      <w:r w:rsidRPr="00383667">
        <w:rPr>
          <w:rFonts w:cs="Huawei Sans"/>
        </w:rPr>
        <w:tab/>
        <w:t>Status</w:t>
      </w:r>
      <w:r w:rsidRPr="00383667">
        <w:rPr>
          <w:rFonts w:cs="Huawei Sans"/>
        </w:rPr>
        <w:tab/>
        <w:t>codes:</w:t>
      </w:r>
      <w:r w:rsidRPr="00383667">
        <w:rPr>
          <w:rFonts w:cs="Huawei Sans"/>
        </w:rPr>
        <w:tab/>
        <w:t>*</w:t>
      </w:r>
      <w:r w:rsidRPr="00383667">
        <w:rPr>
          <w:rFonts w:cs="Huawei Sans"/>
        </w:rPr>
        <w:tab/>
        <w:t>-</w:t>
      </w:r>
      <w:r w:rsidRPr="00383667">
        <w:rPr>
          <w:rFonts w:cs="Huawei Sans"/>
        </w:rPr>
        <w:tab/>
        <w:t>valid,</w:t>
      </w:r>
      <w:r w:rsidRPr="00383667">
        <w:rPr>
          <w:rFonts w:cs="Huawei Sans"/>
        </w:rPr>
        <w:tab/>
        <w:t>&gt;</w:t>
      </w:r>
      <w:r w:rsidRPr="00383667">
        <w:rPr>
          <w:rFonts w:cs="Huawei Sans"/>
        </w:rPr>
        <w:tab/>
        <w:t>-</w:t>
      </w:r>
      <w:r w:rsidRPr="00383667">
        <w:rPr>
          <w:rFonts w:cs="Huawei Sans"/>
        </w:rPr>
        <w:tab/>
        <w:t>best,</w:t>
      </w:r>
      <w:r w:rsidRPr="00383667">
        <w:rPr>
          <w:rFonts w:cs="Huawei Sans"/>
        </w:rPr>
        <w:tab/>
        <w:t>d</w:t>
      </w:r>
      <w:r w:rsidRPr="00383667">
        <w:rPr>
          <w:rFonts w:cs="Huawei Sans"/>
        </w:rPr>
        <w:tab/>
        <w:t>-</w:t>
      </w:r>
      <w:r w:rsidRPr="00383667">
        <w:rPr>
          <w:rFonts w:cs="Huawei Sans"/>
        </w:rPr>
        <w:tab/>
        <w:t>damped,</w:t>
      </w:r>
    </w:p>
    <w:p w14:paraId="7CC34E61"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h</w:t>
      </w:r>
      <w:r w:rsidRPr="00383667">
        <w:rPr>
          <w:rFonts w:cs="Huawei Sans"/>
        </w:rPr>
        <w:tab/>
        <w:t>-</w:t>
      </w:r>
      <w:r w:rsidRPr="00383667">
        <w:rPr>
          <w:rFonts w:cs="Huawei Sans"/>
        </w:rPr>
        <w:tab/>
        <w:t>history,</w:t>
      </w:r>
      <w:r w:rsidRPr="00383667">
        <w:rPr>
          <w:rFonts w:cs="Huawei Sans"/>
        </w:rPr>
        <w:tab/>
      </w:r>
      <w:r w:rsidRPr="00383667">
        <w:rPr>
          <w:rFonts w:cs="Huawei Sans"/>
        </w:rPr>
        <w:tab/>
        <w:t>i</w:t>
      </w:r>
      <w:r w:rsidRPr="00383667">
        <w:rPr>
          <w:rFonts w:cs="Huawei Sans"/>
        </w:rPr>
        <w:tab/>
        <w:t>-</w:t>
      </w:r>
      <w:r w:rsidRPr="00383667">
        <w:rPr>
          <w:rFonts w:cs="Huawei Sans"/>
        </w:rPr>
        <w:tab/>
        <w:t>internal,</w:t>
      </w:r>
      <w:r w:rsidRPr="00383667">
        <w:rPr>
          <w:rFonts w:cs="Huawei Sans"/>
        </w:rPr>
        <w:tab/>
        <w:t>s</w:t>
      </w:r>
      <w:r w:rsidRPr="00383667">
        <w:rPr>
          <w:rFonts w:cs="Huawei Sans"/>
        </w:rPr>
        <w:tab/>
        <w:t>-</w:t>
      </w:r>
      <w:r w:rsidRPr="00383667">
        <w:rPr>
          <w:rFonts w:cs="Huawei Sans"/>
        </w:rPr>
        <w:tab/>
        <w:t>suppressed,</w:t>
      </w:r>
      <w:r w:rsidRPr="00383667">
        <w:rPr>
          <w:rFonts w:cs="Huawei Sans"/>
        </w:rPr>
        <w:tab/>
        <w:t>S</w:t>
      </w:r>
      <w:r w:rsidRPr="00383667">
        <w:rPr>
          <w:rFonts w:cs="Huawei Sans"/>
        </w:rPr>
        <w:tab/>
        <w:t>-</w:t>
      </w:r>
      <w:r w:rsidRPr="00383667">
        <w:rPr>
          <w:rFonts w:cs="Huawei Sans"/>
        </w:rPr>
        <w:tab/>
        <w:t>Stale</w:t>
      </w:r>
    </w:p>
    <w:p w14:paraId="6BA2E728"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Origin</w:t>
      </w:r>
      <w:r w:rsidRPr="00383667">
        <w:rPr>
          <w:rFonts w:cs="Huawei Sans"/>
        </w:rPr>
        <w:tab/>
        <w:t>:</w:t>
      </w:r>
      <w:r w:rsidRPr="00383667">
        <w:rPr>
          <w:rFonts w:cs="Huawei Sans"/>
        </w:rPr>
        <w:tab/>
      </w:r>
      <w:r w:rsidRPr="00497E5B">
        <w:rPr>
          <w:rFonts w:cs="Huawei Sans"/>
        </w:rPr>
        <w:t>i</w:t>
      </w:r>
      <w:r w:rsidRPr="00383667">
        <w:rPr>
          <w:rFonts w:cs="Huawei Sans"/>
        </w:rPr>
        <w:tab/>
        <w:t>-</w:t>
      </w:r>
      <w:r w:rsidRPr="00383667">
        <w:rPr>
          <w:rFonts w:cs="Huawei Sans"/>
        </w:rPr>
        <w:tab/>
        <w:t>IGP,</w:t>
      </w:r>
      <w:r w:rsidRPr="00383667">
        <w:rPr>
          <w:rFonts w:cs="Huawei Sans"/>
        </w:rPr>
        <w:tab/>
        <w:t>e</w:t>
      </w:r>
      <w:r w:rsidRPr="00383667">
        <w:rPr>
          <w:rFonts w:cs="Huawei Sans"/>
        </w:rPr>
        <w:tab/>
        <w:t>-</w:t>
      </w:r>
      <w:r w:rsidRPr="00383667">
        <w:rPr>
          <w:rFonts w:cs="Huawei Sans"/>
        </w:rPr>
        <w:tab/>
        <w:t>EGP,</w:t>
      </w:r>
      <w:r w:rsidRPr="00383667">
        <w:rPr>
          <w:rFonts w:cs="Huawei Sans"/>
        </w:rPr>
        <w:tab/>
        <w:t>?</w:t>
      </w:r>
      <w:r w:rsidRPr="00383667">
        <w:rPr>
          <w:rFonts w:cs="Huawei Sans"/>
        </w:rPr>
        <w:tab/>
        <w:t>-</w:t>
      </w:r>
      <w:r w:rsidRPr="00383667">
        <w:rPr>
          <w:rFonts w:cs="Huawei Sans"/>
        </w:rPr>
        <w:tab/>
        <w:t>incomplete</w:t>
      </w:r>
    </w:p>
    <w:p w14:paraId="638AD68D" w14:textId="77777777" w:rsidR="00EF426E" w:rsidRPr="00383667" w:rsidRDefault="00EF426E" w:rsidP="00EF426E">
      <w:pPr>
        <w:pStyle w:val="2f3"/>
        <w:rPr>
          <w:rFonts w:cs="Huawei Sans"/>
        </w:rPr>
      </w:pPr>
    </w:p>
    <w:p w14:paraId="6055C426" w14:textId="77777777" w:rsidR="00EF426E" w:rsidRPr="00383667" w:rsidRDefault="00EF426E" w:rsidP="00EF426E">
      <w:pPr>
        <w:pStyle w:val="2f3"/>
        <w:rPr>
          <w:rFonts w:cs="Huawei Sans"/>
        </w:rPr>
      </w:pPr>
    </w:p>
    <w:p w14:paraId="5552D958" w14:textId="77777777" w:rsidR="00EF426E" w:rsidRPr="00383667" w:rsidRDefault="00EF426E" w:rsidP="00EF426E">
      <w:pPr>
        <w:pStyle w:val="2f3"/>
        <w:rPr>
          <w:rFonts w:cs="Huawei Sans"/>
        </w:rPr>
      </w:pPr>
      <w:r w:rsidRPr="00383667">
        <w:rPr>
          <w:rFonts w:cs="Huawei Sans"/>
        </w:rPr>
        <w:tab/>
        <w:t>Total</w:t>
      </w:r>
      <w:r w:rsidRPr="00383667">
        <w:rPr>
          <w:rFonts w:cs="Huawei Sans"/>
        </w:rPr>
        <w:tab/>
        <w:t>Number</w:t>
      </w:r>
      <w:r w:rsidRPr="00383667">
        <w:rPr>
          <w:rFonts w:cs="Huawei Sans"/>
        </w:rPr>
        <w:tab/>
        <w:t>of</w:t>
      </w:r>
      <w:r w:rsidRPr="00383667">
        <w:rPr>
          <w:rFonts w:cs="Huawei Sans"/>
        </w:rPr>
        <w:tab/>
        <w:t>Routes:</w:t>
      </w:r>
      <w:r w:rsidRPr="00383667">
        <w:rPr>
          <w:rFonts w:cs="Huawei Sans"/>
        </w:rPr>
        <w:tab/>
        <w:t>8</w:t>
      </w:r>
    </w:p>
    <w:p w14:paraId="6668E241" w14:textId="034EEEB1"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MED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LocPrf</w:t>
      </w:r>
      <w:r w:rsidRPr="00383667">
        <w:rPr>
          <w:rFonts w:cs="Huawei Sans"/>
        </w:rPr>
        <w:tab/>
      </w:r>
      <w:r w:rsidRPr="00383667">
        <w:rPr>
          <w:rFonts w:cs="Huawei Sans"/>
        </w:rPr>
        <w:tab/>
      </w:r>
      <w:r w:rsidRPr="00383667">
        <w:rPr>
          <w:rFonts w:cs="Huawei Sans"/>
        </w:rPr>
        <w:tab/>
        <w:t>PrefVal</w:t>
      </w:r>
      <w:r w:rsidRPr="00383667">
        <w:rPr>
          <w:rFonts w:cs="Huawei Sans"/>
        </w:rPr>
        <w:tab/>
      </w:r>
      <w:r w:rsidR="00175497">
        <w:rPr>
          <w:rFonts w:cs="Huawei Sans"/>
        </w:rPr>
        <w:tab/>
      </w:r>
      <w:r w:rsidR="00175497">
        <w:rPr>
          <w:rFonts w:cs="Huawei Sans"/>
        </w:rPr>
        <w:tab/>
      </w:r>
      <w:r w:rsidRPr="00383667">
        <w:rPr>
          <w:rFonts w:cs="Huawei Sans"/>
        </w:rPr>
        <w:t>Path/Ogn</w:t>
      </w:r>
    </w:p>
    <w:p w14:paraId="60BCB6EC" w14:textId="77777777" w:rsidR="00EF426E" w:rsidRPr="00383667" w:rsidRDefault="00EF426E" w:rsidP="00EF426E">
      <w:pPr>
        <w:pStyle w:val="2f3"/>
        <w:rPr>
          <w:rFonts w:cs="Huawei Sans"/>
        </w:rPr>
      </w:pPr>
    </w:p>
    <w:p w14:paraId="42C2575F" w14:textId="77777777" w:rsidR="00EF426E" w:rsidRPr="00383667" w:rsidRDefault="00EF426E" w:rsidP="00EF426E">
      <w:pPr>
        <w:pStyle w:val="2f3"/>
        <w:rPr>
          <w:rFonts w:cs="Huawei Sans"/>
          <w:color w:val="EC7061"/>
        </w:rPr>
      </w:pPr>
      <w:r w:rsidRPr="00383667">
        <w:rPr>
          <w:rFonts w:cs="Huawei Sans"/>
          <w:color w:val="EC7061"/>
        </w:rPr>
        <w:tab/>
        <w:t>*&gt;i</w:t>
      </w:r>
      <w:r w:rsidRPr="00383667">
        <w:rPr>
          <w:rFonts w:cs="Huawei Sans"/>
          <w:color w:val="EC7061"/>
        </w:rPr>
        <w:tab/>
      </w:r>
      <w:r w:rsidRPr="00383667">
        <w:rPr>
          <w:rFonts w:cs="Huawei Sans"/>
          <w:color w:val="EC7061"/>
        </w:rPr>
        <w:tab/>
        <w:t>172.16.1.0/24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10.0.4.4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200i</w:t>
      </w:r>
    </w:p>
    <w:p w14:paraId="349EB6F9"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t>300</w:t>
      </w:r>
      <w:r w:rsidRPr="00383667">
        <w:rPr>
          <w:rFonts w:cs="Huawei Sans"/>
        </w:rPr>
        <w:tab/>
        <w:t>400i</w:t>
      </w:r>
    </w:p>
    <w:p w14:paraId="47DE31AB" w14:textId="77777777" w:rsidR="00EF426E" w:rsidRPr="00383667" w:rsidRDefault="00EF426E" w:rsidP="00EF426E">
      <w:pPr>
        <w:pStyle w:val="2f3"/>
        <w:rPr>
          <w:rFonts w:cs="Huawei Sans"/>
          <w:color w:val="EC7061"/>
        </w:rPr>
      </w:pPr>
      <w:r w:rsidRPr="00383667">
        <w:rPr>
          <w:rFonts w:cs="Huawei Sans"/>
          <w:color w:val="EC7061"/>
        </w:rPr>
        <w:tab/>
        <w:t>*&gt;i</w:t>
      </w:r>
      <w:r w:rsidRPr="00383667">
        <w:rPr>
          <w:rFonts w:cs="Huawei Sans"/>
          <w:color w:val="EC7061"/>
        </w:rPr>
        <w:tab/>
      </w:r>
      <w:r w:rsidRPr="00383667">
        <w:rPr>
          <w:rFonts w:cs="Huawei Sans"/>
          <w:color w:val="EC7061"/>
        </w:rPr>
        <w:tab/>
        <w:t>172.16.2.0/24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10.0.4.4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200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200i</w:t>
      </w:r>
    </w:p>
    <w:p w14:paraId="32244457"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100i</w:t>
      </w:r>
    </w:p>
    <w:p w14:paraId="345E8191" w14:textId="77777777" w:rsidR="00EF426E" w:rsidRPr="00383667" w:rsidRDefault="00EF426E" w:rsidP="00EF426E">
      <w:pPr>
        <w:pStyle w:val="2f3"/>
        <w:rPr>
          <w:rFonts w:cs="Huawei Sans"/>
        </w:rPr>
      </w:pPr>
      <w:r w:rsidRPr="00383667">
        <w:rPr>
          <w:rFonts w:cs="Huawei Sans"/>
          <w:color w:val="EC7061"/>
        </w:rPr>
        <w:tab/>
        <w:t>*&gt;i</w:t>
      </w:r>
      <w:r w:rsidRPr="00383667">
        <w:rPr>
          <w:rFonts w:cs="Huawei Sans"/>
          <w:color w:val="EC7061"/>
        </w:rPr>
        <w:tab/>
      </w:r>
      <w:r w:rsidRPr="00383667">
        <w:rPr>
          <w:rFonts w:cs="Huawei Sans"/>
          <w:color w:val="EC7061"/>
        </w:rPr>
        <w:tab/>
        <w:t>172.16.3.0/24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10.0.4.4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200i</w:t>
      </w:r>
    </w:p>
    <w:p w14:paraId="289D67DA"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100i</w:t>
      </w:r>
    </w:p>
    <w:p w14:paraId="39A5D74F" w14:textId="77777777" w:rsidR="00EF426E" w:rsidRPr="00383667" w:rsidRDefault="00EF426E" w:rsidP="00EF426E">
      <w:pPr>
        <w:pStyle w:val="2f3"/>
        <w:rPr>
          <w:rFonts w:cs="Huawei Sans"/>
          <w:color w:val="EC7061"/>
        </w:rPr>
      </w:pPr>
      <w:r w:rsidRPr="00383667">
        <w:rPr>
          <w:rFonts w:cs="Huawei Sans"/>
          <w:color w:val="EC7061"/>
        </w:rPr>
        <w:tab/>
        <w:t>*&gt;i</w:t>
      </w:r>
      <w:r w:rsidRPr="00383667">
        <w:rPr>
          <w:rFonts w:cs="Huawei Sans"/>
          <w:color w:val="EC7061"/>
        </w:rPr>
        <w:tab/>
      </w:r>
      <w:r w:rsidRPr="00383667">
        <w:rPr>
          <w:rFonts w:cs="Huawei Sans"/>
          <w:color w:val="EC7061"/>
        </w:rPr>
        <w:tab/>
        <w:t>172.16.4.0/24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10.0.4.4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100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300</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200i</w:t>
      </w:r>
    </w:p>
    <w:p w14:paraId="2A41C59F"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100i</w:t>
      </w:r>
    </w:p>
    <w:p w14:paraId="38472906" w14:textId="77777777" w:rsidR="00EF426E" w:rsidRPr="00383667" w:rsidRDefault="00EF426E" w:rsidP="00EF426E">
      <w:pPr>
        <w:pStyle w:val="1e"/>
      </w:pPr>
      <w:r w:rsidRPr="00383667">
        <w:t>The command output show that all the routes advertised by R4 are preferentially selected.</w:t>
      </w:r>
    </w:p>
    <w:p w14:paraId="46AB4547" w14:textId="77777777" w:rsidR="00EF426E" w:rsidRPr="00383667" w:rsidRDefault="00EF426E" w:rsidP="00604E8C">
      <w:pPr>
        <w:pStyle w:val="30"/>
        <w:ind w:left="1032" w:hanging="278"/>
        <w:outlineLvl w:val="9"/>
        <w:rPr>
          <w:rFonts w:cs="Huawei Sans"/>
        </w:rPr>
      </w:pPr>
      <w:r w:rsidRPr="00383667">
        <w:rPr>
          <w:rFonts w:cs="Huawei Sans"/>
        </w:rPr>
        <w:t>(Optional) Verify that a locally originated BGP route takes precedence over a BGP route learned from a peer.</w:t>
      </w:r>
    </w:p>
    <w:p w14:paraId="338D8A36" w14:textId="77777777" w:rsidR="00EF426E" w:rsidRPr="00383667" w:rsidRDefault="00EF426E" w:rsidP="00EF426E">
      <w:pPr>
        <w:pStyle w:val="1e"/>
      </w:pPr>
      <w:r w:rsidRPr="00383667">
        <w:t>Create Loopback1 on R2 and configure R2 to advertise the Loopback1 route to the OSPF routing table. Then, configure R2 and R3 to advertise the Loopback1 route to their BGP routing tables. In this case, the BGP routing table of R3 will contain two BGP routes to Loopback1 on R2.</w:t>
      </w:r>
    </w:p>
    <w:p w14:paraId="7CEABC84" w14:textId="77777777" w:rsidR="00EF426E" w:rsidRPr="00383667" w:rsidRDefault="00EF426E" w:rsidP="00EF426E">
      <w:pPr>
        <w:pStyle w:val="1e"/>
      </w:pPr>
      <w:r w:rsidRPr="00383667">
        <w:t># Create Loopback1 on R2 and set its IP address to 10.2.2.2/32.</w:t>
      </w:r>
    </w:p>
    <w:p w14:paraId="544F18CD" w14:textId="77777777" w:rsidR="00EF426E" w:rsidRPr="00383667" w:rsidRDefault="00EF426E" w:rsidP="00EF426E">
      <w:pPr>
        <w:pStyle w:val="2f3"/>
        <w:rPr>
          <w:rFonts w:cs="Huawei Sans"/>
        </w:rPr>
      </w:pPr>
      <w:r w:rsidRPr="00383667">
        <w:rPr>
          <w:rFonts w:cs="Huawei Sans"/>
        </w:rPr>
        <w:t>[R2]interface LoopBack1</w:t>
      </w:r>
    </w:p>
    <w:p w14:paraId="79774C42" w14:textId="77777777" w:rsidR="00EF426E" w:rsidRPr="00383667" w:rsidRDefault="00EF426E" w:rsidP="00EF426E">
      <w:pPr>
        <w:pStyle w:val="2f3"/>
        <w:rPr>
          <w:rFonts w:cs="Huawei Sans"/>
        </w:rPr>
      </w:pPr>
      <w:r w:rsidRPr="00383667">
        <w:rPr>
          <w:rFonts w:cs="Huawei Sans"/>
        </w:rPr>
        <w:t xml:space="preserve">[R2-LoopBack1] </w:t>
      </w:r>
      <w:r w:rsidRPr="00497E5B">
        <w:rPr>
          <w:rFonts w:cs="Huawei Sans"/>
        </w:rPr>
        <w:t>ip</w:t>
      </w:r>
      <w:r w:rsidRPr="00383667">
        <w:rPr>
          <w:rFonts w:cs="Huawei Sans"/>
        </w:rPr>
        <w:t xml:space="preserve"> address 10.2.2.2 255.255.255.255</w:t>
      </w:r>
    </w:p>
    <w:p w14:paraId="70B56D5F" w14:textId="77777777" w:rsidR="00EF426E" w:rsidRPr="00383667" w:rsidRDefault="00EF426E" w:rsidP="00EF426E">
      <w:pPr>
        <w:pStyle w:val="2f3"/>
        <w:rPr>
          <w:rFonts w:cs="Huawei Sans"/>
        </w:rPr>
      </w:pPr>
      <w:r w:rsidRPr="00383667">
        <w:rPr>
          <w:rFonts w:cs="Huawei Sans"/>
        </w:rPr>
        <w:t>[R2-LoopBack1] quit</w:t>
      </w:r>
    </w:p>
    <w:p w14:paraId="3D405483" w14:textId="77777777" w:rsidR="00EF426E" w:rsidRPr="00383667" w:rsidRDefault="00EF426E" w:rsidP="00EF426E">
      <w:pPr>
        <w:pStyle w:val="1e"/>
      </w:pPr>
      <w:r w:rsidRPr="00383667">
        <w:t># Activate OSPF on Loopback1.</w:t>
      </w:r>
    </w:p>
    <w:p w14:paraId="67F6E98C" w14:textId="77777777" w:rsidR="00EF426E" w:rsidRPr="00383667" w:rsidRDefault="00EF426E" w:rsidP="00EF426E">
      <w:pPr>
        <w:pStyle w:val="2f3"/>
        <w:rPr>
          <w:rFonts w:cs="Huawei Sans"/>
        </w:rPr>
      </w:pPr>
      <w:r w:rsidRPr="00383667">
        <w:rPr>
          <w:rFonts w:cs="Huawei Sans"/>
        </w:rPr>
        <w:t>[R2]</w:t>
      </w:r>
      <w:r w:rsidRPr="00497E5B">
        <w:rPr>
          <w:rFonts w:cs="Huawei Sans"/>
        </w:rPr>
        <w:t>ospf</w:t>
      </w:r>
      <w:r w:rsidRPr="00383667">
        <w:rPr>
          <w:rFonts w:cs="Huawei Sans"/>
        </w:rPr>
        <w:t xml:space="preserve"> 1</w:t>
      </w:r>
    </w:p>
    <w:p w14:paraId="066A9666" w14:textId="77777777" w:rsidR="00EF426E" w:rsidRPr="00383667" w:rsidRDefault="00EF426E" w:rsidP="00EF426E">
      <w:pPr>
        <w:pStyle w:val="2f3"/>
        <w:rPr>
          <w:rFonts w:cs="Huawei Sans"/>
        </w:rPr>
      </w:pPr>
      <w:r w:rsidRPr="00383667">
        <w:rPr>
          <w:rFonts w:cs="Huawei Sans"/>
        </w:rPr>
        <w:t>[R2-ospf-1]area 0</w:t>
      </w:r>
    </w:p>
    <w:p w14:paraId="4218882B" w14:textId="77777777" w:rsidR="00EF426E" w:rsidRPr="00383667" w:rsidRDefault="00EF426E" w:rsidP="00EF426E">
      <w:pPr>
        <w:pStyle w:val="2f3"/>
        <w:rPr>
          <w:rFonts w:cs="Huawei Sans"/>
        </w:rPr>
      </w:pPr>
      <w:r w:rsidRPr="00383667">
        <w:rPr>
          <w:rFonts w:cs="Huawei Sans"/>
        </w:rPr>
        <w:t>[R2-ospf-1-area-0.0.0.0] network 10.2.2.2 0.0.0.0</w:t>
      </w:r>
    </w:p>
    <w:p w14:paraId="422CAD8A" w14:textId="77777777" w:rsidR="00EF426E" w:rsidRPr="00383667" w:rsidRDefault="00EF426E" w:rsidP="00EF426E">
      <w:pPr>
        <w:pStyle w:val="2f3"/>
        <w:rPr>
          <w:rFonts w:cs="Huawei Sans"/>
        </w:rPr>
      </w:pPr>
      <w:r w:rsidRPr="00383667">
        <w:rPr>
          <w:rFonts w:cs="Huawei Sans"/>
        </w:rPr>
        <w:t>[R2-ospf-1-area-0.0.0.0] quit</w:t>
      </w:r>
    </w:p>
    <w:p w14:paraId="470A71C1" w14:textId="77777777" w:rsidR="00EF426E" w:rsidRPr="00383667" w:rsidRDefault="00EF426E" w:rsidP="00EF426E">
      <w:pPr>
        <w:pStyle w:val="2f3"/>
        <w:rPr>
          <w:rFonts w:cs="Huawei Sans"/>
        </w:rPr>
      </w:pPr>
      <w:r w:rsidRPr="00383667">
        <w:rPr>
          <w:rFonts w:cs="Huawei Sans"/>
        </w:rPr>
        <w:t>[R2-ospf-1] quit</w:t>
      </w:r>
    </w:p>
    <w:p w14:paraId="7AF62CE2" w14:textId="77777777" w:rsidR="00EF426E" w:rsidRPr="00383667" w:rsidRDefault="00EF426E" w:rsidP="00EF426E">
      <w:pPr>
        <w:pStyle w:val="1e"/>
      </w:pPr>
      <w:r w:rsidRPr="00383667">
        <w:t># Check the OSPF route 10.2.2.2/32 on R3.</w:t>
      </w:r>
    </w:p>
    <w:p w14:paraId="5124D5F5" w14:textId="77777777" w:rsidR="00EF426E" w:rsidRPr="00383667" w:rsidRDefault="00EF426E" w:rsidP="00EF426E">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routing 10.2.2.2</w:t>
      </w:r>
    </w:p>
    <w:p w14:paraId="0D30FB96" w14:textId="77777777" w:rsidR="00EF426E" w:rsidRPr="00383667" w:rsidRDefault="00EF426E" w:rsidP="00EF426E">
      <w:pPr>
        <w:pStyle w:val="2f3"/>
        <w:rPr>
          <w:rFonts w:cs="Huawei Sans"/>
        </w:rPr>
      </w:pPr>
    </w:p>
    <w:p w14:paraId="2B306C54" w14:textId="77777777" w:rsidR="00EF426E" w:rsidRPr="00383667" w:rsidRDefault="00EF426E" w:rsidP="00EF426E">
      <w:pPr>
        <w:pStyle w:val="2f3"/>
        <w:rPr>
          <w:rFonts w:cs="Huawei Sans"/>
        </w:rPr>
      </w:pPr>
      <w:r w:rsidRPr="00383667">
        <w:rPr>
          <w:rFonts w:cs="Huawei Sans"/>
        </w:rPr>
        <w:tab/>
        <w:t xml:space="preserve"> OSPF Process 1 with Router ID 10.0.3.3</w:t>
      </w:r>
    </w:p>
    <w:p w14:paraId="7BB8AD40" w14:textId="77777777" w:rsidR="00EF426E" w:rsidRPr="00383667" w:rsidRDefault="00EF426E" w:rsidP="00EF426E">
      <w:pPr>
        <w:pStyle w:val="2f3"/>
        <w:rPr>
          <w:rFonts w:cs="Huawei Sans"/>
        </w:rPr>
      </w:pPr>
    </w:p>
    <w:p w14:paraId="76DB6F2D" w14:textId="60560186" w:rsidR="00EF426E" w:rsidRPr="00383667" w:rsidRDefault="00EF426E" w:rsidP="00EF426E">
      <w:pPr>
        <w:pStyle w:val="2f3"/>
        <w:rPr>
          <w:rFonts w:cs="Huawei Sans"/>
        </w:rPr>
      </w:pPr>
      <w:r w:rsidRPr="00383667">
        <w:rPr>
          <w:rFonts w:cs="Huawei Sans"/>
          <w:color w:val="EC7061"/>
        </w:rPr>
        <w:t xml:space="preserve"> Destination</w:t>
      </w:r>
      <w:r w:rsidR="007D1988">
        <w:rPr>
          <w:rFonts w:cs="Huawei Sans"/>
        </w:rPr>
        <w:tab/>
      </w:r>
      <w:r w:rsidR="007D1988">
        <w:rPr>
          <w:rFonts w:cs="Huawei Sans"/>
        </w:rPr>
        <w:tab/>
      </w:r>
      <w:r w:rsidRPr="00383667">
        <w:rPr>
          <w:rFonts w:cs="Huawei Sans"/>
          <w:color w:val="EC7061"/>
        </w:rPr>
        <w:t xml:space="preserve">: 10.2.2.2/32 </w:t>
      </w:r>
      <w:r w:rsidRPr="00383667">
        <w:rPr>
          <w:rFonts w:cs="Huawei Sans"/>
        </w:rPr>
        <w:t xml:space="preserve">       </w:t>
      </w:r>
    </w:p>
    <w:p w14:paraId="5B450629" w14:textId="14A355EF" w:rsidR="00EF426E" w:rsidRPr="00383667" w:rsidRDefault="007D1988" w:rsidP="00EF426E">
      <w:pPr>
        <w:pStyle w:val="2f3"/>
        <w:rPr>
          <w:rFonts w:cs="Huawei Sans"/>
        </w:rPr>
      </w:pPr>
      <w:r>
        <w:rPr>
          <w:rFonts w:cs="Huawei Sans"/>
        </w:rPr>
        <w:tab/>
      </w:r>
      <w:r w:rsidR="00EF426E" w:rsidRPr="00383667">
        <w:rPr>
          <w:rFonts w:cs="Huawei Sans"/>
        </w:rPr>
        <w:t>AdverRouter</w:t>
      </w:r>
      <w:r>
        <w:rPr>
          <w:rFonts w:cs="Huawei Sans"/>
        </w:rPr>
        <w:tab/>
      </w:r>
      <w:r w:rsidR="00EF426E" w:rsidRPr="00383667">
        <w:rPr>
          <w:rFonts w:cs="Huawei Sans"/>
        </w:rPr>
        <w:t>:</w:t>
      </w:r>
      <w:r>
        <w:rPr>
          <w:rFonts w:cs="Huawei Sans"/>
        </w:rPr>
        <w:tab/>
      </w:r>
      <w:r w:rsidR="00EF426E"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Area</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0.0.0.0</w:t>
      </w:r>
    </w:p>
    <w:p w14:paraId="020A33A2" w14:textId="512528E0" w:rsidR="00EF426E" w:rsidRPr="00383667" w:rsidRDefault="007D1988" w:rsidP="00EF426E">
      <w:pPr>
        <w:pStyle w:val="2f3"/>
        <w:rPr>
          <w:rFonts w:cs="Huawei Sans"/>
        </w:rPr>
      </w:pPr>
      <w:r>
        <w:rPr>
          <w:rFonts w:cs="Huawei Sans"/>
        </w:rPr>
        <w:lastRenderedPageBreak/>
        <w:tab/>
      </w:r>
      <w:r w:rsidR="00EF426E" w:rsidRPr="00383667">
        <w:rPr>
          <w:rFonts w:cs="Huawei Sans"/>
        </w:rPr>
        <w:t>Cost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Stub</w:t>
      </w:r>
    </w:p>
    <w:p w14:paraId="5C6B6E12" w14:textId="72235949" w:rsidR="00EF426E" w:rsidRPr="00383667" w:rsidRDefault="007D1988" w:rsidP="00EF426E">
      <w:pPr>
        <w:pStyle w:val="2f3"/>
        <w:rPr>
          <w:rFonts w:cs="Huawei Sans"/>
        </w:rPr>
      </w:pPr>
      <w:r>
        <w:rPr>
          <w:rFonts w:cs="Huawei Sans"/>
        </w:rPr>
        <w:tab/>
      </w:r>
      <w:r w:rsidR="00EF426E" w:rsidRPr="00383667">
        <w:rPr>
          <w:rFonts w:cs="Huawei Sans"/>
        </w:rPr>
        <w:t>NextHop</w:t>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Interface</w:t>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GigabitEthernet0/0/3</w:t>
      </w:r>
    </w:p>
    <w:p w14:paraId="206A866E" w14:textId="7CD1B1A8" w:rsidR="00EF426E" w:rsidRPr="00383667" w:rsidRDefault="007D1988" w:rsidP="00EF426E">
      <w:pPr>
        <w:pStyle w:val="2f3"/>
        <w:rPr>
          <w:rFonts w:cs="Huawei Sans"/>
        </w:rPr>
      </w:pPr>
      <w:r>
        <w:rPr>
          <w:rFonts w:cs="Huawei Sans"/>
        </w:rPr>
        <w:tab/>
      </w:r>
      <w:r w:rsidR="00EF426E"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Medium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00h01m19s</w:t>
      </w:r>
    </w:p>
    <w:p w14:paraId="31B3E4EE" w14:textId="77777777" w:rsidR="00EF426E" w:rsidRPr="00383667" w:rsidRDefault="00EF426E" w:rsidP="00EF426E">
      <w:pPr>
        <w:pStyle w:val="1e"/>
      </w:pPr>
      <w:r w:rsidRPr="00383667">
        <w:t>R3 has learned the Loopback1 route from R2.</w:t>
      </w:r>
    </w:p>
    <w:p w14:paraId="209A76E1" w14:textId="77777777" w:rsidR="00EF426E" w:rsidRPr="00383667" w:rsidRDefault="00EF426E" w:rsidP="00EF426E">
      <w:pPr>
        <w:pStyle w:val="1e"/>
      </w:pPr>
      <w:r w:rsidRPr="00383667">
        <w:t># Configure R2 and R3 to advertise their Loopback1 routes to their BGP routing tables.</w:t>
      </w:r>
    </w:p>
    <w:p w14:paraId="60CF6310" w14:textId="77777777" w:rsidR="00EF426E" w:rsidRPr="00383667" w:rsidRDefault="00EF426E" w:rsidP="00EF426E">
      <w:pPr>
        <w:pStyle w:val="2f3"/>
        <w:rPr>
          <w:rFonts w:cs="Huawei Sans"/>
        </w:rPr>
      </w:pPr>
      <w:r w:rsidRPr="00383667">
        <w:rPr>
          <w:rFonts w:cs="Huawei Sans"/>
        </w:rPr>
        <w:t>[R2]bgp 64512</w:t>
      </w:r>
    </w:p>
    <w:p w14:paraId="0F18480A" w14:textId="77777777" w:rsidR="00EF426E" w:rsidRPr="00383667" w:rsidRDefault="00EF426E" w:rsidP="00EF426E">
      <w:pPr>
        <w:pStyle w:val="2f3"/>
        <w:rPr>
          <w:rFonts w:cs="Huawei Sans"/>
        </w:rPr>
      </w:pPr>
      <w:r w:rsidRPr="00383667">
        <w:rPr>
          <w:rFonts w:cs="Huawei Sans"/>
        </w:rPr>
        <w:t>[R2-bgp] network 10.2.2.2 32</w:t>
      </w:r>
    </w:p>
    <w:p w14:paraId="31905856" w14:textId="77777777" w:rsidR="00EF426E" w:rsidRPr="00383667" w:rsidRDefault="00EF426E" w:rsidP="00EF426E">
      <w:pPr>
        <w:pStyle w:val="2f3"/>
        <w:rPr>
          <w:rFonts w:cs="Huawei Sans"/>
        </w:rPr>
      </w:pPr>
    </w:p>
    <w:p w14:paraId="0999B7A2" w14:textId="77777777" w:rsidR="00EF426E" w:rsidRPr="00383667" w:rsidRDefault="00EF426E" w:rsidP="00EF426E">
      <w:pPr>
        <w:pStyle w:val="2f3"/>
        <w:rPr>
          <w:rFonts w:cs="Huawei Sans"/>
        </w:rPr>
      </w:pPr>
      <w:r w:rsidRPr="00383667">
        <w:rPr>
          <w:rFonts w:cs="Huawei Sans"/>
        </w:rPr>
        <w:t>[R3]bgp 64512</w:t>
      </w:r>
    </w:p>
    <w:p w14:paraId="692673E7" w14:textId="77777777" w:rsidR="00EF426E" w:rsidRPr="00383667" w:rsidRDefault="00EF426E" w:rsidP="00EF426E">
      <w:pPr>
        <w:pStyle w:val="2f3"/>
        <w:rPr>
          <w:rFonts w:cs="Huawei Sans"/>
        </w:rPr>
      </w:pPr>
      <w:r w:rsidRPr="00383667">
        <w:rPr>
          <w:rFonts w:cs="Huawei Sans"/>
        </w:rPr>
        <w:t>[R3-bgp] network 10.2.2.2 32</w:t>
      </w:r>
    </w:p>
    <w:p w14:paraId="4817D3E7" w14:textId="77777777" w:rsidR="00EF426E" w:rsidRPr="00383667" w:rsidRDefault="00EF426E" w:rsidP="00EF426E">
      <w:pPr>
        <w:pStyle w:val="1e"/>
      </w:pPr>
      <w:r w:rsidRPr="00383667">
        <w:t># Check detailed information about the BGP routes 10.2.2.2/32 on R3.</w:t>
      </w:r>
    </w:p>
    <w:p w14:paraId="55293264" w14:textId="77777777" w:rsidR="00EF426E" w:rsidRPr="00383667" w:rsidRDefault="00EF426E" w:rsidP="00EF426E">
      <w:pPr>
        <w:pStyle w:val="2f3"/>
        <w:rPr>
          <w:rFonts w:cs="Huawei Sans"/>
        </w:rPr>
      </w:pPr>
      <w:r w:rsidRPr="00383667">
        <w:rPr>
          <w:rFonts w:cs="Huawei Sans"/>
        </w:rPr>
        <w:t>&lt;R3&gt;display bgp routing-table 10.2.2.2 32</w:t>
      </w:r>
    </w:p>
    <w:p w14:paraId="287EFF45" w14:textId="77777777" w:rsidR="00EF426E" w:rsidRPr="00383667" w:rsidRDefault="00EF426E" w:rsidP="00EF426E">
      <w:pPr>
        <w:pStyle w:val="2f3"/>
        <w:rPr>
          <w:rFonts w:cs="Huawei Sans"/>
        </w:rPr>
      </w:pPr>
    </w:p>
    <w:p w14:paraId="2B13C4D9" w14:textId="058F7413" w:rsidR="00EF426E" w:rsidRPr="00383667" w:rsidRDefault="00EF426E" w:rsidP="00EF426E">
      <w:pPr>
        <w:pStyle w:val="2f3"/>
        <w:rPr>
          <w:rFonts w:cs="Huawei Sans"/>
        </w:rPr>
      </w:pPr>
      <w:r w:rsidRPr="00383667">
        <w:rPr>
          <w:rFonts w:cs="Huawei Sans"/>
        </w:rPr>
        <w:t xml:space="preserve"> BGP local router ID</w:t>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10.0.3.3</w:t>
      </w:r>
    </w:p>
    <w:p w14:paraId="307376F3" w14:textId="179F0928" w:rsidR="00EF426E" w:rsidRPr="00383667" w:rsidRDefault="00EF426E" w:rsidP="00EF426E">
      <w:pPr>
        <w:pStyle w:val="2f3"/>
        <w:rPr>
          <w:rFonts w:cs="Huawei Sans"/>
        </w:rPr>
      </w:pPr>
      <w:r w:rsidRPr="00383667">
        <w:rPr>
          <w:rFonts w:cs="Huawei Sans"/>
        </w:rPr>
        <w:t xml:space="preserve"> Local AS number</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64512</w:t>
      </w:r>
    </w:p>
    <w:p w14:paraId="58A71201" w14:textId="3046429D" w:rsidR="00EF426E" w:rsidRPr="00383667" w:rsidRDefault="00EF426E" w:rsidP="00EF426E">
      <w:pPr>
        <w:pStyle w:val="2f3"/>
        <w:rPr>
          <w:rFonts w:cs="Huawei Sans"/>
        </w:rPr>
      </w:pPr>
      <w:r w:rsidRPr="00383667">
        <w:rPr>
          <w:rFonts w:cs="Huawei Sans"/>
        </w:rPr>
        <w:t xml:space="preserve"> Paths</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2 available, 1 best, 1 select</w:t>
      </w:r>
    </w:p>
    <w:p w14:paraId="1C6AA661" w14:textId="77777777" w:rsidR="00EF426E" w:rsidRPr="00383667" w:rsidRDefault="00EF426E" w:rsidP="00EF426E">
      <w:pPr>
        <w:pStyle w:val="2f3"/>
        <w:rPr>
          <w:rFonts w:cs="Huawei Sans"/>
        </w:rPr>
      </w:pPr>
      <w:r w:rsidRPr="00383667">
        <w:rPr>
          <w:rFonts w:cs="Huawei Sans"/>
        </w:rPr>
        <w:t xml:space="preserve"> BGP routing table entry information of 10.2.2.2/32:</w:t>
      </w:r>
    </w:p>
    <w:p w14:paraId="427D8DF0" w14:textId="77777777" w:rsidR="00EF426E" w:rsidRPr="00383667" w:rsidRDefault="00EF426E" w:rsidP="00EF426E">
      <w:pPr>
        <w:pStyle w:val="2f3"/>
        <w:rPr>
          <w:rFonts w:cs="Huawei Sans"/>
        </w:rPr>
      </w:pPr>
      <w:r w:rsidRPr="00383667">
        <w:rPr>
          <w:rFonts w:cs="Huawei Sans"/>
        </w:rPr>
        <w:t xml:space="preserve"> Network route. </w:t>
      </w:r>
    </w:p>
    <w:p w14:paraId="65BAFA97" w14:textId="5375816B" w:rsidR="00EF426E" w:rsidRPr="00383667" w:rsidRDefault="00EF426E" w:rsidP="00EF426E">
      <w:pPr>
        <w:pStyle w:val="2f3"/>
        <w:rPr>
          <w:rFonts w:cs="Huawei Sans"/>
          <w:color w:val="EC7061"/>
        </w:rPr>
      </w:pPr>
      <w:r w:rsidRPr="00383667">
        <w:rPr>
          <w:rFonts w:cs="Huawei Sans"/>
          <w:color w:val="EC7061"/>
        </w:rPr>
        <w:t xml:space="preserve"> From</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color w:val="EC7061"/>
        </w:rPr>
        <w:t>: 0.0.0.0 (0.0.0.0)</w:t>
      </w:r>
    </w:p>
    <w:p w14:paraId="512C5ADB" w14:textId="02880B7F" w:rsidR="00EF426E" w:rsidRPr="00383667" w:rsidRDefault="00EF426E" w:rsidP="00EF426E">
      <w:pPr>
        <w:pStyle w:val="2f3"/>
        <w:rPr>
          <w:rFonts w:cs="Huawei Sans"/>
        </w:rPr>
      </w:pPr>
      <w:r w:rsidRPr="00383667">
        <w:rPr>
          <w:rFonts w:cs="Huawei Sans"/>
        </w:rPr>
        <w:t xml:space="preserve"> Route Duration</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xml:space="preserve">: 00h00m21s  </w:t>
      </w:r>
    </w:p>
    <w:p w14:paraId="2DA661E5" w14:textId="0EB5247B" w:rsidR="00EF426E" w:rsidRPr="00383667" w:rsidRDefault="00EF426E" w:rsidP="00EF426E">
      <w:pPr>
        <w:pStyle w:val="2f3"/>
        <w:rPr>
          <w:rFonts w:cs="Huawei Sans"/>
        </w:rPr>
      </w:pPr>
      <w:r w:rsidRPr="00383667">
        <w:rPr>
          <w:rFonts w:cs="Huawei Sans"/>
        </w:rPr>
        <w:t xml:space="preserve"> Direct Out-interface</w:t>
      </w:r>
      <w:r w:rsidR="007D1988">
        <w:rPr>
          <w:rFonts w:cs="Huawei Sans"/>
        </w:rPr>
        <w:tab/>
      </w:r>
      <w:r w:rsidR="007D1988">
        <w:rPr>
          <w:rFonts w:cs="Huawei Sans"/>
        </w:rPr>
        <w:tab/>
      </w:r>
      <w:r w:rsidR="007D1988">
        <w:rPr>
          <w:rFonts w:cs="Huawei Sans"/>
        </w:rPr>
        <w:tab/>
      </w:r>
      <w:r w:rsidRPr="00383667">
        <w:rPr>
          <w:rFonts w:cs="Huawei Sans"/>
        </w:rPr>
        <w:t>: GigabitEthernet0/0/3</w:t>
      </w:r>
    </w:p>
    <w:p w14:paraId="63065BF7" w14:textId="58EFA294"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10.0.23.2</w:t>
      </w:r>
    </w:p>
    <w:p w14:paraId="06030167" w14:textId="1404E0EC"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0x0</w:t>
      </w:r>
    </w:p>
    <w:p w14:paraId="3C598AC2"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1, </w:t>
      </w:r>
      <w:r w:rsidRPr="00497E5B">
        <w:rPr>
          <w:rFonts w:cs="Huawei Sans"/>
        </w:rPr>
        <w:t>pref-val</w:t>
      </w:r>
      <w:r w:rsidRPr="00383667">
        <w:rPr>
          <w:rFonts w:cs="Huawei Sans"/>
        </w:rPr>
        <w:t xml:space="preserve"> 0, valid, local, </w:t>
      </w:r>
      <w:r w:rsidRPr="00383667">
        <w:rPr>
          <w:rFonts w:cs="Huawei Sans"/>
          <w:color w:val="EC7061"/>
        </w:rPr>
        <w:t xml:space="preserve">best, </w:t>
      </w:r>
      <w:r w:rsidRPr="00383667">
        <w:rPr>
          <w:rFonts w:cs="Huawei Sans"/>
        </w:rPr>
        <w:t xml:space="preserve">select, </w:t>
      </w:r>
      <w:r w:rsidRPr="00497E5B">
        <w:rPr>
          <w:rFonts w:cs="Huawei Sans"/>
        </w:rPr>
        <w:t>pre</w:t>
      </w:r>
      <w:r w:rsidRPr="00383667">
        <w:rPr>
          <w:rFonts w:cs="Huawei Sans"/>
        </w:rPr>
        <w:t xml:space="preserve"> 10</w:t>
      </w:r>
    </w:p>
    <w:p w14:paraId="522D131C" w14:textId="77777777" w:rsidR="00EF426E" w:rsidRPr="00383667" w:rsidRDefault="00EF426E" w:rsidP="00EF426E">
      <w:pPr>
        <w:pStyle w:val="2f3"/>
        <w:rPr>
          <w:rFonts w:cs="Huawei Sans"/>
        </w:rPr>
      </w:pPr>
      <w:r w:rsidRPr="00383667">
        <w:rPr>
          <w:rFonts w:cs="Huawei Sans"/>
        </w:rPr>
        <w:t xml:space="preserve"> Advertised to such 2 peers:</w:t>
      </w:r>
    </w:p>
    <w:p w14:paraId="264302D3" w14:textId="77777777" w:rsidR="00EF426E" w:rsidRPr="00383667" w:rsidRDefault="00EF426E" w:rsidP="00EF426E">
      <w:pPr>
        <w:pStyle w:val="2f3"/>
        <w:rPr>
          <w:rFonts w:cs="Huawei Sans"/>
        </w:rPr>
      </w:pPr>
      <w:r w:rsidRPr="00383667">
        <w:rPr>
          <w:rFonts w:cs="Huawei Sans"/>
        </w:rPr>
        <w:t xml:space="preserve">    10.0.2.2</w:t>
      </w:r>
    </w:p>
    <w:p w14:paraId="73D01079" w14:textId="77777777" w:rsidR="00EF426E" w:rsidRPr="00383667" w:rsidRDefault="00EF426E" w:rsidP="00EF426E">
      <w:pPr>
        <w:pStyle w:val="2f3"/>
        <w:rPr>
          <w:rFonts w:cs="Huawei Sans"/>
        </w:rPr>
      </w:pPr>
      <w:r w:rsidRPr="00383667">
        <w:rPr>
          <w:rFonts w:cs="Huawei Sans"/>
        </w:rPr>
        <w:t xml:space="preserve">    10.0.4.4</w:t>
      </w:r>
    </w:p>
    <w:p w14:paraId="1014D82A" w14:textId="77777777" w:rsidR="00EF426E" w:rsidRPr="00383667" w:rsidRDefault="00EF426E" w:rsidP="00EF426E">
      <w:pPr>
        <w:pStyle w:val="2f3"/>
        <w:rPr>
          <w:rFonts w:cs="Huawei Sans"/>
        </w:rPr>
      </w:pPr>
      <w:r w:rsidRPr="00383667">
        <w:rPr>
          <w:rFonts w:cs="Huawei Sans"/>
        </w:rPr>
        <w:t xml:space="preserve"> BGP routing table entry information of 10.2.2.2/32:</w:t>
      </w:r>
    </w:p>
    <w:p w14:paraId="0AB56D72" w14:textId="337F0F91" w:rsidR="00EF426E" w:rsidRPr="00383667" w:rsidRDefault="00EF426E" w:rsidP="00EF426E">
      <w:pPr>
        <w:pStyle w:val="2f3"/>
        <w:rPr>
          <w:rFonts w:cs="Huawei Sans"/>
        </w:rPr>
      </w:pPr>
      <w:r w:rsidRPr="00383667">
        <w:rPr>
          <w:rFonts w:cs="Huawei Sans"/>
        </w:rPr>
        <w:t xml:space="preserve"> From</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10.0.2.2 (10.0.2.2)</w:t>
      </w:r>
    </w:p>
    <w:p w14:paraId="6D346C01" w14:textId="75EEE12F" w:rsidR="00EF426E" w:rsidRPr="00383667" w:rsidRDefault="00EF426E" w:rsidP="00EF426E">
      <w:pPr>
        <w:pStyle w:val="2f3"/>
        <w:rPr>
          <w:rFonts w:cs="Huawei Sans"/>
        </w:rPr>
      </w:pPr>
      <w:r w:rsidRPr="00383667">
        <w:rPr>
          <w:rFonts w:cs="Huawei Sans"/>
        </w:rPr>
        <w:t xml:space="preserve"> Route Duration</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xml:space="preserve">: 00h00m50s  </w:t>
      </w:r>
    </w:p>
    <w:p w14:paraId="0F20480B" w14:textId="037BF258"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10.0.23.2</w:t>
      </w:r>
    </w:p>
    <w:p w14:paraId="64789434" w14:textId="598918BF" w:rsidR="00EF426E" w:rsidRPr="00383667" w:rsidRDefault="00EF426E" w:rsidP="00EF426E">
      <w:pPr>
        <w:pStyle w:val="2f3"/>
        <w:rPr>
          <w:rFonts w:cs="Huawei Sans"/>
        </w:rPr>
      </w:pPr>
      <w:r w:rsidRPr="00383667">
        <w:rPr>
          <w:rFonts w:cs="Huawei Sans"/>
        </w:rPr>
        <w:t xml:space="preserve"> Relay IP Out-Interface</w:t>
      </w:r>
      <w:r w:rsidR="007D1988">
        <w:rPr>
          <w:rFonts w:cs="Huawei Sans"/>
        </w:rPr>
        <w:tab/>
      </w:r>
      <w:r w:rsidRPr="00383667">
        <w:rPr>
          <w:rFonts w:cs="Huawei Sans"/>
        </w:rPr>
        <w:t>:</w:t>
      </w:r>
      <w:r w:rsidR="007D1988">
        <w:rPr>
          <w:rFonts w:cs="Huawei Sans"/>
        </w:rPr>
        <w:t xml:space="preserve"> </w:t>
      </w:r>
      <w:r w:rsidRPr="00383667">
        <w:rPr>
          <w:rFonts w:cs="Huawei Sans"/>
        </w:rPr>
        <w:t>GigabitEthernet0/0/3</w:t>
      </w:r>
    </w:p>
    <w:p w14:paraId="00DA704D" w14:textId="7B874946"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10.0.2.2</w:t>
      </w:r>
    </w:p>
    <w:p w14:paraId="5712F28B" w14:textId="02463477"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007D1988">
        <w:rPr>
          <w:rFonts w:cs="Huawei Sans"/>
        </w:rPr>
        <w:tab/>
      </w:r>
      <w:r w:rsidRPr="00383667">
        <w:rPr>
          <w:rFonts w:cs="Huawei Sans"/>
        </w:rPr>
        <w:t>: 0x0</w:t>
      </w:r>
    </w:p>
    <w:p w14:paraId="0CEF9DA9"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w:t>
      </w:r>
      <w:r w:rsidRPr="00497E5B">
        <w:rPr>
          <w:rFonts w:cs="Huawei Sans"/>
        </w:rPr>
        <w:t>pre</w:t>
      </w:r>
      <w:r w:rsidRPr="00383667">
        <w:rPr>
          <w:rFonts w:cs="Huawei Sans"/>
        </w:rPr>
        <w:t xml:space="preserve"> 255, IGP cost 1,</w:t>
      </w:r>
      <w:r w:rsidRPr="00383667">
        <w:rPr>
          <w:rFonts w:cs="Huawei Sans"/>
          <w:color w:val="EC7061"/>
        </w:rPr>
        <w:t xml:space="preserve"> not preferred for route type</w:t>
      </w:r>
    </w:p>
    <w:p w14:paraId="5F800F32" w14:textId="77777777" w:rsidR="00EF426E" w:rsidRPr="00383667" w:rsidRDefault="00EF426E" w:rsidP="00EF426E">
      <w:pPr>
        <w:pStyle w:val="2f3"/>
        <w:rPr>
          <w:rFonts w:cs="Huawei Sans"/>
        </w:rPr>
      </w:pPr>
      <w:r w:rsidRPr="00383667">
        <w:rPr>
          <w:rFonts w:cs="Huawei Sans"/>
        </w:rPr>
        <w:t xml:space="preserve"> Not advertised to any peer yet</w:t>
      </w:r>
    </w:p>
    <w:p w14:paraId="4ED3D0D9" w14:textId="77777777" w:rsidR="00EF426E" w:rsidRPr="00383667" w:rsidRDefault="00EF426E" w:rsidP="00EF426E">
      <w:pPr>
        <w:pStyle w:val="1e"/>
      </w:pPr>
      <w:r w:rsidRPr="00383667">
        <w:t>R3 preferentially selects the locally advertised BGP route 10.2.2.2/32. The BGP route 10.2.2.2/32 advertised by R1 is not preferentially selected because its route type is not preferred. A locally originated route takes precedence over a route learned from a BGP peer.</w:t>
      </w:r>
    </w:p>
    <w:p w14:paraId="2B31F122" w14:textId="77777777" w:rsidR="00EF426E" w:rsidRPr="00383667" w:rsidRDefault="00EF426E" w:rsidP="00604E8C">
      <w:pPr>
        <w:pStyle w:val="30"/>
        <w:ind w:left="1032" w:hanging="278"/>
        <w:outlineLvl w:val="9"/>
        <w:rPr>
          <w:rFonts w:cs="Huawei Sans"/>
        </w:rPr>
      </w:pPr>
      <w:r w:rsidRPr="00383667">
        <w:rPr>
          <w:rFonts w:cs="Huawei Sans"/>
        </w:rPr>
        <w:t>(Optional) Change the Origin attribute.</w:t>
      </w:r>
    </w:p>
    <w:p w14:paraId="35FC6A70" w14:textId="77777777" w:rsidR="00EF426E" w:rsidRPr="00383667" w:rsidRDefault="00EF426E" w:rsidP="00EF426E">
      <w:pPr>
        <w:pStyle w:val="1e"/>
      </w:pPr>
      <w:r w:rsidRPr="00383667">
        <w:t>Create Loopback5 on R1 and R5, and configure the devices to advertise the Loopback5 routes to their BGP routing tables. Verify that the BGP route whose Origin attribute is IGP takes precedence over the BGP route whose Origin attribute is Incomplete.</w:t>
      </w:r>
    </w:p>
    <w:p w14:paraId="2B5A03A2" w14:textId="77777777" w:rsidR="00EF426E" w:rsidRPr="00383667" w:rsidRDefault="00EF426E" w:rsidP="00EF426E">
      <w:pPr>
        <w:pStyle w:val="1e"/>
      </w:pPr>
      <w:r w:rsidRPr="00383667">
        <w:t># Create Loopback5 on R1 and R5 and set its IP address to 172.16.5.1/24.</w:t>
      </w:r>
    </w:p>
    <w:p w14:paraId="374A3764" w14:textId="77777777" w:rsidR="00EF426E" w:rsidRPr="00383667" w:rsidRDefault="00EF426E" w:rsidP="00EF426E">
      <w:pPr>
        <w:pStyle w:val="2f3"/>
        <w:rPr>
          <w:rFonts w:cs="Huawei Sans"/>
        </w:rPr>
      </w:pPr>
      <w:r w:rsidRPr="00383667">
        <w:rPr>
          <w:rFonts w:cs="Huawei Sans"/>
        </w:rPr>
        <w:lastRenderedPageBreak/>
        <w:t>[R1]interface LoopBack 5</w:t>
      </w:r>
    </w:p>
    <w:p w14:paraId="353BD37E" w14:textId="77777777" w:rsidR="00EF426E" w:rsidRPr="00383667" w:rsidRDefault="00EF426E" w:rsidP="00EF426E">
      <w:pPr>
        <w:pStyle w:val="2f3"/>
        <w:rPr>
          <w:rFonts w:cs="Huawei Sans"/>
        </w:rPr>
      </w:pPr>
      <w:r w:rsidRPr="00383667">
        <w:rPr>
          <w:rFonts w:cs="Huawei Sans"/>
        </w:rPr>
        <w:t xml:space="preserve">[R1-LoopBack5] </w:t>
      </w:r>
      <w:r w:rsidRPr="00497E5B">
        <w:rPr>
          <w:rFonts w:cs="Huawei Sans"/>
        </w:rPr>
        <w:t>ip</w:t>
      </w:r>
      <w:r w:rsidRPr="00383667">
        <w:rPr>
          <w:rFonts w:cs="Huawei Sans"/>
        </w:rPr>
        <w:t xml:space="preserve"> address 172.16.5.1 24</w:t>
      </w:r>
    </w:p>
    <w:p w14:paraId="532D4C48" w14:textId="77777777" w:rsidR="00EF426E" w:rsidRPr="00383667" w:rsidRDefault="00EF426E" w:rsidP="00EF426E">
      <w:pPr>
        <w:pStyle w:val="2f3"/>
        <w:rPr>
          <w:rFonts w:cs="Huawei Sans"/>
        </w:rPr>
      </w:pPr>
      <w:r w:rsidRPr="00383667">
        <w:rPr>
          <w:rFonts w:cs="Huawei Sans"/>
        </w:rPr>
        <w:t>[R1-LoopBack5] quit</w:t>
      </w:r>
    </w:p>
    <w:p w14:paraId="0BD45940" w14:textId="77777777" w:rsidR="00EF426E" w:rsidRPr="00383667" w:rsidRDefault="00EF426E" w:rsidP="00EF426E">
      <w:pPr>
        <w:pStyle w:val="2f3"/>
        <w:rPr>
          <w:rFonts w:cs="Huawei Sans"/>
        </w:rPr>
      </w:pPr>
    </w:p>
    <w:p w14:paraId="6C709FB9" w14:textId="77777777" w:rsidR="00EF426E" w:rsidRPr="00383667" w:rsidRDefault="00EF426E" w:rsidP="00EF426E">
      <w:pPr>
        <w:pStyle w:val="2f3"/>
        <w:rPr>
          <w:rFonts w:cs="Huawei Sans"/>
        </w:rPr>
      </w:pPr>
      <w:r w:rsidRPr="00383667">
        <w:rPr>
          <w:rFonts w:cs="Huawei Sans"/>
        </w:rPr>
        <w:t>[R5]interface LoopBack 5</w:t>
      </w:r>
    </w:p>
    <w:p w14:paraId="37AC743E" w14:textId="77777777" w:rsidR="00EF426E" w:rsidRPr="00383667" w:rsidRDefault="00EF426E" w:rsidP="00EF426E">
      <w:pPr>
        <w:pStyle w:val="2f3"/>
        <w:rPr>
          <w:rFonts w:cs="Huawei Sans"/>
        </w:rPr>
      </w:pPr>
      <w:r w:rsidRPr="00383667">
        <w:rPr>
          <w:rFonts w:cs="Huawei Sans"/>
        </w:rPr>
        <w:t xml:space="preserve">[R5-LoopBack5] </w:t>
      </w:r>
      <w:r w:rsidRPr="00497E5B">
        <w:rPr>
          <w:rFonts w:cs="Huawei Sans"/>
        </w:rPr>
        <w:t>ip</w:t>
      </w:r>
      <w:r w:rsidRPr="00383667">
        <w:rPr>
          <w:rFonts w:cs="Huawei Sans"/>
        </w:rPr>
        <w:t xml:space="preserve"> address 172.16.5.1 24</w:t>
      </w:r>
    </w:p>
    <w:p w14:paraId="6DF4480F" w14:textId="77777777" w:rsidR="00EF426E" w:rsidRPr="00383667" w:rsidRDefault="00EF426E" w:rsidP="00EF426E">
      <w:pPr>
        <w:pStyle w:val="2f3"/>
        <w:rPr>
          <w:rFonts w:cs="Huawei Sans"/>
        </w:rPr>
      </w:pPr>
      <w:r w:rsidRPr="00383667">
        <w:rPr>
          <w:rFonts w:cs="Huawei Sans"/>
        </w:rPr>
        <w:t>[R5-LoopBack5] quit</w:t>
      </w:r>
    </w:p>
    <w:p w14:paraId="19575F7C" w14:textId="77777777" w:rsidR="00EF426E" w:rsidRPr="00383667" w:rsidRDefault="00EF426E" w:rsidP="00EF426E">
      <w:pPr>
        <w:pStyle w:val="1e"/>
      </w:pPr>
      <w:r w:rsidRPr="00383667">
        <w:t xml:space="preserve"># Configure R1 and R5 to advertise Loopback5 routes to their BGP routing tables using the </w:t>
      </w:r>
      <w:r w:rsidRPr="00383667">
        <w:rPr>
          <w:b/>
          <w:bCs/>
        </w:rPr>
        <w:t>network</w:t>
      </w:r>
      <w:r w:rsidRPr="00383667">
        <w:t xml:space="preserve"> command.</w:t>
      </w:r>
    </w:p>
    <w:p w14:paraId="47F6CC59" w14:textId="77777777" w:rsidR="00EF426E" w:rsidRPr="00383667" w:rsidRDefault="00EF426E" w:rsidP="00EF426E">
      <w:pPr>
        <w:pStyle w:val="2f3"/>
        <w:rPr>
          <w:rFonts w:cs="Huawei Sans"/>
        </w:rPr>
      </w:pPr>
      <w:r w:rsidRPr="00383667">
        <w:rPr>
          <w:rFonts w:cs="Huawei Sans"/>
        </w:rPr>
        <w:t>[R1]bgp 100</w:t>
      </w:r>
    </w:p>
    <w:p w14:paraId="620A43ED" w14:textId="77777777" w:rsidR="00EF426E" w:rsidRPr="00383667" w:rsidRDefault="00EF426E" w:rsidP="00EF426E">
      <w:pPr>
        <w:pStyle w:val="2f3"/>
        <w:rPr>
          <w:rFonts w:cs="Huawei Sans"/>
        </w:rPr>
      </w:pPr>
      <w:r w:rsidRPr="00383667">
        <w:rPr>
          <w:rFonts w:cs="Huawei Sans"/>
        </w:rPr>
        <w:t>[R1-bgp] network 172.16.5.0 24</w:t>
      </w:r>
    </w:p>
    <w:p w14:paraId="3EDCD3E2" w14:textId="77777777" w:rsidR="00EF426E" w:rsidRPr="00383667" w:rsidRDefault="00EF426E" w:rsidP="00EF426E">
      <w:pPr>
        <w:pStyle w:val="2f3"/>
        <w:rPr>
          <w:rFonts w:cs="Huawei Sans"/>
        </w:rPr>
      </w:pPr>
    </w:p>
    <w:p w14:paraId="38B95773" w14:textId="77777777" w:rsidR="00EF426E" w:rsidRPr="00383667" w:rsidRDefault="00EF426E" w:rsidP="00EF426E">
      <w:pPr>
        <w:pStyle w:val="2f3"/>
        <w:rPr>
          <w:rFonts w:cs="Huawei Sans"/>
        </w:rPr>
      </w:pPr>
      <w:r w:rsidRPr="00383667">
        <w:rPr>
          <w:rFonts w:cs="Huawei Sans"/>
        </w:rPr>
        <w:t>[R5]bgp 200</w:t>
      </w:r>
    </w:p>
    <w:p w14:paraId="395CA228" w14:textId="77777777" w:rsidR="00EF426E" w:rsidRPr="00383667" w:rsidRDefault="00EF426E" w:rsidP="00EF426E">
      <w:pPr>
        <w:pStyle w:val="2f3"/>
        <w:rPr>
          <w:rFonts w:cs="Huawei Sans"/>
        </w:rPr>
      </w:pPr>
      <w:r w:rsidRPr="00383667">
        <w:rPr>
          <w:rFonts w:cs="Huawei Sans"/>
        </w:rPr>
        <w:t>[R5-bgp] network 172.16.5.0 24</w:t>
      </w:r>
    </w:p>
    <w:p w14:paraId="06CC0A09" w14:textId="77777777" w:rsidR="00EF426E" w:rsidRPr="00383667" w:rsidRDefault="00EF426E" w:rsidP="00EF426E">
      <w:pPr>
        <w:pStyle w:val="1e"/>
      </w:pPr>
      <w:r w:rsidRPr="00383667">
        <w:t># Check the BGP routing table on R3.</w:t>
      </w:r>
    </w:p>
    <w:p w14:paraId="1148722B" w14:textId="77777777" w:rsidR="00227531" w:rsidRDefault="00EF426E" w:rsidP="00EF426E">
      <w:pPr>
        <w:pStyle w:val="2f3"/>
        <w:rPr>
          <w:rFonts w:cs="Huawei Sans"/>
        </w:rPr>
      </w:pPr>
      <w:r w:rsidRPr="00383667">
        <w:rPr>
          <w:rFonts w:cs="Huawei Sans"/>
        </w:rPr>
        <w:t>&lt;R3&gt;display</w:t>
      </w:r>
      <w:r w:rsidRPr="00383667">
        <w:rPr>
          <w:rFonts w:cs="Huawei Sans"/>
        </w:rPr>
        <w:tab/>
        <w:t>bgp</w:t>
      </w:r>
      <w:r w:rsidRPr="00383667">
        <w:rPr>
          <w:rFonts w:cs="Huawei Sans"/>
        </w:rPr>
        <w:tab/>
        <w:t>routing-table</w:t>
      </w:r>
    </w:p>
    <w:p w14:paraId="738DB379" w14:textId="0ACDB940" w:rsidR="00EF426E" w:rsidRPr="00383667" w:rsidRDefault="00EF426E" w:rsidP="00EF426E">
      <w:pPr>
        <w:pStyle w:val="2f3"/>
        <w:rPr>
          <w:rFonts w:cs="Huawei Sans"/>
        </w:rPr>
      </w:pPr>
    </w:p>
    <w:p w14:paraId="640A49B3" w14:textId="77777777" w:rsidR="00227531" w:rsidRDefault="00EF426E" w:rsidP="00EF426E">
      <w:pPr>
        <w:pStyle w:val="2f3"/>
        <w:rPr>
          <w:rFonts w:cs="Huawei Sans"/>
        </w:rPr>
      </w:pPr>
      <w:r w:rsidRPr="00383667">
        <w:rPr>
          <w:rFonts w:cs="Huawei Sans"/>
        </w:rPr>
        <w:tab/>
        <w:t>BGP</w:t>
      </w:r>
      <w:r w:rsidRPr="00383667">
        <w:rPr>
          <w:rFonts w:cs="Huawei Sans"/>
        </w:rPr>
        <w:tab/>
        <w:t>Local</w:t>
      </w:r>
      <w:r w:rsidRPr="00383667">
        <w:rPr>
          <w:rFonts w:cs="Huawei Sans"/>
        </w:rPr>
        <w:tab/>
        <w:t>router</w:t>
      </w:r>
      <w:r w:rsidRPr="00383667">
        <w:rPr>
          <w:rFonts w:cs="Huawei Sans"/>
        </w:rPr>
        <w:tab/>
        <w:t>ID</w:t>
      </w:r>
      <w:r w:rsidRPr="00383667">
        <w:rPr>
          <w:rFonts w:cs="Huawei Sans"/>
        </w:rPr>
        <w:tab/>
        <w:t>is</w:t>
      </w:r>
      <w:r w:rsidRPr="00383667">
        <w:rPr>
          <w:rFonts w:cs="Huawei Sans"/>
        </w:rPr>
        <w:tab/>
        <w:t>10.0.3.3</w:t>
      </w:r>
    </w:p>
    <w:p w14:paraId="74D1C9F0" w14:textId="23508BA7" w:rsidR="00EF426E" w:rsidRPr="00383667" w:rsidRDefault="00EF426E" w:rsidP="00EF426E">
      <w:pPr>
        <w:pStyle w:val="2f3"/>
        <w:rPr>
          <w:rFonts w:cs="Huawei Sans"/>
        </w:rPr>
      </w:pPr>
      <w:r w:rsidRPr="00383667">
        <w:rPr>
          <w:rFonts w:cs="Huawei Sans"/>
        </w:rPr>
        <w:tab/>
        <w:t>Status</w:t>
      </w:r>
      <w:r w:rsidRPr="00383667">
        <w:rPr>
          <w:rFonts w:cs="Huawei Sans"/>
        </w:rPr>
        <w:tab/>
        <w:t>codes:</w:t>
      </w:r>
      <w:r w:rsidRPr="00383667">
        <w:rPr>
          <w:rFonts w:cs="Huawei Sans"/>
        </w:rPr>
        <w:tab/>
        <w:t>*</w:t>
      </w:r>
      <w:r w:rsidRPr="00383667">
        <w:rPr>
          <w:rFonts w:cs="Huawei Sans"/>
        </w:rPr>
        <w:tab/>
        <w:t>-</w:t>
      </w:r>
      <w:r w:rsidRPr="00383667">
        <w:rPr>
          <w:rFonts w:cs="Huawei Sans"/>
        </w:rPr>
        <w:tab/>
        <w:t>valid,</w:t>
      </w:r>
      <w:r w:rsidRPr="00383667">
        <w:rPr>
          <w:rFonts w:cs="Huawei Sans"/>
        </w:rPr>
        <w:tab/>
        <w:t>&gt;</w:t>
      </w:r>
      <w:r w:rsidRPr="00383667">
        <w:rPr>
          <w:rFonts w:cs="Huawei Sans"/>
        </w:rPr>
        <w:tab/>
        <w:t>-</w:t>
      </w:r>
      <w:r w:rsidRPr="00383667">
        <w:rPr>
          <w:rFonts w:cs="Huawei Sans"/>
        </w:rPr>
        <w:tab/>
        <w:t>best,</w:t>
      </w:r>
      <w:r w:rsidRPr="00383667">
        <w:rPr>
          <w:rFonts w:cs="Huawei Sans"/>
        </w:rPr>
        <w:tab/>
        <w:t>d</w:t>
      </w:r>
      <w:r w:rsidRPr="00383667">
        <w:rPr>
          <w:rFonts w:cs="Huawei Sans"/>
        </w:rPr>
        <w:tab/>
        <w:t>-</w:t>
      </w:r>
      <w:r w:rsidRPr="00383667">
        <w:rPr>
          <w:rFonts w:cs="Huawei Sans"/>
        </w:rPr>
        <w:tab/>
        <w:t>damped,</w:t>
      </w:r>
    </w:p>
    <w:p w14:paraId="2F3CEE14"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h</w:t>
      </w:r>
      <w:r w:rsidRPr="00383667">
        <w:rPr>
          <w:rFonts w:cs="Huawei Sans"/>
        </w:rPr>
        <w:tab/>
        <w:t>-</w:t>
      </w:r>
      <w:r w:rsidRPr="00383667">
        <w:rPr>
          <w:rFonts w:cs="Huawei Sans"/>
        </w:rPr>
        <w:tab/>
        <w:t>history,</w:t>
      </w:r>
      <w:r w:rsidRPr="00383667">
        <w:rPr>
          <w:rFonts w:cs="Huawei Sans"/>
        </w:rPr>
        <w:tab/>
      </w:r>
      <w:r w:rsidRPr="00383667">
        <w:rPr>
          <w:rFonts w:cs="Huawei Sans"/>
        </w:rPr>
        <w:tab/>
        <w:t>i</w:t>
      </w:r>
      <w:r w:rsidRPr="00383667">
        <w:rPr>
          <w:rFonts w:cs="Huawei Sans"/>
        </w:rPr>
        <w:tab/>
        <w:t>-</w:t>
      </w:r>
      <w:r w:rsidRPr="00383667">
        <w:rPr>
          <w:rFonts w:cs="Huawei Sans"/>
        </w:rPr>
        <w:tab/>
        <w:t>internal,</w:t>
      </w:r>
      <w:r w:rsidRPr="00383667">
        <w:rPr>
          <w:rFonts w:cs="Huawei Sans"/>
        </w:rPr>
        <w:tab/>
        <w:t>s</w:t>
      </w:r>
      <w:r w:rsidRPr="00383667">
        <w:rPr>
          <w:rFonts w:cs="Huawei Sans"/>
        </w:rPr>
        <w:tab/>
        <w:t>-</w:t>
      </w:r>
      <w:r w:rsidRPr="00383667">
        <w:rPr>
          <w:rFonts w:cs="Huawei Sans"/>
        </w:rPr>
        <w:tab/>
        <w:t>suppressed,</w:t>
      </w:r>
      <w:r w:rsidRPr="00383667">
        <w:rPr>
          <w:rFonts w:cs="Huawei Sans"/>
        </w:rPr>
        <w:tab/>
        <w:t>S</w:t>
      </w:r>
      <w:r w:rsidRPr="00383667">
        <w:rPr>
          <w:rFonts w:cs="Huawei Sans"/>
        </w:rPr>
        <w:tab/>
        <w:t>-</w:t>
      </w:r>
      <w:r w:rsidRPr="00383667">
        <w:rPr>
          <w:rFonts w:cs="Huawei Sans"/>
        </w:rPr>
        <w:tab/>
        <w:t>Stale</w:t>
      </w:r>
    </w:p>
    <w:p w14:paraId="4F8652B3" w14:textId="77777777"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color w:val="EC7061"/>
        </w:rPr>
        <w:tab/>
        <w:t>Origin</w:t>
      </w:r>
      <w:r w:rsidRPr="00383667">
        <w:rPr>
          <w:rFonts w:cs="Huawei Sans"/>
          <w:color w:val="EC7061"/>
        </w:rPr>
        <w:tab/>
        <w:t>:</w:t>
      </w:r>
      <w:r w:rsidRPr="00383667">
        <w:rPr>
          <w:rFonts w:cs="Huawei Sans"/>
          <w:color w:val="EC7061"/>
        </w:rPr>
        <w:tab/>
      </w:r>
      <w:r w:rsidRPr="00497E5B">
        <w:rPr>
          <w:rFonts w:cs="Huawei Sans"/>
          <w:color w:val="EC7061"/>
        </w:rPr>
        <w:t>i</w:t>
      </w:r>
      <w:r w:rsidRPr="00383667">
        <w:rPr>
          <w:rFonts w:cs="Huawei Sans"/>
          <w:color w:val="EC7061"/>
        </w:rPr>
        <w:tab/>
        <w:t>-</w:t>
      </w:r>
      <w:r w:rsidRPr="00383667">
        <w:rPr>
          <w:rFonts w:cs="Huawei Sans"/>
          <w:color w:val="EC7061"/>
        </w:rPr>
        <w:tab/>
        <w:t>IGP</w:t>
      </w:r>
      <w:r w:rsidRPr="00383667">
        <w:rPr>
          <w:rFonts w:cs="Huawei Sans"/>
        </w:rPr>
        <w:t>,</w:t>
      </w:r>
      <w:r w:rsidRPr="00383667">
        <w:rPr>
          <w:rFonts w:cs="Huawei Sans"/>
        </w:rPr>
        <w:tab/>
        <w:t>e</w:t>
      </w:r>
      <w:r w:rsidRPr="00383667">
        <w:rPr>
          <w:rFonts w:cs="Huawei Sans"/>
        </w:rPr>
        <w:tab/>
        <w:t>-</w:t>
      </w:r>
      <w:r w:rsidRPr="00383667">
        <w:rPr>
          <w:rFonts w:cs="Huawei Sans"/>
        </w:rPr>
        <w:tab/>
        <w:t>EGP,</w:t>
      </w:r>
      <w:r w:rsidRPr="00383667">
        <w:rPr>
          <w:rFonts w:cs="Huawei Sans"/>
        </w:rPr>
        <w:tab/>
        <w:t>?</w:t>
      </w:r>
      <w:r w:rsidRPr="00383667">
        <w:rPr>
          <w:rFonts w:cs="Huawei Sans"/>
        </w:rPr>
        <w:tab/>
        <w:t>-</w:t>
      </w:r>
      <w:r w:rsidRPr="00383667">
        <w:rPr>
          <w:rFonts w:cs="Huawei Sans"/>
        </w:rPr>
        <w:tab/>
        <w:t>incomplete</w:t>
      </w:r>
    </w:p>
    <w:p w14:paraId="6F1F8A45" w14:textId="77777777" w:rsidR="00EF426E" w:rsidRPr="00383667" w:rsidRDefault="00EF426E" w:rsidP="00EF426E">
      <w:pPr>
        <w:pStyle w:val="2f3"/>
        <w:rPr>
          <w:rFonts w:cs="Huawei Sans"/>
        </w:rPr>
      </w:pPr>
    </w:p>
    <w:p w14:paraId="280872D4" w14:textId="77777777" w:rsidR="00EF426E" w:rsidRPr="00383667" w:rsidRDefault="00EF426E" w:rsidP="00EF426E">
      <w:pPr>
        <w:pStyle w:val="2f3"/>
        <w:rPr>
          <w:rFonts w:cs="Huawei Sans"/>
        </w:rPr>
      </w:pPr>
    </w:p>
    <w:p w14:paraId="6729E8EF" w14:textId="77777777" w:rsidR="00EF426E" w:rsidRPr="00383667" w:rsidRDefault="00EF426E" w:rsidP="00EF426E">
      <w:pPr>
        <w:pStyle w:val="2f3"/>
        <w:rPr>
          <w:rFonts w:cs="Huawei Sans"/>
        </w:rPr>
      </w:pPr>
      <w:r w:rsidRPr="00383667">
        <w:rPr>
          <w:rFonts w:cs="Huawei Sans"/>
        </w:rPr>
        <w:tab/>
        <w:t>Total</w:t>
      </w:r>
      <w:r w:rsidRPr="00383667">
        <w:rPr>
          <w:rFonts w:cs="Huawei Sans"/>
        </w:rPr>
        <w:tab/>
        <w:t>Number</w:t>
      </w:r>
      <w:r w:rsidRPr="00383667">
        <w:rPr>
          <w:rFonts w:cs="Huawei Sans"/>
        </w:rPr>
        <w:tab/>
        <w:t>of</w:t>
      </w:r>
      <w:r w:rsidRPr="00383667">
        <w:rPr>
          <w:rFonts w:cs="Huawei Sans"/>
        </w:rPr>
        <w:tab/>
        <w:t>Routes:</w:t>
      </w:r>
      <w:r w:rsidRPr="00383667">
        <w:rPr>
          <w:rFonts w:cs="Huawei Sans"/>
        </w:rPr>
        <w:tab/>
        <w:t>12</w:t>
      </w:r>
    </w:p>
    <w:p w14:paraId="4DDA0253" w14:textId="51850504" w:rsidR="00EF426E" w:rsidRPr="00383667" w:rsidRDefault="00EF426E" w:rsidP="00EF426E">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Network</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NextHop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MED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LocPrf</w:t>
      </w:r>
      <w:r w:rsidRPr="00383667">
        <w:rPr>
          <w:rFonts w:cs="Huawei Sans"/>
        </w:rPr>
        <w:tab/>
      </w:r>
      <w:r w:rsidRPr="00383667">
        <w:rPr>
          <w:rFonts w:cs="Huawei Sans"/>
        </w:rPr>
        <w:tab/>
      </w:r>
      <w:r w:rsidRPr="00383667">
        <w:rPr>
          <w:rFonts w:cs="Huawei Sans"/>
        </w:rPr>
        <w:tab/>
      </w:r>
      <w:r w:rsidRPr="00383667">
        <w:rPr>
          <w:rFonts w:cs="Huawei Sans"/>
        </w:rPr>
        <w:tab/>
        <w:t>PrefVal</w:t>
      </w:r>
      <w:r w:rsidRPr="00383667">
        <w:rPr>
          <w:rFonts w:cs="Huawei Sans"/>
        </w:rPr>
        <w:tab/>
      </w:r>
      <w:r w:rsidR="0022256C">
        <w:rPr>
          <w:rFonts w:cs="Huawei Sans"/>
        </w:rPr>
        <w:tab/>
      </w:r>
      <w:r w:rsidRPr="00383667">
        <w:rPr>
          <w:rFonts w:cs="Huawei Sans"/>
        </w:rPr>
        <w:t>Path/Ogn</w:t>
      </w:r>
    </w:p>
    <w:p w14:paraId="3F97FA67" w14:textId="77777777" w:rsidR="00EF426E" w:rsidRPr="00383667" w:rsidRDefault="00EF426E" w:rsidP="00EF426E">
      <w:pPr>
        <w:pStyle w:val="2f3"/>
        <w:rPr>
          <w:rFonts w:cs="Huawei Sans"/>
        </w:rPr>
      </w:pPr>
    </w:p>
    <w:p w14:paraId="446E0980" w14:textId="6177D5D2" w:rsidR="00EF426E" w:rsidRPr="00383667" w:rsidRDefault="00EF426E" w:rsidP="00EF426E">
      <w:pPr>
        <w:pStyle w:val="2f3"/>
        <w:rPr>
          <w:rFonts w:cs="Huawei Sans"/>
        </w:rPr>
      </w:pPr>
      <w:r w:rsidRPr="00383667">
        <w:rPr>
          <w:rFonts w:cs="Huawei Sans"/>
        </w:rPr>
        <w:tab/>
        <w:t>*&gt;</w:t>
      </w:r>
      <w:r w:rsidRPr="00383667">
        <w:rPr>
          <w:rFonts w:cs="Huawei Sans"/>
        </w:rPr>
        <w:tab/>
      </w:r>
      <w:r w:rsidRPr="00383667">
        <w:rPr>
          <w:rFonts w:cs="Huawei Sans"/>
        </w:rPr>
        <w:tab/>
      </w:r>
      <w:r w:rsidRPr="00383667">
        <w:rPr>
          <w:rFonts w:cs="Huawei Sans"/>
        </w:rPr>
        <w:tab/>
        <w:t>10.2.2.2/32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22256C">
        <w:rPr>
          <w:rFonts w:cs="Huawei Sans"/>
        </w:rPr>
        <w:tab/>
      </w:r>
      <w:r w:rsidRPr="00383667">
        <w:rPr>
          <w:rFonts w:cs="Huawei Sans"/>
        </w:rPr>
        <w:tab/>
      </w:r>
      <w:r w:rsidRPr="00383667">
        <w:rPr>
          <w:rFonts w:cs="Huawei Sans"/>
        </w:rPr>
        <w:tab/>
        <w:t>0.0.0.0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w:t>
      </w:r>
    </w:p>
    <w:p w14:paraId="4C6F434C"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w:t>
      </w:r>
    </w:p>
    <w:p w14:paraId="6375A59B" w14:textId="77777777" w:rsidR="00EF426E" w:rsidRPr="00383667" w:rsidRDefault="00EF426E" w:rsidP="00EF426E">
      <w:pPr>
        <w:pStyle w:val="2f3"/>
        <w:rPr>
          <w:rFonts w:cs="Huawei Sans"/>
        </w:rPr>
      </w:pPr>
      <w:r w:rsidRPr="00383667">
        <w:rPr>
          <w:rFonts w:cs="Huawei Sans"/>
        </w:rPr>
        <w:tab/>
        <w:t>*&gt;i</w:t>
      </w:r>
      <w:r w:rsidRPr="00383667">
        <w:rPr>
          <w:rFonts w:cs="Huawei Sans"/>
        </w:rPr>
        <w:tab/>
      </w:r>
      <w:r w:rsidRPr="00383667">
        <w:rPr>
          <w:rFonts w:cs="Huawei Sans"/>
        </w:rPr>
        <w:tab/>
        <w:t>172.16.1.0/24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200i</w:t>
      </w:r>
    </w:p>
    <w:p w14:paraId="335F13D6"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t>300</w:t>
      </w:r>
      <w:r w:rsidRPr="00383667">
        <w:rPr>
          <w:rFonts w:cs="Huawei Sans"/>
        </w:rPr>
        <w:tab/>
        <w:t>40</w:t>
      </w:r>
    </w:p>
    <w:p w14:paraId="6188BB20" w14:textId="77777777" w:rsidR="00EF426E" w:rsidRPr="00383667" w:rsidRDefault="00EF426E" w:rsidP="00EF426E">
      <w:pPr>
        <w:pStyle w:val="2f3"/>
        <w:rPr>
          <w:rFonts w:cs="Huawei Sans"/>
        </w:rPr>
      </w:pPr>
      <w:r w:rsidRPr="00383667">
        <w:rPr>
          <w:rFonts w:cs="Huawei Sans"/>
        </w:rPr>
        <w:t>0i</w:t>
      </w:r>
    </w:p>
    <w:p w14:paraId="557FB847" w14:textId="77777777" w:rsidR="00EF426E" w:rsidRPr="00383667" w:rsidRDefault="00EF426E" w:rsidP="00EF426E">
      <w:pPr>
        <w:pStyle w:val="2f3"/>
        <w:rPr>
          <w:rFonts w:cs="Huawei Sans"/>
        </w:rPr>
      </w:pPr>
      <w:r w:rsidRPr="00383667">
        <w:rPr>
          <w:rFonts w:cs="Huawei Sans"/>
        </w:rPr>
        <w:tab/>
        <w:t>*&gt;i</w:t>
      </w:r>
      <w:r w:rsidRPr="00383667">
        <w:rPr>
          <w:rFonts w:cs="Huawei Sans"/>
        </w:rPr>
        <w:tab/>
      </w:r>
      <w:r w:rsidRPr="00383667">
        <w:rPr>
          <w:rFonts w:cs="Huawei Sans"/>
        </w:rPr>
        <w:tab/>
        <w:t>172.16.2.0/24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200i</w:t>
      </w:r>
    </w:p>
    <w:p w14:paraId="1FCD6D16"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100i</w:t>
      </w:r>
    </w:p>
    <w:p w14:paraId="26DEB10C" w14:textId="77777777" w:rsidR="00EF426E" w:rsidRPr="00383667" w:rsidRDefault="00EF426E" w:rsidP="00EF426E">
      <w:pPr>
        <w:pStyle w:val="2f3"/>
        <w:rPr>
          <w:rFonts w:cs="Huawei Sans"/>
        </w:rPr>
      </w:pPr>
      <w:r w:rsidRPr="00383667">
        <w:rPr>
          <w:rFonts w:cs="Huawei Sans"/>
        </w:rPr>
        <w:tab/>
        <w:t>*&gt;i</w:t>
      </w:r>
      <w:r w:rsidRPr="00383667">
        <w:rPr>
          <w:rFonts w:cs="Huawei Sans"/>
        </w:rPr>
        <w:tab/>
      </w:r>
      <w:r w:rsidRPr="00383667">
        <w:rPr>
          <w:rFonts w:cs="Huawei Sans"/>
        </w:rPr>
        <w:tab/>
        <w:t>172.16.3.0/24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200i</w:t>
      </w:r>
    </w:p>
    <w:p w14:paraId="483ADAD9"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100i</w:t>
      </w:r>
    </w:p>
    <w:p w14:paraId="14EA873C" w14:textId="77777777" w:rsidR="00EF426E" w:rsidRPr="00383667" w:rsidRDefault="00EF426E" w:rsidP="00EF426E">
      <w:pPr>
        <w:pStyle w:val="2f3"/>
        <w:rPr>
          <w:rFonts w:cs="Huawei Sans"/>
        </w:rPr>
      </w:pPr>
      <w:r w:rsidRPr="00383667">
        <w:rPr>
          <w:rFonts w:cs="Huawei Sans"/>
        </w:rPr>
        <w:tab/>
        <w:t>*&gt;i</w:t>
      </w:r>
      <w:r w:rsidRPr="00383667">
        <w:rPr>
          <w:rFonts w:cs="Huawei Sans"/>
        </w:rPr>
        <w:tab/>
      </w:r>
      <w:r w:rsidRPr="00383667">
        <w:rPr>
          <w:rFonts w:cs="Huawei Sans"/>
        </w:rPr>
        <w:tab/>
        <w:t>172.16.4.0/24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300</w:t>
      </w:r>
      <w:r w:rsidRPr="00383667">
        <w:rPr>
          <w:rFonts w:cs="Huawei Sans"/>
        </w:rPr>
        <w:tab/>
      </w:r>
      <w:r w:rsidRPr="00383667">
        <w:rPr>
          <w:rFonts w:cs="Huawei Sans"/>
        </w:rPr>
        <w:tab/>
      </w:r>
      <w:r w:rsidRPr="00383667">
        <w:rPr>
          <w:rFonts w:cs="Huawei Sans"/>
        </w:rPr>
        <w:tab/>
      </w:r>
      <w:r w:rsidRPr="00383667">
        <w:rPr>
          <w:rFonts w:cs="Huawei Sans"/>
        </w:rPr>
        <w:tab/>
        <w:t>200i</w:t>
      </w:r>
    </w:p>
    <w:p w14:paraId="0452B875"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100i</w:t>
      </w:r>
    </w:p>
    <w:p w14:paraId="747B01B2" w14:textId="77777777" w:rsidR="00EF426E" w:rsidRPr="00383667" w:rsidRDefault="00EF426E" w:rsidP="00EF426E">
      <w:pPr>
        <w:pStyle w:val="2f3"/>
        <w:rPr>
          <w:rFonts w:cs="Huawei Sans"/>
        </w:rPr>
      </w:pPr>
      <w:r w:rsidRPr="00383667">
        <w:rPr>
          <w:rFonts w:cs="Huawei Sans"/>
        </w:rPr>
        <w:tab/>
        <w:t>*&gt;i</w:t>
      </w:r>
      <w:r w:rsidRPr="00383667">
        <w:rPr>
          <w:rFonts w:cs="Huawei Sans"/>
        </w:rPr>
        <w:tab/>
      </w:r>
      <w:r w:rsidRPr="00383667">
        <w:rPr>
          <w:rFonts w:cs="Huawei Sans"/>
        </w:rPr>
        <w:tab/>
        <w:t>172.16.5.0/24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color w:val="EC7061"/>
        </w:rPr>
        <w:t>10.0.2.2</w:t>
      </w:r>
      <w:r w:rsidRPr="00383667">
        <w:rPr>
          <w:rFonts w:cs="Huawei Sans"/>
          <w:color w:val="EC7061"/>
        </w:rPr>
        <w:tab/>
      </w:r>
      <w:r w:rsidRPr="00383667">
        <w:rPr>
          <w:rFonts w:cs="Huawei Sans"/>
          <w:color w:val="EC7061"/>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color w:val="EC7061"/>
        </w:rPr>
        <w:t>i</w:t>
      </w:r>
    </w:p>
    <w:p w14:paraId="2DFCF56A" w14:textId="77777777" w:rsidR="00EF426E" w:rsidRPr="00383667" w:rsidRDefault="00EF426E" w:rsidP="00EF426E">
      <w:pPr>
        <w:pStyle w:val="2f3"/>
        <w:rPr>
          <w:rFonts w:cs="Huawei Sans"/>
        </w:rPr>
      </w:pPr>
      <w:r w:rsidRPr="00383667">
        <w:rPr>
          <w:rFonts w:cs="Huawei Sans"/>
        </w:rPr>
        <w:tab/>
        <w:t>*</w:t>
      </w:r>
      <w:r w:rsidRPr="00383667">
        <w:rPr>
          <w:rFonts w:cs="Huawei Sans"/>
        </w:rPr>
        <w:tab/>
        <w:t>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w:t>
      </w:r>
      <w:r w:rsidRPr="00383667">
        <w:rPr>
          <w:rFonts w:cs="Huawei Sans"/>
          <w:color w:val="EC7061"/>
        </w:rPr>
        <w:t>i</w:t>
      </w:r>
    </w:p>
    <w:p w14:paraId="5C5F9EC6" w14:textId="77777777" w:rsidR="00EF426E" w:rsidRPr="00383667" w:rsidRDefault="00EF426E" w:rsidP="00EF426E">
      <w:pPr>
        <w:pStyle w:val="1e"/>
      </w:pPr>
      <w:r w:rsidRPr="00383667">
        <w:t>R3 preferentially selects the BGP route 172.16.5.0/24 received from R2 (and originally advertised by R1). In this case, the Origin attribute of the BGP routes advertised by R2 and R4 is IGP.</w:t>
      </w:r>
    </w:p>
    <w:p w14:paraId="4DF9295D" w14:textId="77777777" w:rsidR="00EF426E" w:rsidRPr="00383667" w:rsidRDefault="00EF426E" w:rsidP="00EF426E">
      <w:pPr>
        <w:pStyle w:val="1e"/>
      </w:pPr>
      <w:r w:rsidRPr="00383667">
        <w:t># Delete the Loopback5 route advertised by R1 to the BGP routing table.</w:t>
      </w:r>
    </w:p>
    <w:p w14:paraId="6AB4A39C" w14:textId="77777777" w:rsidR="00EF426E" w:rsidRPr="00383667" w:rsidRDefault="00EF426E" w:rsidP="00EF426E">
      <w:pPr>
        <w:pStyle w:val="2f3"/>
        <w:rPr>
          <w:rFonts w:cs="Huawei Sans"/>
        </w:rPr>
      </w:pPr>
      <w:r w:rsidRPr="00383667">
        <w:rPr>
          <w:rFonts w:cs="Huawei Sans"/>
        </w:rPr>
        <w:t>[R1]bgp 100</w:t>
      </w:r>
    </w:p>
    <w:p w14:paraId="2EF574CF" w14:textId="77777777" w:rsidR="00EF426E" w:rsidRPr="00383667" w:rsidRDefault="00EF426E" w:rsidP="00EF426E">
      <w:pPr>
        <w:pStyle w:val="2f3"/>
        <w:rPr>
          <w:rFonts w:cs="Huawei Sans"/>
        </w:rPr>
      </w:pPr>
      <w:r w:rsidRPr="00383667">
        <w:rPr>
          <w:rFonts w:cs="Huawei Sans"/>
        </w:rPr>
        <w:t>[R1-bgp] undo network 172.16.5.0 24</w:t>
      </w:r>
    </w:p>
    <w:p w14:paraId="1D2F96EC" w14:textId="77777777" w:rsidR="00EF426E" w:rsidRPr="00383667" w:rsidRDefault="00EF426E" w:rsidP="00EF426E">
      <w:pPr>
        <w:pStyle w:val="1e"/>
      </w:pPr>
      <w:r w:rsidRPr="00383667">
        <w:t># Create IP prefix list 2 to match the Loopback5 route 172.16.5.0/24 of R1.</w:t>
      </w:r>
    </w:p>
    <w:p w14:paraId="45BD9415" w14:textId="77777777" w:rsidR="00EF426E" w:rsidRPr="00383667" w:rsidRDefault="00EF426E" w:rsidP="00EF426E">
      <w:pPr>
        <w:pStyle w:val="2f3"/>
        <w:rPr>
          <w:rFonts w:cs="Huawei Sans"/>
        </w:rPr>
      </w:pPr>
      <w:r w:rsidRPr="00383667">
        <w:rPr>
          <w:rFonts w:cs="Huawei Sans"/>
        </w:rPr>
        <w:lastRenderedPageBreak/>
        <w:t>[R1]</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2 permit 172.16.5.0 24 greater-equal 24 less-equal 24</w:t>
      </w:r>
    </w:p>
    <w:p w14:paraId="718FBF2A" w14:textId="4F5934E9" w:rsidR="00EF426E" w:rsidRPr="00383667" w:rsidRDefault="00EF426E" w:rsidP="00EF426E">
      <w:pPr>
        <w:pStyle w:val="1e"/>
      </w:pPr>
      <w:r w:rsidRPr="00383667">
        <w:t xml:space="preserve"># Create a route-policy named </w:t>
      </w:r>
      <w:r w:rsidRPr="00383667">
        <w:rPr>
          <w:b/>
          <w:bCs/>
        </w:rPr>
        <w:t>origin</w:t>
      </w:r>
      <w:r w:rsidRPr="00383667">
        <w:t>, create node 10, and configure an if-match clause w</w:t>
      </w:r>
      <w:r w:rsidR="00CF0968">
        <w:t>ith IP prefix list 2 specified.</w:t>
      </w:r>
    </w:p>
    <w:p w14:paraId="32A594D6" w14:textId="77777777" w:rsidR="00EF426E" w:rsidRPr="00383667" w:rsidRDefault="00EF426E" w:rsidP="00EF426E">
      <w:pPr>
        <w:pStyle w:val="2f3"/>
        <w:rPr>
          <w:rFonts w:cs="Huawei Sans"/>
        </w:rPr>
      </w:pPr>
      <w:r w:rsidRPr="00383667">
        <w:rPr>
          <w:rFonts w:cs="Huawei Sans"/>
        </w:rPr>
        <w:t>[R1]route-policy origin permit node 10</w:t>
      </w:r>
    </w:p>
    <w:p w14:paraId="154BA2D9" w14:textId="77777777" w:rsidR="00EF426E" w:rsidRPr="00383667" w:rsidRDefault="00EF426E" w:rsidP="00EF426E">
      <w:pPr>
        <w:pStyle w:val="2f3"/>
        <w:rPr>
          <w:rFonts w:cs="Huawei Sans"/>
        </w:rPr>
      </w:pPr>
      <w:r w:rsidRPr="00383667">
        <w:rPr>
          <w:rFonts w:cs="Huawei Sans"/>
        </w:rPr>
        <w:t xml:space="preserve">[R1-route-policy] if-match </w:t>
      </w:r>
      <w:r w:rsidRPr="00497E5B">
        <w:rPr>
          <w:rFonts w:cs="Huawei Sans"/>
        </w:rPr>
        <w:t>ip-prefix</w:t>
      </w:r>
      <w:r w:rsidRPr="00383667">
        <w:rPr>
          <w:rFonts w:cs="Huawei Sans"/>
        </w:rPr>
        <w:t xml:space="preserve"> 2</w:t>
      </w:r>
    </w:p>
    <w:p w14:paraId="11B30ECA" w14:textId="77777777" w:rsidR="00EF426E" w:rsidRPr="00383667" w:rsidRDefault="00EF426E" w:rsidP="00EF426E">
      <w:pPr>
        <w:pStyle w:val="2f3"/>
        <w:rPr>
          <w:rFonts w:cs="Huawei Sans"/>
        </w:rPr>
      </w:pPr>
      <w:r w:rsidRPr="00383667">
        <w:rPr>
          <w:rFonts w:cs="Huawei Sans"/>
        </w:rPr>
        <w:t>[R1-route-policy] quit</w:t>
      </w:r>
    </w:p>
    <w:p w14:paraId="64F5CF0A" w14:textId="77777777" w:rsidR="00EF426E" w:rsidRPr="00383667" w:rsidRDefault="00EF426E" w:rsidP="00EF426E">
      <w:pPr>
        <w:pStyle w:val="1e"/>
      </w:pPr>
      <w:r w:rsidRPr="00383667">
        <w:t xml:space="preserve"># Run the </w:t>
      </w:r>
      <w:r w:rsidRPr="00383667">
        <w:rPr>
          <w:b/>
          <w:bCs/>
        </w:rPr>
        <w:t>import-route direct</w:t>
      </w:r>
      <w:r w:rsidRPr="00383667">
        <w:t xml:space="preserve"> command on R1 to advertise direct routes to the BGP routing table, and specify route-policy </w:t>
      </w:r>
      <w:r w:rsidRPr="00383667">
        <w:rPr>
          <w:b/>
          <w:bCs/>
        </w:rPr>
        <w:t>origin</w:t>
      </w:r>
      <w:r w:rsidRPr="00383667">
        <w:t xml:space="preserve"> to import only the Loopback5 route.</w:t>
      </w:r>
    </w:p>
    <w:p w14:paraId="4514959D" w14:textId="77777777" w:rsidR="00EF426E" w:rsidRPr="00383667" w:rsidRDefault="00EF426E" w:rsidP="00EF426E">
      <w:pPr>
        <w:pStyle w:val="2f3"/>
        <w:rPr>
          <w:rFonts w:cs="Huawei Sans"/>
        </w:rPr>
      </w:pPr>
      <w:r w:rsidRPr="00383667">
        <w:rPr>
          <w:rFonts w:cs="Huawei Sans"/>
        </w:rPr>
        <w:t>[R1]bgp 100</w:t>
      </w:r>
    </w:p>
    <w:p w14:paraId="41BC7FDA" w14:textId="77777777" w:rsidR="00EF426E" w:rsidRPr="00383667" w:rsidRDefault="00EF426E" w:rsidP="00EF426E">
      <w:pPr>
        <w:pStyle w:val="2f3"/>
        <w:rPr>
          <w:rFonts w:cs="Huawei Sans"/>
        </w:rPr>
      </w:pPr>
      <w:r w:rsidRPr="00383667">
        <w:rPr>
          <w:rFonts w:cs="Huawei Sans"/>
        </w:rPr>
        <w:t>[R1-bgp] import-route direct route-policy origin</w:t>
      </w:r>
    </w:p>
    <w:p w14:paraId="436BBAB3" w14:textId="77777777" w:rsidR="00EF426E" w:rsidRPr="00383667" w:rsidRDefault="00EF426E" w:rsidP="00EF426E">
      <w:pPr>
        <w:pStyle w:val="1e"/>
      </w:pPr>
      <w:r w:rsidRPr="00383667">
        <w:t># Check detailed information about the BGP routes 172.16.5.0/24 on R3.</w:t>
      </w:r>
    </w:p>
    <w:p w14:paraId="16E64FA7" w14:textId="77777777" w:rsidR="00EF426E" w:rsidRPr="00383667" w:rsidRDefault="00EF426E" w:rsidP="00EF426E">
      <w:pPr>
        <w:pStyle w:val="2f3"/>
        <w:rPr>
          <w:rFonts w:cs="Huawei Sans"/>
        </w:rPr>
      </w:pPr>
      <w:r w:rsidRPr="00383667">
        <w:rPr>
          <w:rFonts w:cs="Huawei Sans"/>
        </w:rPr>
        <w:t>&lt;R3&gt;display bgp routing-table 172.16.5.0 24</w:t>
      </w:r>
    </w:p>
    <w:p w14:paraId="1C8A7F5B" w14:textId="77777777" w:rsidR="00EF426E" w:rsidRPr="00383667" w:rsidRDefault="00EF426E" w:rsidP="00EF426E">
      <w:pPr>
        <w:pStyle w:val="2f3"/>
        <w:rPr>
          <w:rFonts w:cs="Huawei Sans"/>
        </w:rPr>
      </w:pPr>
    </w:p>
    <w:p w14:paraId="084476B1" w14:textId="33D054D7" w:rsidR="00EF426E" w:rsidRPr="00383667" w:rsidRDefault="006B1A43"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local</w:t>
      </w:r>
      <w:r>
        <w:rPr>
          <w:rFonts w:cs="Huawei Sans"/>
        </w:rPr>
        <w:tab/>
      </w:r>
      <w:r w:rsidR="00EF426E" w:rsidRPr="00383667">
        <w:rPr>
          <w:rFonts w:cs="Huawei Sans"/>
        </w:rPr>
        <w:t>router</w:t>
      </w:r>
      <w:r>
        <w:rPr>
          <w:rFonts w:cs="Huawei Sans"/>
        </w:rPr>
        <w:tab/>
      </w:r>
      <w:r w:rsidR="00EF426E" w:rsidRPr="00383667">
        <w:rPr>
          <w:rFonts w:cs="Huawei Sans"/>
        </w:rPr>
        <w:t>ID</w:t>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10.0.3.3</w:t>
      </w:r>
    </w:p>
    <w:p w14:paraId="458A135B" w14:textId="71C4FC46" w:rsidR="00EF426E" w:rsidRPr="00383667" w:rsidRDefault="006B1A43" w:rsidP="00EF426E">
      <w:pPr>
        <w:pStyle w:val="2f3"/>
        <w:rPr>
          <w:rFonts w:cs="Huawei Sans"/>
        </w:rPr>
      </w:pPr>
      <w:r>
        <w:rPr>
          <w:rFonts w:cs="Huawei Sans"/>
        </w:rPr>
        <w:tab/>
      </w:r>
      <w:r w:rsidR="00EF426E" w:rsidRPr="00383667">
        <w:rPr>
          <w:rFonts w:cs="Huawei Sans"/>
        </w:rPr>
        <w:t>Local</w:t>
      </w:r>
      <w:r>
        <w:rPr>
          <w:rFonts w:cs="Huawei Sans"/>
        </w:rPr>
        <w:tab/>
      </w:r>
      <w:r w:rsidR="00EF426E" w:rsidRPr="00383667">
        <w:rPr>
          <w:rFonts w:cs="Huawei Sans"/>
        </w:rPr>
        <w:t>AS</w:t>
      </w:r>
      <w:r>
        <w:rPr>
          <w:rFonts w:cs="Huawei Sans"/>
        </w:rPr>
        <w:tab/>
      </w:r>
      <w:r w:rsidR="00EF426E" w:rsidRPr="00383667">
        <w:rPr>
          <w:rFonts w:cs="Huawei Sans"/>
        </w:rPr>
        <w:t>number</w:t>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64512</w:t>
      </w:r>
    </w:p>
    <w:p w14:paraId="5D156698" w14:textId="652CEA5C" w:rsidR="00EF426E" w:rsidRPr="00383667" w:rsidRDefault="006B1A43" w:rsidP="00EF426E">
      <w:pPr>
        <w:pStyle w:val="2f3"/>
        <w:rPr>
          <w:rFonts w:cs="Huawei Sans"/>
        </w:rPr>
      </w:pPr>
      <w:r>
        <w:rPr>
          <w:rFonts w:cs="Huawei Sans"/>
        </w:rPr>
        <w:tab/>
      </w:r>
      <w:r w:rsidR="00EF426E" w:rsidRPr="00383667">
        <w:rPr>
          <w:rFonts w:cs="Huawei Sans"/>
        </w:rPr>
        <w:t>Paths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2</w:t>
      </w:r>
      <w:r>
        <w:rPr>
          <w:rFonts w:cs="Huawei Sans"/>
        </w:rPr>
        <w:tab/>
      </w:r>
      <w:r w:rsidR="00EF426E" w:rsidRPr="00383667">
        <w:rPr>
          <w:rFonts w:cs="Huawei Sans"/>
        </w:rPr>
        <w:t>available,</w:t>
      </w:r>
      <w:r>
        <w:rPr>
          <w:rFonts w:cs="Huawei Sans"/>
        </w:rPr>
        <w:tab/>
      </w:r>
      <w:r w:rsidR="00EF426E" w:rsidRPr="00383667">
        <w:rPr>
          <w:rFonts w:cs="Huawei Sans"/>
        </w:rPr>
        <w:t>1</w:t>
      </w:r>
      <w:r>
        <w:rPr>
          <w:rFonts w:cs="Huawei Sans"/>
        </w:rPr>
        <w:tab/>
      </w:r>
      <w:r w:rsidR="00EF426E" w:rsidRPr="00383667">
        <w:rPr>
          <w:rFonts w:cs="Huawei Sans"/>
        </w:rPr>
        <w:t>best,</w:t>
      </w:r>
      <w:r>
        <w:rPr>
          <w:rFonts w:cs="Huawei Sans"/>
        </w:rPr>
        <w:tab/>
      </w:r>
      <w:r w:rsidR="00EF426E" w:rsidRPr="00383667">
        <w:rPr>
          <w:rFonts w:cs="Huawei Sans"/>
        </w:rPr>
        <w:t>1</w:t>
      </w:r>
      <w:r>
        <w:rPr>
          <w:rFonts w:cs="Huawei Sans"/>
        </w:rPr>
        <w:tab/>
      </w:r>
      <w:r w:rsidR="00EF426E" w:rsidRPr="00383667">
        <w:rPr>
          <w:rFonts w:cs="Huawei Sans"/>
        </w:rPr>
        <w:t>select</w:t>
      </w:r>
    </w:p>
    <w:p w14:paraId="190DBB93" w14:textId="6CBE8886" w:rsidR="00EF426E" w:rsidRPr="00383667" w:rsidRDefault="006B1A43"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routing</w:t>
      </w:r>
      <w:r>
        <w:rPr>
          <w:rFonts w:cs="Huawei Sans"/>
        </w:rPr>
        <w:tab/>
      </w:r>
      <w:r w:rsidR="00EF426E" w:rsidRPr="00383667">
        <w:rPr>
          <w:rFonts w:cs="Huawei Sans"/>
        </w:rPr>
        <w:t>table</w:t>
      </w:r>
      <w:r>
        <w:rPr>
          <w:rFonts w:cs="Huawei Sans"/>
        </w:rPr>
        <w:tab/>
      </w:r>
      <w:r w:rsidR="00EF426E" w:rsidRPr="00383667">
        <w:rPr>
          <w:rFonts w:cs="Huawei Sans"/>
        </w:rPr>
        <w:t>entry</w:t>
      </w:r>
      <w:r>
        <w:rPr>
          <w:rFonts w:cs="Huawei Sans"/>
        </w:rPr>
        <w:tab/>
      </w:r>
      <w:r w:rsidR="00EF426E" w:rsidRPr="00383667">
        <w:rPr>
          <w:rFonts w:cs="Huawei Sans"/>
        </w:rPr>
        <w:t>information</w:t>
      </w:r>
      <w:r>
        <w:rPr>
          <w:rFonts w:cs="Huawei Sans"/>
        </w:rPr>
        <w:tab/>
      </w:r>
      <w:r w:rsidR="00EF426E" w:rsidRPr="00383667">
        <w:rPr>
          <w:rFonts w:cs="Huawei Sans"/>
        </w:rPr>
        <w:t>of</w:t>
      </w:r>
      <w:r>
        <w:rPr>
          <w:rFonts w:cs="Huawei Sans"/>
        </w:rPr>
        <w:tab/>
      </w:r>
      <w:r w:rsidR="00EF426E" w:rsidRPr="00383667">
        <w:rPr>
          <w:rFonts w:cs="Huawei Sans"/>
        </w:rPr>
        <w:t>172.16.5.0/24:</w:t>
      </w:r>
    </w:p>
    <w:p w14:paraId="3EE1AE86" w14:textId="66611BD6" w:rsidR="00EF426E" w:rsidRPr="00383667" w:rsidRDefault="006B1A43" w:rsidP="00EF426E">
      <w:pPr>
        <w:pStyle w:val="2f3"/>
        <w:rPr>
          <w:rFonts w:cs="Huawei Sans"/>
          <w:color w:val="EC7061"/>
        </w:rPr>
      </w:pPr>
      <w:r>
        <w:rPr>
          <w:rFonts w:cs="Huawei Sans"/>
          <w:color w:val="EC7061"/>
        </w:rPr>
        <w:tab/>
      </w:r>
      <w:r w:rsidR="00EF426E" w:rsidRPr="00383667">
        <w:rPr>
          <w:rFonts w:cs="Huawei Sans"/>
          <w:color w:val="EC7061"/>
        </w:rPr>
        <w:t>From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color w:val="EC7061"/>
        </w:rPr>
        <w:t>:</w:t>
      </w:r>
      <w:r>
        <w:rPr>
          <w:rFonts w:cs="Huawei Sans"/>
          <w:color w:val="EC7061"/>
        </w:rPr>
        <w:tab/>
      </w:r>
      <w:r w:rsidR="00EF426E" w:rsidRPr="00383667">
        <w:rPr>
          <w:rFonts w:cs="Huawei Sans"/>
          <w:color w:val="EC7061"/>
        </w:rPr>
        <w:t>10.0.4.4</w:t>
      </w:r>
      <w:r>
        <w:rPr>
          <w:rFonts w:cs="Huawei Sans"/>
          <w:color w:val="EC7061"/>
        </w:rPr>
        <w:tab/>
      </w:r>
      <w:r w:rsidR="00EF426E" w:rsidRPr="00383667">
        <w:rPr>
          <w:rFonts w:cs="Huawei Sans"/>
          <w:color w:val="EC7061"/>
        </w:rPr>
        <w:t>(10.0.4.4)</w:t>
      </w:r>
    </w:p>
    <w:p w14:paraId="76A048B1" w14:textId="77777777" w:rsidR="00227531" w:rsidRDefault="006B1A43" w:rsidP="00EF426E">
      <w:pPr>
        <w:pStyle w:val="2f3"/>
        <w:rPr>
          <w:rFonts w:cs="Huawei Sans"/>
        </w:rPr>
      </w:pPr>
      <w:r>
        <w:rPr>
          <w:rFonts w:cs="Huawei Sans"/>
        </w:rPr>
        <w:tab/>
      </w:r>
      <w:r w:rsidR="00EF426E" w:rsidRPr="00383667">
        <w:rPr>
          <w:rFonts w:cs="Huawei Sans"/>
        </w:rPr>
        <w:t>Route</w:t>
      </w:r>
      <w:r>
        <w:rPr>
          <w:rFonts w:cs="Huawei Sans"/>
        </w:rPr>
        <w:tab/>
      </w:r>
      <w:r w:rsidR="00EF426E" w:rsidRPr="00383667">
        <w:rPr>
          <w:rFonts w:cs="Huawei Sans"/>
        </w:rPr>
        <w:t>Duration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00h03m53s</w:t>
      </w:r>
    </w:p>
    <w:p w14:paraId="285AB0C2" w14:textId="79316298" w:rsidR="00EF426E" w:rsidRPr="00383667" w:rsidRDefault="006B1A43"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497E5B">
        <w:rPr>
          <w:rFonts w:cs="Huawei Sans"/>
        </w:rPr>
        <w:t>Nexthop</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10.0.34.4</w:t>
      </w:r>
    </w:p>
    <w:p w14:paraId="3A3BC1A4" w14:textId="67C1EF54" w:rsidR="00EF426E" w:rsidRPr="00383667" w:rsidRDefault="006B1A43"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383667">
        <w:rPr>
          <w:rFonts w:cs="Huawei Sans"/>
        </w:rPr>
        <w:t>Out-Interface:</w:t>
      </w:r>
      <w:r>
        <w:rPr>
          <w:rFonts w:cs="Huawei Sans"/>
        </w:rPr>
        <w:tab/>
      </w:r>
      <w:r w:rsidR="00EF426E" w:rsidRPr="00383667">
        <w:rPr>
          <w:rFonts w:cs="Huawei Sans"/>
        </w:rPr>
        <w:t>GigabitEthernet0/0/2</w:t>
      </w:r>
    </w:p>
    <w:p w14:paraId="21808F24" w14:textId="376574EA" w:rsidR="00EF426E" w:rsidRPr="00383667" w:rsidRDefault="006B1A43" w:rsidP="00EF426E">
      <w:pPr>
        <w:pStyle w:val="2f3"/>
        <w:rPr>
          <w:rFonts w:cs="Huawei Sans"/>
        </w:rPr>
      </w:pPr>
      <w:r>
        <w:rPr>
          <w:rFonts w:cs="Huawei Sans"/>
        </w:rPr>
        <w:tab/>
      </w:r>
      <w:r w:rsidR="00EF426E" w:rsidRPr="00383667">
        <w:rPr>
          <w:rFonts w:cs="Huawei Sans"/>
        </w:rPr>
        <w:t>Original</w:t>
      </w:r>
      <w:r>
        <w:rPr>
          <w:rFonts w:cs="Huawei Sans"/>
        </w:rPr>
        <w:tab/>
      </w:r>
      <w:r w:rsidR="00EF426E" w:rsidRPr="00497E5B">
        <w:rPr>
          <w:rFonts w:cs="Huawei Sans"/>
        </w:rPr>
        <w:t>nexthop</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10.0.4.4</w:t>
      </w:r>
    </w:p>
    <w:p w14:paraId="5C001465" w14:textId="4DB4B2AB" w:rsidR="00EF426E" w:rsidRPr="00383667" w:rsidRDefault="006B1A43" w:rsidP="00EF426E">
      <w:pPr>
        <w:pStyle w:val="2f3"/>
        <w:rPr>
          <w:rFonts w:cs="Huawei Sans"/>
        </w:rPr>
      </w:pPr>
      <w:r>
        <w:rPr>
          <w:rFonts w:cs="Huawei Sans"/>
        </w:rPr>
        <w:tab/>
      </w:r>
      <w:r w:rsidR="00EF426E" w:rsidRPr="00497E5B">
        <w:rPr>
          <w:rFonts w:cs="Huawei Sans"/>
        </w:rPr>
        <w:t>Qos</w:t>
      </w:r>
      <w:r>
        <w:rPr>
          <w:rFonts w:cs="Huawei Sans"/>
        </w:rPr>
        <w:tab/>
      </w:r>
      <w:r w:rsidR="00EF426E" w:rsidRPr="00383667">
        <w:rPr>
          <w:rFonts w:cs="Huawei Sans"/>
        </w:rPr>
        <w:t>information</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0x0</w:t>
      </w:r>
    </w:p>
    <w:p w14:paraId="0A1B4900" w14:textId="235C0034" w:rsidR="00EF426E" w:rsidRPr="00383667" w:rsidRDefault="006B1A43" w:rsidP="00EF426E">
      <w:pPr>
        <w:pStyle w:val="2f3"/>
        <w:rPr>
          <w:rFonts w:cs="Huawei Sans"/>
        </w:rPr>
      </w:pPr>
      <w:r>
        <w:rPr>
          <w:rFonts w:cs="Huawei Sans"/>
        </w:rPr>
        <w:tab/>
      </w:r>
      <w:r w:rsidR="00EF426E" w:rsidRPr="00383667">
        <w:rPr>
          <w:rFonts w:cs="Huawei Sans"/>
        </w:rPr>
        <w:t>AS-path</w:t>
      </w:r>
      <w:r>
        <w:rPr>
          <w:rFonts w:cs="Huawei Sans"/>
        </w:rPr>
        <w:tab/>
      </w:r>
      <w:r w:rsidR="00EF426E" w:rsidRPr="00383667">
        <w:rPr>
          <w:rFonts w:cs="Huawei Sans"/>
        </w:rPr>
        <w:t>200,</w:t>
      </w:r>
      <w:r>
        <w:rPr>
          <w:rFonts w:cs="Huawei Sans"/>
        </w:rPr>
        <w:tab/>
      </w:r>
      <w:r w:rsidR="00EF426E" w:rsidRPr="00383667">
        <w:rPr>
          <w:rFonts w:cs="Huawei Sans"/>
          <w:color w:val="EC7061"/>
        </w:rPr>
        <w:t>origin</w:t>
      </w:r>
      <w:r>
        <w:rPr>
          <w:rFonts w:cs="Huawei Sans"/>
          <w:color w:val="EC7061"/>
        </w:rPr>
        <w:tab/>
      </w:r>
      <w:r w:rsidR="00EF426E" w:rsidRPr="00497E5B">
        <w:rPr>
          <w:rFonts w:cs="Huawei Sans"/>
          <w:color w:val="EC7061"/>
        </w:rPr>
        <w:t>igp</w:t>
      </w:r>
      <w:r w:rsidR="00EF426E" w:rsidRPr="00383667">
        <w:rPr>
          <w:rFonts w:cs="Huawei Sans"/>
        </w:rPr>
        <w:t>,</w:t>
      </w:r>
      <w:r>
        <w:rPr>
          <w:rFonts w:cs="Huawei Sans"/>
        </w:rPr>
        <w:tab/>
      </w:r>
      <w:r w:rsidR="00EF426E" w:rsidRPr="00383667">
        <w:rPr>
          <w:rFonts w:cs="Huawei Sans"/>
        </w:rPr>
        <w:t>MED</w:t>
      </w:r>
      <w:r>
        <w:rPr>
          <w:rFonts w:cs="Huawei Sans"/>
        </w:rPr>
        <w:tab/>
      </w:r>
      <w:r w:rsidR="00EF426E" w:rsidRPr="00383667">
        <w:rPr>
          <w:rFonts w:cs="Huawei Sans"/>
        </w:rPr>
        <w:t>0,</w:t>
      </w:r>
      <w:r>
        <w:rPr>
          <w:rFonts w:cs="Huawei Sans"/>
        </w:rPr>
        <w:tab/>
      </w:r>
      <w:r w:rsidR="00EF426E" w:rsidRPr="00497E5B">
        <w:rPr>
          <w:rFonts w:cs="Huawei Sans"/>
        </w:rPr>
        <w:t>localpref</w:t>
      </w:r>
      <w:r>
        <w:rPr>
          <w:rFonts w:cs="Huawei Sans"/>
        </w:rPr>
        <w:tab/>
      </w:r>
      <w:r w:rsidR="00EF426E" w:rsidRPr="00383667">
        <w:rPr>
          <w:rFonts w:cs="Huawei Sans"/>
        </w:rPr>
        <w:t>100,</w:t>
      </w:r>
      <w:r>
        <w:rPr>
          <w:rFonts w:cs="Huawei Sans"/>
        </w:rPr>
        <w:tab/>
      </w:r>
      <w:r w:rsidR="00EF426E" w:rsidRPr="00497E5B">
        <w:rPr>
          <w:rFonts w:cs="Huawei Sans"/>
        </w:rPr>
        <w:t>pref-val</w:t>
      </w:r>
      <w:r>
        <w:rPr>
          <w:rFonts w:cs="Huawei Sans"/>
        </w:rPr>
        <w:tab/>
      </w:r>
      <w:r w:rsidR="00EF426E" w:rsidRPr="00383667">
        <w:rPr>
          <w:rFonts w:cs="Huawei Sans"/>
        </w:rPr>
        <w:t>0,</w:t>
      </w:r>
      <w:r>
        <w:rPr>
          <w:rFonts w:cs="Huawei Sans"/>
        </w:rPr>
        <w:tab/>
      </w:r>
      <w:r w:rsidR="00EF426E" w:rsidRPr="00383667">
        <w:rPr>
          <w:rFonts w:cs="Huawei Sans"/>
        </w:rPr>
        <w:t>valid,</w:t>
      </w:r>
      <w:r>
        <w:rPr>
          <w:rFonts w:cs="Huawei Sans"/>
        </w:rPr>
        <w:tab/>
      </w:r>
      <w:r w:rsidR="00EF426E" w:rsidRPr="00383667">
        <w:rPr>
          <w:rFonts w:cs="Huawei Sans"/>
        </w:rPr>
        <w:t>internal,</w:t>
      </w:r>
      <w:r>
        <w:rPr>
          <w:rFonts w:cs="Huawei Sans"/>
        </w:rPr>
        <w:tab/>
      </w:r>
      <w:r w:rsidR="00EF426E" w:rsidRPr="00497E5B">
        <w:rPr>
          <w:rFonts w:cs="Huawei Sans"/>
        </w:rPr>
        <w:t>bes</w:t>
      </w:r>
    </w:p>
    <w:p w14:paraId="53CC4477" w14:textId="5A338B3B" w:rsidR="00EF426E" w:rsidRPr="00383667" w:rsidRDefault="00EF426E" w:rsidP="00EF426E">
      <w:pPr>
        <w:pStyle w:val="2f3"/>
        <w:rPr>
          <w:rFonts w:cs="Huawei Sans"/>
        </w:rPr>
      </w:pPr>
      <w:r w:rsidRPr="00383667">
        <w:rPr>
          <w:rFonts w:cs="Huawei Sans"/>
        </w:rPr>
        <w:t>t,</w:t>
      </w:r>
      <w:r w:rsidR="006B1A43">
        <w:rPr>
          <w:rFonts w:cs="Huawei Sans"/>
        </w:rPr>
        <w:tab/>
      </w:r>
      <w:r w:rsidRPr="00383667">
        <w:rPr>
          <w:rFonts w:cs="Huawei Sans"/>
        </w:rPr>
        <w:t>select,</w:t>
      </w:r>
      <w:r w:rsidR="006B1A43">
        <w:rPr>
          <w:rFonts w:cs="Huawei Sans"/>
        </w:rPr>
        <w:tab/>
      </w:r>
      <w:r w:rsidRPr="00383667">
        <w:rPr>
          <w:rFonts w:cs="Huawei Sans"/>
        </w:rPr>
        <w:t>active,</w:t>
      </w:r>
      <w:r w:rsidR="006B1A43">
        <w:rPr>
          <w:rFonts w:cs="Huawei Sans"/>
        </w:rPr>
        <w:tab/>
      </w:r>
      <w:r w:rsidRPr="00497E5B">
        <w:rPr>
          <w:rFonts w:cs="Huawei Sans"/>
        </w:rPr>
        <w:t>pre</w:t>
      </w:r>
      <w:r w:rsidR="006B1A43">
        <w:rPr>
          <w:rFonts w:cs="Huawei Sans"/>
        </w:rPr>
        <w:tab/>
      </w:r>
      <w:r w:rsidRPr="00383667">
        <w:rPr>
          <w:rFonts w:cs="Huawei Sans"/>
        </w:rPr>
        <w:t>255,</w:t>
      </w:r>
      <w:r w:rsidR="006B1A43">
        <w:rPr>
          <w:rFonts w:cs="Huawei Sans"/>
        </w:rPr>
        <w:tab/>
      </w:r>
      <w:r w:rsidRPr="00383667">
        <w:rPr>
          <w:rFonts w:cs="Huawei Sans"/>
        </w:rPr>
        <w:t>IGP</w:t>
      </w:r>
      <w:r w:rsidR="006B1A43">
        <w:rPr>
          <w:rFonts w:cs="Huawei Sans"/>
        </w:rPr>
        <w:tab/>
      </w:r>
      <w:r w:rsidRPr="00383667">
        <w:rPr>
          <w:rFonts w:cs="Huawei Sans"/>
        </w:rPr>
        <w:t>cost</w:t>
      </w:r>
      <w:r w:rsidR="006B1A43">
        <w:rPr>
          <w:rFonts w:cs="Huawei Sans"/>
        </w:rPr>
        <w:tab/>
      </w:r>
      <w:r w:rsidRPr="00383667">
        <w:rPr>
          <w:rFonts w:cs="Huawei Sans"/>
        </w:rPr>
        <w:t>1</w:t>
      </w:r>
    </w:p>
    <w:p w14:paraId="5E6B5D4C" w14:textId="68C2964A" w:rsidR="00EF426E" w:rsidRPr="00383667" w:rsidRDefault="006B1A43" w:rsidP="00EF426E">
      <w:pPr>
        <w:pStyle w:val="2f3"/>
        <w:rPr>
          <w:rFonts w:cs="Huawei Sans"/>
        </w:rPr>
      </w:pPr>
      <w:r>
        <w:rPr>
          <w:rFonts w:cs="Huawei Sans"/>
        </w:rPr>
        <w:tab/>
      </w:r>
      <w:r w:rsidR="00EF426E" w:rsidRPr="00383667">
        <w:rPr>
          <w:rFonts w:cs="Huawei Sans"/>
        </w:rPr>
        <w:t>Not</w:t>
      </w:r>
      <w:r>
        <w:rPr>
          <w:rFonts w:cs="Huawei Sans"/>
        </w:rPr>
        <w:tab/>
      </w:r>
      <w:r w:rsidR="00EF426E" w:rsidRPr="00383667">
        <w:rPr>
          <w:rFonts w:cs="Huawei Sans"/>
        </w:rPr>
        <w:t>advertised</w:t>
      </w:r>
      <w:r>
        <w:rPr>
          <w:rFonts w:cs="Huawei Sans"/>
        </w:rPr>
        <w:tab/>
      </w:r>
      <w:r w:rsidR="00EF426E" w:rsidRPr="00383667">
        <w:rPr>
          <w:rFonts w:cs="Huawei Sans"/>
        </w:rPr>
        <w:t>to</w:t>
      </w:r>
      <w:r>
        <w:rPr>
          <w:rFonts w:cs="Huawei Sans"/>
        </w:rPr>
        <w:tab/>
      </w:r>
      <w:r w:rsidR="00EF426E" w:rsidRPr="00383667">
        <w:rPr>
          <w:rFonts w:cs="Huawei Sans"/>
        </w:rPr>
        <w:t>any</w:t>
      </w:r>
      <w:r>
        <w:rPr>
          <w:rFonts w:cs="Huawei Sans"/>
        </w:rPr>
        <w:tab/>
      </w:r>
      <w:r w:rsidR="00EF426E" w:rsidRPr="00383667">
        <w:rPr>
          <w:rFonts w:cs="Huawei Sans"/>
        </w:rPr>
        <w:t>peer</w:t>
      </w:r>
      <w:r>
        <w:rPr>
          <w:rFonts w:cs="Huawei Sans"/>
        </w:rPr>
        <w:tab/>
      </w:r>
      <w:r w:rsidR="00EF426E" w:rsidRPr="00383667">
        <w:rPr>
          <w:rFonts w:cs="Huawei Sans"/>
        </w:rPr>
        <w:t>yet</w:t>
      </w:r>
    </w:p>
    <w:p w14:paraId="57E7252B" w14:textId="77777777" w:rsidR="00EF426E" w:rsidRPr="00383667" w:rsidRDefault="00EF426E" w:rsidP="00EF426E">
      <w:pPr>
        <w:pStyle w:val="2f3"/>
        <w:rPr>
          <w:rFonts w:cs="Huawei Sans"/>
        </w:rPr>
      </w:pPr>
    </w:p>
    <w:p w14:paraId="5989C66D" w14:textId="4E8F0957" w:rsidR="00EF426E" w:rsidRPr="00383667" w:rsidRDefault="006B1A43" w:rsidP="00EF426E">
      <w:pPr>
        <w:pStyle w:val="2f3"/>
        <w:rPr>
          <w:rFonts w:cs="Huawei Sans"/>
        </w:rPr>
      </w:pPr>
      <w:r>
        <w:rPr>
          <w:rFonts w:cs="Huawei Sans"/>
        </w:rPr>
        <w:tab/>
      </w:r>
      <w:r w:rsidR="00EF426E" w:rsidRPr="00383667">
        <w:rPr>
          <w:rFonts w:cs="Huawei Sans"/>
        </w:rPr>
        <w:t>BGP</w:t>
      </w:r>
      <w:r>
        <w:rPr>
          <w:rFonts w:cs="Huawei Sans"/>
        </w:rPr>
        <w:tab/>
      </w:r>
      <w:r w:rsidR="00EF426E" w:rsidRPr="00383667">
        <w:rPr>
          <w:rFonts w:cs="Huawei Sans"/>
        </w:rPr>
        <w:t>routing</w:t>
      </w:r>
      <w:r>
        <w:rPr>
          <w:rFonts w:cs="Huawei Sans"/>
        </w:rPr>
        <w:tab/>
      </w:r>
      <w:r w:rsidR="00EF426E" w:rsidRPr="00383667">
        <w:rPr>
          <w:rFonts w:cs="Huawei Sans"/>
        </w:rPr>
        <w:t>table</w:t>
      </w:r>
      <w:r>
        <w:rPr>
          <w:rFonts w:cs="Huawei Sans"/>
        </w:rPr>
        <w:tab/>
      </w:r>
      <w:r w:rsidR="00EF426E" w:rsidRPr="00383667">
        <w:rPr>
          <w:rFonts w:cs="Huawei Sans"/>
        </w:rPr>
        <w:t>entry</w:t>
      </w:r>
      <w:r>
        <w:rPr>
          <w:rFonts w:cs="Huawei Sans"/>
        </w:rPr>
        <w:tab/>
      </w:r>
      <w:r w:rsidR="00EF426E" w:rsidRPr="00383667">
        <w:rPr>
          <w:rFonts w:cs="Huawei Sans"/>
        </w:rPr>
        <w:t>information</w:t>
      </w:r>
      <w:r>
        <w:rPr>
          <w:rFonts w:cs="Huawei Sans"/>
        </w:rPr>
        <w:tab/>
      </w:r>
      <w:r w:rsidR="00EF426E" w:rsidRPr="00383667">
        <w:rPr>
          <w:rFonts w:cs="Huawei Sans"/>
        </w:rPr>
        <w:t>of</w:t>
      </w:r>
      <w:r>
        <w:rPr>
          <w:rFonts w:cs="Huawei Sans"/>
        </w:rPr>
        <w:tab/>
      </w:r>
      <w:r w:rsidR="00EF426E" w:rsidRPr="00383667">
        <w:rPr>
          <w:rFonts w:cs="Huawei Sans"/>
        </w:rPr>
        <w:t>172.16.5.0/24:</w:t>
      </w:r>
    </w:p>
    <w:p w14:paraId="158E1B57" w14:textId="5CF26EA3" w:rsidR="00EF426E" w:rsidRPr="00383667" w:rsidRDefault="006B1A43" w:rsidP="00EF426E">
      <w:pPr>
        <w:pStyle w:val="2f3"/>
        <w:rPr>
          <w:rFonts w:cs="Huawei Sans"/>
          <w:color w:val="EC7061"/>
        </w:rPr>
      </w:pPr>
      <w:r>
        <w:rPr>
          <w:rFonts w:cs="Huawei Sans"/>
          <w:color w:val="EC7061"/>
        </w:rPr>
        <w:tab/>
      </w:r>
      <w:r w:rsidR="00EF426E" w:rsidRPr="00383667">
        <w:rPr>
          <w:rFonts w:cs="Huawei Sans"/>
          <w:color w:val="EC7061"/>
        </w:rPr>
        <w:t>From</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color w:val="EC7061"/>
        </w:rPr>
        <w:t>:</w:t>
      </w:r>
      <w:r>
        <w:rPr>
          <w:rFonts w:cs="Huawei Sans"/>
          <w:color w:val="EC7061"/>
        </w:rPr>
        <w:tab/>
      </w:r>
      <w:r w:rsidR="00EF426E" w:rsidRPr="00383667">
        <w:rPr>
          <w:rFonts w:cs="Huawei Sans"/>
          <w:color w:val="EC7061"/>
        </w:rPr>
        <w:t>10.0.2.2</w:t>
      </w:r>
      <w:r>
        <w:rPr>
          <w:rFonts w:cs="Huawei Sans"/>
          <w:color w:val="EC7061"/>
        </w:rPr>
        <w:tab/>
      </w:r>
      <w:r w:rsidR="00EF426E" w:rsidRPr="00383667">
        <w:rPr>
          <w:rFonts w:cs="Huawei Sans"/>
          <w:color w:val="EC7061"/>
        </w:rPr>
        <w:t>(10.0.2.2)</w:t>
      </w:r>
    </w:p>
    <w:p w14:paraId="068026B4" w14:textId="77777777" w:rsidR="00227531" w:rsidRDefault="006B1A43" w:rsidP="00EF426E">
      <w:pPr>
        <w:pStyle w:val="2f3"/>
        <w:rPr>
          <w:rFonts w:cs="Huawei Sans"/>
        </w:rPr>
      </w:pPr>
      <w:r>
        <w:rPr>
          <w:rFonts w:cs="Huawei Sans"/>
        </w:rPr>
        <w:tab/>
      </w:r>
      <w:r w:rsidR="00EF426E" w:rsidRPr="00383667">
        <w:rPr>
          <w:rFonts w:cs="Huawei Sans"/>
        </w:rPr>
        <w:t>Route</w:t>
      </w:r>
      <w:r>
        <w:rPr>
          <w:rFonts w:cs="Huawei Sans"/>
        </w:rPr>
        <w:tab/>
      </w:r>
      <w:r w:rsidR="00EF426E" w:rsidRPr="00383667">
        <w:rPr>
          <w:rFonts w:cs="Huawei Sans"/>
        </w:rPr>
        <w:t>Duration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00h01m27s</w:t>
      </w:r>
    </w:p>
    <w:p w14:paraId="4501C4DF" w14:textId="7E11A8A8" w:rsidR="00EF426E" w:rsidRPr="00383667" w:rsidRDefault="006B1A43"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497E5B">
        <w:rPr>
          <w:rFonts w:cs="Huawei Sans"/>
        </w:rPr>
        <w:t>Nexthop</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10.0.23.2</w:t>
      </w:r>
    </w:p>
    <w:p w14:paraId="6FEA891C" w14:textId="136FFBE3" w:rsidR="00EF426E" w:rsidRPr="00383667" w:rsidRDefault="006B1A43" w:rsidP="00EF426E">
      <w:pPr>
        <w:pStyle w:val="2f3"/>
        <w:rPr>
          <w:rFonts w:cs="Huawei Sans"/>
        </w:rPr>
      </w:pPr>
      <w:r>
        <w:rPr>
          <w:rFonts w:cs="Huawei Sans"/>
        </w:rPr>
        <w:tab/>
      </w:r>
      <w:r w:rsidR="00EF426E" w:rsidRPr="00383667">
        <w:rPr>
          <w:rFonts w:cs="Huawei Sans"/>
        </w:rPr>
        <w:t>Relay</w:t>
      </w:r>
      <w:r>
        <w:rPr>
          <w:rFonts w:cs="Huawei Sans"/>
        </w:rPr>
        <w:tab/>
      </w:r>
      <w:r w:rsidR="00EF426E" w:rsidRPr="00383667">
        <w:rPr>
          <w:rFonts w:cs="Huawei Sans"/>
        </w:rPr>
        <w:t>IP</w:t>
      </w:r>
      <w:r>
        <w:rPr>
          <w:rFonts w:cs="Huawei Sans"/>
        </w:rPr>
        <w:tab/>
      </w:r>
      <w:r w:rsidR="00EF426E" w:rsidRPr="00383667">
        <w:rPr>
          <w:rFonts w:cs="Huawei Sans"/>
        </w:rPr>
        <w:t>Out-Interface</w:t>
      </w:r>
      <w:r>
        <w:rPr>
          <w:rFonts w:cs="Huawei Sans"/>
        </w:rPr>
        <w:tab/>
      </w:r>
      <w:r w:rsidR="00EF426E" w:rsidRPr="00383667">
        <w:rPr>
          <w:rFonts w:cs="Huawei Sans"/>
        </w:rPr>
        <w:t>:</w:t>
      </w:r>
      <w:r>
        <w:rPr>
          <w:rFonts w:cs="Huawei Sans"/>
        </w:rPr>
        <w:tab/>
      </w:r>
      <w:r w:rsidR="00EF426E" w:rsidRPr="00383667">
        <w:rPr>
          <w:rFonts w:cs="Huawei Sans"/>
        </w:rPr>
        <w:t>GigabitEthernet0/0/3</w:t>
      </w:r>
    </w:p>
    <w:p w14:paraId="139AD8CE" w14:textId="4A1EE73D" w:rsidR="00EF426E" w:rsidRPr="00383667" w:rsidRDefault="006B1A43" w:rsidP="00EF426E">
      <w:pPr>
        <w:pStyle w:val="2f3"/>
        <w:rPr>
          <w:rFonts w:cs="Huawei Sans"/>
        </w:rPr>
      </w:pPr>
      <w:r>
        <w:rPr>
          <w:rFonts w:cs="Huawei Sans"/>
        </w:rPr>
        <w:tab/>
      </w:r>
      <w:r w:rsidR="00EF426E" w:rsidRPr="00383667">
        <w:rPr>
          <w:rFonts w:cs="Huawei Sans"/>
        </w:rPr>
        <w:t>Original</w:t>
      </w:r>
      <w:r>
        <w:rPr>
          <w:rFonts w:cs="Huawei Sans"/>
        </w:rPr>
        <w:tab/>
      </w:r>
      <w:r w:rsidR="00EF426E" w:rsidRPr="00497E5B">
        <w:rPr>
          <w:rFonts w:cs="Huawei Sans"/>
        </w:rPr>
        <w:t>nexthop</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10.0.2.2</w:t>
      </w:r>
    </w:p>
    <w:p w14:paraId="367C2463" w14:textId="1E99FCB5" w:rsidR="00EF426E" w:rsidRPr="00383667" w:rsidRDefault="006B1A43" w:rsidP="00EF426E">
      <w:pPr>
        <w:pStyle w:val="2f3"/>
        <w:rPr>
          <w:rFonts w:cs="Huawei Sans"/>
        </w:rPr>
      </w:pPr>
      <w:r>
        <w:rPr>
          <w:rFonts w:cs="Huawei Sans"/>
        </w:rPr>
        <w:tab/>
      </w:r>
      <w:r w:rsidR="00EF426E" w:rsidRPr="00497E5B">
        <w:rPr>
          <w:rFonts w:cs="Huawei Sans"/>
        </w:rPr>
        <w:t>Qos</w:t>
      </w:r>
      <w:r>
        <w:rPr>
          <w:rFonts w:cs="Huawei Sans"/>
        </w:rPr>
        <w:tab/>
      </w:r>
      <w:r w:rsidR="00EF426E" w:rsidRPr="00383667">
        <w:rPr>
          <w:rFonts w:cs="Huawei Sans"/>
        </w:rPr>
        <w:t>information</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w:t>
      </w:r>
      <w:r>
        <w:rPr>
          <w:rFonts w:cs="Huawei Sans"/>
        </w:rPr>
        <w:tab/>
      </w:r>
      <w:r w:rsidR="00EF426E" w:rsidRPr="00383667">
        <w:rPr>
          <w:rFonts w:cs="Huawei Sans"/>
        </w:rPr>
        <w:t>0x0</w:t>
      </w:r>
    </w:p>
    <w:p w14:paraId="538CC3BA" w14:textId="77777777" w:rsidR="00EF426E" w:rsidRPr="00383667" w:rsidRDefault="00EF426E" w:rsidP="00EF426E">
      <w:pPr>
        <w:pStyle w:val="2f3"/>
        <w:rPr>
          <w:rFonts w:cs="Huawei Sans"/>
        </w:rPr>
      </w:pPr>
      <w:r w:rsidRPr="00383667">
        <w:rPr>
          <w:rFonts w:cs="Huawei Sans"/>
        </w:rPr>
        <w:t xml:space="preserve"> AS-path 100, </w:t>
      </w:r>
      <w:r w:rsidRPr="00383667">
        <w:rPr>
          <w:rFonts w:cs="Huawei Sans"/>
          <w:color w:val="EC7061"/>
        </w:rPr>
        <w:t>origin incomplete</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w:t>
      </w:r>
      <w:r w:rsidRPr="00497E5B">
        <w:rPr>
          <w:rFonts w:cs="Huawei Sans"/>
        </w:rPr>
        <w:t>pre</w:t>
      </w:r>
      <w:r w:rsidRPr="00383667">
        <w:rPr>
          <w:rFonts w:cs="Huawei Sans"/>
        </w:rPr>
        <w:t xml:space="preserve"> 255, IGP cost 1,</w:t>
      </w:r>
      <w:r w:rsidRPr="00383667">
        <w:rPr>
          <w:rFonts w:cs="Huawei Sans"/>
          <w:color w:val="EC7061"/>
        </w:rPr>
        <w:t xml:space="preserve"> not preferred for Origin</w:t>
      </w:r>
    </w:p>
    <w:p w14:paraId="5A3DA7A3" w14:textId="77777777" w:rsidR="00EF426E" w:rsidRPr="00383667" w:rsidRDefault="00EF426E" w:rsidP="00EF426E">
      <w:pPr>
        <w:pStyle w:val="2f3"/>
        <w:rPr>
          <w:rFonts w:cs="Huawei Sans"/>
        </w:rPr>
      </w:pPr>
      <w:r w:rsidRPr="00383667">
        <w:rPr>
          <w:rFonts w:cs="Huawei Sans"/>
        </w:rPr>
        <w:t xml:space="preserve"> Not advertised to any peer yet</w:t>
      </w:r>
    </w:p>
    <w:p w14:paraId="0A54F5BB" w14:textId="77777777" w:rsidR="00EF426E" w:rsidRPr="00383667" w:rsidRDefault="00EF426E" w:rsidP="00EF426E">
      <w:pPr>
        <w:pStyle w:val="1e"/>
      </w:pPr>
      <w:r w:rsidRPr="00383667">
        <w:t>R3 preferentially selects the BGP route 172.16.5.0/24 advertised by R4.</w:t>
      </w:r>
    </w:p>
    <w:p w14:paraId="7863AE6B" w14:textId="77777777" w:rsidR="00EF426E" w:rsidRPr="00383667" w:rsidRDefault="00EF426E" w:rsidP="00EF426E">
      <w:pPr>
        <w:pStyle w:val="1e"/>
      </w:pPr>
      <w:r w:rsidRPr="00383667">
        <w:t xml:space="preserve">The Origin attribute of the BGP route 172.16.5.0/24 received from R2 (and originally advertised by R1) is </w:t>
      </w:r>
      <w:r w:rsidRPr="00383667">
        <w:rPr>
          <w:b/>
          <w:bCs/>
        </w:rPr>
        <w:t>incomplete</w:t>
      </w:r>
      <w:r w:rsidRPr="00383667">
        <w:t xml:space="preserve"> (advertised to the BGP routing table using the </w:t>
      </w:r>
      <w:r w:rsidRPr="00383667">
        <w:rPr>
          <w:b/>
          <w:bCs/>
        </w:rPr>
        <w:t>import-route</w:t>
      </w:r>
      <w:r w:rsidRPr="00383667">
        <w:t xml:space="preserve"> command). Due to the Origin attribute value, this route is not preferentially selected.</w:t>
      </w:r>
    </w:p>
    <w:p w14:paraId="32163FF6" w14:textId="77777777" w:rsidR="00EF426E" w:rsidRPr="00383667" w:rsidRDefault="00EF426E" w:rsidP="00604E8C">
      <w:pPr>
        <w:pStyle w:val="30"/>
        <w:ind w:left="1032" w:hanging="278"/>
        <w:outlineLvl w:val="9"/>
        <w:rPr>
          <w:rFonts w:cs="Huawei Sans"/>
        </w:rPr>
      </w:pPr>
      <w:r w:rsidRPr="00383667">
        <w:rPr>
          <w:rFonts w:cs="Huawei Sans"/>
        </w:rPr>
        <w:t>(Optional) Verify that an EBGP route takes precedence over an IBGP route.</w:t>
      </w:r>
    </w:p>
    <w:p w14:paraId="1AA086F4" w14:textId="77777777" w:rsidR="00EF426E" w:rsidRPr="00383667" w:rsidRDefault="00EF426E" w:rsidP="00EF426E">
      <w:pPr>
        <w:pStyle w:val="1e"/>
      </w:pPr>
      <w:r w:rsidRPr="00383667">
        <w:t>Create Loopback6 on R1 and R3, and configure the devices to advertise the Loopback6 routes to their BGP routing tables. Observe the route selection result on R2.</w:t>
      </w:r>
    </w:p>
    <w:p w14:paraId="31A17396" w14:textId="77777777" w:rsidR="00EF426E" w:rsidRPr="00383667" w:rsidRDefault="00EF426E" w:rsidP="00EF426E">
      <w:pPr>
        <w:pStyle w:val="1e"/>
      </w:pPr>
      <w:r w:rsidRPr="00383667">
        <w:lastRenderedPageBreak/>
        <w:t># Create Loopback6 on R1 and R3.</w:t>
      </w:r>
    </w:p>
    <w:p w14:paraId="19DC2287" w14:textId="77777777" w:rsidR="00EF426E" w:rsidRPr="00383667" w:rsidRDefault="00EF426E" w:rsidP="00EF426E">
      <w:pPr>
        <w:pStyle w:val="2f3"/>
        <w:rPr>
          <w:rFonts w:cs="Huawei Sans"/>
        </w:rPr>
      </w:pPr>
      <w:r w:rsidRPr="00383667">
        <w:rPr>
          <w:rFonts w:cs="Huawei Sans"/>
        </w:rPr>
        <w:t>[R1]interface LoopBack 6</w:t>
      </w:r>
    </w:p>
    <w:p w14:paraId="2D255123" w14:textId="77777777" w:rsidR="00EF426E" w:rsidRPr="00383667" w:rsidRDefault="00EF426E" w:rsidP="00EF426E">
      <w:pPr>
        <w:pStyle w:val="2f3"/>
        <w:rPr>
          <w:rFonts w:cs="Huawei Sans"/>
        </w:rPr>
      </w:pPr>
      <w:r w:rsidRPr="00383667">
        <w:rPr>
          <w:rFonts w:cs="Huawei Sans"/>
        </w:rPr>
        <w:t xml:space="preserve">[R1-LoopBack6] </w:t>
      </w:r>
      <w:r w:rsidRPr="00497E5B">
        <w:rPr>
          <w:rFonts w:cs="Huawei Sans"/>
        </w:rPr>
        <w:t>ip</w:t>
      </w:r>
      <w:r w:rsidRPr="00383667">
        <w:rPr>
          <w:rFonts w:cs="Huawei Sans"/>
        </w:rPr>
        <w:t xml:space="preserve"> address 172.16.6.1 24</w:t>
      </w:r>
    </w:p>
    <w:p w14:paraId="0BA6791F" w14:textId="77777777" w:rsidR="00EF426E" w:rsidRDefault="00EF426E" w:rsidP="00EF426E">
      <w:pPr>
        <w:pStyle w:val="2f3"/>
        <w:rPr>
          <w:rFonts w:cs="Huawei Sans"/>
        </w:rPr>
      </w:pPr>
      <w:r w:rsidRPr="00383667">
        <w:rPr>
          <w:rFonts w:cs="Huawei Sans"/>
        </w:rPr>
        <w:t>[R1-LoopBack6] quit</w:t>
      </w:r>
    </w:p>
    <w:p w14:paraId="2C4FAF27" w14:textId="77777777" w:rsidR="00CF0968" w:rsidRPr="00383667" w:rsidRDefault="00CF0968" w:rsidP="00EF426E">
      <w:pPr>
        <w:pStyle w:val="2f3"/>
        <w:rPr>
          <w:rFonts w:cs="Huawei Sans"/>
        </w:rPr>
      </w:pPr>
    </w:p>
    <w:p w14:paraId="55769584" w14:textId="77777777" w:rsidR="00EF426E" w:rsidRPr="00383667" w:rsidRDefault="00EF426E" w:rsidP="00EF426E">
      <w:pPr>
        <w:pStyle w:val="2f3"/>
        <w:rPr>
          <w:rFonts w:cs="Huawei Sans"/>
        </w:rPr>
      </w:pPr>
      <w:r w:rsidRPr="00383667">
        <w:rPr>
          <w:rFonts w:cs="Huawei Sans"/>
        </w:rPr>
        <w:t>[R3]interface LoopBack 6</w:t>
      </w:r>
    </w:p>
    <w:p w14:paraId="4152C5B7" w14:textId="77777777" w:rsidR="00EF426E" w:rsidRPr="00383667" w:rsidRDefault="00EF426E" w:rsidP="00EF426E">
      <w:pPr>
        <w:pStyle w:val="2f3"/>
        <w:rPr>
          <w:rFonts w:cs="Huawei Sans"/>
        </w:rPr>
      </w:pPr>
      <w:r w:rsidRPr="00383667">
        <w:rPr>
          <w:rFonts w:cs="Huawei Sans"/>
        </w:rPr>
        <w:t xml:space="preserve">[R3-LoopBack6] </w:t>
      </w:r>
      <w:r w:rsidRPr="00497E5B">
        <w:rPr>
          <w:rFonts w:cs="Huawei Sans"/>
        </w:rPr>
        <w:t>ip</w:t>
      </w:r>
      <w:r w:rsidRPr="00383667">
        <w:rPr>
          <w:rFonts w:cs="Huawei Sans"/>
        </w:rPr>
        <w:t xml:space="preserve"> address 172.16.6.1 24</w:t>
      </w:r>
    </w:p>
    <w:p w14:paraId="1F77D260" w14:textId="77777777" w:rsidR="00EF426E" w:rsidRPr="00383667" w:rsidRDefault="00EF426E" w:rsidP="00EF426E">
      <w:pPr>
        <w:pStyle w:val="2f3"/>
        <w:rPr>
          <w:rFonts w:cs="Huawei Sans"/>
        </w:rPr>
      </w:pPr>
      <w:r w:rsidRPr="00383667">
        <w:rPr>
          <w:rFonts w:cs="Huawei Sans"/>
        </w:rPr>
        <w:t>[R3-LoopBack6] quit</w:t>
      </w:r>
    </w:p>
    <w:p w14:paraId="56EAD979" w14:textId="77777777" w:rsidR="00EF426E" w:rsidRPr="00383667" w:rsidRDefault="00EF426E" w:rsidP="00EF426E">
      <w:pPr>
        <w:pStyle w:val="1e"/>
      </w:pPr>
      <w:r w:rsidRPr="00383667">
        <w:t># Configure R1 and R3 to advertise their Loopback6 routes to the BGP routing tables.</w:t>
      </w:r>
    </w:p>
    <w:p w14:paraId="0AA5D2D3" w14:textId="77777777" w:rsidR="00EF426E" w:rsidRPr="00383667" w:rsidRDefault="00EF426E" w:rsidP="00EF426E">
      <w:pPr>
        <w:pStyle w:val="2f3"/>
        <w:rPr>
          <w:rFonts w:cs="Huawei Sans"/>
        </w:rPr>
      </w:pPr>
      <w:r w:rsidRPr="00383667">
        <w:rPr>
          <w:rFonts w:cs="Huawei Sans"/>
        </w:rPr>
        <w:t>[R1]bgp 100</w:t>
      </w:r>
    </w:p>
    <w:p w14:paraId="1695904B" w14:textId="77777777" w:rsidR="00EF426E" w:rsidRDefault="00EF426E" w:rsidP="00EF426E">
      <w:pPr>
        <w:pStyle w:val="2f3"/>
        <w:rPr>
          <w:rFonts w:cs="Huawei Sans"/>
        </w:rPr>
      </w:pPr>
      <w:r w:rsidRPr="00383667">
        <w:rPr>
          <w:rFonts w:cs="Huawei Sans"/>
        </w:rPr>
        <w:t>[R1-bgp] network 172.16.6.0 24</w:t>
      </w:r>
    </w:p>
    <w:p w14:paraId="07FF4336" w14:textId="77777777" w:rsidR="00CF0968" w:rsidRPr="00383667" w:rsidRDefault="00CF0968" w:rsidP="00EF426E">
      <w:pPr>
        <w:pStyle w:val="2f3"/>
        <w:rPr>
          <w:rFonts w:cs="Huawei Sans"/>
        </w:rPr>
      </w:pPr>
    </w:p>
    <w:p w14:paraId="17BA2510" w14:textId="77777777" w:rsidR="00EF426E" w:rsidRPr="00383667" w:rsidRDefault="00EF426E" w:rsidP="00EF426E">
      <w:pPr>
        <w:pStyle w:val="2f3"/>
        <w:rPr>
          <w:rFonts w:cs="Huawei Sans"/>
        </w:rPr>
      </w:pPr>
      <w:r w:rsidRPr="00383667">
        <w:rPr>
          <w:rFonts w:cs="Huawei Sans"/>
        </w:rPr>
        <w:t>[R3]bgp 64512</w:t>
      </w:r>
    </w:p>
    <w:p w14:paraId="5B2C9035" w14:textId="77777777" w:rsidR="00EF426E" w:rsidRPr="00383667" w:rsidRDefault="00EF426E" w:rsidP="00EF426E">
      <w:pPr>
        <w:pStyle w:val="2f3"/>
        <w:rPr>
          <w:rFonts w:cs="Huawei Sans"/>
        </w:rPr>
      </w:pPr>
      <w:r w:rsidRPr="00383667">
        <w:rPr>
          <w:rFonts w:cs="Huawei Sans"/>
        </w:rPr>
        <w:t>[R3-bgp]network 172.16.6.0 24</w:t>
      </w:r>
    </w:p>
    <w:p w14:paraId="7848E8A2" w14:textId="77777777" w:rsidR="00EF426E" w:rsidRPr="00383667" w:rsidRDefault="00EF426E" w:rsidP="00EF426E">
      <w:pPr>
        <w:pStyle w:val="1e"/>
      </w:pPr>
      <w:r w:rsidRPr="00383667">
        <w:t># Check detailed information about the BGP routes 172.16.6.0/24 on R2.</w:t>
      </w:r>
    </w:p>
    <w:p w14:paraId="20117B80" w14:textId="77777777" w:rsidR="00EF426E" w:rsidRPr="00383667" w:rsidRDefault="00EF426E" w:rsidP="00EF426E">
      <w:pPr>
        <w:pStyle w:val="2f3"/>
        <w:rPr>
          <w:rFonts w:cs="Huawei Sans"/>
        </w:rPr>
      </w:pPr>
      <w:r w:rsidRPr="00383667">
        <w:rPr>
          <w:rFonts w:cs="Huawei Sans"/>
        </w:rPr>
        <w:t>&lt;R2&gt;display bgp routing-table 172.16.6.0 24</w:t>
      </w:r>
    </w:p>
    <w:p w14:paraId="59BB9FA9" w14:textId="77777777" w:rsidR="00EF426E" w:rsidRPr="00383667" w:rsidRDefault="00EF426E" w:rsidP="00EF426E">
      <w:pPr>
        <w:pStyle w:val="2f3"/>
        <w:rPr>
          <w:rFonts w:cs="Huawei Sans"/>
        </w:rPr>
      </w:pPr>
    </w:p>
    <w:p w14:paraId="0DE8FF26" w14:textId="4ACDCA98" w:rsidR="00EF426E" w:rsidRPr="00383667" w:rsidRDefault="00EF426E" w:rsidP="00EF426E">
      <w:pPr>
        <w:pStyle w:val="2f3"/>
        <w:rPr>
          <w:rFonts w:cs="Huawei Sans"/>
        </w:rPr>
      </w:pPr>
      <w:r w:rsidRPr="00383667">
        <w:rPr>
          <w:rFonts w:cs="Huawei Sans"/>
        </w:rPr>
        <w:t xml:space="preserve"> BGP local router ID</w:t>
      </w:r>
      <w:r w:rsidR="000A4DBD">
        <w:rPr>
          <w:rFonts w:cs="Huawei Sans"/>
        </w:rPr>
        <w:tab/>
      </w:r>
      <w:r w:rsidR="000A4DBD">
        <w:rPr>
          <w:rFonts w:cs="Huawei Sans"/>
        </w:rPr>
        <w:tab/>
      </w:r>
      <w:r w:rsidR="000A4DBD">
        <w:rPr>
          <w:rFonts w:cs="Huawei Sans"/>
        </w:rPr>
        <w:tab/>
      </w:r>
      <w:r w:rsidRPr="00383667">
        <w:rPr>
          <w:rFonts w:cs="Huawei Sans"/>
        </w:rPr>
        <w:t>: 10.0.2.2</w:t>
      </w:r>
    </w:p>
    <w:p w14:paraId="3E9105BC" w14:textId="3F816054" w:rsidR="00EF426E" w:rsidRPr="00383667" w:rsidRDefault="000A4DBD" w:rsidP="00EF426E">
      <w:pPr>
        <w:pStyle w:val="2f3"/>
        <w:rPr>
          <w:rFonts w:cs="Huawei Sans"/>
        </w:rPr>
      </w:pPr>
      <w:r>
        <w:rPr>
          <w:rFonts w:cs="Huawei Sans"/>
        </w:rPr>
        <w:t xml:space="preserve"> Local AS number</w:t>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 64512</w:t>
      </w:r>
    </w:p>
    <w:p w14:paraId="5C95C839" w14:textId="43184812" w:rsidR="00EF426E" w:rsidRPr="00383667" w:rsidRDefault="00EF426E" w:rsidP="00EF426E">
      <w:pPr>
        <w:pStyle w:val="2f3"/>
        <w:rPr>
          <w:rFonts w:cs="Huawei Sans"/>
        </w:rPr>
      </w:pPr>
      <w:r w:rsidRPr="00383667">
        <w:rPr>
          <w:rFonts w:cs="Huawei Sans"/>
        </w:rPr>
        <w:t xml:space="preserve"> Paths</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2 available, 1 best, 1 select</w:t>
      </w:r>
    </w:p>
    <w:p w14:paraId="792F251F" w14:textId="77777777" w:rsidR="00EF426E" w:rsidRPr="00383667" w:rsidRDefault="00EF426E" w:rsidP="00EF426E">
      <w:pPr>
        <w:pStyle w:val="2f3"/>
        <w:rPr>
          <w:rFonts w:cs="Huawei Sans"/>
        </w:rPr>
      </w:pPr>
      <w:r w:rsidRPr="00383667">
        <w:rPr>
          <w:rFonts w:cs="Huawei Sans"/>
        </w:rPr>
        <w:t xml:space="preserve"> BGP routing table entry information of 172.16.6.0/24:</w:t>
      </w:r>
    </w:p>
    <w:p w14:paraId="20AFFE1D" w14:textId="3BC8C29B" w:rsidR="00EF426E" w:rsidRPr="00383667" w:rsidRDefault="00EF426E" w:rsidP="00EF426E">
      <w:pPr>
        <w:pStyle w:val="2f3"/>
        <w:rPr>
          <w:rFonts w:cs="Huawei Sans"/>
          <w:color w:val="EC7061"/>
        </w:rPr>
      </w:pPr>
      <w:r w:rsidRPr="00383667">
        <w:rPr>
          <w:rFonts w:cs="Huawei Sans"/>
          <w:color w:val="EC7061"/>
        </w:rPr>
        <w:t xml:space="preserve"> From</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color w:val="EC7061"/>
        </w:rPr>
        <w:t>: 10.0.3.3 (10.0.3.3)</w:t>
      </w:r>
    </w:p>
    <w:p w14:paraId="1AB46F16" w14:textId="792B5041" w:rsidR="00EF426E" w:rsidRPr="00383667" w:rsidRDefault="00EF426E" w:rsidP="00EF426E">
      <w:pPr>
        <w:pStyle w:val="2f3"/>
        <w:rPr>
          <w:rFonts w:cs="Huawei Sans"/>
        </w:rPr>
      </w:pPr>
      <w:r w:rsidRPr="00383667">
        <w:rPr>
          <w:rFonts w:cs="Huawei Sans"/>
        </w:rPr>
        <w:t xml:space="preserve"> Route Duration</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xml:space="preserve">: 00h03m13s  </w:t>
      </w:r>
    </w:p>
    <w:p w14:paraId="17165C96" w14:textId="0528AE74"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10.0.23.3</w:t>
      </w:r>
    </w:p>
    <w:p w14:paraId="4FEAA5CE" w14:textId="77777777" w:rsidR="00EF426E" w:rsidRPr="00383667" w:rsidRDefault="00EF426E" w:rsidP="00EF426E">
      <w:pPr>
        <w:pStyle w:val="2f3"/>
        <w:rPr>
          <w:rFonts w:cs="Huawei Sans"/>
        </w:rPr>
      </w:pPr>
      <w:r w:rsidRPr="00383667">
        <w:rPr>
          <w:rFonts w:cs="Huawei Sans"/>
        </w:rPr>
        <w:t xml:space="preserve"> Relay IP Out-Interface: GigabitEthernet0/0/2</w:t>
      </w:r>
    </w:p>
    <w:p w14:paraId="77E7BC54" w14:textId="46D5C8B2"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10.0.3.3</w:t>
      </w:r>
    </w:p>
    <w:p w14:paraId="1030E352" w14:textId="12813D6B"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0x0</w:t>
      </w:r>
    </w:p>
    <w:p w14:paraId="3E8D7D8E" w14:textId="77777777" w:rsidR="00EF426E" w:rsidRPr="00383667" w:rsidRDefault="00EF426E" w:rsidP="00EF426E">
      <w:pPr>
        <w:pStyle w:val="2f3"/>
        <w:rPr>
          <w:rFonts w:cs="Huawei Sans"/>
        </w:rPr>
      </w:pPr>
      <w:r w:rsidRPr="00383667">
        <w:rPr>
          <w:rFonts w:cs="Huawei Sans"/>
        </w:rPr>
        <w:t xml:space="preserve"> </w:t>
      </w:r>
      <w:r w:rsidRPr="00383667">
        <w:rPr>
          <w:rFonts w:cs="Huawei Sans"/>
          <w:color w:val="EC7061"/>
        </w:rPr>
        <w:t>AS-path Nil</w:t>
      </w:r>
      <w:r w:rsidRPr="00383667">
        <w:rPr>
          <w:rFonts w:cs="Huawei Sans"/>
        </w:rPr>
        <w:t xml:space="preserve">,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best, select, active, </w:t>
      </w:r>
      <w:r w:rsidRPr="00497E5B">
        <w:rPr>
          <w:rFonts w:cs="Huawei Sans"/>
        </w:rPr>
        <w:t>pre</w:t>
      </w:r>
      <w:r w:rsidRPr="00383667">
        <w:rPr>
          <w:rFonts w:cs="Huawei Sans"/>
        </w:rPr>
        <w:t xml:space="preserve"> 255, IGP cost 1</w:t>
      </w:r>
    </w:p>
    <w:p w14:paraId="55169656" w14:textId="77777777" w:rsidR="00EF426E" w:rsidRPr="00383667" w:rsidRDefault="00EF426E" w:rsidP="00EF426E">
      <w:pPr>
        <w:pStyle w:val="2f3"/>
        <w:rPr>
          <w:rFonts w:cs="Huawei Sans"/>
        </w:rPr>
      </w:pPr>
      <w:r w:rsidRPr="00383667">
        <w:rPr>
          <w:rFonts w:cs="Huawei Sans"/>
        </w:rPr>
        <w:t xml:space="preserve"> Advertised to such </w:t>
      </w:r>
      <w:r w:rsidRPr="00497E5B">
        <w:rPr>
          <w:rFonts w:cs="Huawei Sans"/>
        </w:rPr>
        <w:t>1 peers</w:t>
      </w:r>
      <w:r w:rsidRPr="00383667">
        <w:rPr>
          <w:rFonts w:cs="Huawei Sans"/>
        </w:rPr>
        <w:t>:</w:t>
      </w:r>
    </w:p>
    <w:p w14:paraId="5E9254B5" w14:textId="77777777" w:rsidR="00EF426E" w:rsidRPr="00383667" w:rsidRDefault="00EF426E" w:rsidP="00EF426E">
      <w:pPr>
        <w:pStyle w:val="2f3"/>
        <w:rPr>
          <w:rFonts w:cs="Huawei Sans"/>
        </w:rPr>
      </w:pPr>
      <w:r w:rsidRPr="00383667">
        <w:rPr>
          <w:rFonts w:cs="Huawei Sans"/>
        </w:rPr>
        <w:t xml:space="preserve">    10.0.12.1</w:t>
      </w:r>
    </w:p>
    <w:p w14:paraId="2EC87A13" w14:textId="77777777" w:rsidR="00EF426E" w:rsidRPr="00383667" w:rsidRDefault="00EF426E" w:rsidP="00EF426E">
      <w:pPr>
        <w:pStyle w:val="2f3"/>
        <w:rPr>
          <w:rFonts w:cs="Huawei Sans"/>
        </w:rPr>
      </w:pPr>
      <w:r w:rsidRPr="00383667">
        <w:rPr>
          <w:rFonts w:cs="Huawei Sans"/>
        </w:rPr>
        <w:t xml:space="preserve"> BGP routing table entry information of 172.16.6.0/24:</w:t>
      </w:r>
    </w:p>
    <w:p w14:paraId="5BFFE7F8" w14:textId="543E08D2" w:rsidR="00EF426E" w:rsidRPr="00383667" w:rsidRDefault="00EF426E" w:rsidP="00EF426E">
      <w:pPr>
        <w:pStyle w:val="2f3"/>
        <w:rPr>
          <w:rFonts w:cs="Huawei Sans"/>
        </w:rPr>
      </w:pPr>
      <w:r w:rsidRPr="00383667">
        <w:rPr>
          <w:rFonts w:cs="Huawei Sans"/>
          <w:color w:val="EC7061"/>
        </w:rPr>
        <w:t xml:space="preserve"> From</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color w:val="EC7061"/>
        </w:rPr>
        <w:t>: 10.0.12.1 (10.0.1.1)</w:t>
      </w:r>
    </w:p>
    <w:p w14:paraId="0372F05C" w14:textId="1EFB5E3C" w:rsidR="00EF426E" w:rsidRPr="00383667" w:rsidRDefault="00EF426E" w:rsidP="00EF426E">
      <w:pPr>
        <w:pStyle w:val="2f3"/>
        <w:rPr>
          <w:rFonts w:cs="Huawei Sans"/>
        </w:rPr>
      </w:pPr>
      <w:r w:rsidRPr="00383667">
        <w:rPr>
          <w:rFonts w:cs="Huawei Sans"/>
        </w:rPr>
        <w:t xml:space="preserve"> Route Duration</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xml:space="preserve">: 00h03m13s  </w:t>
      </w:r>
    </w:p>
    <w:p w14:paraId="6B7BB609" w14:textId="2B1734AD" w:rsidR="00EF426E" w:rsidRPr="00383667" w:rsidRDefault="00EF426E" w:rsidP="00EF426E">
      <w:pPr>
        <w:pStyle w:val="2f3"/>
        <w:rPr>
          <w:rFonts w:cs="Huawei Sans"/>
        </w:rPr>
      </w:pPr>
      <w:r w:rsidRPr="00383667">
        <w:rPr>
          <w:rFonts w:cs="Huawei Sans"/>
        </w:rPr>
        <w:t xml:space="preserve"> Direct Out-interface</w:t>
      </w:r>
      <w:r w:rsidR="000A4DBD">
        <w:rPr>
          <w:rFonts w:cs="Huawei Sans"/>
        </w:rPr>
        <w:tab/>
      </w:r>
      <w:r w:rsidRPr="00383667">
        <w:rPr>
          <w:rFonts w:cs="Huawei Sans"/>
        </w:rPr>
        <w:t>: GigabitEthernet0/0/3</w:t>
      </w:r>
    </w:p>
    <w:p w14:paraId="04037574" w14:textId="01BEFB79"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10.0.12.1</w:t>
      </w:r>
    </w:p>
    <w:p w14:paraId="13BD9220" w14:textId="16C1FD18"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0x0</w:t>
      </w:r>
    </w:p>
    <w:p w14:paraId="6A9B84D4" w14:textId="77777777" w:rsidR="00EF426E" w:rsidRPr="00383667" w:rsidRDefault="00EF426E" w:rsidP="00EF426E">
      <w:pPr>
        <w:pStyle w:val="2f3"/>
        <w:rPr>
          <w:rFonts w:cs="Huawei Sans"/>
        </w:rPr>
      </w:pPr>
      <w:r w:rsidRPr="00383667">
        <w:rPr>
          <w:rFonts w:cs="Huawei Sans"/>
        </w:rPr>
        <w:t xml:space="preserve"> </w:t>
      </w:r>
      <w:r w:rsidRPr="00383667">
        <w:rPr>
          <w:rFonts w:cs="Huawei Sans"/>
          <w:color w:val="EC7061"/>
        </w:rPr>
        <w:t>AS-path 100</w:t>
      </w:r>
      <w:r w:rsidRPr="00383667">
        <w:rPr>
          <w:rFonts w:cs="Huawei Sans"/>
        </w:rPr>
        <w:t xml:space="preserve">, origin </w:t>
      </w:r>
      <w:r w:rsidRPr="00497E5B">
        <w:rPr>
          <w:rFonts w:cs="Huawei Sans"/>
        </w:rPr>
        <w:t>igp</w:t>
      </w:r>
      <w:r w:rsidRPr="00383667">
        <w:rPr>
          <w:rFonts w:cs="Huawei Sans"/>
        </w:rPr>
        <w:t xml:space="preserve">, MED 0, </w:t>
      </w:r>
      <w:r w:rsidRPr="00497E5B">
        <w:rPr>
          <w:rFonts w:cs="Huawei Sans"/>
        </w:rPr>
        <w:t>pref-val</w:t>
      </w:r>
      <w:r w:rsidRPr="00383667">
        <w:rPr>
          <w:rFonts w:cs="Huawei Sans"/>
        </w:rPr>
        <w:t xml:space="preserve"> 0, valid, external, </w:t>
      </w:r>
      <w:r w:rsidRPr="00497E5B">
        <w:rPr>
          <w:rFonts w:cs="Huawei Sans"/>
        </w:rPr>
        <w:t>pre</w:t>
      </w:r>
      <w:r w:rsidRPr="00383667">
        <w:rPr>
          <w:rFonts w:cs="Huawei Sans"/>
        </w:rPr>
        <w:t xml:space="preserve"> 255, </w:t>
      </w:r>
      <w:r w:rsidRPr="00383667">
        <w:rPr>
          <w:rFonts w:cs="Huawei Sans"/>
          <w:color w:val="EC7061"/>
        </w:rPr>
        <w:t>not preferred for AS-Path</w:t>
      </w:r>
    </w:p>
    <w:p w14:paraId="6B43A37D" w14:textId="77777777" w:rsidR="00EF426E" w:rsidRPr="00383667" w:rsidRDefault="00EF426E" w:rsidP="00EF426E">
      <w:pPr>
        <w:pStyle w:val="2f3"/>
        <w:rPr>
          <w:rFonts w:cs="Huawei Sans"/>
        </w:rPr>
      </w:pPr>
      <w:r w:rsidRPr="00383667">
        <w:rPr>
          <w:rFonts w:cs="Huawei Sans"/>
        </w:rPr>
        <w:t xml:space="preserve"> Not advertised to any peer yet</w:t>
      </w:r>
    </w:p>
    <w:p w14:paraId="1CE3D086" w14:textId="77777777" w:rsidR="00EF426E" w:rsidRPr="00383667" w:rsidRDefault="00EF426E" w:rsidP="00EF426E">
      <w:pPr>
        <w:pStyle w:val="1e"/>
      </w:pPr>
      <w:r w:rsidRPr="00383667">
        <w:t>R2 preferentially selects the BGP route 172.16.6.0/24 advertised by R3 due to the AS_Path value.</w:t>
      </w:r>
    </w:p>
    <w:p w14:paraId="63E8BEE4" w14:textId="77777777" w:rsidR="00EF426E" w:rsidRPr="00383667" w:rsidRDefault="00EF426E" w:rsidP="00EF426E">
      <w:pPr>
        <w:pStyle w:val="1e"/>
      </w:pPr>
      <w:r w:rsidRPr="00383667">
        <w:t># On R3, configure a route-policy to add an AS_Path value to the BGP route 172.16.6.0/24.</w:t>
      </w:r>
    </w:p>
    <w:p w14:paraId="72F01468" w14:textId="77777777" w:rsidR="00EF426E" w:rsidRPr="00383667" w:rsidRDefault="00EF426E" w:rsidP="00EF426E">
      <w:pPr>
        <w:pStyle w:val="2f3"/>
        <w:rPr>
          <w:rFonts w:cs="Huawei Sans"/>
        </w:rPr>
      </w:pPr>
      <w:r w:rsidRPr="00383667">
        <w:rPr>
          <w:rFonts w:cs="Huawei Sans"/>
        </w:rPr>
        <w:t>[R3]</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2 permit 172.16.6.0 24 greater-equal 24 less-equal 24</w:t>
      </w:r>
    </w:p>
    <w:p w14:paraId="7F4BC2FA" w14:textId="77777777" w:rsidR="00EF426E" w:rsidRPr="00383667" w:rsidRDefault="00EF426E" w:rsidP="00EF426E">
      <w:pPr>
        <w:pStyle w:val="2f3"/>
        <w:rPr>
          <w:rFonts w:cs="Huawei Sans"/>
        </w:rPr>
      </w:pPr>
    </w:p>
    <w:p w14:paraId="1883F1ED" w14:textId="77777777" w:rsidR="00EF426E" w:rsidRPr="00383667" w:rsidRDefault="00EF426E" w:rsidP="00EF426E">
      <w:pPr>
        <w:pStyle w:val="2f3"/>
        <w:rPr>
          <w:rFonts w:cs="Huawei Sans"/>
        </w:rPr>
      </w:pPr>
      <w:r w:rsidRPr="00383667">
        <w:rPr>
          <w:rFonts w:cs="Huawei Sans"/>
        </w:rPr>
        <w:t>[R3]route-policy as_path permit node 10</w:t>
      </w:r>
    </w:p>
    <w:p w14:paraId="18E4C361" w14:textId="77777777" w:rsidR="00EF426E" w:rsidRPr="00383667" w:rsidRDefault="00EF426E" w:rsidP="00EF426E">
      <w:pPr>
        <w:pStyle w:val="2f3"/>
        <w:rPr>
          <w:rFonts w:cs="Huawei Sans"/>
        </w:rPr>
      </w:pPr>
      <w:r w:rsidRPr="00383667">
        <w:rPr>
          <w:rFonts w:cs="Huawei Sans"/>
        </w:rPr>
        <w:t xml:space="preserve">[R3-route-policy] if-match </w:t>
      </w:r>
      <w:r w:rsidRPr="00497E5B">
        <w:rPr>
          <w:rFonts w:cs="Huawei Sans"/>
        </w:rPr>
        <w:t>ip-prefix</w:t>
      </w:r>
      <w:r w:rsidRPr="00383667">
        <w:rPr>
          <w:rFonts w:cs="Huawei Sans"/>
        </w:rPr>
        <w:t xml:space="preserve"> 2</w:t>
      </w:r>
    </w:p>
    <w:p w14:paraId="1B280F25" w14:textId="77777777" w:rsidR="00EF426E" w:rsidRPr="00383667" w:rsidRDefault="00EF426E" w:rsidP="00EF426E">
      <w:pPr>
        <w:pStyle w:val="2f3"/>
        <w:rPr>
          <w:rFonts w:cs="Huawei Sans"/>
        </w:rPr>
      </w:pPr>
      <w:r w:rsidRPr="00383667">
        <w:rPr>
          <w:rFonts w:cs="Huawei Sans"/>
        </w:rPr>
        <w:t xml:space="preserve">[R3-route-policy] apply as-path 300 additive </w:t>
      </w:r>
    </w:p>
    <w:p w14:paraId="6AD9CD0A" w14:textId="77777777" w:rsidR="00EF426E" w:rsidRPr="00383667" w:rsidRDefault="00EF426E" w:rsidP="00EF426E">
      <w:pPr>
        <w:pStyle w:val="2f3"/>
        <w:rPr>
          <w:rFonts w:cs="Huawei Sans"/>
        </w:rPr>
      </w:pPr>
      <w:r w:rsidRPr="00383667">
        <w:rPr>
          <w:rFonts w:cs="Huawei Sans"/>
        </w:rPr>
        <w:lastRenderedPageBreak/>
        <w:t>[R3-route-policy] quit</w:t>
      </w:r>
    </w:p>
    <w:p w14:paraId="409BE73A" w14:textId="77777777" w:rsidR="00EF426E" w:rsidRPr="00383667" w:rsidRDefault="00EF426E" w:rsidP="00EF426E">
      <w:pPr>
        <w:pStyle w:val="2f3"/>
        <w:rPr>
          <w:rFonts w:cs="Huawei Sans"/>
        </w:rPr>
      </w:pPr>
      <w:r w:rsidRPr="00383667">
        <w:rPr>
          <w:rFonts w:cs="Huawei Sans"/>
        </w:rPr>
        <w:t>[R3]route-policy as_path permit node 20</w:t>
      </w:r>
    </w:p>
    <w:p w14:paraId="380279CE" w14:textId="77777777" w:rsidR="00EF426E" w:rsidRPr="00383667" w:rsidRDefault="00EF426E" w:rsidP="00EF426E">
      <w:pPr>
        <w:pStyle w:val="2f3"/>
        <w:rPr>
          <w:rFonts w:cs="Huawei Sans"/>
        </w:rPr>
      </w:pPr>
    </w:p>
    <w:p w14:paraId="5207B697" w14:textId="77777777" w:rsidR="00EF426E" w:rsidRPr="00383667" w:rsidRDefault="00EF426E" w:rsidP="00EF426E">
      <w:pPr>
        <w:pStyle w:val="2f3"/>
        <w:rPr>
          <w:rFonts w:cs="Huawei Sans"/>
          <w:b/>
        </w:rPr>
      </w:pPr>
      <w:r w:rsidRPr="00383667">
        <w:rPr>
          <w:rFonts w:cs="Huawei Sans"/>
        </w:rPr>
        <w:t>[R3]bgp 64512</w:t>
      </w:r>
    </w:p>
    <w:p w14:paraId="0CF4A822" w14:textId="77777777" w:rsidR="00EF426E" w:rsidRPr="00383667" w:rsidRDefault="00EF426E" w:rsidP="00EF426E">
      <w:pPr>
        <w:pStyle w:val="2f3"/>
        <w:rPr>
          <w:rFonts w:cs="Huawei Sans"/>
        </w:rPr>
      </w:pPr>
      <w:r w:rsidRPr="00383667">
        <w:rPr>
          <w:rFonts w:cs="Huawei Sans"/>
        </w:rPr>
        <w:t>[R3-bgp] peer 10.0.2.2 route-policy as_path export</w:t>
      </w:r>
    </w:p>
    <w:p w14:paraId="3A13101C" w14:textId="77777777" w:rsidR="00EF426E" w:rsidRPr="00383667" w:rsidRDefault="00EF426E" w:rsidP="00EF426E">
      <w:pPr>
        <w:pStyle w:val="1e"/>
      </w:pPr>
      <w:r w:rsidRPr="00383667">
        <w:t># Trigger an export soft reset on R3 to update the advertised BGP routes.</w:t>
      </w:r>
    </w:p>
    <w:p w14:paraId="085DD0DA" w14:textId="77777777" w:rsidR="00EF426E" w:rsidRPr="00383667" w:rsidRDefault="00EF426E" w:rsidP="00EF426E">
      <w:pPr>
        <w:pStyle w:val="2f3"/>
        <w:rPr>
          <w:rFonts w:cs="Huawei Sans"/>
        </w:rPr>
      </w:pPr>
      <w:r w:rsidRPr="00383667">
        <w:rPr>
          <w:rFonts w:cs="Huawei Sans"/>
        </w:rPr>
        <w:t>&lt;R3&gt;refresh bgp all export</w:t>
      </w:r>
    </w:p>
    <w:p w14:paraId="3935E085" w14:textId="77777777" w:rsidR="00EF426E" w:rsidRPr="00383667" w:rsidRDefault="00EF426E" w:rsidP="00EF426E">
      <w:pPr>
        <w:pStyle w:val="1e"/>
      </w:pPr>
      <w:r w:rsidRPr="00383667">
        <w:t># Check detailed information about the BGP routes 172.16.6.0/24 on R2 again.</w:t>
      </w:r>
    </w:p>
    <w:p w14:paraId="62F33172" w14:textId="77777777" w:rsidR="00EF426E" w:rsidRPr="00383667" w:rsidRDefault="00EF426E" w:rsidP="00EF426E">
      <w:pPr>
        <w:pStyle w:val="2f3"/>
        <w:rPr>
          <w:rFonts w:cs="Huawei Sans"/>
        </w:rPr>
      </w:pPr>
      <w:r w:rsidRPr="00383667">
        <w:rPr>
          <w:rFonts w:cs="Huawei Sans"/>
        </w:rPr>
        <w:t>&lt;R2&gt;display bgp routing-table 172.16.6.0 24</w:t>
      </w:r>
    </w:p>
    <w:p w14:paraId="26BCC82B" w14:textId="77777777" w:rsidR="00EF426E" w:rsidRPr="00383667" w:rsidRDefault="00EF426E" w:rsidP="00EF426E">
      <w:pPr>
        <w:pStyle w:val="2f3"/>
        <w:rPr>
          <w:rFonts w:cs="Huawei Sans"/>
        </w:rPr>
      </w:pPr>
    </w:p>
    <w:p w14:paraId="3357E6B9" w14:textId="0600427E" w:rsidR="00EF426E" w:rsidRPr="00383667" w:rsidRDefault="00EF426E" w:rsidP="00EF426E">
      <w:pPr>
        <w:pStyle w:val="2f3"/>
        <w:rPr>
          <w:rFonts w:cs="Huawei Sans"/>
        </w:rPr>
      </w:pPr>
      <w:r w:rsidRPr="00383667">
        <w:rPr>
          <w:rFonts w:cs="Huawei Sans"/>
        </w:rPr>
        <w:t xml:space="preserve"> BGP local router ID</w:t>
      </w:r>
      <w:r w:rsidR="000A4DBD">
        <w:rPr>
          <w:rFonts w:cs="Huawei Sans"/>
        </w:rPr>
        <w:tab/>
      </w:r>
      <w:r w:rsidR="000A4DBD">
        <w:rPr>
          <w:rFonts w:cs="Huawei Sans"/>
        </w:rPr>
        <w:tab/>
      </w:r>
      <w:r w:rsidRPr="00383667">
        <w:rPr>
          <w:rFonts w:cs="Huawei Sans"/>
        </w:rPr>
        <w:t>: 10.0.2.2</w:t>
      </w:r>
    </w:p>
    <w:p w14:paraId="4E3B1D86" w14:textId="566A9FFA" w:rsidR="00EF426E" w:rsidRPr="00383667" w:rsidRDefault="00EF426E" w:rsidP="00EF426E">
      <w:pPr>
        <w:pStyle w:val="2f3"/>
        <w:rPr>
          <w:rFonts w:cs="Huawei Sans"/>
        </w:rPr>
      </w:pPr>
      <w:r w:rsidRPr="00383667">
        <w:rPr>
          <w:rFonts w:cs="Huawei Sans"/>
        </w:rPr>
        <w:t xml:space="preserve"> Local AS number</w:t>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64512</w:t>
      </w:r>
    </w:p>
    <w:p w14:paraId="4CE8811C" w14:textId="2D354443" w:rsidR="00EF426E" w:rsidRPr="00383667" w:rsidRDefault="00EF426E" w:rsidP="00EF426E">
      <w:pPr>
        <w:pStyle w:val="2f3"/>
        <w:rPr>
          <w:rFonts w:cs="Huawei Sans"/>
        </w:rPr>
      </w:pPr>
      <w:r w:rsidRPr="00383667">
        <w:rPr>
          <w:rFonts w:cs="Huawei Sans"/>
        </w:rPr>
        <w:t xml:space="preserve"> Paths</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2 available, 1 best, 1 select</w:t>
      </w:r>
    </w:p>
    <w:p w14:paraId="0EADEA70" w14:textId="77777777" w:rsidR="00EF426E" w:rsidRPr="00383667" w:rsidRDefault="00EF426E" w:rsidP="00EF426E">
      <w:pPr>
        <w:pStyle w:val="2f3"/>
        <w:rPr>
          <w:rFonts w:cs="Huawei Sans"/>
        </w:rPr>
      </w:pPr>
      <w:r w:rsidRPr="00383667">
        <w:rPr>
          <w:rFonts w:cs="Huawei Sans"/>
        </w:rPr>
        <w:t xml:space="preserve"> BGP routing table entry information of 172.16.6.0/24:</w:t>
      </w:r>
    </w:p>
    <w:p w14:paraId="4107874E" w14:textId="73B3D0AC" w:rsidR="00EF426E" w:rsidRPr="00383667" w:rsidRDefault="00EF426E" w:rsidP="00EF426E">
      <w:pPr>
        <w:pStyle w:val="2f3"/>
        <w:rPr>
          <w:rFonts w:cs="Huawei Sans"/>
        </w:rPr>
      </w:pPr>
      <w:r w:rsidRPr="00383667">
        <w:rPr>
          <w:rFonts w:cs="Huawei Sans"/>
        </w:rPr>
        <w:t xml:space="preserve"> From</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10.0.12.1 (10.0.1.1)</w:t>
      </w:r>
    </w:p>
    <w:p w14:paraId="58DE9327" w14:textId="7D13C19A" w:rsidR="00EF426E" w:rsidRPr="00383667" w:rsidRDefault="00EF426E" w:rsidP="00EF426E">
      <w:pPr>
        <w:pStyle w:val="2f3"/>
        <w:rPr>
          <w:rFonts w:cs="Huawei Sans"/>
        </w:rPr>
      </w:pPr>
      <w:r w:rsidRPr="00383667">
        <w:rPr>
          <w:rFonts w:cs="Huawei Sans"/>
        </w:rPr>
        <w:t xml:space="preserve"> Route Duration</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xml:space="preserve">: 00h23m46s  </w:t>
      </w:r>
    </w:p>
    <w:p w14:paraId="6DC01482" w14:textId="2B7010CD" w:rsidR="00EF426E" w:rsidRPr="00383667" w:rsidRDefault="00EF426E" w:rsidP="00EF426E">
      <w:pPr>
        <w:pStyle w:val="2f3"/>
        <w:rPr>
          <w:rFonts w:cs="Huawei Sans"/>
        </w:rPr>
      </w:pPr>
      <w:r w:rsidRPr="00383667">
        <w:rPr>
          <w:rFonts w:cs="Huawei Sans"/>
        </w:rPr>
        <w:t xml:space="preserve"> Direct Out-interface</w:t>
      </w:r>
      <w:r w:rsidR="000A4DBD">
        <w:rPr>
          <w:rFonts w:cs="Huawei Sans"/>
        </w:rPr>
        <w:tab/>
      </w:r>
      <w:r w:rsidRPr="00383667">
        <w:rPr>
          <w:rFonts w:cs="Huawei Sans"/>
        </w:rPr>
        <w:t>: GigabitEthernet0/0/3</w:t>
      </w:r>
    </w:p>
    <w:p w14:paraId="7CDFBB28" w14:textId="6F888658"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10.0.12.1</w:t>
      </w:r>
    </w:p>
    <w:p w14:paraId="2E1BD828" w14:textId="6396CD29"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0x0</w:t>
      </w:r>
    </w:p>
    <w:p w14:paraId="7D403C49" w14:textId="77777777" w:rsidR="00EF426E" w:rsidRPr="00383667" w:rsidRDefault="00EF426E" w:rsidP="00EF426E">
      <w:pPr>
        <w:pStyle w:val="2f3"/>
        <w:rPr>
          <w:rFonts w:cs="Huawei Sans"/>
        </w:rPr>
      </w:pPr>
      <w:r w:rsidRPr="00383667">
        <w:rPr>
          <w:rFonts w:cs="Huawei Sans"/>
          <w:color w:val="EC7061"/>
        </w:rPr>
        <w:t xml:space="preserve"> AS-path 100,</w:t>
      </w:r>
      <w:r w:rsidRPr="00383667">
        <w:rPr>
          <w:rFonts w:cs="Huawei Sans"/>
        </w:rPr>
        <w:t xml:space="preserve"> origin </w:t>
      </w:r>
      <w:r w:rsidRPr="00497E5B">
        <w:rPr>
          <w:rFonts w:cs="Huawei Sans"/>
        </w:rPr>
        <w:t>igp</w:t>
      </w:r>
      <w:r w:rsidRPr="00383667">
        <w:rPr>
          <w:rFonts w:cs="Huawei Sans"/>
        </w:rPr>
        <w:t xml:space="preserve">, MED 0, </w:t>
      </w:r>
      <w:r w:rsidRPr="00497E5B">
        <w:rPr>
          <w:rFonts w:cs="Huawei Sans"/>
        </w:rPr>
        <w:t>pref-val</w:t>
      </w:r>
      <w:r w:rsidRPr="00383667">
        <w:rPr>
          <w:rFonts w:cs="Huawei Sans"/>
        </w:rPr>
        <w:t xml:space="preserve"> 0, valid, external, best, select, active, </w:t>
      </w:r>
      <w:r w:rsidRPr="00497E5B">
        <w:rPr>
          <w:rFonts w:cs="Huawei Sans"/>
        </w:rPr>
        <w:t>pre</w:t>
      </w:r>
      <w:r w:rsidRPr="00383667">
        <w:rPr>
          <w:rFonts w:cs="Huawei Sans"/>
        </w:rPr>
        <w:t xml:space="preserve"> 255</w:t>
      </w:r>
    </w:p>
    <w:p w14:paraId="2455C0D8" w14:textId="77777777" w:rsidR="00EF426E" w:rsidRPr="00383667" w:rsidRDefault="00EF426E" w:rsidP="00EF426E">
      <w:pPr>
        <w:pStyle w:val="2f3"/>
        <w:rPr>
          <w:rFonts w:cs="Huawei Sans"/>
        </w:rPr>
      </w:pPr>
      <w:r w:rsidRPr="00383667">
        <w:rPr>
          <w:rFonts w:cs="Huawei Sans"/>
        </w:rPr>
        <w:t xml:space="preserve"> Advertised to such </w:t>
      </w:r>
      <w:r w:rsidRPr="00497E5B">
        <w:rPr>
          <w:rFonts w:cs="Huawei Sans"/>
        </w:rPr>
        <w:t>1 peers</w:t>
      </w:r>
      <w:r w:rsidRPr="00383667">
        <w:rPr>
          <w:rFonts w:cs="Huawei Sans"/>
        </w:rPr>
        <w:t>:</w:t>
      </w:r>
    </w:p>
    <w:p w14:paraId="08D3EFEB" w14:textId="77777777" w:rsidR="00EF426E" w:rsidRPr="00383667" w:rsidRDefault="00EF426E" w:rsidP="00EF426E">
      <w:pPr>
        <w:pStyle w:val="2f3"/>
        <w:rPr>
          <w:rFonts w:cs="Huawei Sans"/>
        </w:rPr>
      </w:pPr>
      <w:r w:rsidRPr="00383667">
        <w:rPr>
          <w:rFonts w:cs="Huawei Sans"/>
        </w:rPr>
        <w:t xml:space="preserve">    10.0.3.3</w:t>
      </w:r>
    </w:p>
    <w:p w14:paraId="45A7CEDB" w14:textId="77777777" w:rsidR="00EF426E" w:rsidRPr="00383667" w:rsidRDefault="00EF426E" w:rsidP="00EF426E">
      <w:pPr>
        <w:pStyle w:val="2f3"/>
        <w:rPr>
          <w:rFonts w:cs="Huawei Sans"/>
        </w:rPr>
      </w:pPr>
      <w:r w:rsidRPr="00383667">
        <w:rPr>
          <w:rFonts w:cs="Huawei Sans"/>
        </w:rPr>
        <w:t xml:space="preserve"> BGP routing table entry information of 172.16.6.0/24:</w:t>
      </w:r>
    </w:p>
    <w:p w14:paraId="51B78225" w14:textId="621C7BB4" w:rsidR="00EF426E" w:rsidRPr="00383667" w:rsidRDefault="00EF426E" w:rsidP="00EF426E">
      <w:pPr>
        <w:pStyle w:val="2f3"/>
        <w:rPr>
          <w:rFonts w:cs="Huawei Sans"/>
        </w:rPr>
      </w:pPr>
      <w:r w:rsidRPr="00383667">
        <w:rPr>
          <w:rFonts w:cs="Huawei Sans"/>
        </w:rPr>
        <w:t xml:space="preserve"> From</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10.0.3.3 (10.0.3.3)</w:t>
      </w:r>
    </w:p>
    <w:p w14:paraId="0808B670" w14:textId="1BC773E7" w:rsidR="00EF426E" w:rsidRPr="00383667" w:rsidRDefault="00EF426E" w:rsidP="00EF426E">
      <w:pPr>
        <w:pStyle w:val="2f3"/>
        <w:rPr>
          <w:rFonts w:cs="Huawei Sans"/>
        </w:rPr>
      </w:pPr>
      <w:r w:rsidRPr="00383667">
        <w:rPr>
          <w:rFonts w:cs="Huawei Sans"/>
        </w:rPr>
        <w:t xml:space="preserve"> Route Duration</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xml:space="preserve">: 00h00m29s  </w:t>
      </w:r>
    </w:p>
    <w:p w14:paraId="514B96DE" w14:textId="7B4BCCA6"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10.0.23.3</w:t>
      </w:r>
    </w:p>
    <w:p w14:paraId="5BE7949E" w14:textId="0E5063D7" w:rsidR="00EF426E" w:rsidRPr="00383667" w:rsidRDefault="00EF426E" w:rsidP="00EF426E">
      <w:pPr>
        <w:pStyle w:val="2f3"/>
        <w:rPr>
          <w:rFonts w:cs="Huawei Sans"/>
        </w:rPr>
      </w:pPr>
      <w:r w:rsidRPr="00383667">
        <w:rPr>
          <w:rFonts w:cs="Huawei Sans"/>
        </w:rPr>
        <w:t xml:space="preserve"> Relay IP Out-Interface: GigabitEthernet0/0/2</w:t>
      </w:r>
    </w:p>
    <w:p w14:paraId="5E3D66A9" w14:textId="07338817"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10.0.3.3</w:t>
      </w:r>
    </w:p>
    <w:p w14:paraId="7498457F" w14:textId="67237B27"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0A4DBD">
        <w:rPr>
          <w:rFonts w:cs="Huawei Sans"/>
        </w:rPr>
        <w:tab/>
      </w:r>
      <w:r w:rsidR="000A4DBD">
        <w:rPr>
          <w:rFonts w:cs="Huawei Sans"/>
        </w:rPr>
        <w:tab/>
      </w:r>
      <w:r w:rsidR="000A4DBD">
        <w:rPr>
          <w:rFonts w:cs="Huawei Sans"/>
        </w:rPr>
        <w:tab/>
      </w:r>
      <w:r w:rsidR="000A4DBD">
        <w:rPr>
          <w:rFonts w:cs="Huawei Sans"/>
        </w:rPr>
        <w:tab/>
      </w:r>
      <w:r w:rsidR="000A4DBD">
        <w:rPr>
          <w:rFonts w:cs="Huawei Sans"/>
        </w:rPr>
        <w:tab/>
      </w:r>
      <w:r w:rsidRPr="00383667">
        <w:rPr>
          <w:rFonts w:cs="Huawei Sans"/>
        </w:rPr>
        <w:t>: 0x0</w:t>
      </w:r>
    </w:p>
    <w:p w14:paraId="10AF0CC1" w14:textId="77777777" w:rsidR="00EF426E" w:rsidRPr="00383667" w:rsidRDefault="00EF426E" w:rsidP="00EF426E">
      <w:pPr>
        <w:pStyle w:val="2f3"/>
        <w:rPr>
          <w:rFonts w:cs="Huawei Sans"/>
        </w:rPr>
      </w:pPr>
      <w:r w:rsidRPr="00383667">
        <w:rPr>
          <w:rFonts w:cs="Huawei Sans"/>
          <w:color w:val="EC7061"/>
        </w:rPr>
        <w:t xml:space="preserve"> AS-path 300</w:t>
      </w:r>
      <w:r w:rsidRPr="00383667">
        <w:rPr>
          <w:rFonts w:cs="Huawei Sans"/>
        </w:rPr>
        <w:t xml:space="preserve">,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w:t>
      </w:r>
      <w:r w:rsidRPr="00497E5B">
        <w:rPr>
          <w:rFonts w:cs="Huawei Sans"/>
        </w:rPr>
        <w:t>pre</w:t>
      </w:r>
      <w:r w:rsidRPr="00383667">
        <w:rPr>
          <w:rFonts w:cs="Huawei Sans"/>
        </w:rPr>
        <w:t xml:space="preserve"> 255, IGP cost 1, </w:t>
      </w:r>
      <w:r w:rsidRPr="00383667">
        <w:rPr>
          <w:rFonts w:cs="Huawei Sans"/>
          <w:color w:val="EC7061"/>
        </w:rPr>
        <w:t>not preferred for peer type</w:t>
      </w:r>
    </w:p>
    <w:p w14:paraId="26890615" w14:textId="77777777" w:rsidR="00EF426E" w:rsidRPr="00383667" w:rsidRDefault="00EF426E" w:rsidP="00EF426E">
      <w:pPr>
        <w:pStyle w:val="2f3"/>
        <w:rPr>
          <w:rFonts w:cs="Huawei Sans"/>
        </w:rPr>
      </w:pPr>
      <w:r w:rsidRPr="00383667">
        <w:rPr>
          <w:rFonts w:cs="Huawei Sans"/>
        </w:rPr>
        <w:t xml:space="preserve"> Not advertised to any peer yet</w:t>
      </w:r>
    </w:p>
    <w:p w14:paraId="71BB0F6B" w14:textId="77777777" w:rsidR="00EF426E" w:rsidRPr="00383667" w:rsidRDefault="00EF426E" w:rsidP="00EF426E">
      <w:pPr>
        <w:pStyle w:val="1e"/>
      </w:pPr>
      <w:r w:rsidRPr="00383667">
        <w:t>The BGP route from R3 is not preferentially selected because BGP preferentially selects the route from an EBGP peer when the other route attributes are the same.</w:t>
      </w:r>
    </w:p>
    <w:p w14:paraId="5A98FA03" w14:textId="77777777" w:rsidR="00EF426E" w:rsidRPr="00383667" w:rsidRDefault="00EF426E" w:rsidP="00604E8C">
      <w:pPr>
        <w:pStyle w:val="30"/>
        <w:ind w:left="1032" w:hanging="278"/>
        <w:outlineLvl w:val="9"/>
        <w:rPr>
          <w:rFonts w:cs="Huawei Sans"/>
        </w:rPr>
      </w:pPr>
      <w:r w:rsidRPr="00383667">
        <w:rPr>
          <w:rFonts w:cs="Huawei Sans"/>
        </w:rPr>
        <w:t>(Optional) Verify that BGP preferentially selects the route with the smallest IGP cost to the next hop.</w:t>
      </w:r>
    </w:p>
    <w:p w14:paraId="39BC1D82" w14:textId="77777777" w:rsidR="00EF426E" w:rsidRPr="00383667" w:rsidRDefault="00EF426E" w:rsidP="00EF426E">
      <w:pPr>
        <w:pStyle w:val="1e"/>
      </w:pPr>
      <w:r w:rsidRPr="00383667">
        <w:t>Establish an IBGP peer relationship between R2 and R4 through loopback interfaces. Create Loopback7 on R2 and R3, and configure the devices to advertise the Loopback7 routes to their BGP routing tables. Then, observe the BGP route selection result on R4.</w:t>
      </w:r>
    </w:p>
    <w:p w14:paraId="17B6AFD2" w14:textId="77777777" w:rsidR="00EF426E" w:rsidRPr="00383667" w:rsidRDefault="00EF426E" w:rsidP="00EF426E">
      <w:pPr>
        <w:pStyle w:val="1e"/>
      </w:pPr>
      <w:r w:rsidRPr="00383667">
        <w:t># Establish an IBGP peer relationship between R2 and R4.</w:t>
      </w:r>
    </w:p>
    <w:p w14:paraId="5683D265" w14:textId="77777777" w:rsidR="00EF426E" w:rsidRPr="00383667" w:rsidRDefault="00EF426E" w:rsidP="00EF426E">
      <w:pPr>
        <w:pStyle w:val="2f3"/>
        <w:rPr>
          <w:rFonts w:cs="Huawei Sans"/>
        </w:rPr>
      </w:pPr>
      <w:r w:rsidRPr="00383667">
        <w:rPr>
          <w:rFonts w:cs="Huawei Sans"/>
        </w:rPr>
        <w:t>[R2]bgp 64512</w:t>
      </w:r>
    </w:p>
    <w:p w14:paraId="1A2B607F" w14:textId="77777777" w:rsidR="00EF426E" w:rsidRPr="00383667" w:rsidRDefault="00EF426E" w:rsidP="00EF426E">
      <w:pPr>
        <w:pStyle w:val="2f3"/>
        <w:rPr>
          <w:rFonts w:cs="Huawei Sans"/>
        </w:rPr>
      </w:pPr>
      <w:r w:rsidRPr="00383667">
        <w:rPr>
          <w:rFonts w:cs="Huawei Sans"/>
        </w:rPr>
        <w:t>[R2-bgp] peer 10.0.4.4 as-number 64512</w:t>
      </w:r>
    </w:p>
    <w:p w14:paraId="0D21A43C" w14:textId="77777777" w:rsidR="00EF426E" w:rsidRPr="00383667" w:rsidRDefault="00EF426E" w:rsidP="00EF426E">
      <w:pPr>
        <w:pStyle w:val="2f3"/>
        <w:rPr>
          <w:rFonts w:cs="Huawei Sans"/>
        </w:rPr>
      </w:pPr>
      <w:r w:rsidRPr="00383667">
        <w:rPr>
          <w:rFonts w:cs="Huawei Sans"/>
        </w:rPr>
        <w:t>[R2-bgp] peer 10.0.4.4 connect-interface LoopBack 0</w:t>
      </w:r>
    </w:p>
    <w:p w14:paraId="5EA638D5" w14:textId="77777777" w:rsidR="00EF426E" w:rsidRPr="00383667" w:rsidRDefault="00EF426E" w:rsidP="00EF426E">
      <w:pPr>
        <w:pStyle w:val="2f3"/>
        <w:rPr>
          <w:rFonts w:cs="Huawei Sans"/>
        </w:rPr>
      </w:pPr>
    </w:p>
    <w:p w14:paraId="29DF3592" w14:textId="77777777" w:rsidR="00EF426E" w:rsidRPr="00383667" w:rsidRDefault="00EF426E" w:rsidP="00EF426E">
      <w:pPr>
        <w:pStyle w:val="2f3"/>
        <w:rPr>
          <w:rFonts w:cs="Huawei Sans"/>
        </w:rPr>
      </w:pPr>
      <w:r w:rsidRPr="00383667">
        <w:rPr>
          <w:rFonts w:cs="Huawei Sans"/>
        </w:rPr>
        <w:t>[R4]bgp 64512</w:t>
      </w:r>
    </w:p>
    <w:p w14:paraId="7316F4FB" w14:textId="77777777" w:rsidR="00EF426E" w:rsidRPr="00383667" w:rsidRDefault="00EF426E" w:rsidP="00EF426E">
      <w:pPr>
        <w:pStyle w:val="2f3"/>
        <w:rPr>
          <w:rFonts w:cs="Huawei Sans"/>
        </w:rPr>
      </w:pPr>
      <w:r w:rsidRPr="00383667">
        <w:rPr>
          <w:rFonts w:cs="Huawei Sans"/>
        </w:rPr>
        <w:t>[R4-bgp] peer 10.0.2.2 as-number 64512</w:t>
      </w:r>
    </w:p>
    <w:p w14:paraId="52C1444F" w14:textId="77777777" w:rsidR="00EF426E" w:rsidRPr="00383667" w:rsidRDefault="00EF426E" w:rsidP="00EF426E">
      <w:pPr>
        <w:pStyle w:val="2f3"/>
        <w:rPr>
          <w:rFonts w:cs="Huawei Sans"/>
        </w:rPr>
      </w:pPr>
      <w:r w:rsidRPr="00383667">
        <w:rPr>
          <w:rFonts w:cs="Huawei Sans"/>
        </w:rPr>
        <w:lastRenderedPageBreak/>
        <w:t>[R4-bgp] peer 10.0.2.2 connect-interface LoopBack0</w:t>
      </w:r>
    </w:p>
    <w:p w14:paraId="0173DC16" w14:textId="77777777" w:rsidR="00EF426E" w:rsidRPr="00383667" w:rsidRDefault="00EF426E" w:rsidP="00EF426E">
      <w:pPr>
        <w:pStyle w:val="1e"/>
      </w:pPr>
      <w:r w:rsidRPr="00383667">
        <w:t># Check the IBGP peer relationship status.</w:t>
      </w:r>
    </w:p>
    <w:p w14:paraId="54CEE639" w14:textId="77777777" w:rsidR="00EF426E" w:rsidRPr="00383667" w:rsidRDefault="00EF426E" w:rsidP="00EF426E">
      <w:pPr>
        <w:pStyle w:val="2f3"/>
        <w:rPr>
          <w:rFonts w:cs="Huawei Sans"/>
        </w:rPr>
      </w:pPr>
      <w:r w:rsidRPr="00383667">
        <w:rPr>
          <w:rFonts w:cs="Huawei Sans"/>
        </w:rPr>
        <w:t>[R4]display</w:t>
      </w:r>
      <w:r w:rsidRPr="00383667">
        <w:rPr>
          <w:rFonts w:cs="Huawei Sans"/>
        </w:rPr>
        <w:tab/>
        <w:t>bgp</w:t>
      </w:r>
      <w:r w:rsidRPr="00383667">
        <w:rPr>
          <w:rFonts w:cs="Huawei Sans"/>
        </w:rPr>
        <w:tab/>
        <w:t>peer</w:t>
      </w:r>
    </w:p>
    <w:p w14:paraId="2062F552" w14:textId="77777777" w:rsidR="00EF426E" w:rsidRPr="00383667" w:rsidRDefault="00EF426E" w:rsidP="00EF426E">
      <w:pPr>
        <w:pStyle w:val="2f3"/>
        <w:rPr>
          <w:rFonts w:cs="Huawei Sans"/>
        </w:rPr>
      </w:pPr>
    </w:p>
    <w:p w14:paraId="0F6A1D37" w14:textId="77777777" w:rsidR="00EF426E" w:rsidRPr="00383667" w:rsidRDefault="00EF426E" w:rsidP="00EF426E">
      <w:pPr>
        <w:pStyle w:val="2f3"/>
        <w:rPr>
          <w:rFonts w:cs="Huawei Sans"/>
        </w:rPr>
      </w:pPr>
      <w:r w:rsidRPr="00383667">
        <w:rPr>
          <w:rFonts w:cs="Huawei Sans"/>
        </w:rPr>
        <w:tab/>
        <w:t>BGP</w:t>
      </w:r>
      <w:r w:rsidRPr="00383667">
        <w:rPr>
          <w:rFonts w:cs="Huawei Sans"/>
        </w:rPr>
        <w:tab/>
        <w:t>local</w:t>
      </w:r>
      <w:r w:rsidRPr="00383667">
        <w:rPr>
          <w:rFonts w:cs="Huawei Sans"/>
        </w:rPr>
        <w:tab/>
        <w:t>router</w:t>
      </w:r>
      <w:r w:rsidRPr="00383667">
        <w:rPr>
          <w:rFonts w:cs="Huawei Sans"/>
        </w:rPr>
        <w:tab/>
        <w:t>ID</w:t>
      </w:r>
      <w:r w:rsidRPr="00383667">
        <w:rPr>
          <w:rFonts w:cs="Huawei Sans"/>
        </w:rPr>
        <w:tab/>
        <w:t>:</w:t>
      </w:r>
      <w:r w:rsidRPr="00383667">
        <w:rPr>
          <w:rFonts w:cs="Huawei Sans"/>
        </w:rPr>
        <w:tab/>
        <w:t>10.0.4.4</w:t>
      </w:r>
    </w:p>
    <w:p w14:paraId="74EF72F6" w14:textId="77777777" w:rsidR="00EF426E" w:rsidRPr="00383667" w:rsidRDefault="00EF426E" w:rsidP="00EF426E">
      <w:pPr>
        <w:pStyle w:val="2f3"/>
        <w:rPr>
          <w:rFonts w:cs="Huawei Sans"/>
        </w:rPr>
      </w:pPr>
      <w:r w:rsidRPr="00383667">
        <w:rPr>
          <w:rFonts w:cs="Huawei Sans"/>
        </w:rPr>
        <w:tab/>
        <w:t>Local</w:t>
      </w:r>
      <w:r w:rsidRPr="00383667">
        <w:rPr>
          <w:rFonts w:cs="Huawei Sans"/>
        </w:rPr>
        <w:tab/>
        <w:t>AS</w:t>
      </w:r>
      <w:r w:rsidRPr="00383667">
        <w:rPr>
          <w:rFonts w:cs="Huawei Sans"/>
        </w:rPr>
        <w:tab/>
        <w:t>number</w:t>
      </w:r>
      <w:r w:rsidRPr="00383667">
        <w:rPr>
          <w:rFonts w:cs="Huawei Sans"/>
        </w:rPr>
        <w:tab/>
        <w:t>:</w:t>
      </w:r>
      <w:r w:rsidRPr="00383667">
        <w:rPr>
          <w:rFonts w:cs="Huawei Sans"/>
        </w:rPr>
        <w:tab/>
        <w:t>64512</w:t>
      </w:r>
    </w:p>
    <w:p w14:paraId="211A391C" w14:textId="77777777" w:rsidR="00EF426E" w:rsidRPr="00383667" w:rsidRDefault="00EF426E" w:rsidP="00EF426E">
      <w:pPr>
        <w:pStyle w:val="2f3"/>
        <w:rPr>
          <w:rFonts w:cs="Huawei Sans"/>
        </w:rPr>
      </w:pPr>
      <w:r w:rsidRPr="00383667">
        <w:rPr>
          <w:rFonts w:cs="Huawei Sans"/>
        </w:rPr>
        <w:tab/>
        <w:t>Total</w:t>
      </w:r>
      <w:r w:rsidRPr="00383667">
        <w:rPr>
          <w:rFonts w:cs="Huawei Sans"/>
        </w:rPr>
        <w:tab/>
        <w:t>number</w:t>
      </w:r>
      <w:r w:rsidRPr="00383667">
        <w:rPr>
          <w:rFonts w:cs="Huawei Sans"/>
        </w:rPr>
        <w:tab/>
        <w:t>of</w:t>
      </w:r>
      <w:r w:rsidRPr="00383667">
        <w:rPr>
          <w:rFonts w:cs="Huawei Sans"/>
        </w:rPr>
        <w:tab/>
        <w:t>peers</w:t>
      </w:r>
      <w:r w:rsidRPr="00383667">
        <w:rPr>
          <w:rFonts w:cs="Huawei Sans"/>
        </w:rPr>
        <w:tab/>
        <w:t>:</w:t>
      </w:r>
      <w:r w:rsidRPr="00383667">
        <w:rPr>
          <w:rFonts w:cs="Huawei Sans"/>
        </w:rPr>
        <w:tab/>
        <w:t>3</w:t>
      </w:r>
      <w:r w:rsidRPr="00383667">
        <w:rPr>
          <w:rFonts w:cs="Huawei Sans"/>
        </w:rPr>
        <w:tab/>
      </w:r>
      <w:r w:rsidRPr="00383667">
        <w:rPr>
          <w:rFonts w:cs="Huawei Sans"/>
        </w:rPr>
        <w:tab/>
      </w:r>
      <w:r w:rsidRPr="00383667">
        <w:rPr>
          <w:rFonts w:cs="Huawei Sans"/>
        </w:rPr>
        <w:tab/>
      </w:r>
      <w:r w:rsidRPr="00383667">
        <w:rPr>
          <w:rFonts w:cs="Huawei Sans"/>
        </w:rPr>
        <w:tab/>
        <w:t>Peers</w:t>
      </w:r>
      <w:r w:rsidRPr="00383667">
        <w:rPr>
          <w:rFonts w:cs="Huawei Sans"/>
        </w:rPr>
        <w:tab/>
        <w:t>in</w:t>
      </w:r>
      <w:r w:rsidRPr="00383667">
        <w:rPr>
          <w:rFonts w:cs="Huawei Sans"/>
        </w:rPr>
        <w:tab/>
        <w:t>established</w:t>
      </w:r>
      <w:r w:rsidRPr="00383667">
        <w:rPr>
          <w:rFonts w:cs="Huawei Sans"/>
        </w:rPr>
        <w:tab/>
        <w:t>state</w:t>
      </w:r>
      <w:r w:rsidRPr="00383667">
        <w:rPr>
          <w:rFonts w:cs="Huawei Sans"/>
        </w:rPr>
        <w:tab/>
        <w:t>:</w:t>
      </w:r>
      <w:r w:rsidRPr="00383667">
        <w:rPr>
          <w:rFonts w:cs="Huawei Sans"/>
        </w:rPr>
        <w:tab/>
        <w:t>3</w:t>
      </w:r>
    </w:p>
    <w:p w14:paraId="060DB6D3" w14:textId="77777777" w:rsidR="00EF426E" w:rsidRPr="00383667" w:rsidRDefault="00EF426E" w:rsidP="00EF426E">
      <w:pPr>
        <w:pStyle w:val="2f3"/>
        <w:rPr>
          <w:rFonts w:cs="Huawei Sans"/>
        </w:rPr>
      </w:pPr>
    </w:p>
    <w:p w14:paraId="572B7359" w14:textId="60F8EF1A" w:rsidR="00EF426E" w:rsidRPr="00383667" w:rsidRDefault="00204641" w:rsidP="00EF426E">
      <w:pPr>
        <w:pStyle w:val="2f3"/>
        <w:rPr>
          <w:rFonts w:cs="Huawei Sans"/>
        </w:rPr>
      </w:pPr>
      <w:r>
        <w:rPr>
          <w:rFonts w:cs="Huawei Sans"/>
        </w:rPr>
        <w:tab/>
      </w:r>
      <w:r>
        <w:rPr>
          <w:rFonts w:cs="Huawei Sans"/>
        </w:rPr>
        <w:tab/>
        <w:t>Peer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t>V</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EF426E" w:rsidRPr="00383667">
        <w:rPr>
          <w:rFonts w:cs="Huawei Sans"/>
        </w:rPr>
        <w:t>AS</w:t>
      </w:r>
      <w:r w:rsidR="00EF426E" w:rsidRPr="00383667">
        <w:rPr>
          <w:rFonts w:cs="Huawei Sans"/>
        </w:rPr>
        <w:tab/>
      </w:r>
      <w:r w:rsidR="00EF426E" w:rsidRPr="00383667">
        <w:rPr>
          <w:rFonts w:cs="Huawei Sans"/>
        </w:rPr>
        <w:tab/>
      </w:r>
      <w:r w:rsidRPr="00383667">
        <w:rPr>
          <w:rFonts w:cs="Huawei Sans"/>
        </w:rPr>
        <w:tab/>
      </w:r>
      <w:r w:rsidRPr="00383667">
        <w:rPr>
          <w:rFonts w:cs="Huawei Sans"/>
        </w:rPr>
        <w:tab/>
      </w:r>
      <w:r w:rsidR="00EF426E" w:rsidRPr="00383667">
        <w:rPr>
          <w:rFonts w:cs="Huawei Sans"/>
        </w:rPr>
        <w:t>MsgRcvd</w:t>
      </w:r>
      <w:r w:rsidR="00EF426E" w:rsidRPr="00383667">
        <w:rPr>
          <w:rFonts w:cs="Huawei Sans"/>
        </w:rPr>
        <w:tab/>
      </w:r>
      <w:r w:rsidR="00EF426E" w:rsidRPr="00383667">
        <w:rPr>
          <w:rFonts w:cs="Huawei Sans"/>
        </w:rPr>
        <w:tab/>
        <w:t>MsgSent</w:t>
      </w:r>
      <w:r w:rsidR="00EF426E" w:rsidRPr="00383667">
        <w:rPr>
          <w:rFonts w:cs="Huawei Sans"/>
        </w:rPr>
        <w:tab/>
      </w:r>
      <w:r w:rsidR="00EF426E" w:rsidRPr="00383667">
        <w:rPr>
          <w:rFonts w:cs="Huawei Sans"/>
        </w:rPr>
        <w:tab/>
      </w:r>
      <w:r w:rsidRPr="00383667">
        <w:rPr>
          <w:rFonts w:cs="Huawei Sans"/>
        </w:rPr>
        <w:tab/>
      </w:r>
      <w:r w:rsidRPr="00383667">
        <w:rPr>
          <w:rFonts w:cs="Huawei Sans"/>
        </w:rPr>
        <w:tab/>
      </w:r>
      <w:r w:rsidR="00EF426E" w:rsidRPr="00383667">
        <w:rPr>
          <w:rFonts w:cs="Huawei Sans"/>
        </w:rPr>
        <w:t>OutQ</w:t>
      </w:r>
      <w:r w:rsidR="00EF426E" w:rsidRPr="00383667">
        <w:rPr>
          <w:rFonts w:cs="Huawei Sans"/>
        </w:rPr>
        <w:tab/>
      </w:r>
      <w:r w:rsidR="00EF426E" w:rsidRPr="00383667">
        <w:rPr>
          <w:rFonts w:cs="Huawei Sans"/>
        </w:rPr>
        <w:tab/>
        <w:t>Up/Down</w:t>
      </w:r>
      <w:r w:rsidR="00EF426E" w:rsidRPr="00383667">
        <w:rPr>
          <w:rFonts w:cs="Huawei Sans"/>
        </w:rPr>
        <w:tab/>
      </w:r>
      <w:r w:rsidR="00EF426E" w:rsidRPr="00383667">
        <w:rPr>
          <w:rFonts w:cs="Huawei Sans"/>
        </w:rPr>
        <w:tab/>
      </w:r>
      <w:r w:rsidR="00EF426E" w:rsidRPr="00383667">
        <w:rPr>
          <w:rFonts w:cs="Huawei Sans"/>
        </w:rPr>
        <w:tab/>
        <w:t>State</w:t>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r>
      <w:r w:rsidR="00EF426E" w:rsidRPr="00383667">
        <w:rPr>
          <w:rFonts w:cs="Huawei Sans"/>
        </w:rPr>
        <w:tab/>
        <w:t>PrefRcv</w:t>
      </w:r>
    </w:p>
    <w:p w14:paraId="38F50E1A" w14:textId="77777777" w:rsidR="00EF426E" w:rsidRPr="00383667" w:rsidRDefault="00EF426E" w:rsidP="00EF426E">
      <w:pPr>
        <w:pStyle w:val="2f3"/>
        <w:rPr>
          <w:rFonts w:cs="Huawei Sans"/>
        </w:rPr>
      </w:pPr>
    </w:p>
    <w:p w14:paraId="2C2ABD16" w14:textId="71E9C5FB" w:rsidR="00EF426E" w:rsidRPr="00383667" w:rsidRDefault="00EF426E" w:rsidP="00EF426E">
      <w:pPr>
        <w:pStyle w:val="2f3"/>
        <w:rPr>
          <w:rFonts w:cs="Huawei Sans"/>
          <w:color w:val="EC7061"/>
        </w:rPr>
      </w:pPr>
      <w:r w:rsidRPr="00383667">
        <w:rPr>
          <w:rFonts w:cs="Huawei Sans"/>
          <w:color w:val="EC7061"/>
        </w:rPr>
        <w:tab/>
      </w:r>
      <w:r w:rsidRPr="00383667">
        <w:rPr>
          <w:rFonts w:cs="Huawei Sans"/>
          <w:color w:val="EC7061"/>
        </w:rPr>
        <w:tab/>
        <w:t>10.0.2.2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4</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64512</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7</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3</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00204641" w:rsidRPr="00383667">
        <w:rPr>
          <w:rFonts w:cs="Huawei Sans"/>
          <w:color w:val="EC7061"/>
        </w:rPr>
        <w:tab/>
      </w:r>
      <w:r w:rsidR="00204641" w:rsidRPr="00383667">
        <w:rPr>
          <w:rFonts w:cs="Huawei Sans"/>
          <w:color w:val="EC7061"/>
        </w:rPr>
        <w:tab/>
      </w:r>
      <w:r w:rsidRPr="00383667">
        <w:rPr>
          <w:rFonts w:cs="Huawei Sans"/>
          <w:color w:val="EC7061"/>
        </w:rPr>
        <w:t>0</w:t>
      </w:r>
      <w:r w:rsidR="00204641" w:rsidRPr="00383667">
        <w:rPr>
          <w:rFonts w:cs="Huawei Sans"/>
          <w:color w:val="EC7061"/>
        </w:rPr>
        <w:tab/>
      </w:r>
      <w:r w:rsidR="00204641" w:rsidRPr="00383667">
        <w:rPr>
          <w:rFonts w:cs="Huawei Sans"/>
          <w:color w:val="EC7061"/>
        </w:rPr>
        <w:tab/>
      </w:r>
      <w:r w:rsidR="00204641" w:rsidRPr="00383667">
        <w:rPr>
          <w:rFonts w:cs="Huawei Sans"/>
          <w:color w:val="EC7061"/>
        </w:rPr>
        <w:tab/>
      </w:r>
      <w:r w:rsidR="00204641" w:rsidRPr="00383667">
        <w:rPr>
          <w:rFonts w:cs="Huawei Sans"/>
          <w:color w:val="EC7061"/>
        </w:rPr>
        <w:tab/>
      </w:r>
      <w:r w:rsidRPr="00383667">
        <w:rPr>
          <w:rFonts w:cs="Huawei Sans"/>
          <w:color w:val="EC7061"/>
        </w:rPr>
        <w:tab/>
      </w:r>
      <w:r w:rsidRPr="00383667">
        <w:rPr>
          <w:rFonts w:cs="Huawei Sans"/>
          <w:color w:val="EC7061"/>
        </w:rPr>
        <w:tab/>
        <w:t>00:00:01</w:t>
      </w:r>
      <w:r w:rsidRPr="00383667">
        <w:rPr>
          <w:rFonts w:cs="Huawei Sans"/>
          <w:color w:val="EC7061"/>
        </w:rPr>
        <w:tab/>
      </w:r>
      <w:r w:rsidRPr="00383667">
        <w:rPr>
          <w:rFonts w:cs="Huawei Sans"/>
          <w:color w:val="EC7061"/>
        </w:rPr>
        <w:tab/>
      </w:r>
      <w:r w:rsidRPr="00383667">
        <w:rPr>
          <w:rFonts w:cs="Huawei Sans"/>
          <w:color w:val="EC7061"/>
        </w:rPr>
        <w:tab/>
        <w:t>Established</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7</w:t>
      </w:r>
    </w:p>
    <w:p w14:paraId="7EA4ACF6" w14:textId="69BB53A4" w:rsidR="00EF426E" w:rsidRPr="00383667" w:rsidRDefault="00EF426E" w:rsidP="00EF426E">
      <w:pPr>
        <w:pStyle w:val="2f3"/>
        <w:rPr>
          <w:rFonts w:cs="Huawei Sans"/>
        </w:rPr>
      </w:pPr>
      <w:r w:rsidRPr="00383667">
        <w:rPr>
          <w:rFonts w:cs="Huawei Sans"/>
        </w:rPr>
        <w:tab/>
      </w:r>
      <w:r w:rsidRPr="00383667">
        <w:rPr>
          <w:rFonts w:cs="Huawei Sans"/>
        </w:rPr>
        <w:tab/>
        <w:t>10.0.3.3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64512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37</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36</w:t>
      </w:r>
      <w:r w:rsidRPr="00383667">
        <w:rPr>
          <w:rFonts w:cs="Huawei Sans"/>
        </w:rPr>
        <w:tab/>
      </w:r>
      <w:r w:rsidRPr="00383667">
        <w:rPr>
          <w:rFonts w:cs="Huawei Sans"/>
        </w:rPr>
        <w:tab/>
      </w:r>
      <w:r w:rsidRPr="00383667">
        <w:rPr>
          <w:rFonts w:cs="Huawei Sans"/>
        </w:rPr>
        <w:tab/>
      </w:r>
      <w:r w:rsidR="00204641" w:rsidRPr="00383667">
        <w:rPr>
          <w:rFonts w:cs="Huawei Sans"/>
          <w:color w:val="EC7061"/>
        </w:rPr>
        <w:tab/>
      </w:r>
      <w:r w:rsidR="00204641" w:rsidRPr="00383667">
        <w:rPr>
          <w:rFonts w:cs="Huawei Sans"/>
          <w:color w:val="EC7061"/>
        </w:rPr>
        <w:tab/>
      </w:r>
      <w:r w:rsidRPr="00383667">
        <w:rPr>
          <w:rFonts w:cs="Huawei Sans"/>
        </w:rPr>
        <w:tab/>
      </w:r>
      <w:r w:rsidRPr="00383667">
        <w:rPr>
          <w:rFonts w:cs="Huawei Sans"/>
        </w:rPr>
        <w:tab/>
        <w:t>0</w:t>
      </w:r>
      <w:r w:rsidRPr="00383667">
        <w:rPr>
          <w:rFonts w:cs="Huawei Sans"/>
        </w:rPr>
        <w:tab/>
      </w:r>
      <w:r w:rsidRPr="00383667">
        <w:rPr>
          <w:rFonts w:cs="Huawei Sans"/>
        </w:rPr>
        <w:tab/>
      </w:r>
      <w:r w:rsidR="00204641" w:rsidRPr="00383667">
        <w:rPr>
          <w:rFonts w:cs="Huawei Sans"/>
        </w:rPr>
        <w:tab/>
      </w:r>
      <w:r w:rsidR="00204641" w:rsidRPr="00383667">
        <w:rPr>
          <w:rFonts w:cs="Huawei Sans"/>
          <w:color w:val="EC7061"/>
        </w:rPr>
        <w:tab/>
      </w:r>
      <w:r w:rsidR="00204641" w:rsidRPr="00383667">
        <w:rPr>
          <w:rFonts w:cs="Huawei Sans"/>
          <w:color w:val="EC7061"/>
        </w:rPr>
        <w:tab/>
      </w:r>
      <w:r w:rsidR="00204641">
        <w:rPr>
          <w:rFonts w:cs="Huawei Sans"/>
        </w:rPr>
        <w:tab/>
      </w:r>
      <w:r w:rsidRPr="00383667">
        <w:rPr>
          <w:rFonts w:cs="Huawei Sans"/>
        </w:rPr>
        <w:t>00:31:57</w:t>
      </w:r>
      <w:r w:rsidRPr="00383667">
        <w:rPr>
          <w:rFonts w:cs="Huawei Sans"/>
        </w:rPr>
        <w:tab/>
      </w:r>
      <w:r w:rsidRPr="00383667">
        <w:rPr>
          <w:rFonts w:cs="Huawei Sans"/>
        </w:rPr>
        <w:tab/>
      </w:r>
      <w:r w:rsidRPr="00383667">
        <w:rPr>
          <w:rFonts w:cs="Huawei Sans"/>
        </w:rPr>
        <w:tab/>
        <w:t>Established</w:t>
      </w:r>
      <w:r w:rsidRPr="00383667">
        <w:rPr>
          <w:rFonts w:cs="Huawei Sans"/>
        </w:rPr>
        <w:tab/>
      </w:r>
      <w:r w:rsidRPr="00383667">
        <w:rPr>
          <w:rFonts w:cs="Huawei Sans"/>
        </w:rPr>
        <w:tab/>
      </w:r>
      <w:r w:rsidRPr="00383667">
        <w:rPr>
          <w:rFonts w:cs="Huawei Sans"/>
        </w:rPr>
        <w:tab/>
      </w:r>
      <w:r w:rsidRPr="00383667">
        <w:rPr>
          <w:rFonts w:cs="Huawei Sans"/>
        </w:rPr>
        <w:tab/>
        <w:t>2</w:t>
      </w:r>
    </w:p>
    <w:p w14:paraId="0E8C4D82" w14:textId="47A28BFA" w:rsidR="00EF426E" w:rsidRPr="00383667" w:rsidRDefault="00EF426E" w:rsidP="00EF426E">
      <w:pPr>
        <w:pStyle w:val="2f3"/>
        <w:rPr>
          <w:rFonts w:cs="Huawei Sans"/>
        </w:rPr>
      </w:pPr>
      <w:r w:rsidRPr="00383667">
        <w:rPr>
          <w:rFonts w:cs="Huawei Sans"/>
        </w:rPr>
        <w:tab/>
      </w:r>
      <w:r w:rsidRPr="00383667">
        <w:rPr>
          <w:rFonts w:cs="Huawei Sans"/>
        </w:rPr>
        <w:tab/>
        <w:t>10.0.45.5</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38</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36</w:t>
      </w:r>
      <w:r w:rsidRPr="00383667">
        <w:rPr>
          <w:rFonts w:cs="Huawei Sans"/>
        </w:rPr>
        <w:tab/>
      </w:r>
      <w:r w:rsidRPr="00383667">
        <w:rPr>
          <w:rFonts w:cs="Huawei Sans"/>
        </w:rPr>
        <w:tab/>
      </w:r>
      <w:r w:rsidRPr="00383667">
        <w:rPr>
          <w:rFonts w:cs="Huawei Sans"/>
        </w:rPr>
        <w:tab/>
      </w:r>
      <w:r w:rsidR="00204641" w:rsidRPr="00383667">
        <w:rPr>
          <w:rFonts w:cs="Huawei Sans"/>
          <w:color w:val="EC7061"/>
        </w:rPr>
        <w:tab/>
      </w:r>
      <w:r w:rsidR="00204641" w:rsidRPr="00383667">
        <w:rPr>
          <w:rFonts w:cs="Huawei Sans"/>
          <w:color w:val="EC7061"/>
        </w:rPr>
        <w:tab/>
      </w:r>
      <w:r w:rsidRPr="00383667">
        <w:rPr>
          <w:rFonts w:cs="Huawei Sans"/>
        </w:rPr>
        <w:tab/>
      </w:r>
      <w:r w:rsidRPr="00383667">
        <w:rPr>
          <w:rFonts w:cs="Huawei Sans"/>
        </w:rPr>
        <w:tab/>
        <w:t>0</w:t>
      </w:r>
      <w:r w:rsidRPr="00383667">
        <w:rPr>
          <w:rFonts w:cs="Huawei Sans"/>
        </w:rPr>
        <w:tab/>
      </w:r>
      <w:r w:rsidRPr="00383667">
        <w:rPr>
          <w:rFonts w:cs="Huawei Sans"/>
        </w:rPr>
        <w:tab/>
      </w:r>
      <w:r w:rsidR="00204641" w:rsidRPr="00383667">
        <w:rPr>
          <w:rFonts w:cs="Huawei Sans"/>
        </w:rPr>
        <w:tab/>
      </w:r>
      <w:r w:rsidR="00204641" w:rsidRPr="00383667">
        <w:rPr>
          <w:rFonts w:cs="Huawei Sans"/>
          <w:color w:val="EC7061"/>
        </w:rPr>
        <w:tab/>
      </w:r>
      <w:r w:rsidR="00204641" w:rsidRPr="00383667">
        <w:rPr>
          <w:rFonts w:cs="Huawei Sans"/>
          <w:color w:val="EC7061"/>
        </w:rPr>
        <w:tab/>
      </w:r>
      <w:r w:rsidR="00204641">
        <w:rPr>
          <w:rFonts w:cs="Huawei Sans"/>
        </w:rPr>
        <w:tab/>
      </w:r>
      <w:r w:rsidRPr="00383667">
        <w:rPr>
          <w:rFonts w:cs="Huawei Sans"/>
        </w:rPr>
        <w:t>00:31:58</w:t>
      </w:r>
      <w:r w:rsidRPr="00383667">
        <w:rPr>
          <w:rFonts w:cs="Huawei Sans"/>
        </w:rPr>
        <w:tab/>
      </w:r>
      <w:r w:rsidRPr="00383667">
        <w:rPr>
          <w:rFonts w:cs="Huawei Sans"/>
        </w:rPr>
        <w:tab/>
      </w:r>
      <w:r w:rsidRPr="00383667">
        <w:rPr>
          <w:rFonts w:cs="Huawei Sans"/>
        </w:rPr>
        <w:tab/>
        <w:t>Established</w:t>
      </w:r>
      <w:r w:rsidRPr="00383667">
        <w:rPr>
          <w:rFonts w:cs="Huawei Sans"/>
        </w:rPr>
        <w:tab/>
      </w:r>
      <w:r w:rsidRPr="00383667">
        <w:rPr>
          <w:rFonts w:cs="Huawei Sans"/>
        </w:rPr>
        <w:tab/>
      </w:r>
      <w:r w:rsidRPr="00383667">
        <w:rPr>
          <w:rFonts w:cs="Huawei Sans"/>
        </w:rPr>
        <w:tab/>
      </w:r>
      <w:r w:rsidRPr="00383667">
        <w:rPr>
          <w:rFonts w:cs="Huawei Sans"/>
        </w:rPr>
        <w:tab/>
        <w:t>5</w:t>
      </w:r>
    </w:p>
    <w:p w14:paraId="37863CAF" w14:textId="77777777" w:rsidR="00EF426E" w:rsidRPr="00383667" w:rsidRDefault="00EF426E" w:rsidP="00EF426E">
      <w:pPr>
        <w:pStyle w:val="1e"/>
      </w:pPr>
      <w:r w:rsidRPr="00383667">
        <w:t>The command output shows that the IBGP peer relationship has been successfully established.</w:t>
      </w:r>
    </w:p>
    <w:p w14:paraId="39C96E97" w14:textId="77777777" w:rsidR="00EF426E" w:rsidRPr="00383667" w:rsidRDefault="00EF426E" w:rsidP="00EF426E">
      <w:pPr>
        <w:pStyle w:val="1e"/>
      </w:pPr>
      <w:r w:rsidRPr="00383667">
        <w:t># Create Loopback7 on R2 and R4, and configure the devices to advertise the Loopback7 routes to their BGP routing tables.</w:t>
      </w:r>
    </w:p>
    <w:p w14:paraId="7FA45AE3" w14:textId="77777777" w:rsidR="00EF426E" w:rsidRPr="00383667" w:rsidRDefault="00EF426E" w:rsidP="00EF426E">
      <w:pPr>
        <w:pStyle w:val="2f3"/>
        <w:rPr>
          <w:rFonts w:cs="Huawei Sans"/>
        </w:rPr>
      </w:pPr>
      <w:r w:rsidRPr="00383667">
        <w:rPr>
          <w:rFonts w:cs="Huawei Sans"/>
        </w:rPr>
        <w:t>[R2]interface LoopBack 7</w:t>
      </w:r>
    </w:p>
    <w:p w14:paraId="5F3FB3F8" w14:textId="77777777" w:rsidR="00EF426E" w:rsidRPr="00383667" w:rsidRDefault="00EF426E" w:rsidP="00EF426E">
      <w:pPr>
        <w:pStyle w:val="2f3"/>
        <w:rPr>
          <w:rFonts w:cs="Huawei Sans"/>
        </w:rPr>
      </w:pPr>
      <w:r w:rsidRPr="00383667">
        <w:rPr>
          <w:rFonts w:cs="Huawei Sans"/>
        </w:rPr>
        <w:t xml:space="preserve">[R2-LoopBack7] </w:t>
      </w:r>
      <w:r w:rsidRPr="00497E5B">
        <w:rPr>
          <w:rFonts w:cs="Huawei Sans"/>
        </w:rPr>
        <w:t>ip</w:t>
      </w:r>
      <w:r w:rsidRPr="00383667">
        <w:rPr>
          <w:rFonts w:cs="Huawei Sans"/>
        </w:rPr>
        <w:t xml:space="preserve"> address 172.16.7.1 24</w:t>
      </w:r>
    </w:p>
    <w:p w14:paraId="29E81486" w14:textId="77777777" w:rsidR="00EF426E" w:rsidRPr="00383667" w:rsidRDefault="00EF426E" w:rsidP="00EF426E">
      <w:pPr>
        <w:pStyle w:val="2f3"/>
        <w:rPr>
          <w:rFonts w:cs="Huawei Sans"/>
        </w:rPr>
      </w:pPr>
      <w:r w:rsidRPr="00383667">
        <w:rPr>
          <w:rFonts w:cs="Huawei Sans"/>
        </w:rPr>
        <w:t>[R2-LoopBack7] quit</w:t>
      </w:r>
    </w:p>
    <w:p w14:paraId="476833F1" w14:textId="77777777" w:rsidR="00EF426E" w:rsidRPr="00383667" w:rsidRDefault="00EF426E" w:rsidP="00EF426E">
      <w:pPr>
        <w:pStyle w:val="2f3"/>
        <w:rPr>
          <w:rFonts w:cs="Huawei Sans"/>
        </w:rPr>
      </w:pPr>
      <w:r w:rsidRPr="00383667">
        <w:rPr>
          <w:rFonts w:cs="Huawei Sans"/>
        </w:rPr>
        <w:t>[R2]bgp 64512</w:t>
      </w:r>
    </w:p>
    <w:p w14:paraId="039D8789" w14:textId="77777777" w:rsidR="00EF426E" w:rsidRDefault="00EF426E" w:rsidP="00EF426E">
      <w:pPr>
        <w:pStyle w:val="2f3"/>
        <w:rPr>
          <w:rFonts w:cs="Huawei Sans"/>
        </w:rPr>
      </w:pPr>
      <w:r w:rsidRPr="00383667">
        <w:rPr>
          <w:rFonts w:cs="Huawei Sans"/>
        </w:rPr>
        <w:t>[R2-bgp] network 172.16.7.0 24</w:t>
      </w:r>
    </w:p>
    <w:p w14:paraId="15919FC7" w14:textId="77777777" w:rsidR="00CF0968" w:rsidRPr="00383667" w:rsidRDefault="00CF0968" w:rsidP="00EF426E">
      <w:pPr>
        <w:pStyle w:val="2f3"/>
        <w:rPr>
          <w:rFonts w:cs="Huawei Sans"/>
        </w:rPr>
      </w:pPr>
    </w:p>
    <w:p w14:paraId="40F7140D" w14:textId="77777777" w:rsidR="00EF426E" w:rsidRPr="00383667" w:rsidRDefault="00EF426E" w:rsidP="00EF426E">
      <w:pPr>
        <w:pStyle w:val="2f3"/>
        <w:rPr>
          <w:rFonts w:cs="Huawei Sans"/>
        </w:rPr>
      </w:pPr>
      <w:r w:rsidRPr="00383667">
        <w:rPr>
          <w:rFonts w:cs="Huawei Sans"/>
        </w:rPr>
        <w:t>[R3]interface LoopBack 7</w:t>
      </w:r>
    </w:p>
    <w:p w14:paraId="61C90C4A" w14:textId="77777777" w:rsidR="00EF426E" w:rsidRPr="00383667" w:rsidRDefault="00EF426E" w:rsidP="00EF426E">
      <w:pPr>
        <w:pStyle w:val="2f3"/>
        <w:rPr>
          <w:rFonts w:cs="Huawei Sans"/>
        </w:rPr>
      </w:pPr>
      <w:r w:rsidRPr="00383667">
        <w:rPr>
          <w:rFonts w:cs="Huawei Sans"/>
        </w:rPr>
        <w:t xml:space="preserve">[R3-LoopBack7] </w:t>
      </w:r>
      <w:r w:rsidRPr="00497E5B">
        <w:rPr>
          <w:rFonts w:cs="Huawei Sans"/>
        </w:rPr>
        <w:t>ip</w:t>
      </w:r>
      <w:r w:rsidRPr="00383667">
        <w:rPr>
          <w:rFonts w:cs="Huawei Sans"/>
        </w:rPr>
        <w:t xml:space="preserve"> address 172.16.7.1 24</w:t>
      </w:r>
    </w:p>
    <w:p w14:paraId="78E95D5A" w14:textId="77777777" w:rsidR="00EF426E" w:rsidRPr="00383667" w:rsidRDefault="00EF426E" w:rsidP="00EF426E">
      <w:pPr>
        <w:pStyle w:val="2f3"/>
        <w:rPr>
          <w:rFonts w:cs="Huawei Sans"/>
        </w:rPr>
      </w:pPr>
      <w:r w:rsidRPr="00383667">
        <w:rPr>
          <w:rFonts w:cs="Huawei Sans"/>
        </w:rPr>
        <w:t>[R3-LoopBack7] quit</w:t>
      </w:r>
    </w:p>
    <w:p w14:paraId="2BAF4A2C" w14:textId="77777777" w:rsidR="00EF426E" w:rsidRPr="00383667" w:rsidRDefault="00EF426E" w:rsidP="00EF426E">
      <w:pPr>
        <w:pStyle w:val="2f3"/>
        <w:rPr>
          <w:rFonts w:cs="Huawei Sans"/>
        </w:rPr>
      </w:pPr>
      <w:r w:rsidRPr="00383667">
        <w:rPr>
          <w:rFonts w:cs="Huawei Sans"/>
        </w:rPr>
        <w:t>[R3]bgp 64512</w:t>
      </w:r>
    </w:p>
    <w:p w14:paraId="7EBD32DA" w14:textId="77777777" w:rsidR="00EF426E" w:rsidRPr="00383667" w:rsidRDefault="00EF426E" w:rsidP="00EF426E">
      <w:pPr>
        <w:pStyle w:val="2f3"/>
        <w:rPr>
          <w:rFonts w:cs="Huawei Sans"/>
        </w:rPr>
      </w:pPr>
      <w:r w:rsidRPr="00383667">
        <w:rPr>
          <w:rFonts w:cs="Huawei Sans"/>
        </w:rPr>
        <w:t>[R3-bgp] network 172.16.7.0 24</w:t>
      </w:r>
    </w:p>
    <w:p w14:paraId="3FC524CD" w14:textId="77777777" w:rsidR="00EF426E" w:rsidRPr="00383667" w:rsidRDefault="00EF426E" w:rsidP="00EF426E">
      <w:pPr>
        <w:pStyle w:val="1e"/>
      </w:pPr>
      <w:r w:rsidRPr="00383667">
        <w:t># Check detailed information about the BGP routes 172.16.7.0/24 on R4.</w:t>
      </w:r>
    </w:p>
    <w:p w14:paraId="09219D40" w14:textId="77777777" w:rsidR="00EF426E" w:rsidRPr="00383667" w:rsidRDefault="00EF426E" w:rsidP="00EF426E">
      <w:pPr>
        <w:pStyle w:val="2f3"/>
        <w:rPr>
          <w:rFonts w:cs="Huawei Sans"/>
        </w:rPr>
      </w:pPr>
      <w:r w:rsidRPr="00383667">
        <w:rPr>
          <w:rFonts w:cs="Huawei Sans"/>
        </w:rPr>
        <w:t>[R4]dis bgp routing-table 172.16.7.0 24</w:t>
      </w:r>
    </w:p>
    <w:p w14:paraId="699A4C61" w14:textId="77777777" w:rsidR="00EF426E" w:rsidRPr="00383667" w:rsidRDefault="00EF426E" w:rsidP="00EF426E">
      <w:pPr>
        <w:pStyle w:val="2f3"/>
        <w:rPr>
          <w:rFonts w:cs="Huawei Sans"/>
        </w:rPr>
      </w:pPr>
    </w:p>
    <w:p w14:paraId="5F7124EA" w14:textId="7EFCC558" w:rsidR="00EF426E" w:rsidRPr="00383667" w:rsidRDefault="00F96315" w:rsidP="00EF426E">
      <w:pPr>
        <w:pStyle w:val="2f3"/>
        <w:rPr>
          <w:rFonts w:cs="Huawei Sans"/>
        </w:rPr>
      </w:pPr>
      <w:r>
        <w:rPr>
          <w:rFonts w:cs="Huawei Sans"/>
        </w:rPr>
        <w:t xml:space="preserve"> BGP local router ID</w:t>
      </w:r>
      <w:r>
        <w:rPr>
          <w:rFonts w:cs="Huawei Sans"/>
        </w:rPr>
        <w:tab/>
      </w:r>
      <w:r>
        <w:rPr>
          <w:rFonts w:cs="Huawei Sans"/>
        </w:rPr>
        <w:tab/>
      </w:r>
      <w:r>
        <w:rPr>
          <w:rFonts w:cs="Huawei Sans"/>
        </w:rPr>
        <w:tab/>
      </w:r>
      <w:r w:rsidR="00EF426E" w:rsidRPr="00383667">
        <w:rPr>
          <w:rFonts w:cs="Huawei Sans"/>
        </w:rPr>
        <w:t>: 10.0.4.4</w:t>
      </w:r>
    </w:p>
    <w:p w14:paraId="12A212A2" w14:textId="2E57BD5D" w:rsidR="00EF426E" w:rsidRPr="00383667" w:rsidRDefault="00EF426E" w:rsidP="00EF426E">
      <w:pPr>
        <w:pStyle w:val="2f3"/>
        <w:rPr>
          <w:rFonts w:cs="Huawei Sans"/>
        </w:rPr>
      </w:pPr>
      <w:r w:rsidRPr="00383667">
        <w:rPr>
          <w:rFonts w:cs="Huawei Sans"/>
        </w:rPr>
        <w:t xml:space="preserve"> Local AS number</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64512</w:t>
      </w:r>
    </w:p>
    <w:p w14:paraId="6EB17A5C" w14:textId="75882333" w:rsidR="00EF426E" w:rsidRPr="00383667" w:rsidRDefault="00EF426E" w:rsidP="00EF426E">
      <w:pPr>
        <w:pStyle w:val="2f3"/>
        <w:rPr>
          <w:rFonts w:cs="Huawei Sans"/>
        </w:rPr>
      </w:pPr>
      <w:r w:rsidRPr="00383667">
        <w:rPr>
          <w:rFonts w:cs="Huawei Sans"/>
        </w:rPr>
        <w:t xml:space="preserve"> Paths</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2 available, 1 best, 1 select</w:t>
      </w:r>
    </w:p>
    <w:p w14:paraId="29B00D64" w14:textId="77777777" w:rsidR="00EF426E" w:rsidRPr="00383667" w:rsidRDefault="00EF426E" w:rsidP="00EF426E">
      <w:pPr>
        <w:pStyle w:val="2f3"/>
        <w:rPr>
          <w:rFonts w:cs="Huawei Sans"/>
        </w:rPr>
      </w:pPr>
      <w:r w:rsidRPr="00383667">
        <w:rPr>
          <w:rFonts w:cs="Huawei Sans"/>
        </w:rPr>
        <w:t xml:space="preserve"> BGP routing table entry information of 172.16.7.0/24:</w:t>
      </w:r>
    </w:p>
    <w:p w14:paraId="61FE7371" w14:textId="78077F63" w:rsidR="00EF426E" w:rsidRPr="00383667" w:rsidRDefault="00EF426E" w:rsidP="00EF426E">
      <w:pPr>
        <w:pStyle w:val="2f3"/>
        <w:rPr>
          <w:rFonts w:cs="Huawei Sans"/>
          <w:color w:val="EC7061"/>
        </w:rPr>
      </w:pPr>
      <w:r w:rsidRPr="00383667">
        <w:rPr>
          <w:rFonts w:cs="Huawei Sans"/>
          <w:color w:val="EC7061"/>
        </w:rPr>
        <w:t xml:space="preserve"> From</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color w:val="EC7061"/>
        </w:rPr>
        <w:t>: 10.0.3.3 (10.0.3.3)</w:t>
      </w:r>
    </w:p>
    <w:p w14:paraId="799FA624" w14:textId="5A1099FE" w:rsidR="00EF426E" w:rsidRPr="00383667" w:rsidRDefault="00EF426E" w:rsidP="00EF426E">
      <w:pPr>
        <w:pStyle w:val="2f3"/>
        <w:rPr>
          <w:rFonts w:cs="Huawei Sans"/>
        </w:rPr>
      </w:pPr>
      <w:r w:rsidRPr="00383667">
        <w:rPr>
          <w:rFonts w:cs="Huawei Sans"/>
        </w:rPr>
        <w:t xml:space="preserve"> Route Duration</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xml:space="preserve">: 00h10m48s  </w:t>
      </w:r>
    </w:p>
    <w:p w14:paraId="7CB5A916" w14:textId="52DF66A6"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10.0.34.3</w:t>
      </w:r>
    </w:p>
    <w:p w14:paraId="6024B47D" w14:textId="77777777" w:rsidR="00EF426E" w:rsidRPr="00383667" w:rsidRDefault="00EF426E" w:rsidP="00EF426E">
      <w:pPr>
        <w:pStyle w:val="2f3"/>
        <w:rPr>
          <w:rFonts w:cs="Huawei Sans"/>
        </w:rPr>
      </w:pPr>
      <w:r w:rsidRPr="00383667">
        <w:rPr>
          <w:rFonts w:cs="Huawei Sans"/>
        </w:rPr>
        <w:t xml:space="preserve"> Relay IP Out-Interface: GigabitEthernet0/0/3</w:t>
      </w:r>
    </w:p>
    <w:p w14:paraId="7B2D1738" w14:textId="3690DC92"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10.0.3.3</w:t>
      </w:r>
    </w:p>
    <w:p w14:paraId="0BE0AA32" w14:textId="0E2AF030"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0x0</w:t>
      </w:r>
    </w:p>
    <w:p w14:paraId="44EDF48A" w14:textId="77777777" w:rsidR="00EF426E" w:rsidRPr="00383667" w:rsidRDefault="00EF426E" w:rsidP="00EF426E">
      <w:pPr>
        <w:pStyle w:val="2f3"/>
        <w:rPr>
          <w:rFonts w:cs="Huawei Sans"/>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best, select, active, </w:t>
      </w:r>
      <w:r w:rsidRPr="00497E5B">
        <w:rPr>
          <w:rFonts w:cs="Huawei Sans"/>
        </w:rPr>
        <w:t>pre</w:t>
      </w:r>
      <w:r w:rsidRPr="00383667">
        <w:rPr>
          <w:rFonts w:cs="Huawei Sans"/>
        </w:rPr>
        <w:t xml:space="preserve"> 255,</w:t>
      </w:r>
      <w:r w:rsidRPr="00383667">
        <w:rPr>
          <w:rFonts w:cs="Huawei Sans"/>
          <w:color w:val="EC7061"/>
        </w:rPr>
        <w:t xml:space="preserve"> IGP cost 1</w:t>
      </w:r>
    </w:p>
    <w:p w14:paraId="77CB2AB2" w14:textId="77777777" w:rsidR="00EF426E" w:rsidRPr="00383667" w:rsidRDefault="00EF426E" w:rsidP="00EF426E">
      <w:pPr>
        <w:pStyle w:val="2f3"/>
        <w:rPr>
          <w:rFonts w:cs="Huawei Sans"/>
        </w:rPr>
      </w:pPr>
      <w:r w:rsidRPr="00383667">
        <w:rPr>
          <w:rFonts w:cs="Huawei Sans"/>
        </w:rPr>
        <w:t xml:space="preserve"> Advertised to such </w:t>
      </w:r>
      <w:r w:rsidRPr="00497E5B">
        <w:rPr>
          <w:rFonts w:cs="Huawei Sans"/>
        </w:rPr>
        <w:t>1 peers</w:t>
      </w:r>
      <w:r w:rsidRPr="00383667">
        <w:rPr>
          <w:rFonts w:cs="Huawei Sans"/>
        </w:rPr>
        <w:t>:</w:t>
      </w:r>
    </w:p>
    <w:p w14:paraId="4831E354" w14:textId="77777777" w:rsidR="00EF426E" w:rsidRPr="00383667" w:rsidRDefault="00EF426E" w:rsidP="00EF426E">
      <w:pPr>
        <w:pStyle w:val="2f3"/>
        <w:rPr>
          <w:rFonts w:cs="Huawei Sans"/>
        </w:rPr>
      </w:pPr>
      <w:r w:rsidRPr="00383667">
        <w:rPr>
          <w:rFonts w:cs="Huawei Sans"/>
        </w:rPr>
        <w:t xml:space="preserve">    10.0.45.5</w:t>
      </w:r>
    </w:p>
    <w:p w14:paraId="3CEAE050" w14:textId="77777777" w:rsidR="00EF426E" w:rsidRPr="00383667" w:rsidRDefault="00EF426E" w:rsidP="00EF426E">
      <w:pPr>
        <w:pStyle w:val="2f3"/>
        <w:rPr>
          <w:rFonts w:cs="Huawei Sans"/>
        </w:rPr>
      </w:pPr>
      <w:r w:rsidRPr="00383667">
        <w:rPr>
          <w:rFonts w:cs="Huawei Sans"/>
        </w:rPr>
        <w:t xml:space="preserve"> BGP routing table entry information of 172.16.7.0/24:</w:t>
      </w:r>
    </w:p>
    <w:p w14:paraId="19AC2BE4" w14:textId="298278A2" w:rsidR="00EF426E" w:rsidRPr="00383667" w:rsidRDefault="00EF426E" w:rsidP="00EF426E">
      <w:pPr>
        <w:pStyle w:val="2f3"/>
        <w:rPr>
          <w:rFonts w:cs="Huawei Sans"/>
          <w:color w:val="EC7061"/>
        </w:rPr>
      </w:pPr>
      <w:r w:rsidRPr="00383667">
        <w:rPr>
          <w:rFonts w:cs="Huawei Sans"/>
          <w:color w:val="EC7061"/>
        </w:rPr>
        <w:t xml:space="preserve"> From</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color w:val="EC7061"/>
        </w:rPr>
        <w:t>: 10.0.2.2 (10.0.2.2)</w:t>
      </w:r>
    </w:p>
    <w:p w14:paraId="7D1C8099" w14:textId="1F74EF4C" w:rsidR="00EF426E" w:rsidRPr="00383667" w:rsidRDefault="00EF426E" w:rsidP="00EF426E">
      <w:pPr>
        <w:pStyle w:val="2f3"/>
        <w:rPr>
          <w:rFonts w:cs="Huawei Sans"/>
        </w:rPr>
      </w:pPr>
      <w:r w:rsidRPr="00383667">
        <w:rPr>
          <w:rFonts w:cs="Huawei Sans"/>
        </w:rPr>
        <w:t xml:space="preserve"> Route Duration</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xml:space="preserve">: 00h11m00s  </w:t>
      </w:r>
    </w:p>
    <w:p w14:paraId="497E6551" w14:textId="10ADA28B" w:rsidR="00EF426E" w:rsidRPr="00383667" w:rsidRDefault="00EF426E" w:rsidP="00EF426E">
      <w:pPr>
        <w:pStyle w:val="2f3"/>
        <w:rPr>
          <w:rFonts w:cs="Huawei Sans"/>
        </w:rPr>
      </w:pPr>
      <w:r w:rsidRPr="00383667">
        <w:rPr>
          <w:rFonts w:cs="Huawei Sans"/>
        </w:rPr>
        <w:t xml:space="preserve"> Relay IP </w:t>
      </w:r>
      <w:r w:rsidRPr="00497E5B">
        <w:rPr>
          <w:rFonts w:cs="Huawei Sans"/>
        </w:rPr>
        <w:t>Nexthop</w:t>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10.0.34.3</w:t>
      </w:r>
    </w:p>
    <w:p w14:paraId="1101B875" w14:textId="77777777" w:rsidR="00EF426E" w:rsidRPr="00383667" w:rsidRDefault="00EF426E" w:rsidP="00EF426E">
      <w:pPr>
        <w:pStyle w:val="2f3"/>
        <w:rPr>
          <w:rFonts w:cs="Huawei Sans"/>
        </w:rPr>
      </w:pPr>
      <w:r w:rsidRPr="00383667">
        <w:rPr>
          <w:rFonts w:cs="Huawei Sans"/>
        </w:rPr>
        <w:lastRenderedPageBreak/>
        <w:t xml:space="preserve"> Relay IP Out-Interface: GigabitEthernet0/0/3</w:t>
      </w:r>
    </w:p>
    <w:p w14:paraId="0A0E26CA" w14:textId="0B395580" w:rsidR="00EF426E" w:rsidRPr="00383667" w:rsidRDefault="00EF426E" w:rsidP="00EF426E">
      <w:pPr>
        <w:pStyle w:val="2f3"/>
        <w:rPr>
          <w:rFonts w:cs="Huawei Sans"/>
        </w:rPr>
      </w:pPr>
      <w:r w:rsidRPr="00383667">
        <w:rPr>
          <w:rFonts w:cs="Huawei Sans"/>
        </w:rPr>
        <w:t xml:space="preserve"> Original </w:t>
      </w:r>
      <w:r w:rsidRPr="00497E5B">
        <w:rPr>
          <w:rFonts w:cs="Huawei Sans"/>
        </w:rPr>
        <w:t>nexthop</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10.0.2.2</w:t>
      </w:r>
    </w:p>
    <w:p w14:paraId="5BF2D565" w14:textId="03CF00B5" w:rsidR="00EF426E" w:rsidRPr="00383667" w:rsidRDefault="00EF426E" w:rsidP="00EF426E">
      <w:pPr>
        <w:pStyle w:val="2f3"/>
        <w:rPr>
          <w:rFonts w:cs="Huawei Sans"/>
        </w:rPr>
      </w:pPr>
      <w:r w:rsidRPr="00383667">
        <w:rPr>
          <w:rFonts w:cs="Huawei Sans"/>
        </w:rPr>
        <w:t xml:space="preserve"> </w:t>
      </w:r>
      <w:r w:rsidRPr="00497E5B">
        <w:rPr>
          <w:rFonts w:cs="Huawei Sans"/>
        </w:rPr>
        <w:t>Qos</w:t>
      </w:r>
      <w:r w:rsidRPr="00383667">
        <w:rPr>
          <w:rFonts w:cs="Huawei Sans"/>
        </w:rPr>
        <w:t xml:space="preserve"> information</w:t>
      </w:r>
      <w:r w:rsidR="00F96315">
        <w:rPr>
          <w:rFonts w:cs="Huawei Sans"/>
        </w:rPr>
        <w:tab/>
      </w:r>
      <w:r w:rsidR="00F96315">
        <w:rPr>
          <w:rFonts w:cs="Huawei Sans"/>
        </w:rPr>
        <w:tab/>
      </w:r>
      <w:r w:rsidR="00F96315">
        <w:rPr>
          <w:rFonts w:cs="Huawei Sans"/>
        </w:rPr>
        <w:tab/>
      </w:r>
      <w:r w:rsidR="00F96315">
        <w:rPr>
          <w:rFonts w:cs="Huawei Sans"/>
        </w:rPr>
        <w:tab/>
      </w:r>
      <w:r w:rsidR="00F96315">
        <w:rPr>
          <w:rFonts w:cs="Huawei Sans"/>
        </w:rPr>
        <w:tab/>
      </w:r>
      <w:r w:rsidRPr="00383667">
        <w:rPr>
          <w:rFonts w:cs="Huawei Sans"/>
        </w:rPr>
        <w:t>: 0x0</w:t>
      </w:r>
    </w:p>
    <w:p w14:paraId="0DF15E82" w14:textId="77777777" w:rsidR="00EF426E" w:rsidRPr="00383667" w:rsidRDefault="00EF426E" w:rsidP="00EF426E">
      <w:pPr>
        <w:pStyle w:val="2f3"/>
        <w:rPr>
          <w:rFonts w:cs="Huawei Sans"/>
          <w:color w:val="EC7061"/>
        </w:rPr>
      </w:pPr>
      <w:r w:rsidRPr="00383667">
        <w:rPr>
          <w:rFonts w:cs="Huawei Sans"/>
        </w:rPr>
        <w:t xml:space="preserve"> AS-path Nil, origin </w:t>
      </w:r>
      <w:r w:rsidRPr="00497E5B">
        <w:rPr>
          <w:rFonts w:cs="Huawei Sans"/>
        </w:rPr>
        <w:t>igp</w:t>
      </w:r>
      <w:r w:rsidRPr="00383667">
        <w:rPr>
          <w:rFonts w:cs="Huawei Sans"/>
        </w:rPr>
        <w:t xml:space="preserve">, MED 0, </w:t>
      </w:r>
      <w:r w:rsidRPr="00497E5B">
        <w:rPr>
          <w:rFonts w:cs="Huawei Sans"/>
        </w:rPr>
        <w:t>localpref</w:t>
      </w:r>
      <w:r w:rsidRPr="00383667">
        <w:rPr>
          <w:rFonts w:cs="Huawei Sans"/>
        </w:rPr>
        <w:t xml:space="preserve"> 100, </w:t>
      </w:r>
      <w:r w:rsidRPr="00497E5B">
        <w:rPr>
          <w:rFonts w:cs="Huawei Sans"/>
        </w:rPr>
        <w:t>pref-val</w:t>
      </w:r>
      <w:r w:rsidRPr="00383667">
        <w:rPr>
          <w:rFonts w:cs="Huawei Sans"/>
        </w:rPr>
        <w:t xml:space="preserve"> 0, valid, internal, </w:t>
      </w:r>
      <w:r w:rsidRPr="00497E5B">
        <w:rPr>
          <w:rFonts w:cs="Huawei Sans"/>
        </w:rPr>
        <w:t>pre</w:t>
      </w:r>
      <w:r w:rsidRPr="00383667">
        <w:rPr>
          <w:rFonts w:cs="Huawei Sans"/>
        </w:rPr>
        <w:t xml:space="preserve"> 255, </w:t>
      </w:r>
      <w:r w:rsidRPr="00383667">
        <w:rPr>
          <w:rFonts w:cs="Huawei Sans"/>
          <w:color w:val="EC7061"/>
        </w:rPr>
        <w:t>IGP cost 2</w:t>
      </w:r>
      <w:r w:rsidRPr="00383667">
        <w:rPr>
          <w:rFonts w:cs="Huawei Sans"/>
        </w:rPr>
        <w:t xml:space="preserve">, </w:t>
      </w:r>
      <w:r w:rsidRPr="00383667">
        <w:rPr>
          <w:rFonts w:cs="Huawei Sans"/>
          <w:color w:val="EC7061"/>
        </w:rPr>
        <w:t>not preferred for IGP cost</w:t>
      </w:r>
    </w:p>
    <w:p w14:paraId="7FC35A65" w14:textId="77777777" w:rsidR="00EF426E" w:rsidRPr="00383667" w:rsidRDefault="00EF426E" w:rsidP="00EF426E">
      <w:pPr>
        <w:pStyle w:val="2f3"/>
        <w:rPr>
          <w:rFonts w:cs="Huawei Sans"/>
        </w:rPr>
      </w:pPr>
      <w:r w:rsidRPr="00383667">
        <w:rPr>
          <w:rFonts w:cs="Huawei Sans"/>
        </w:rPr>
        <w:t xml:space="preserve"> Not advertised to any peer yet</w:t>
      </w:r>
    </w:p>
    <w:p w14:paraId="046FC53D" w14:textId="77777777" w:rsidR="00EF426E" w:rsidRPr="00383667" w:rsidRDefault="00EF426E" w:rsidP="00EF426E">
      <w:pPr>
        <w:pStyle w:val="1e"/>
      </w:pPr>
      <w:r w:rsidRPr="00383667">
        <w:t>R4 preferentially selects the BGP route advertised by R3 because its IGP cost is 1, which is lower than the IGP cost 2 of the BGP route advertised by R2.</w:t>
      </w:r>
    </w:p>
    <w:p w14:paraId="4EEE620B" w14:textId="77777777" w:rsidR="00EF426E" w:rsidRPr="00383667" w:rsidRDefault="00EF426E" w:rsidP="00EF426E">
      <w:pPr>
        <w:pStyle w:val="1e"/>
      </w:pPr>
      <w:r w:rsidRPr="00383667">
        <w:t>The BGP route advertised by R2 is not preferentially selected due to the IGP cost.</w:t>
      </w:r>
    </w:p>
    <w:p w14:paraId="2A341245" w14:textId="77777777" w:rsidR="00EF426E" w:rsidRPr="00383667" w:rsidRDefault="00EF426E" w:rsidP="00EF426E">
      <w:pPr>
        <w:pStyle w:val="End"/>
        <w:rPr>
          <w:rFonts w:ascii="Huawei Sans" w:hAnsi="Huawei Sans" w:cs="Huawei Sans"/>
        </w:rPr>
      </w:pPr>
      <w:r w:rsidRPr="00383667">
        <w:rPr>
          <w:rFonts w:ascii="Huawei Sans" w:hAnsi="Huawei Sans" w:cs="Huawei Sans"/>
        </w:rPr>
        <w:t>----End</w:t>
      </w:r>
    </w:p>
    <w:p w14:paraId="2AADA57A" w14:textId="77777777" w:rsidR="00EF426E" w:rsidRPr="00383667" w:rsidRDefault="00EF426E" w:rsidP="00EF426E">
      <w:pPr>
        <w:pStyle w:val="3"/>
        <w:numPr>
          <w:ilvl w:val="2"/>
          <w:numId w:val="31"/>
        </w:numPr>
      </w:pPr>
      <w:bookmarkStart w:id="85" w:name="_Toc49940027"/>
      <w:r w:rsidRPr="00383667">
        <w:t>Quiz</w:t>
      </w:r>
      <w:bookmarkEnd w:id="85"/>
    </w:p>
    <w:p w14:paraId="62B20CF0" w14:textId="77777777" w:rsidR="00EF426E" w:rsidRPr="00383667" w:rsidRDefault="00EF426E" w:rsidP="00EF426E">
      <w:pPr>
        <w:pStyle w:val="1e"/>
      </w:pPr>
      <w:r w:rsidRPr="00383667">
        <w:t>Consider whether a routing policy can be used to delete an AS number from the AS_Path attribute.</w:t>
      </w:r>
    </w:p>
    <w:p w14:paraId="63A7484C" w14:textId="5258C7C6" w:rsidR="00EF426E" w:rsidRPr="00383667" w:rsidRDefault="00EF426E" w:rsidP="00EF426E">
      <w:pPr>
        <w:pStyle w:val="3"/>
        <w:numPr>
          <w:ilvl w:val="2"/>
          <w:numId w:val="31"/>
        </w:numPr>
      </w:pPr>
      <w:bookmarkStart w:id="86" w:name="_Toc49940028"/>
      <w:r w:rsidRPr="00383667">
        <w:t>Configuration Reference</w:t>
      </w:r>
      <w:bookmarkEnd w:id="86"/>
    </w:p>
    <w:p w14:paraId="238D8824" w14:textId="77777777" w:rsidR="00EF426E" w:rsidRPr="00383667" w:rsidRDefault="00EF426E" w:rsidP="00EF426E">
      <w:pPr>
        <w:pStyle w:val="1e"/>
      </w:pPr>
      <w:r w:rsidRPr="00383667">
        <w:t>Configuration on R1</w:t>
      </w:r>
    </w:p>
    <w:p w14:paraId="07ACA293" w14:textId="77777777" w:rsidR="00EF426E" w:rsidRPr="00383667" w:rsidRDefault="00EF426E" w:rsidP="00EF426E">
      <w:pPr>
        <w:pStyle w:val="2f3"/>
        <w:rPr>
          <w:rFonts w:cs="Huawei Sans"/>
        </w:rPr>
      </w:pPr>
      <w:r w:rsidRPr="00383667">
        <w:rPr>
          <w:rFonts w:cs="Huawei Sans"/>
        </w:rPr>
        <w:t>#</w:t>
      </w:r>
    </w:p>
    <w:p w14:paraId="04E59E8C"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R1</w:t>
      </w:r>
    </w:p>
    <w:p w14:paraId="78001CB9" w14:textId="77777777" w:rsidR="00EF426E" w:rsidRPr="00383667" w:rsidRDefault="00EF426E" w:rsidP="00EF426E">
      <w:pPr>
        <w:pStyle w:val="2f3"/>
        <w:rPr>
          <w:rFonts w:cs="Huawei Sans"/>
        </w:rPr>
      </w:pPr>
      <w:r w:rsidRPr="00383667">
        <w:rPr>
          <w:rFonts w:cs="Huawei Sans"/>
        </w:rPr>
        <w:t>#</w:t>
      </w:r>
    </w:p>
    <w:p w14:paraId="375AEA6E"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35E0564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10.0.12.1 255.255.255.0</w:t>
      </w:r>
    </w:p>
    <w:p w14:paraId="7A5BA7BA" w14:textId="77777777" w:rsidR="00EF426E" w:rsidRPr="00383667" w:rsidRDefault="00EF426E" w:rsidP="00EF426E">
      <w:pPr>
        <w:pStyle w:val="2f3"/>
        <w:rPr>
          <w:rFonts w:cs="Huawei Sans"/>
        </w:rPr>
      </w:pPr>
      <w:r w:rsidRPr="00383667">
        <w:rPr>
          <w:rFonts w:cs="Huawei Sans"/>
        </w:rPr>
        <w:t>#</w:t>
      </w:r>
    </w:p>
    <w:p w14:paraId="293E900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6027D69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10.0.1.1 255.255.255.255</w:t>
      </w:r>
    </w:p>
    <w:p w14:paraId="7361848D" w14:textId="77777777" w:rsidR="00EF426E" w:rsidRPr="00383667" w:rsidRDefault="00EF426E" w:rsidP="00EF426E">
      <w:pPr>
        <w:pStyle w:val="2f3"/>
        <w:rPr>
          <w:rFonts w:cs="Huawei Sans"/>
        </w:rPr>
      </w:pPr>
      <w:r w:rsidRPr="00383667">
        <w:rPr>
          <w:rFonts w:cs="Huawei Sans"/>
        </w:rPr>
        <w:t>#</w:t>
      </w:r>
    </w:p>
    <w:p w14:paraId="7F26F98C"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LoopBack1</w:t>
      </w:r>
    </w:p>
    <w:p w14:paraId="1540787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172.16.1.1 255.255.255.0</w:t>
      </w:r>
    </w:p>
    <w:p w14:paraId="6559D913" w14:textId="77777777" w:rsidR="00EF426E" w:rsidRPr="00383667" w:rsidRDefault="00EF426E" w:rsidP="00EF426E">
      <w:pPr>
        <w:pStyle w:val="2f3"/>
        <w:rPr>
          <w:rFonts w:cs="Huawei Sans"/>
        </w:rPr>
      </w:pPr>
      <w:r w:rsidRPr="00383667">
        <w:rPr>
          <w:rFonts w:cs="Huawei Sans"/>
        </w:rPr>
        <w:t>#</w:t>
      </w:r>
    </w:p>
    <w:p w14:paraId="42E98D10"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LoopBack2</w:t>
      </w:r>
    </w:p>
    <w:p w14:paraId="14D56C8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172.16.2.1 255.255.255.0</w:t>
      </w:r>
    </w:p>
    <w:p w14:paraId="5AB0C54A" w14:textId="77777777" w:rsidR="00EF426E" w:rsidRPr="00383667" w:rsidRDefault="00EF426E" w:rsidP="00EF426E">
      <w:pPr>
        <w:pStyle w:val="2f3"/>
        <w:rPr>
          <w:rFonts w:cs="Huawei Sans"/>
        </w:rPr>
      </w:pPr>
      <w:r w:rsidRPr="00383667">
        <w:rPr>
          <w:rFonts w:cs="Huawei Sans"/>
        </w:rPr>
        <w:t>#</w:t>
      </w:r>
    </w:p>
    <w:p w14:paraId="4A8D90B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LoopBack3</w:t>
      </w:r>
    </w:p>
    <w:p w14:paraId="33F54E0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172.16.3.1 255.255.255.0</w:t>
      </w:r>
    </w:p>
    <w:p w14:paraId="64BEB642" w14:textId="77777777" w:rsidR="00EF426E" w:rsidRPr="00383667" w:rsidRDefault="00EF426E" w:rsidP="00EF426E">
      <w:pPr>
        <w:pStyle w:val="2f3"/>
        <w:rPr>
          <w:rFonts w:cs="Huawei Sans"/>
        </w:rPr>
      </w:pPr>
      <w:r w:rsidRPr="00383667">
        <w:rPr>
          <w:rFonts w:cs="Huawei Sans"/>
        </w:rPr>
        <w:t>#</w:t>
      </w:r>
    </w:p>
    <w:p w14:paraId="0362F4C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LoopBack4</w:t>
      </w:r>
    </w:p>
    <w:p w14:paraId="0654E78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172.16.4.1 255.255.255.0</w:t>
      </w:r>
    </w:p>
    <w:p w14:paraId="02432E91" w14:textId="77777777" w:rsidR="00EF426E" w:rsidRPr="00383667" w:rsidRDefault="00EF426E" w:rsidP="00EF426E">
      <w:pPr>
        <w:pStyle w:val="2f3"/>
        <w:rPr>
          <w:rFonts w:cs="Huawei Sans"/>
        </w:rPr>
      </w:pPr>
      <w:r w:rsidRPr="00383667">
        <w:rPr>
          <w:rFonts w:cs="Huawei Sans"/>
        </w:rPr>
        <w:t>#</w:t>
      </w:r>
    </w:p>
    <w:p w14:paraId="665E2234"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LoopBack5</w:t>
      </w:r>
    </w:p>
    <w:p w14:paraId="4453013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172.16.5.1 255.255.255.0</w:t>
      </w:r>
    </w:p>
    <w:p w14:paraId="3F621057" w14:textId="77777777" w:rsidR="00EF426E" w:rsidRPr="00383667" w:rsidRDefault="00EF426E" w:rsidP="00EF426E">
      <w:pPr>
        <w:pStyle w:val="2f3"/>
        <w:rPr>
          <w:rFonts w:cs="Huawei Sans"/>
        </w:rPr>
      </w:pPr>
      <w:r w:rsidRPr="00383667">
        <w:rPr>
          <w:rFonts w:cs="Huawei Sans"/>
        </w:rPr>
        <w:t>#</w:t>
      </w:r>
    </w:p>
    <w:p w14:paraId="3019BB63"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LoopBack6</w:t>
      </w:r>
    </w:p>
    <w:p w14:paraId="6636A06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172.16.6.1 255.255.255.0</w:t>
      </w:r>
    </w:p>
    <w:p w14:paraId="58B373CA" w14:textId="77777777" w:rsidR="00EF426E" w:rsidRPr="00383667" w:rsidRDefault="00EF426E" w:rsidP="00EF426E">
      <w:pPr>
        <w:pStyle w:val="2f3"/>
        <w:rPr>
          <w:rFonts w:cs="Huawei Sans"/>
        </w:rPr>
      </w:pPr>
      <w:r w:rsidRPr="00383667">
        <w:rPr>
          <w:rFonts w:cs="Huawei Sans"/>
        </w:rPr>
        <w:t>#</w:t>
      </w:r>
    </w:p>
    <w:p w14:paraId="776E0251"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100</w:t>
      </w:r>
    </w:p>
    <w:p w14:paraId="525BD9E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10.0.1.1</w:t>
      </w:r>
    </w:p>
    <w:p w14:paraId="28C281B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10.0.12.2 as-number 64512</w:t>
      </w:r>
    </w:p>
    <w:p w14:paraId="48F69E9F" w14:textId="77777777" w:rsidR="00EF426E" w:rsidRPr="00383667" w:rsidRDefault="00EF426E" w:rsidP="00EF426E">
      <w:pPr>
        <w:pStyle w:val="2f3"/>
        <w:rPr>
          <w:rFonts w:cs="Huawei Sans"/>
        </w:rPr>
      </w:pPr>
      <w:r w:rsidRPr="00383667">
        <w:rPr>
          <w:rFonts w:cs="Huawei Sans"/>
        </w:rPr>
        <w:t xml:space="preserve"> #</w:t>
      </w:r>
    </w:p>
    <w:p w14:paraId="3830177F" w14:textId="77777777" w:rsidR="00EF426E" w:rsidRPr="00383667" w:rsidRDefault="00EF426E" w:rsidP="00EF426E">
      <w:pPr>
        <w:pStyle w:val="2f3"/>
        <w:rPr>
          <w:rFonts w:cs="Huawei Sans"/>
        </w:rPr>
      </w:pPr>
      <w:r w:rsidRPr="00383667">
        <w:rPr>
          <w:rFonts w:cs="Huawei Sans"/>
        </w:rPr>
        <w:t xml:space="preserve"> ipv4-family unicast</w:t>
      </w:r>
    </w:p>
    <w:p w14:paraId="280245E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7A402519" w14:textId="77777777" w:rsidR="00EF426E" w:rsidRPr="00383667" w:rsidRDefault="00EF426E" w:rsidP="00EF426E">
      <w:pPr>
        <w:pStyle w:val="2f3"/>
        <w:rPr>
          <w:rFonts w:cs="Huawei Sans"/>
        </w:rPr>
      </w:pPr>
      <w:r w:rsidRPr="00383667">
        <w:rPr>
          <w:rFonts w:cs="Huawei Sans"/>
        </w:rPr>
        <w:lastRenderedPageBreak/>
        <w:t xml:space="preserve">  </w:t>
      </w:r>
      <w:r w:rsidRPr="00497E5B">
        <w:rPr>
          <w:rFonts w:cs="Huawei Sans"/>
        </w:rPr>
        <w:t>network</w:t>
      </w:r>
      <w:r w:rsidRPr="00383667">
        <w:rPr>
          <w:rFonts w:cs="Huawei Sans"/>
        </w:rPr>
        <w:t xml:space="preserve"> 172.16.1.0 255.255.255.0</w:t>
      </w:r>
    </w:p>
    <w:p w14:paraId="09DC382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172.16.2.0 255.255.255.0</w:t>
      </w:r>
    </w:p>
    <w:p w14:paraId="6063049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172.16.3.0 255.255.255.0</w:t>
      </w:r>
    </w:p>
    <w:p w14:paraId="51B4C9B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172.16.4.0 255.255.255.0</w:t>
      </w:r>
    </w:p>
    <w:p w14:paraId="1FAB1A5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172.16.6.0 255.255.255.0</w:t>
      </w:r>
    </w:p>
    <w:p w14:paraId="021D6F0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direct route-policy origin</w:t>
      </w:r>
    </w:p>
    <w:p w14:paraId="3E39B5C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10.0.12.2 enable</w:t>
      </w:r>
    </w:p>
    <w:p w14:paraId="46FEDF9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10.0.12.2 route-policy </w:t>
      </w:r>
      <w:r w:rsidRPr="00497E5B">
        <w:rPr>
          <w:rFonts w:cs="Huawei Sans"/>
        </w:rPr>
        <w:t>hcip</w:t>
      </w:r>
      <w:r w:rsidRPr="00383667">
        <w:rPr>
          <w:rFonts w:cs="Huawei Sans"/>
        </w:rPr>
        <w:t xml:space="preserve"> export</w:t>
      </w:r>
    </w:p>
    <w:p w14:paraId="3AD4AE53" w14:textId="77777777" w:rsidR="00EF426E" w:rsidRPr="00383667" w:rsidRDefault="00EF426E" w:rsidP="00EF426E">
      <w:pPr>
        <w:pStyle w:val="2f3"/>
        <w:rPr>
          <w:rFonts w:cs="Huawei Sans"/>
        </w:rPr>
      </w:pPr>
      <w:r w:rsidRPr="00383667">
        <w:rPr>
          <w:rFonts w:cs="Huawei Sans"/>
        </w:rPr>
        <w:t>#</w:t>
      </w:r>
    </w:p>
    <w:p w14:paraId="0C307368"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10</w:t>
      </w:r>
    </w:p>
    <w:p w14:paraId="39C81AA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1</w:t>
      </w:r>
    </w:p>
    <w:p w14:paraId="4CB413A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apply</w:t>
      </w:r>
      <w:r w:rsidRPr="00383667">
        <w:rPr>
          <w:rFonts w:cs="Huawei Sans"/>
        </w:rPr>
        <w:t xml:space="preserve"> as-path 300 400 additive</w:t>
      </w:r>
    </w:p>
    <w:p w14:paraId="3363897F" w14:textId="77777777" w:rsidR="00EF426E" w:rsidRPr="00383667" w:rsidRDefault="00EF426E" w:rsidP="00EF426E">
      <w:pPr>
        <w:pStyle w:val="2f3"/>
        <w:rPr>
          <w:rFonts w:cs="Huawei Sans"/>
        </w:rPr>
      </w:pPr>
      <w:r w:rsidRPr="00383667">
        <w:rPr>
          <w:rFonts w:cs="Huawei Sans"/>
        </w:rPr>
        <w:t>#</w:t>
      </w:r>
    </w:p>
    <w:p w14:paraId="0C9EA914"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20</w:t>
      </w:r>
    </w:p>
    <w:p w14:paraId="3DC912DF" w14:textId="77777777" w:rsidR="00EF426E" w:rsidRPr="00383667" w:rsidRDefault="00EF426E" w:rsidP="00EF426E">
      <w:pPr>
        <w:pStyle w:val="2f3"/>
        <w:rPr>
          <w:rFonts w:cs="Huawei Sans"/>
        </w:rPr>
      </w:pPr>
      <w:r w:rsidRPr="00383667">
        <w:rPr>
          <w:rFonts w:cs="Huawei Sans"/>
        </w:rPr>
        <w:t>#</w:t>
      </w:r>
    </w:p>
    <w:p w14:paraId="65E5CE19"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origin permit</w:t>
      </w:r>
      <w:r w:rsidRPr="00383667">
        <w:rPr>
          <w:rFonts w:cs="Huawei Sans"/>
        </w:rPr>
        <w:t xml:space="preserve"> node 10</w:t>
      </w:r>
    </w:p>
    <w:p w14:paraId="3C20942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2</w:t>
      </w:r>
    </w:p>
    <w:p w14:paraId="48E0C522" w14:textId="77777777" w:rsidR="00EF426E" w:rsidRPr="00383667" w:rsidRDefault="00EF426E" w:rsidP="00EF426E">
      <w:pPr>
        <w:pStyle w:val="2f3"/>
        <w:rPr>
          <w:rFonts w:cs="Huawei Sans"/>
        </w:rPr>
      </w:pPr>
      <w:r w:rsidRPr="00383667">
        <w:rPr>
          <w:rFonts w:cs="Huawei Sans"/>
        </w:rPr>
        <w:t>#</w:t>
      </w:r>
    </w:p>
    <w:p w14:paraId="71F773D4"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index 10 permit 172.16.1.0 24 greater-equal 24 less-equal 24</w:t>
      </w:r>
    </w:p>
    <w:p w14:paraId="3D237AFC"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2 index 10 permit 172.16.5.0 24 greater-equal 24 less-equal 24</w:t>
      </w:r>
    </w:p>
    <w:p w14:paraId="1531EFD7" w14:textId="77777777" w:rsidR="00EF426E" w:rsidRPr="00383667" w:rsidRDefault="00EF426E" w:rsidP="00EF426E">
      <w:pPr>
        <w:pStyle w:val="2f3"/>
        <w:rPr>
          <w:rFonts w:cs="Huawei Sans"/>
        </w:rPr>
      </w:pPr>
      <w:r w:rsidRPr="00383667">
        <w:rPr>
          <w:rFonts w:cs="Huawei Sans"/>
        </w:rPr>
        <w:t>#</w:t>
      </w:r>
    </w:p>
    <w:p w14:paraId="37CAB9DD" w14:textId="77777777" w:rsidR="00EF426E" w:rsidRPr="00383667" w:rsidRDefault="00EF426E" w:rsidP="00EF426E">
      <w:pPr>
        <w:pStyle w:val="2f3"/>
        <w:rPr>
          <w:rFonts w:cs="Huawei Sans"/>
        </w:rPr>
      </w:pPr>
      <w:r w:rsidRPr="00383667">
        <w:rPr>
          <w:rFonts w:cs="Huawei Sans"/>
        </w:rPr>
        <w:t>Return</w:t>
      </w:r>
    </w:p>
    <w:p w14:paraId="498F21C0" w14:textId="77777777" w:rsidR="00EF426E" w:rsidRPr="00383667" w:rsidRDefault="00EF426E" w:rsidP="00EF426E">
      <w:pPr>
        <w:pStyle w:val="1e"/>
      </w:pPr>
      <w:r w:rsidRPr="00383667">
        <w:t>Configuration on R2</w:t>
      </w:r>
    </w:p>
    <w:p w14:paraId="130E9FE4" w14:textId="77777777" w:rsidR="00EF426E" w:rsidRPr="00383667" w:rsidRDefault="00EF426E" w:rsidP="00EF426E">
      <w:pPr>
        <w:pStyle w:val="2f3"/>
        <w:rPr>
          <w:rFonts w:cs="Huawei Sans"/>
        </w:rPr>
      </w:pPr>
      <w:r w:rsidRPr="00383667">
        <w:rPr>
          <w:rFonts w:cs="Huawei Sans"/>
        </w:rPr>
        <w:t>#</w:t>
      </w:r>
    </w:p>
    <w:p w14:paraId="331898D7"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R2</w:t>
      </w:r>
    </w:p>
    <w:p w14:paraId="51AC2D9F" w14:textId="77777777" w:rsidR="00EF426E" w:rsidRPr="00383667" w:rsidRDefault="00EF426E" w:rsidP="00EF426E">
      <w:pPr>
        <w:pStyle w:val="2f3"/>
        <w:rPr>
          <w:rFonts w:cs="Huawei Sans"/>
        </w:rPr>
      </w:pPr>
      <w:r w:rsidRPr="00383667">
        <w:rPr>
          <w:rFonts w:cs="Huawei Sans"/>
        </w:rPr>
        <w:t>#</w:t>
      </w:r>
    </w:p>
    <w:p w14:paraId="555F0B78"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3A47EB3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10.0.23.2 255.255.255.0</w:t>
      </w:r>
    </w:p>
    <w:p w14:paraId="741750AE" w14:textId="77777777" w:rsidR="00EF426E" w:rsidRPr="00383667" w:rsidRDefault="00EF426E" w:rsidP="00EF426E">
      <w:pPr>
        <w:pStyle w:val="2f3"/>
        <w:rPr>
          <w:rFonts w:cs="Huawei Sans"/>
        </w:rPr>
      </w:pPr>
      <w:r w:rsidRPr="00383667">
        <w:rPr>
          <w:rFonts w:cs="Huawei Sans"/>
        </w:rPr>
        <w:t>#</w:t>
      </w:r>
    </w:p>
    <w:p w14:paraId="3D7F09CA"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4DA7577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10.0.12.2 255.255.255.0</w:t>
      </w:r>
    </w:p>
    <w:p w14:paraId="27D4065E" w14:textId="77777777" w:rsidR="00EF426E" w:rsidRPr="00383667" w:rsidRDefault="00EF426E" w:rsidP="00EF426E">
      <w:pPr>
        <w:pStyle w:val="2f3"/>
        <w:rPr>
          <w:rFonts w:cs="Huawei Sans"/>
        </w:rPr>
      </w:pPr>
      <w:r w:rsidRPr="00383667">
        <w:rPr>
          <w:rFonts w:cs="Huawei Sans"/>
        </w:rPr>
        <w:t>#</w:t>
      </w:r>
    </w:p>
    <w:p w14:paraId="0C050138"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370C763E"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10.0.2.2 255.255.255.255</w:t>
      </w:r>
    </w:p>
    <w:p w14:paraId="74210B80" w14:textId="77777777" w:rsidR="00EF426E" w:rsidRPr="00383667" w:rsidRDefault="00EF426E" w:rsidP="00EF426E">
      <w:pPr>
        <w:pStyle w:val="2f3"/>
        <w:rPr>
          <w:rFonts w:cs="Huawei Sans"/>
        </w:rPr>
      </w:pPr>
      <w:r w:rsidRPr="00383667">
        <w:rPr>
          <w:rFonts w:cs="Huawei Sans"/>
        </w:rPr>
        <w:t>#</w:t>
      </w:r>
    </w:p>
    <w:p w14:paraId="32C32BAE"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LoopBack1</w:t>
      </w:r>
    </w:p>
    <w:p w14:paraId="046F878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10.2.2.2 255.255.255.255</w:t>
      </w:r>
    </w:p>
    <w:p w14:paraId="45B02827" w14:textId="77777777" w:rsidR="00EF426E" w:rsidRPr="00383667" w:rsidRDefault="00EF426E" w:rsidP="00EF426E">
      <w:pPr>
        <w:pStyle w:val="2f3"/>
        <w:rPr>
          <w:rFonts w:cs="Huawei Sans"/>
        </w:rPr>
      </w:pPr>
      <w:r w:rsidRPr="00383667">
        <w:rPr>
          <w:rFonts w:cs="Huawei Sans"/>
        </w:rPr>
        <w:t>#</w:t>
      </w:r>
    </w:p>
    <w:p w14:paraId="12014AA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LoopBack7</w:t>
      </w:r>
    </w:p>
    <w:p w14:paraId="569953B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172.16.7.1 255.255.255.0</w:t>
      </w:r>
    </w:p>
    <w:p w14:paraId="532C662C" w14:textId="77777777" w:rsidR="00EF426E" w:rsidRPr="00383667" w:rsidRDefault="00EF426E" w:rsidP="00EF426E">
      <w:pPr>
        <w:pStyle w:val="2f3"/>
        <w:rPr>
          <w:rFonts w:cs="Huawei Sans"/>
        </w:rPr>
      </w:pPr>
      <w:r w:rsidRPr="00383667">
        <w:rPr>
          <w:rFonts w:cs="Huawei Sans"/>
        </w:rPr>
        <w:t>#</w:t>
      </w:r>
    </w:p>
    <w:p w14:paraId="69587AA7"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64512</w:t>
      </w:r>
    </w:p>
    <w:p w14:paraId="02663C4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10.0.2.2</w:t>
      </w:r>
    </w:p>
    <w:p w14:paraId="2722261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as-number 64512</w:t>
      </w:r>
    </w:p>
    <w:p w14:paraId="641BF4B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connect-interface LoopBack0</w:t>
      </w:r>
    </w:p>
    <w:p w14:paraId="1F88998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as-number 64512</w:t>
      </w:r>
    </w:p>
    <w:p w14:paraId="5675AF1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connect-interface LoopBack0</w:t>
      </w:r>
    </w:p>
    <w:p w14:paraId="7BCB25A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10.0.12.1 as-number 100</w:t>
      </w:r>
    </w:p>
    <w:p w14:paraId="3B6F5945" w14:textId="77777777" w:rsidR="00EF426E" w:rsidRPr="00383667" w:rsidRDefault="00EF426E" w:rsidP="00EF426E">
      <w:pPr>
        <w:pStyle w:val="2f3"/>
        <w:rPr>
          <w:rFonts w:cs="Huawei Sans"/>
        </w:rPr>
      </w:pPr>
      <w:r w:rsidRPr="00383667">
        <w:rPr>
          <w:rFonts w:cs="Huawei Sans"/>
        </w:rPr>
        <w:t xml:space="preserve"> #</w:t>
      </w:r>
    </w:p>
    <w:p w14:paraId="39C08681" w14:textId="77777777" w:rsidR="00EF426E" w:rsidRPr="00383667" w:rsidRDefault="00EF426E" w:rsidP="00EF426E">
      <w:pPr>
        <w:pStyle w:val="2f3"/>
        <w:rPr>
          <w:rFonts w:cs="Huawei Sans"/>
        </w:rPr>
      </w:pPr>
      <w:r w:rsidRPr="00383667">
        <w:rPr>
          <w:rFonts w:cs="Huawei Sans"/>
        </w:rPr>
        <w:t xml:space="preserve"> ipv4-family unicast</w:t>
      </w:r>
    </w:p>
    <w:p w14:paraId="29F4E5E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3325472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10.2.2.2 255.255.255.255</w:t>
      </w:r>
    </w:p>
    <w:p w14:paraId="38279AC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172.16.7.0 255.255.255.0</w:t>
      </w:r>
    </w:p>
    <w:p w14:paraId="6268B40E" w14:textId="77777777" w:rsidR="00EF426E" w:rsidRPr="00383667" w:rsidRDefault="00EF426E" w:rsidP="00EF426E">
      <w:pPr>
        <w:pStyle w:val="2f3"/>
        <w:rPr>
          <w:rFonts w:cs="Huawei Sans"/>
        </w:rPr>
      </w:pPr>
      <w:r w:rsidRPr="00383667">
        <w:rPr>
          <w:rFonts w:cs="Huawei Sans"/>
        </w:rPr>
        <w:lastRenderedPageBreak/>
        <w:t xml:space="preserve">  </w:t>
      </w:r>
      <w:r w:rsidRPr="00497E5B">
        <w:rPr>
          <w:rFonts w:cs="Huawei Sans"/>
        </w:rPr>
        <w:t>peer</w:t>
      </w:r>
      <w:r w:rsidRPr="00383667">
        <w:rPr>
          <w:rFonts w:cs="Huawei Sans"/>
        </w:rPr>
        <w:t xml:space="preserve"> 10.0.3.3 enable</w:t>
      </w:r>
    </w:p>
    <w:p w14:paraId="65D0640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next-hop-local</w:t>
      </w:r>
    </w:p>
    <w:p w14:paraId="069A9D2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enable</w:t>
      </w:r>
    </w:p>
    <w:p w14:paraId="748B28D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10.0.12.1 enable</w:t>
      </w:r>
    </w:p>
    <w:p w14:paraId="19A9E9B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10.0.12.1 route-policy </w:t>
      </w:r>
      <w:r w:rsidRPr="00497E5B">
        <w:rPr>
          <w:rFonts w:cs="Huawei Sans"/>
        </w:rPr>
        <w:t>hcip</w:t>
      </w:r>
      <w:r w:rsidRPr="00383667">
        <w:rPr>
          <w:rFonts w:cs="Huawei Sans"/>
        </w:rPr>
        <w:t xml:space="preserve"> import</w:t>
      </w:r>
    </w:p>
    <w:p w14:paraId="2677DAD6" w14:textId="77777777" w:rsidR="00EF426E" w:rsidRPr="00383667" w:rsidRDefault="00EF426E" w:rsidP="00EF426E">
      <w:pPr>
        <w:pStyle w:val="2f3"/>
        <w:rPr>
          <w:rFonts w:cs="Huawei Sans"/>
        </w:rPr>
      </w:pPr>
      <w:r w:rsidRPr="00383667">
        <w:rPr>
          <w:rFonts w:cs="Huawei Sans"/>
        </w:rPr>
        <w:t>#</w:t>
      </w:r>
    </w:p>
    <w:p w14:paraId="5F1316E9" w14:textId="77777777" w:rsidR="00EF426E" w:rsidRPr="00383667" w:rsidRDefault="00EF426E" w:rsidP="00EF426E">
      <w:pPr>
        <w:pStyle w:val="2f3"/>
        <w:rPr>
          <w:rFonts w:cs="Huawei Sans"/>
        </w:rPr>
      </w:pPr>
      <w:r w:rsidRPr="00497E5B">
        <w:rPr>
          <w:rFonts w:cs="Huawei Sans"/>
        </w:rPr>
        <w:t>ospf</w:t>
      </w:r>
      <w:r w:rsidRPr="00383667">
        <w:rPr>
          <w:rFonts w:cs="Huawei Sans"/>
        </w:rPr>
        <w:t xml:space="preserve"> 1 router-id 10.0.2.2</w:t>
      </w:r>
    </w:p>
    <w:p w14:paraId="7A62DA4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3D5DF79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10.0.2.2 0.0.0.0</w:t>
      </w:r>
    </w:p>
    <w:p w14:paraId="58F0557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10.0.23.2 0.0.0.0</w:t>
      </w:r>
    </w:p>
    <w:p w14:paraId="170B888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10.2.2.2 0.0.0.0</w:t>
      </w:r>
    </w:p>
    <w:p w14:paraId="30808146" w14:textId="77777777" w:rsidR="00EF426E" w:rsidRPr="00383667" w:rsidRDefault="00EF426E" w:rsidP="00EF426E">
      <w:pPr>
        <w:pStyle w:val="2f3"/>
        <w:rPr>
          <w:rFonts w:cs="Huawei Sans"/>
        </w:rPr>
      </w:pPr>
      <w:r w:rsidRPr="00383667">
        <w:rPr>
          <w:rFonts w:cs="Huawei Sans"/>
        </w:rPr>
        <w:t>#</w:t>
      </w:r>
    </w:p>
    <w:p w14:paraId="4CEC2E0D"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10</w:t>
      </w:r>
    </w:p>
    <w:p w14:paraId="1BAF777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1</w:t>
      </w:r>
    </w:p>
    <w:p w14:paraId="35873320"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apply</w:t>
      </w:r>
      <w:r w:rsidRPr="00383667">
        <w:rPr>
          <w:rFonts w:cs="Huawei Sans"/>
        </w:rPr>
        <w:t xml:space="preserve"> cost 200</w:t>
      </w:r>
    </w:p>
    <w:p w14:paraId="1EC1281F" w14:textId="77777777" w:rsidR="00EF426E" w:rsidRPr="00383667" w:rsidRDefault="00EF426E" w:rsidP="00EF426E">
      <w:pPr>
        <w:pStyle w:val="2f3"/>
        <w:rPr>
          <w:rFonts w:cs="Huawei Sans"/>
        </w:rPr>
      </w:pPr>
      <w:r w:rsidRPr="00383667">
        <w:rPr>
          <w:rFonts w:cs="Huawei Sans"/>
        </w:rPr>
        <w:t>#</w:t>
      </w:r>
    </w:p>
    <w:p w14:paraId="732CEA67"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20</w:t>
      </w:r>
    </w:p>
    <w:p w14:paraId="1D2953A7" w14:textId="77777777" w:rsidR="00EF426E" w:rsidRPr="00383667" w:rsidRDefault="00EF426E" w:rsidP="00EF426E">
      <w:pPr>
        <w:pStyle w:val="2f3"/>
        <w:rPr>
          <w:rFonts w:cs="Huawei Sans"/>
        </w:rPr>
      </w:pPr>
      <w:r w:rsidRPr="00383667">
        <w:rPr>
          <w:rFonts w:cs="Huawei Sans"/>
        </w:rPr>
        <w:t>#</w:t>
      </w:r>
    </w:p>
    <w:p w14:paraId="557AE63D"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index 10 permit 172.16.3.0 24 greater-equal 24 less-equal 24</w:t>
      </w:r>
    </w:p>
    <w:p w14:paraId="66DF9151" w14:textId="77777777" w:rsidR="00EF426E" w:rsidRPr="00383667" w:rsidRDefault="00EF426E" w:rsidP="00EF426E">
      <w:pPr>
        <w:pStyle w:val="2f3"/>
        <w:rPr>
          <w:rFonts w:cs="Huawei Sans"/>
        </w:rPr>
      </w:pPr>
      <w:r w:rsidRPr="00383667">
        <w:rPr>
          <w:rFonts w:cs="Huawei Sans"/>
        </w:rPr>
        <w:t>#</w:t>
      </w:r>
    </w:p>
    <w:p w14:paraId="29D6C47E"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route-static 10.0.1.1 255.255.255.255 10.0.12.1</w:t>
      </w:r>
    </w:p>
    <w:p w14:paraId="2F3CD71D" w14:textId="77777777" w:rsidR="00EF426E" w:rsidRPr="00383667" w:rsidRDefault="00EF426E" w:rsidP="00EF426E">
      <w:pPr>
        <w:pStyle w:val="2f3"/>
        <w:rPr>
          <w:rFonts w:cs="Huawei Sans"/>
        </w:rPr>
      </w:pPr>
      <w:r w:rsidRPr="00383667">
        <w:rPr>
          <w:rFonts w:cs="Huawei Sans"/>
        </w:rPr>
        <w:t>#</w:t>
      </w:r>
    </w:p>
    <w:p w14:paraId="4C1535FF" w14:textId="77777777" w:rsidR="00EF426E" w:rsidRPr="00383667" w:rsidRDefault="00EF426E" w:rsidP="00EF426E">
      <w:pPr>
        <w:pStyle w:val="2f3"/>
        <w:rPr>
          <w:rFonts w:cs="Huawei Sans"/>
        </w:rPr>
      </w:pPr>
      <w:r w:rsidRPr="00497E5B">
        <w:rPr>
          <w:rFonts w:cs="Huawei Sans"/>
        </w:rPr>
        <w:t>return</w:t>
      </w:r>
    </w:p>
    <w:p w14:paraId="017D1F5E" w14:textId="77777777" w:rsidR="00EF426E" w:rsidRPr="00383667" w:rsidRDefault="00EF426E" w:rsidP="00EF426E">
      <w:pPr>
        <w:pStyle w:val="1e"/>
      </w:pPr>
      <w:r w:rsidRPr="00383667">
        <w:t>Configuration on R3</w:t>
      </w:r>
    </w:p>
    <w:p w14:paraId="3828FF36" w14:textId="77777777" w:rsidR="00EF426E" w:rsidRPr="00383667" w:rsidRDefault="00EF426E" w:rsidP="00EF426E">
      <w:pPr>
        <w:pStyle w:val="2f3"/>
        <w:rPr>
          <w:rFonts w:cs="Huawei Sans"/>
        </w:rPr>
      </w:pPr>
      <w:r w:rsidRPr="00383667">
        <w:rPr>
          <w:rFonts w:cs="Huawei Sans"/>
        </w:rPr>
        <w:t>#</w:t>
      </w:r>
    </w:p>
    <w:p w14:paraId="17D39EF3"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R3</w:t>
      </w:r>
    </w:p>
    <w:p w14:paraId="2C859789" w14:textId="77777777" w:rsidR="00EF426E" w:rsidRPr="00383667" w:rsidRDefault="00EF426E" w:rsidP="00EF426E">
      <w:pPr>
        <w:pStyle w:val="2f3"/>
        <w:rPr>
          <w:rFonts w:cs="Huawei Sans"/>
        </w:rPr>
      </w:pPr>
      <w:r w:rsidRPr="00383667">
        <w:rPr>
          <w:rFonts w:cs="Huawei Sans"/>
        </w:rPr>
        <w:t>#</w:t>
      </w:r>
    </w:p>
    <w:p w14:paraId="1C1332A5"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278AAF8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10.0.34.3 255.255.255.0</w:t>
      </w:r>
    </w:p>
    <w:p w14:paraId="0E7D4BE7" w14:textId="77777777" w:rsidR="00EF426E" w:rsidRPr="00383667" w:rsidRDefault="00EF426E" w:rsidP="00EF426E">
      <w:pPr>
        <w:pStyle w:val="2f3"/>
        <w:rPr>
          <w:rFonts w:cs="Huawei Sans"/>
        </w:rPr>
      </w:pPr>
      <w:r w:rsidRPr="00383667">
        <w:rPr>
          <w:rFonts w:cs="Huawei Sans"/>
        </w:rPr>
        <w:t>#</w:t>
      </w:r>
    </w:p>
    <w:p w14:paraId="77D59FAD"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595BA9F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10.0.23.3 255.255.255.0</w:t>
      </w:r>
    </w:p>
    <w:p w14:paraId="2C94DF05" w14:textId="77777777" w:rsidR="00EF426E" w:rsidRPr="00383667" w:rsidRDefault="00EF426E" w:rsidP="00EF426E">
      <w:pPr>
        <w:pStyle w:val="2f3"/>
        <w:rPr>
          <w:rFonts w:cs="Huawei Sans"/>
        </w:rPr>
      </w:pPr>
      <w:r w:rsidRPr="00383667">
        <w:rPr>
          <w:rFonts w:cs="Huawei Sans"/>
        </w:rPr>
        <w:t>#</w:t>
      </w:r>
    </w:p>
    <w:p w14:paraId="663C9EAD"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3EA0473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10.0.3.3 255.255.255.255</w:t>
      </w:r>
    </w:p>
    <w:p w14:paraId="25D8BFD4" w14:textId="77777777" w:rsidR="00EF426E" w:rsidRPr="00383667" w:rsidRDefault="00EF426E" w:rsidP="00EF426E">
      <w:pPr>
        <w:pStyle w:val="2f3"/>
        <w:rPr>
          <w:rFonts w:cs="Huawei Sans"/>
        </w:rPr>
      </w:pPr>
      <w:r w:rsidRPr="00383667">
        <w:rPr>
          <w:rFonts w:cs="Huawei Sans"/>
        </w:rPr>
        <w:t>#</w:t>
      </w:r>
    </w:p>
    <w:p w14:paraId="0744005C"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LoopBack6</w:t>
      </w:r>
    </w:p>
    <w:p w14:paraId="56CE82D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172.16.6.1 255.255.255.0</w:t>
      </w:r>
    </w:p>
    <w:p w14:paraId="4B7D6B02" w14:textId="77777777" w:rsidR="00EF426E" w:rsidRPr="00383667" w:rsidRDefault="00EF426E" w:rsidP="00EF426E">
      <w:pPr>
        <w:pStyle w:val="2f3"/>
        <w:rPr>
          <w:rFonts w:cs="Huawei Sans"/>
        </w:rPr>
      </w:pPr>
      <w:r w:rsidRPr="00383667">
        <w:rPr>
          <w:rFonts w:cs="Huawei Sans"/>
        </w:rPr>
        <w:t>#</w:t>
      </w:r>
    </w:p>
    <w:p w14:paraId="257F18D3"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LoopBack7</w:t>
      </w:r>
    </w:p>
    <w:p w14:paraId="17E81C1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172.16.7.1 255.255.255.0</w:t>
      </w:r>
    </w:p>
    <w:p w14:paraId="3E8B469F" w14:textId="77777777" w:rsidR="00EF426E" w:rsidRPr="00383667" w:rsidRDefault="00EF426E" w:rsidP="00EF426E">
      <w:pPr>
        <w:pStyle w:val="2f3"/>
        <w:rPr>
          <w:rFonts w:cs="Huawei Sans"/>
        </w:rPr>
      </w:pPr>
      <w:r w:rsidRPr="00383667">
        <w:rPr>
          <w:rFonts w:cs="Huawei Sans"/>
        </w:rPr>
        <w:t>#</w:t>
      </w:r>
    </w:p>
    <w:p w14:paraId="0021238C"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64512</w:t>
      </w:r>
    </w:p>
    <w:p w14:paraId="125D66E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10.0.3.3</w:t>
      </w:r>
    </w:p>
    <w:p w14:paraId="2441C33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as-number 64512</w:t>
      </w:r>
    </w:p>
    <w:p w14:paraId="09EA597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connect-interface LoopBack0</w:t>
      </w:r>
    </w:p>
    <w:p w14:paraId="7E7729C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as-number 64512</w:t>
      </w:r>
    </w:p>
    <w:p w14:paraId="3C89D72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connect-interface LoopBack0</w:t>
      </w:r>
    </w:p>
    <w:p w14:paraId="0F101817" w14:textId="77777777" w:rsidR="00EF426E" w:rsidRPr="00383667" w:rsidRDefault="00EF426E" w:rsidP="00EF426E">
      <w:pPr>
        <w:pStyle w:val="2f3"/>
        <w:rPr>
          <w:rFonts w:cs="Huawei Sans"/>
        </w:rPr>
      </w:pPr>
      <w:r w:rsidRPr="00383667">
        <w:rPr>
          <w:rFonts w:cs="Huawei Sans"/>
        </w:rPr>
        <w:t xml:space="preserve"> #</w:t>
      </w:r>
    </w:p>
    <w:p w14:paraId="7778D5D0" w14:textId="77777777" w:rsidR="00EF426E" w:rsidRPr="00383667" w:rsidRDefault="00EF426E" w:rsidP="00EF426E">
      <w:pPr>
        <w:pStyle w:val="2f3"/>
        <w:rPr>
          <w:rFonts w:cs="Huawei Sans"/>
        </w:rPr>
      </w:pPr>
      <w:r w:rsidRPr="00383667">
        <w:rPr>
          <w:rFonts w:cs="Huawei Sans"/>
        </w:rPr>
        <w:t xml:space="preserve"> ipv4-family unicast</w:t>
      </w:r>
    </w:p>
    <w:p w14:paraId="71AF73E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72FDB7E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compare-different-as-med</w:t>
      </w:r>
    </w:p>
    <w:p w14:paraId="0A84530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10.2.2.2 255.255.255.255</w:t>
      </w:r>
    </w:p>
    <w:p w14:paraId="117161F3" w14:textId="77777777" w:rsidR="00EF426E" w:rsidRPr="00383667" w:rsidRDefault="00EF426E" w:rsidP="00EF426E">
      <w:pPr>
        <w:pStyle w:val="2f3"/>
        <w:rPr>
          <w:rFonts w:cs="Huawei Sans"/>
        </w:rPr>
      </w:pPr>
      <w:r w:rsidRPr="00383667">
        <w:rPr>
          <w:rFonts w:cs="Huawei Sans"/>
        </w:rPr>
        <w:lastRenderedPageBreak/>
        <w:t xml:space="preserve">  </w:t>
      </w:r>
      <w:r w:rsidRPr="00497E5B">
        <w:rPr>
          <w:rFonts w:cs="Huawei Sans"/>
        </w:rPr>
        <w:t>network</w:t>
      </w:r>
      <w:r w:rsidRPr="00383667">
        <w:rPr>
          <w:rFonts w:cs="Huawei Sans"/>
        </w:rPr>
        <w:t xml:space="preserve"> 172.16.6.0 255.255.255.0</w:t>
      </w:r>
    </w:p>
    <w:p w14:paraId="45C7622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172.16.7.0 255.255.255.0</w:t>
      </w:r>
    </w:p>
    <w:p w14:paraId="0D0E02F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enable</w:t>
      </w:r>
    </w:p>
    <w:p w14:paraId="6D953E9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route-policy as_path export</w:t>
      </w:r>
    </w:p>
    <w:p w14:paraId="118ECD7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enable</w:t>
      </w:r>
    </w:p>
    <w:p w14:paraId="2E6C56D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10.0.4.4 route-policy </w:t>
      </w:r>
      <w:r w:rsidRPr="00497E5B">
        <w:rPr>
          <w:rFonts w:cs="Huawei Sans"/>
        </w:rPr>
        <w:t>hcip</w:t>
      </w:r>
      <w:r w:rsidRPr="00383667">
        <w:rPr>
          <w:rFonts w:cs="Huawei Sans"/>
        </w:rPr>
        <w:t xml:space="preserve"> import</w:t>
      </w:r>
    </w:p>
    <w:p w14:paraId="0D4D754B" w14:textId="77777777" w:rsidR="00EF426E" w:rsidRPr="00383667" w:rsidRDefault="00EF426E" w:rsidP="00EF426E">
      <w:pPr>
        <w:pStyle w:val="2f3"/>
        <w:rPr>
          <w:rFonts w:cs="Huawei Sans"/>
        </w:rPr>
      </w:pPr>
      <w:r w:rsidRPr="00383667">
        <w:rPr>
          <w:rFonts w:cs="Huawei Sans"/>
        </w:rPr>
        <w:t>#</w:t>
      </w:r>
    </w:p>
    <w:p w14:paraId="6F996E46" w14:textId="77777777" w:rsidR="00EF426E" w:rsidRPr="00383667" w:rsidRDefault="00EF426E" w:rsidP="00EF426E">
      <w:pPr>
        <w:pStyle w:val="2f3"/>
        <w:rPr>
          <w:rFonts w:cs="Huawei Sans"/>
        </w:rPr>
      </w:pPr>
      <w:r w:rsidRPr="00497E5B">
        <w:rPr>
          <w:rFonts w:cs="Huawei Sans"/>
        </w:rPr>
        <w:t>ospf</w:t>
      </w:r>
      <w:r w:rsidRPr="00383667">
        <w:rPr>
          <w:rFonts w:cs="Huawei Sans"/>
        </w:rPr>
        <w:t xml:space="preserve"> 1 router-id 10.0.3.3</w:t>
      </w:r>
    </w:p>
    <w:p w14:paraId="6C285DD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63A4652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34C992F6"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10.0.23.3 0.0.0.0</w:t>
      </w:r>
    </w:p>
    <w:p w14:paraId="3417C2A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10.0.34.3 0.0.0.0</w:t>
      </w:r>
    </w:p>
    <w:p w14:paraId="0E927D79" w14:textId="77777777" w:rsidR="00EF426E" w:rsidRPr="00383667" w:rsidRDefault="00EF426E" w:rsidP="00EF426E">
      <w:pPr>
        <w:pStyle w:val="2f3"/>
        <w:rPr>
          <w:rFonts w:cs="Huawei Sans"/>
        </w:rPr>
      </w:pPr>
      <w:r w:rsidRPr="00383667">
        <w:rPr>
          <w:rFonts w:cs="Huawei Sans"/>
        </w:rPr>
        <w:t>#</w:t>
      </w:r>
    </w:p>
    <w:p w14:paraId="24E43C69"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10</w:t>
      </w:r>
    </w:p>
    <w:p w14:paraId="62EE5D7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1</w:t>
      </w:r>
    </w:p>
    <w:p w14:paraId="6D8559F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apply</w:t>
      </w:r>
      <w:r w:rsidRPr="00383667">
        <w:rPr>
          <w:rFonts w:cs="Huawei Sans"/>
        </w:rPr>
        <w:t xml:space="preserve"> preferred-value 300</w:t>
      </w:r>
    </w:p>
    <w:p w14:paraId="2FD9B64B" w14:textId="77777777" w:rsidR="00EF426E" w:rsidRPr="00383667" w:rsidRDefault="00EF426E" w:rsidP="00EF426E">
      <w:pPr>
        <w:pStyle w:val="2f3"/>
        <w:rPr>
          <w:rFonts w:cs="Huawei Sans"/>
        </w:rPr>
      </w:pPr>
      <w:r w:rsidRPr="00383667">
        <w:rPr>
          <w:rFonts w:cs="Huawei Sans"/>
        </w:rPr>
        <w:t>#</w:t>
      </w:r>
    </w:p>
    <w:p w14:paraId="4E33396E"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20</w:t>
      </w:r>
    </w:p>
    <w:p w14:paraId="1E2F172A" w14:textId="77777777" w:rsidR="00EF426E" w:rsidRPr="00383667" w:rsidRDefault="00EF426E" w:rsidP="00EF426E">
      <w:pPr>
        <w:pStyle w:val="2f3"/>
        <w:rPr>
          <w:rFonts w:cs="Huawei Sans"/>
        </w:rPr>
      </w:pPr>
      <w:r w:rsidRPr="00383667">
        <w:rPr>
          <w:rFonts w:cs="Huawei Sans"/>
        </w:rPr>
        <w:t>#</w:t>
      </w:r>
    </w:p>
    <w:p w14:paraId="0F9876CF"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as_path permit node 10</w:t>
      </w:r>
    </w:p>
    <w:p w14:paraId="6712A0C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2</w:t>
      </w:r>
    </w:p>
    <w:p w14:paraId="50AF4B0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apply</w:t>
      </w:r>
      <w:r w:rsidRPr="00383667">
        <w:rPr>
          <w:rFonts w:cs="Huawei Sans"/>
        </w:rPr>
        <w:t xml:space="preserve"> as-path 300 additive</w:t>
      </w:r>
    </w:p>
    <w:p w14:paraId="6FDF6AF1" w14:textId="77777777" w:rsidR="00EF426E" w:rsidRPr="00383667" w:rsidRDefault="00EF426E" w:rsidP="00EF426E">
      <w:pPr>
        <w:pStyle w:val="2f3"/>
        <w:rPr>
          <w:rFonts w:cs="Huawei Sans"/>
        </w:rPr>
      </w:pPr>
      <w:r w:rsidRPr="00383667">
        <w:rPr>
          <w:rFonts w:cs="Huawei Sans"/>
        </w:rPr>
        <w:t>#</w:t>
      </w:r>
    </w:p>
    <w:p w14:paraId="6916A05A"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as_path permit node 20</w:t>
      </w:r>
    </w:p>
    <w:p w14:paraId="24127FD4" w14:textId="77777777" w:rsidR="00EF426E" w:rsidRPr="00383667" w:rsidRDefault="00EF426E" w:rsidP="00EF426E">
      <w:pPr>
        <w:pStyle w:val="2f3"/>
        <w:rPr>
          <w:rFonts w:cs="Huawei Sans"/>
        </w:rPr>
      </w:pPr>
      <w:r w:rsidRPr="00383667">
        <w:rPr>
          <w:rFonts w:cs="Huawei Sans"/>
        </w:rPr>
        <w:t>#</w:t>
      </w:r>
    </w:p>
    <w:p w14:paraId="74BEA767"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index 10 permit 172.16.4.0 24 greater-equal 24 less-equal 24</w:t>
      </w:r>
    </w:p>
    <w:p w14:paraId="51290DE2"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2 index 10 permit 172.16.6.0 24 greater-equal 24 less-equal 24</w:t>
      </w:r>
    </w:p>
    <w:p w14:paraId="2F066D7F" w14:textId="77777777" w:rsidR="00EF426E" w:rsidRPr="00383667" w:rsidRDefault="00EF426E" w:rsidP="00EF426E">
      <w:pPr>
        <w:pStyle w:val="2f3"/>
        <w:rPr>
          <w:rFonts w:cs="Huawei Sans"/>
        </w:rPr>
      </w:pPr>
      <w:r w:rsidRPr="00383667">
        <w:rPr>
          <w:rFonts w:cs="Huawei Sans"/>
        </w:rPr>
        <w:t>#</w:t>
      </w:r>
    </w:p>
    <w:p w14:paraId="24A3652C" w14:textId="77777777" w:rsidR="00EF426E" w:rsidRPr="00383667" w:rsidRDefault="00EF426E" w:rsidP="00EF426E">
      <w:pPr>
        <w:pStyle w:val="2f3"/>
        <w:rPr>
          <w:rFonts w:cs="Huawei Sans"/>
        </w:rPr>
      </w:pPr>
      <w:r w:rsidRPr="00497E5B">
        <w:rPr>
          <w:rFonts w:cs="Huawei Sans"/>
        </w:rPr>
        <w:t>return</w:t>
      </w:r>
    </w:p>
    <w:p w14:paraId="14764EFC" w14:textId="77777777" w:rsidR="00EF426E" w:rsidRPr="00383667" w:rsidRDefault="00EF426E" w:rsidP="00EF426E">
      <w:pPr>
        <w:pStyle w:val="1e"/>
      </w:pPr>
      <w:r w:rsidRPr="00383667">
        <w:t>Configuration on R4</w:t>
      </w:r>
    </w:p>
    <w:p w14:paraId="19C0C77B" w14:textId="77777777" w:rsidR="00EF426E" w:rsidRPr="00383667" w:rsidRDefault="00EF426E" w:rsidP="00EF426E">
      <w:pPr>
        <w:pStyle w:val="2f3"/>
        <w:rPr>
          <w:rFonts w:cs="Huawei Sans"/>
        </w:rPr>
      </w:pPr>
      <w:r w:rsidRPr="00383667">
        <w:rPr>
          <w:rFonts w:cs="Huawei Sans"/>
        </w:rPr>
        <w:t>#</w:t>
      </w:r>
    </w:p>
    <w:p w14:paraId="13B17A6D"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R4</w:t>
      </w:r>
    </w:p>
    <w:p w14:paraId="1AB258AE" w14:textId="77777777" w:rsidR="00EF426E" w:rsidRPr="00383667" w:rsidRDefault="00EF426E" w:rsidP="00EF426E">
      <w:pPr>
        <w:pStyle w:val="2f3"/>
        <w:rPr>
          <w:rFonts w:cs="Huawei Sans"/>
        </w:rPr>
      </w:pPr>
      <w:r w:rsidRPr="00383667">
        <w:rPr>
          <w:rFonts w:cs="Huawei Sans"/>
        </w:rPr>
        <w:t>#</w:t>
      </w:r>
    </w:p>
    <w:p w14:paraId="4700BDB6"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GigabitEthernet0/0/2</w:t>
      </w:r>
    </w:p>
    <w:p w14:paraId="027AD94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10.0.45.4 255.255.255.0</w:t>
      </w:r>
    </w:p>
    <w:p w14:paraId="3DEED47C" w14:textId="77777777" w:rsidR="00EF426E" w:rsidRPr="00383667" w:rsidRDefault="00EF426E" w:rsidP="00EF426E">
      <w:pPr>
        <w:pStyle w:val="2f3"/>
        <w:rPr>
          <w:rFonts w:cs="Huawei Sans"/>
        </w:rPr>
      </w:pPr>
      <w:r w:rsidRPr="00383667">
        <w:rPr>
          <w:rFonts w:cs="Huawei Sans"/>
        </w:rPr>
        <w:t>#</w:t>
      </w:r>
    </w:p>
    <w:p w14:paraId="0E5A6268"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3C7DF39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10.0.34.4 255.255.255.0</w:t>
      </w:r>
    </w:p>
    <w:p w14:paraId="46F6D075" w14:textId="77777777" w:rsidR="00EF426E" w:rsidRPr="00383667" w:rsidRDefault="00EF426E" w:rsidP="00EF426E">
      <w:pPr>
        <w:pStyle w:val="2f3"/>
        <w:rPr>
          <w:rFonts w:cs="Huawei Sans"/>
        </w:rPr>
      </w:pPr>
      <w:r w:rsidRPr="00383667">
        <w:rPr>
          <w:rFonts w:cs="Huawei Sans"/>
        </w:rPr>
        <w:t>#</w:t>
      </w:r>
    </w:p>
    <w:p w14:paraId="05A7E1DD"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14908818"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10.0.4.4 255.255.255.255</w:t>
      </w:r>
    </w:p>
    <w:p w14:paraId="07C1CC07" w14:textId="77777777" w:rsidR="00EF426E" w:rsidRPr="00383667" w:rsidRDefault="00EF426E" w:rsidP="00EF426E">
      <w:pPr>
        <w:pStyle w:val="2f3"/>
        <w:rPr>
          <w:rFonts w:cs="Huawei Sans"/>
        </w:rPr>
      </w:pPr>
      <w:r w:rsidRPr="00383667">
        <w:rPr>
          <w:rFonts w:cs="Huawei Sans"/>
        </w:rPr>
        <w:t>#</w:t>
      </w:r>
    </w:p>
    <w:p w14:paraId="30BCCAB6"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64512</w:t>
      </w:r>
    </w:p>
    <w:p w14:paraId="55B97B5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10.0.4.4</w:t>
      </w:r>
    </w:p>
    <w:p w14:paraId="47BE710E"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as-number 64512</w:t>
      </w:r>
    </w:p>
    <w:p w14:paraId="700410D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connect-interface LoopBack0</w:t>
      </w:r>
    </w:p>
    <w:p w14:paraId="67079B8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as-number 64512</w:t>
      </w:r>
    </w:p>
    <w:p w14:paraId="29E6F23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connect-interface LoopBack0</w:t>
      </w:r>
    </w:p>
    <w:p w14:paraId="1BE8310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10.0.45.5 as-number 200</w:t>
      </w:r>
    </w:p>
    <w:p w14:paraId="35AEBB94" w14:textId="77777777" w:rsidR="00EF426E" w:rsidRPr="00383667" w:rsidRDefault="00EF426E" w:rsidP="00EF426E">
      <w:pPr>
        <w:pStyle w:val="2f3"/>
        <w:rPr>
          <w:rFonts w:cs="Huawei Sans"/>
        </w:rPr>
      </w:pPr>
      <w:r w:rsidRPr="00383667">
        <w:rPr>
          <w:rFonts w:cs="Huawei Sans"/>
        </w:rPr>
        <w:t xml:space="preserve"> #</w:t>
      </w:r>
    </w:p>
    <w:p w14:paraId="0B5F0046" w14:textId="77777777" w:rsidR="00EF426E" w:rsidRPr="00383667" w:rsidRDefault="00EF426E" w:rsidP="00EF426E">
      <w:pPr>
        <w:pStyle w:val="2f3"/>
        <w:rPr>
          <w:rFonts w:cs="Huawei Sans"/>
        </w:rPr>
      </w:pPr>
      <w:r w:rsidRPr="00383667">
        <w:rPr>
          <w:rFonts w:cs="Huawei Sans"/>
        </w:rPr>
        <w:t xml:space="preserve"> ipv4-family unicast</w:t>
      </w:r>
    </w:p>
    <w:p w14:paraId="569A394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7594F77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10.0.2.2 enable</w:t>
      </w:r>
    </w:p>
    <w:p w14:paraId="6EE68EC8" w14:textId="77777777" w:rsidR="00EF426E" w:rsidRPr="00383667" w:rsidRDefault="00EF426E" w:rsidP="00EF426E">
      <w:pPr>
        <w:pStyle w:val="2f3"/>
        <w:rPr>
          <w:rFonts w:cs="Huawei Sans"/>
        </w:rPr>
      </w:pPr>
      <w:r w:rsidRPr="00383667">
        <w:rPr>
          <w:rFonts w:cs="Huawei Sans"/>
        </w:rPr>
        <w:lastRenderedPageBreak/>
        <w:t xml:space="preserve">  </w:t>
      </w:r>
      <w:r w:rsidRPr="00497E5B">
        <w:rPr>
          <w:rFonts w:cs="Huawei Sans"/>
        </w:rPr>
        <w:t>peer</w:t>
      </w:r>
      <w:r w:rsidRPr="00383667">
        <w:rPr>
          <w:rFonts w:cs="Huawei Sans"/>
        </w:rPr>
        <w:t xml:space="preserve"> 10.0.3.3 enable</w:t>
      </w:r>
    </w:p>
    <w:p w14:paraId="1E0086EB"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route-policy </w:t>
      </w:r>
      <w:r w:rsidRPr="00497E5B">
        <w:rPr>
          <w:rFonts w:cs="Huawei Sans"/>
        </w:rPr>
        <w:t>hcip</w:t>
      </w:r>
      <w:r w:rsidRPr="00383667">
        <w:rPr>
          <w:rFonts w:cs="Huawei Sans"/>
        </w:rPr>
        <w:t xml:space="preserve"> export</w:t>
      </w:r>
    </w:p>
    <w:p w14:paraId="1544AD6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10.0.3.3 next-hop-local</w:t>
      </w:r>
    </w:p>
    <w:p w14:paraId="06BC2B1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10.0.45.5 enable</w:t>
      </w:r>
    </w:p>
    <w:p w14:paraId="7BCD1A4B" w14:textId="77777777" w:rsidR="00EF426E" w:rsidRPr="00383667" w:rsidRDefault="00EF426E" w:rsidP="00EF426E">
      <w:pPr>
        <w:pStyle w:val="2f3"/>
        <w:rPr>
          <w:rFonts w:cs="Huawei Sans"/>
        </w:rPr>
      </w:pPr>
      <w:r w:rsidRPr="00383667">
        <w:rPr>
          <w:rFonts w:cs="Huawei Sans"/>
        </w:rPr>
        <w:t>#</w:t>
      </w:r>
    </w:p>
    <w:p w14:paraId="06769766" w14:textId="77777777" w:rsidR="00EF426E" w:rsidRPr="00383667" w:rsidRDefault="00EF426E" w:rsidP="00EF426E">
      <w:pPr>
        <w:pStyle w:val="2f3"/>
        <w:rPr>
          <w:rFonts w:cs="Huawei Sans"/>
        </w:rPr>
      </w:pPr>
      <w:r w:rsidRPr="00497E5B">
        <w:rPr>
          <w:rFonts w:cs="Huawei Sans"/>
        </w:rPr>
        <w:t>ospf</w:t>
      </w:r>
      <w:r w:rsidRPr="00383667">
        <w:rPr>
          <w:rFonts w:cs="Huawei Sans"/>
        </w:rPr>
        <w:t xml:space="preserve"> 1 router-id 10.0.4.4</w:t>
      </w:r>
    </w:p>
    <w:p w14:paraId="0E9AEA1E"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68142E01"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10.0.4.4 0.0.0.0</w:t>
      </w:r>
    </w:p>
    <w:p w14:paraId="6935C38A"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10.0.34.4 0.0.0.0</w:t>
      </w:r>
    </w:p>
    <w:p w14:paraId="4E9B638B" w14:textId="77777777" w:rsidR="00EF426E" w:rsidRPr="00383667" w:rsidRDefault="00EF426E" w:rsidP="00EF426E">
      <w:pPr>
        <w:pStyle w:val="2f3"/>
        <w:rPr>
          <w:rFonts w:cs="Huawei Sans"/>
        </w:rPr>
      </w:pPr>
      <w:r w:rsidRPr="00383667">
        <w:rPr>
          <w:rFonts w:cs="Huawei Sans"/>
        </w:rPr>
        <w:t>#</w:t>
      </w:r>
    </w:p>
    <w:p w14:paraId="3A46A03E"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10</w:t>
      </w:r>
    </w:p>
    <w:p w14:paraId="427E2EB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1</w:t>
      </w:r>
    </w:p>
    <w:p w14:paraId="7DD2BAD4"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apply</w:t>
      </w:r>
      <w:r w:rsidRPr="00383667">
        <w:rPr>
          <w:rFonts w:cs="Huawei Sans"/>
        </w:rPr>
        <w:t xml:space="preserve"> local-preference 200</w:t>
      </w:r>
    </w:p>
    <w:p w14:paraId="1856587F" w14:textId="77777777" w:rsidR="00EF426E" w:rsidRPr="00383667" w:rsidRDefault="00EF426E" w:rsidP="00EF426E">
      <w:pPr>
        <w:pStyle w:val="2f3"/>
        <w:rPr>
          <w:rFonts w:cs="Huawei Sans"/>
        </w:rPr>
      </w:pPr>
      <w:r w:rsidRPr="00383667">
        <w:rPr>
          <w:rFonts w:cs="Huawei Sans"/>
        </w:rPr>
        <w:t>#</w:t>
      </w:r>
    </w:p>
    <w:p w14:paraId="438DAED1" w14:textId="77777777" w:rsidR="00EF426E" w:rsidRPr="00383667" w:rsidRDefault="00EF426E" w:rsidP="00EF426E">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20</w:t>
      </w:r>
    </w:p>
    <w:p w14:paraId="2D7867FC" w14:textId="77777777" w:rsidR="00EF426E" w:rsidRPr="00383667" w:rsidRDefault="00EF426E" w:rsidP="00EF426E">
      <w:pPr>
        <w:pStyle w:val="2f3"/>
        <w:rPr>
          <w:rFonts w:cs="Huawei Sans"/>
        </w:rPr>
      </w:pPr>
      <w:r w:rsidRPr="00383667">
        <w:rPr>
          <w:rFonts w:cs="Huawei Sans"/>
        </w:rPr>
        <w:t>#</w:t>
      </w:r>
    </w:p>
    <w:p w14:paraId="7F3A0323"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index 10 permit 172.16.2.0 24 greater-equal 24 less-equal 24</w:t>
      </w:r>
    </w:p>
    <w:p w14:paraId="6F9758B0" w14:textId="77777777" w:rsidR="00EF426E" w:rsidRPr="00383667" w:rsidRDefault="00EF426E" w:rsidP="00EF426E">
      <w:pPr>
        <w:pStyle w:val="2f3"/>
        <w:rPr>
          <w:rFonts w:cs="Huawei Sans"/>
        </w:rPr>
      </w:pPr>
      <w:r w:rsidRPr="00383667">
        <w:rPr>
          <w:rFonts w:cs="Huawei Sans"/>
        </w:rPr>
        <w:t>#</w:t>
      </w:r>
    </w:p>
    <w:p w14:paraId="1C324543"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route-static 10.0.5.5 255.255.255.255 10.0.45.5</w:t>
      </w:r>
    </w:p>
    <w:p w14:paraId="4F97CF6A" w14:textId="77777777" w:rsidR="00EF426E" w:rsidRPr="00383667" w:rsidRDefault="00EF426E" w:rsidP="00EF426E">
      <w:pPr>
        <w:pStyle w:val="2f3"/>
        <w:rPr>
          <w:rFonts w:cs="Huawei Sans"/>
        </w:rPr>
      </w:pPr>
      <w:r w:rsidRPr="00383667">
        <w:rPr>
          <w:rFonts w:cs="Huawei Sans"/>
        </w:rPr>
        <w:t>#</w:t>
      </w:r>
    </w:p>
    <w:p w14:paraId="0DFCF891" w14:textId="77777777" w:rsidR="00EF426E" w:rsidRPr="00383667" w:rsidRDefault="00EF426E" w:rsidP="00EF426E">
      <w:pPr>
        <w:pStyle w:val="2f3"/>
        <w:rPr>
          <w:rFonts w:cs="Huawei Sans"/>
        </w:rPr>
      </w:pPr>
      <w:r w:rsidRPr="00497E5B">
        <w:rPr>
          <w:rFonts w:cs="Huawei Sans"/>
        </w:rPr>
        <w:t>return</w:t>
      </w:r>
    </w:p>
    <w:p w14:paraId="5A5D0F4E" w14:textId="77777777" w:rsidR="00EF426E" w:rsidRPr="00383667" w:rsidRDefault="00EF426E" w:rsidP="00EF426E">
      <w:pPr>
        <w:pStyle w:val="1e"/>
      </w:pPr>
      <w:r w:rsidRPr="00383667">
        <w:t>Configuration on R5</w:t>
      </w:r>
    </w:p>
    <w:p w14:paraId="3F20F947" w14:textId="77777777" w:rsidR="00EF426E" w:rsidRPr="00383667" w:rsidRDefault="00EF426E" w:rsidP="00EF426E">
      <w:pPr>
        <w:pStyle w:val="2f3"/>
        <w:rPr>
          <w:rFonts w:cs="Huawei Sans"/>
        </w:rPr>
      </w:pPr>
      <w:r w:rsidRPr="00383667">
        <w:rPr>
          <w:rFonts w:cs="Huawei Sans"/>
        </w:rPr>
        <w:t>#</w:t>
      </w:r>
    </w:p>
    <w:p w14:paraId="6F07FFBE" w14:textId="77777777" w:rsidR="00EF426E" w:rsidRPr="00383667" w:rsidRDefault="00EF426E" w:rsidP="00EF426E">
      <w:pPr>
        <w:pStyle w:val="2f3"/>
        <w:rPr>
          <w:rFonts w:cs="Huawei Sans"/>
        </w:rPr>
      </w:pPr>
      <w:r w:rsidRPr="00497E5B">
        <w:rPr>
          <w:rFonts w:cs="Huawei Sans"/>
        </w:rPr>
        <w:t>sysname</w:t>
      </w:r>
      <w:r w:rsidRPr="00383667">
        <w:rPr>
          <w:rFonts w:cs="Huawei Sans"/>
        </w:rPr>
        <w:t xml:space="preserve"> R5</w:t>
      </w:r>
    </w:p>
    <w:p w14:paraId="20EB0BE5" w14:textId="77777777" w:rsidR="00EF426E" w:rsidRPr="00383667" w:rsidRDefault="00EF426E" w:rsidP="00EF426E">
      <w:pPr>
        <w:pStyle w:val="2f3"/>
        <w:rPr>
          <w:rFonts w:cs="Huawei Sans"/>
        </w:rPr>
      </w:pPr>
      <w:r w:rsidRPr="00383667">
        <w:rPr>
          <w:rFonts w:cs="Huawei Sans"/>
        </w:rPr>
        <w:t>#</w:t>
      </w:r>
    </w:p>
    <w:p w14:paraId="74340B02"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GigabitEthernet0/0/3</w:t>
      </w:r>
    </w:p>
    <w:p w14:paraId="0B973C1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10.0.45.5 255.255.255.0</w:t>
      </w:r>
    </w:p>
    <w:p w14:paraId="43EA366C" w14:textId="77777777" w:rsidR="00EF426E" w:rsidRPr="00383667" w:rsidRDefault="00EF426E" w:rsidP="00EF426E">
      <w:pPr>
        <w:pStyle w:val="2f3"/>
        <w:rPr>
          <w:rFonts w:cs="Huawei Sans"/>
        </w:rPr>
      </w:pPr>
      <w:r w:rsidRPr="00383667">
        <w:rPr>
          <w:rFonts w:cs="Huawei Sans"/>
        </w:rPr>
        <w:t>#</w:t>
      </w:r>
    </w:p>
    <w:p w14:paraId="0B3699D1"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LoopBack0</w:t>
      </w:r>
    </w:p>
    <w:p w14:paraId="48B78C7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10.0.5.5 255.255.255.255</w:t>
      </w:r>
    </w:p>
    <w:p w14:paraId="44948B25" w14:textId="77777777" w:rsidR="00EF426E" w:rsidRPr="00383667" w:rsidRDefault="00EF426E" w:rsidP="00EF426E">
      <w:pPr>
        <w:pStyle w:val="2f3"/>
        <w:rPr>
          <w:rFonts w:cs="Huawei Sans"/>
        </w:rPr>
      </w:pPr>
      <w:r w:rsidRPr="00383667">
        <w:rPr>
          <w:rFonts w:cs="Huawei Sans"/>
        </w:rPr>
        <w:t>#</w:t>
      </w:r>
    </w:p>
    <w:p w14:paraId="11AAE316"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LoopBack1</w:t>
      </w:r>
    </w:p>
    <w:p w14:paraId="63D671E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172.16.1.1 255.255.255.0</w:t>
      </w:r>
    </w:p>
    <w:p w14:paraId="34DC5328" w14:textId="77777777" w:rsidR="00EF426E" w:rsidRPr="00383667" w:rsidRDefault="00EF426E" w:rsidP="00EF426E">
      <w:pPr>
        <w:pStyle w:val="2f3"/>
        <w:rPr>
          <w:rFonts w:cs="Huawei Sans"/>
        </w:rPr>
      </w:pPr>
      <w:r w:rsidRPr="00383667">
        <w:rPr>
          <w:rFonts w:cs="Huawei Sans"/>
        </w:rPr>
        <w:t>#</w:t>
      </w:r>
    </w:p>
    <w:p w14:paraId="036EEDC4"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LoopBack2</w:t>
      </w:r>
    </w:p>
    <w:p w14:paraId="51A42F9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172.16.2.1 255.255.255.0</w:t>
      </w:r>
    </w:p>
    <w:p w14:paraId="22C1FD29" w14:textId="77777777" w:rsidR="00EF426E" w:rsidRPr="00383667" w:rsidRDefault="00EF426E" w:rsidP="00EF426E">
      <w:pPr>
        <w:pStyle w:val="2f3"/>
        <w:rPr>
          <w:rFonts w:cs="Huawei Sans"/>
        </w:rPr>
      </w:pPr>
      <w:r w:rsidRPr="00383667">
        <w:rPr>
          <w:rFonts w:cs="Huawei Sans"/>
        </w:rPr>
        <w:t>#</w:t>
      </w:r>
    </w:p>
    <w:p w14:paraId="0719D0CF"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LoopBack3</w:t>
      </w:r>
    </w:p>
    <w:p w14:paraId="046C508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172.16.3.1 255.255.255.0</w:t>
      </w:r>
    </w:p>
    <w:p w14:paraId="4A5AB8F1" w14:textId="77777777" w:rsidR="00EF426E" w:rsidRPr="00383667" w:rsidRDefault="00EF426E" w:rsidP="00EF426E">
      <w:pPr>
        <w:pStyle w:val="2f3"/>
        <w:rPr>
          <w:rFonts w:cs="Huawei Sans"/>
        </w:rPr>
      </w:pPr>
      <w:r w:rsidRPr="00383667">
        <w:rPr>
          <w:rFonts w:cs="Huawei Sans"/>
        </w:rPr>
        <w:t>#</w:t>
      </w:r>
    </w:p>
    <w:p w14:paraId="1575C43A"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LoopBack4</w:t>
      </w:r>
    </w:p>
    <w:p w14:paraId="61F5B44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172.16.4.1 255.255.255.0</w:t>
      </w:r>
    </w:p>
    <w:p w14:paraId="2A1194AF" w14:textId="77777777" w:rsidR="00EF426E" w:rsidRPr="00383667" w:rsidRDefault="00EF426E" w:rsidP="00EF426E">
      <w:pPr>
        <w:pStyle w:val="2f3"/>
        <w:rPr>
          <w:rFonts w:cs="Huawei Sans"/>
        </w:rPr>
      </w:pPr>
      <w:r w:rsidRPr="00383667">
        <w:rPr>
          <w:rFonts w:cs="Huawei Sans"/>
        </w:rPr>
        <w:t>#</w:t>
      </w:r>
    </w:p>
    <w:p w14:paraId="7F81BA56" w14:textId="77777777" w:rsidR="00EF426E" w:rsidRPr="00383667" w:rsidRDefault="00EF426E" w:rsidP="00EF426E">
      <w:pPr>
        <w:pStyle w:val="2f3"/>
        <w:rPr>
          <w:rFonts w:cs="Huawei Sans"/>
        </w:rPr>
      </w:pPr>
      <w:r w:rsidRPr="00497E5B">
        <w:rPr>
          <w:rFonts w:cs="Huawei Sans"/>
        </w:rPr>
        <w:t>interface</w:t>
      </w:r>
      <w:r w:rsidRPr="00383667">
        <w:rPr>
          <w:rFonts w:cs="Huawei Sans"/>
        </w:rPr>
        <w:t xml:space="preserve"> LoopBack5</w:t>
      </w:r>
    </w:p>
    <w:p w14:paraId="2ED6815C"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172.16.5.1 255.255.255.0</w:t>
      </w:r>
    </w:p>
    <w:p w14:paraId="762D73AC" w14:textId="77777777" w:rsidR="00EF426E" w:rsidRPr="00383667" w:rsidRDefault="00EF426E" w:rsidP="00EF426E">
      <w:pPr>
        <w:pStyle w:val="2f3"/>
        <w:rPr>
          <w:rFonts w:cs="Huawei Sans"/>
        </w:rPr>
      </w:pPr>
      <w:r w:rsidRPr="00383667">
        <w:rPr>
          <w:rFonts w:cs="Huawei Sans"/>
        </w:rPr>
        <w:t>#</w:t>
      </w:r>
    </w:p>
    <w:p w14:paraId="48BB71BD" w14:textId="77777777" w:rsidR="00EF426E" w:rsidRPr="00383667" w:rsidRDefault="00EF426E" w:rsidP="00EF426E">
      <w:pPr>
        <w:pStyle w:val="2f3"/>
        <w:rPr>
          <w:rFonts w:cs="Huawei Sans"/>
        </w:rPr>
      </w:pPr>
      <w:r w:rsidRPr="00497E5B">
        <w:rPr>
          <w:rFonts w:cs="Huawei Sans"/>
        </w:rPr>
        <w:t>bgp</w:t>
      </w:r>
      <w:r w:rsidRPr="00383667">
        <w:rPr>
          <w:rFonts w:cs="Huawei Sans"/>
        </w:rPr>
        <w:t xml:space="preserve"> 200</w:t>
      </w:r>
    </w:p>
    <w:p w14:paraId="5A073AFF"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router-id</w:t>
      </w:r>
      <w:r w:rsidRPr="00383667">
        <w:rPr>
          <w:rFonts w:cs="Huawei Sans"/>
        </w:rPr>
        <w:t xml:space="preserve"> 10.0.5.5</w:t>
      </w:r>
    </w:p>
    <w:p w14:paraId="626F3295"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10.0.45.4 as-number 64512</w:t>
      </w:r>
    </w:p>
    <w:p w14:paraId="5EF4782F" w14:textId="77777777" w:rsidR="00EF426E" w:rsidRPr="00383667" w:rsidRDefault="00EF426E" w:rsidP="00EF426E">
      <w:pPr>
        <w:pStyle w:val="2f3"/>
        <w:rPr>
          <w:rFonts w:cs="Huawei Sans"/>
        </w:rPr>
      </w:pPr>
      <w:r w:rsidRPr="00383667">
        <w:rPr>
          <w:rFonts w:cs="Huawei Sans"/>
        </w:rPr>
        <w:t xml:space="preserve"> #</w:t>
      </w:r>
    </w:p>
    <w:p w14:paraId="63B39F27" w14:textId="77777777" w:rsidR="00EF426E" w:rsidRPr="00383667" w:rsidRDefault="00EF426E" w:rsidP="00EF426E">
      <w:pPr>
        <w:pStyle w:val="2f3"/>
        <w:rPr>
          <w:rFonts w:cs="Huawei Sans"/>
        </w:rPr>
      </w:pPr>
      <w:r w:rsidRPr="00383667">
        <w:rPr>
          <w:rFonts w:cs="Huawei Sans"/>
        </w:rPr>
        <w:t xml:space="preserve"> ipv4-family unicast</w:t>
      </w:r>
    </w:p>
    <w:p w14:paraId="7CED9393"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undo</w:t>
      </w:r>
      <w:r w:rsidRPr="00383667">
        <w:rPr>
          <w:rFonts w:cs="Huawei Sans"/>
        </w:rPr>
        <w:t xml:space="preserve"> synchronization</w:t>
      </w:r>
    </w:p>
    <w:p w14:paraId="41436AA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172.16.1.0 255.255.255.0</w:t>
      </w:r>
    </w:p>
    <w:p w14:paraId="525EA8FC" w14:textId="77777777" w:rsidR="00EF426E" w:rsidRPr="00383667" w:rsidRDefault="00EF426E" w:rsidP="00EF426E">
      <w:pPr>
        <w:pStyle w:val="2f3"/>
        <w:rPr>
          <w:rFonts w:cs="Huawei Sans"/>
        </w:rPr>
      </w:pPr>
      <w:r w:rsidRPr="00383667">
        <w:rPr>
          <w:rFonts w:cs="Huawei Sans"/>
        </w:rPr>
        <w:lastRenderedPageBreak/>
        <w:t xml:space="preserve">  </w:t>
      </w:r>
      <w:r w:rsidRPr="00497E5B">
        <w:rPr>
          <w:rFonts w:cs="Huawei Sans"/>
        </w:rPr>
        <w:t>network</w:t>
      </w:r>
      <w:r w:rsidRPr="00383667">
        <w:rPr>
          <w:rFonts w:cs="Huawei Sans"/>
        </w:rPr>
        <w:t xml:space="preserve"> 172.16.2.0 255.255.255.0</w:t>
      </w:r>
    </w:p>
    <w:p w14:paraId="1485A71D"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172.16.3.0 255.255.255.0</w:t>
      </w:r>
    </w:p>
    <w:p w14:paraId="6668B5A9"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172.16.4.0 255.255.255.0</w:t>
      </w:r>
    </w:p>
    <w:p w14:paraId="5A0E0217"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172.16.5.0 255.255.255.0</w:t>
      </w:r>
    </w:p>
    <w:p w14:paraId="66730332" w14:textId="77777777" w:rsidR="00EF426E" w:rsidRPr="00383667" w:rsidRDefault="00EF426E" w:rsidP="00EF426E">
      <w:pPr>
        <w:pStyle w:val="2f3"/>
        <w:rPr>
          <w:rFonts w:cs="Huawei Sans"/>
        </w:rPr>
      </w:pPr>
      <w:r w:rsidRPr="00383667">
        <w:rPr>
          <w:rFonts w:cs="Huawei Sans"/>
        </w:rPr>
        <w:t xml:space="preserve">  </w:t>
      </w:r>
      <w:r w:rsidRPr="00497E5B">
        <w:rPr>
          <w:rFonts w:cs="Huawei Sans"/>
        </w:rPr>
        <w:t>peer</w:t>
      </w:r>
      <w:r w:rsidRPr="00383667">
        <w:rPr>
          <w:rFonts w:cs="Huawei Sans"/>
        </w:rPr>
        <w:t xml:space="preserve"> 10.0.45.4 enable</w:t>
      </w:r>
    </w:p>
    <w:p w14:paraId="654E8302" w14:textId="77777777" w:rsidR="00EF426E" w:rsidRPr="00383667" w:rsidRDefault="00EF426E" w:rsidP="00EF426E">
      <w:pPr>
        <w:pStyle w:val="2f3"/>
        <w:rPr>
          <w:rFonts w:cs="Huawei Sans"/>
        </w:rPr>
      </w:pPr>
      <w:r w:rsidRPr="00383667">
        <w:rPr>
          <w:rFonts w:cs="Huawei Sans"/>
        </w:rPr>
        <w:t>#</w:t>
      </w:r>
    </w:p>
    <w:p w14:paraId="1004C882" w14:textId="77777777" w:rsidR="00EF426E" w:rsidRPr="00383667" w:rsidRDefault="00EF426E" w:rsidP="00EF426E">
      <w:pPr>
        <w:pStyle w:val="2f3"/>
        <w:rPr>
          <w:rFonts w:cs="Huawei Sans"/>
        </w:rPr>
      </w:pPr>
      <w:r w:rsidRPr="00497E5B">
        <w:rPr>
          <w:rFonts w:cs="Huawei Sans"/>
        </w:rPr>
        <w:t>ip</w:t>
      </w:r>
      <w:r w:rsidRPr="00383667">
        <w:rPr>
          <w:rFonts w:cs="Huawei Sans"/>
        </w:rPr>
        <w:t xml:space="preserve"> route-static 10.0.4.4 255.255.255.255 10.0.45.4</w:t>
      </w:r>
    </w:p>
    <w:p w14:paraId="228CE278" w14:textId="77777777" w:rsidR="00EF426E" w:rsidRPr="00383667" w:rsidRDefault="00EF426E" w:rsidP="00EF426E">
      <w:pPr>
        <w:pStyle w:val="2f3"/>
        <w:rPr>
          <w:rFonts w:cs="Huawei Sans"/>
        </w:rPr>
      </w:pPr>
      <w:r w:rsidRPr="00383667">
        <w:rPr>
          <w:rFonts w:cs="Huawei Sans"/>
        </w:rPr>
        <w:t>#</w:t>
      </w:r>
    </w:p>
    <w:p w14:paraId="11D8D4C3" w14:textId="77777777" w:rsidR="00EF426E" w:rsidRPr="00383667" w:rsidRDefault="00EF426E" w:rsidP="00EF426E">
      <w:pPr>
        <w:pStyle w:val="2f3"/>
        <w:rPr>
          <w:rFonts w:cs="Huawei Sans"/>
        </w:rPr>
      </w:pPr>
      <w:r w:rsidRPr="00497E5B">
        <w:rPr>
          <w:rFonts w:cs="Huawei Sans"/>
        </w:rPr>
        <w:t>return</w:t>
      </w:r>
    </w:p>
    <w:p w14:paraId="0A5D9576" w14:textId="77777777" w:rsidR="00D53621" w:rsidRPr="00383667" w:rsidRDefault="00D53621" w:rsidP="00EF426E">
      <w:pPr>
        <w:pStyle w:val="1e"/>
        <w:sectPr w:rsidR="00D53621" w:rsidRPr="00383667" w:rsidSect="00D01CEC">
          <w:pgSz w:w="11907" w:h="16840" w:code="9"/>
          <w:pgMar w:top="1701" w:right="1134" w:bottom="1701" w:left="1134" w:header="567" w:footer="567" w:gutter="0"/>
          <w:cols w:space="425"/>
          <w:docGrid w:linePitch="312"/>
        </w:sectPr>
      </w:pPr>
    </w:p>
    <w:p w14:paraId="789C9767" w14:textId="702E1A3D" w:rsidR="00135587" w:rsidRPr="00383667" w:rsidRDefault="00270D28" w:rsidP="005714FA">
      <w:pPr>
        <w:pStyle w:val="1"/>
        <w:rPr>
          <w:rFonts w:cs="Huawei Sans"/>
        </w:rPr>
      </w:pPr>
      <w:bookmarkStart w:id="87" w:name="_Toc45122585"/>
      <w:bookmarkStart w:id="88" w:name="_Toc47368955"/>
      <w:bookmarkStart w:id="89" w:name="_Toc49940029"/>
      <w:r w:rsidRPr="00383667">
        <w:rPr>
          <w:rFonts w:cs="Huawei Sans"/>
        </w:rPr>
        <w:lastRenderedPageBreak/>
        <w:t>Routing Policy and Routing Control</w:t>
      </w:r>
      <w:bookmarkEnd w:id="87"/>
      <w:bookmarkEnd w:id="88"/>
      <w:bookmarkEnd w:id="89"/>
    </w:p>
    <w:p w14:paraId="24E7A182" w14:textId="39A38718" w:rsidR="00135587" w:rsidRPr="00383667" w:rsidRDefault="00270D28" w:rsidP="004027AB">
      <w:pPr>
        <w:pStyle w:val="2"/>
      </w:pPr>
      <w:bookmarkStart w:id="90" w:name="_Toc47368956"/>
      <w:bookmarkStart w:id="91" w:name="_Toc49940030"/>
      <w:r w:rsidRPr="00383667">
        <w:t>Route Import and Control</w:t>
      </w:r>
      <w:bookmarkEnd w:id="90"/>
      <w:bookmarkEnd w:id="91"/>
    </w:p>
    <w:p w14:paraId="59247604" w14:textId="45E8D78C" w:rsidR="00135587" w:rsidRPr="00383667" w:rsidRDefault="00270D28" w:rsidP="004027AB">
      <w:pPr>
        <w:pStyle w:val="3"/>
      </w:pPr>
      <w:bookmarkStart w:id="92" w:name="_Toc49940031"/>
      <w:r w:rsidRPr="00383667">
        <w:t>Introduction</w:t>
      </w:r>
      <w:bookmarkEnd w:id="92"/>
    </w:p>
    <w:p w14:paraId="62BCC58B" w14:textId="77777777" w:rsidR="00135587" w:rsidRPr="00383667" w:rsidRDefault="00270D28" w:rsidP="004027AB">
      <w:pPr>
        <w:pStyle w:val="4"/>
      </w:pPr>
      <w:r w:rsidRPr="00383667">
        <w:t>Objectives</w:t>
      </w:r>
    </w:p>
    <w:p w14:paraId="33240A2B" w14:textId="77777777" w:rsidR="00B32780" w:rsidRPr="00383667" w:rsidRDefault="00B32780" w:rsidP="00604E8C">
      <w:pPr>
        <w:pStyle w:val="1e"/>
      </w:pPr>
      <w:r w:rsidRPr="00383667">
        <w:t>Upon completion of this task, you will be able to:</w:t>
      </w:r>
    </w:p>
    <w:p w14:paraId="57249D24" w14:textId="77777777" w:rsidR="00135587" w:rsidRPr="00383667" w:rsidRDefault="00270D28" w:rsidP="00604E8C">
      <w:pPr>
        <w:pStyle w:val="4a"/>
      </w:pPr>
      <w:r w:rsidRPr="00383667">
        <w:t>Use a route-policy to filter routes to be imported.</w:t>
      </w:r>
    </w:p>
    <w:p w14:paraId="41026220" w14:textId="77777777" w:rsidR="00135587" w:rsidRPr="00383667" w:rsidRDefault="00270D28" w:rsidP="00604E8C">
      <w:pPr>
        <w:pStyle w:val="4a"/>
      </w:pPr>
      <w:r w:rsidRPr="00383667">
        <w:t>Use a route-policy to set route flags and filter labeled routes.</w:t>
      </w:r>
    </w:p>
    <w:p w14:paraId="77812974" w14:textId="77777777" w:rsidR="00135587" w:rsidRPr="00383667" w:rsidRDefault="00270D28" w:rsidP="00604E8C">
      <w:pPr>
        <w:pStyle w:val="4a"/>
      </w:pPr>
      <w:r w:rsidRPr="00383667">
        <w:t>Use a filter-policy to filter routes to be imported into the OSPF routing table.</w:t>
      </w:r>
    </w:p>
    <w:p w14:paraId="3F82FF86" w14:textId="77777777" w:rsidR="00135587" w:rsidRPr="00383667" w:rsidRDefault="00270D28" w:rsidP="004027AB">
      <w:pPr>
        <w:pStyle w:val="4"/>
      </w:pPr>
      <w:r w:rsidRPr="00383667">
        <w:t>Networking Topology</w:t>
      </w:r>
    </w:p>
    <w:p w14:paraId="2FC1BEE5" w14:textId="77777777" w:rsidR="00135587" w:rsidRPr="00383667" w:rsidRDefault="00270D28" w:rsidP="00E6622B">
      <w:pPr>
        <w:pStyle w:val="92"/>
        <w:numPr>
          <w:ilvl w:val="7"/>
          <w:numId w:val="31"/>
        </w:numPr>
        <w:ind w:left="1021"/>
        <w:rPr>
          <w:b/>
        </w:rPr>
      </w:pPr>
      <w:r w:rsidRPr="00383667">
        <w:rPr>
          <w:b/>
        </w:rPr>
        <w:t>Route import and control</w:t>
      </w:r>
    </w:p>
    <w:p w14:paraId="41D2214D" w14:textId="25D1969E" w:rsidR="00135587" w:rsidRPr="00383667" w:rsidRDefault="00D3261A" w:rsidP="005714FA">
      <w:pPr>
        <w:pStyle w:val="1e"/>
      </w:pPr>
      <w:r w:rsidRPr="00383667">
        <w:rPr>
          <w:noProof/>
        </w:rPr>
        <w:drawing>
          <wp:inline distT="0" distB="0" distL="0" distR="0" wp14:anchorId="4AAA339E" wp14:editId="5E48B195">
            <wp:extent cx="4735773" cy="1458381"/>
            <wp:effectExtent l="0" t="0" r="8255" b="889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762324" cy="1466557"/>
                    </a:xfrm>
                    <a:prstGeom prst="rect">
                      <a:avLst/>
                    </a:prstGeom>
                    <a:noFill/>
                  </pic:spPr>
                </pic:pic>
              </a:graphicData>
            </a:graphic>
          </wp:inline>
        </w:drawing>
      </w:r>
    </w:p>
    <w:p w14:paraId="1BD663BC" w14:textId="77777777" w:rsidR="00135587" w:rsidRPr="00383667" w:rsidRDefault="00135587" w:rsidP="005714FA">
      <w:pPr>
        <w:pStyle w:val="1e"/>
      </w:pPr>
    </w:p>
    <w:p w14:paraId="7EEDD5EF" w14:textId="77777777" w:rsidR="00135587" w:rsidRPr="00383667" w:rsidRDefault="00270D28" w:rsidP="005714FA">
      <w:pPr>
        <w:pStyle w:val="1e"/>
      </w:pPr>
      <w:r w:rsidRPr="00383667">
        <w:t xml:space="preserve">The preceding figure shows the device interconnection mode and interconnection addresses. Loopback0 is created for each device. The IP address of Loopback0 is 10.0.x.x/32, where </w:t>
      </w:r>
      <w:r w:rsidRPr="00383667">
        <w:rPr>
          <w:i/>
        </w:rPr>
        <w:t>x</w:t>
      </w:r>
      <w:r w:rsidRPr="00383667">
        <w:t xml:space="preserve"> indicates a device ID. OSPF is configured on interconnection interfaces and Loopback0 interfaces of R1, R2, and R3.</w:t>
      </w:r>
    </w:p>
    <w:p w14:paraId="61F5C915" w14:textId="77777777" w:rsidR="00135587" w:rsidRPr="00383667" w:rsidRDefault="00270D28" w:rsidP="005714FA">
      <w:pPr>
        <w:pStyle w:val="1e"/>
      </w:pPr>
      <w:r w:rsidRPr="00383667">
        <w:t xml:space="preserve">R3 and R4 belong to IS-IS area 49.0001 and both are Level-1 routers. The system IDs of R3 and R4 are in the format of 0000.0000.000x, where </w:t>
      </w:r>
      <w:r w:rsidRPr="00383667">
        <w:rPr>
          <w:i/>
        </w:rPr>
        <w:t>x</w:t>
      </w:r>
      <w:r w:rsidRPr="00383667">
        <w:t xml:space="preserve"> indicates a device ID.</w:t>
      </w:r>
    </w:p>
    <w:p w14:paraId="29333E38" w14:textId="1C7581CA" w:rsidR="00135587" w:rsidRPr="00383667" w:rsidRDefault="00270D28" w:rsidP="005714FA">
      <w:pPr>
        <w:pStyle w:val="1e"/>
      </w:pPr>
      <w:r w:rsidRPr="00383667">
        <w:t>On R1, there are three network segments of services A, B, and C (simulated using routes destined for Loopback1, Loopback2, and Loopback3, respectively). On R1, direct routes are imported to the OSPF routing table. Routers within an OSPF area, however, do not need to import the route destined for the network se</w:t>
      </w:r>
      <w:r w:rsidR="0052755F" w:rsidRPr="00383667">
        <w:t>g</w:t>
      </w:r>
      <w:r w:rsidRPr="00383667">
        <w:t>ment of service C. Configure a route-policy on R1 to filter direct routes to be imported.</w:t>
      </w:r>
    </w:p>
    <w:p w14:paraId="084BF8E6" w14:textId="77777777" w:rsidR="00135587" w:rsidRPr="00383667" w:rsidRDefault="00270D28" w:rsidP="005714FA">
      <w:pPr>
        <w:pStyle w:val="1e"/>
      </w:pPr>
      <w:r w:rsidRPr="00383667">
        <w:t>R2 does not need the route destined for service A's network segment; R3 needs the routes destined for network segments of services A and B. A filter-policy needs to be configured on R2 to filter the routes to be accepted by OSPF.</w:t>
      </w:r>
    </w:p>
    <w:p w14:paraId="1BE90BBF" w14:textId="46E45669" w:rsidR="00135587" w:rsidRPr="00383667" w:rsidRDefault="00270D28" w:rsidP="005714FA">
      <w:pPr>
        <w:pStyle w:val="1e"/>
      </w:pPr>
      <w:r w:rsidRPr="00383667">
        <w:lastRenderedPageBreak/>
        <w:t xml:space="preserve">Routers in the IS-IS domain need to access service A. Therefore, route re-distribution needs to be performed on R3 to import OSPF routes to IS-IS. Routers in the IS-IS domain do not need to access service B. Therefore, when direct routes are imported on R1, the routes of the network segment of service B are marked with different route </w:t>
      </w:r>
      <w:r w:rsidR="007733AB">
        <w:rPr>
          <w:rFonts w:hint="eastAsia"/>
        </w:rPr>
        <w:t>t</w:t>
      </w:r>
      <w:r w:rsidRPr="00383667">
        <w:t>ags. When re-distribution is performed on R3, the route destined for the network segment of service B are filtered according to the route</w:t>
      </w:r>
      <w:r w:rsidR="007733AB">
        <w:t xml:space="preserve"> tag</w:t>
      </w:r>
      <w:r w:rsidRPr="00383667">
        <w:t>s.</w:t>
      </w:r>
    </w:p>
    <w:p w14:paraId="49D9A169" w14:textId="0D244038" w:rsidR="00135587" w:rsidRPr="00383667" w:rsidRDefault="00141364" w:rsidP="004027AB">
      <w:pPr>
        <w:pStyle w:val="4"/>
      </w:pPr>
      <w:r w:rsidRPr="00383667">
        <w:t>Background</w:t>
      </w:r>
    </w:p>
    <w:p w14:paraId="7A0D381A" w14:textId="77777777" w:rsidR="00135587" w:rsidRPr="00383667" w:rsidRDefault="00270D28" w:rsidP="005714FA">
      <w:pPr>
        <w:pStyle w:val="1e"/>
      </w:pPr>
      <w:r w:rsidRPr="00383667">
        <w:t>The local enterprise network has two routing areas. One area runs OSPF, and the other area runs IS-IS. The border router in the OSPF area is connected to some service network segments of other enterprises. To allow the local enterprise network device to access these service network segments of other enterprises, import routes destined for the service network segments into the OSPF area. To enable devices in the IS-IS area to access those service network segments, import OSPF external routes to the IS-IS routing table. Different departments on the local enterprise network have different requirements for service network segment access. Therefore, route-policies and filter-policies need to be deployed to filter routes to be accepted and advertised.</w:t>
      </w:r>
    </w:p>
    <w:p w14:paraId="5175B5AC" w14:textId="1113B13B" w:rsidR="00135587" w:rsidRPr="00383667" w:rsidRDefault="00EF3092" w:rsidP="004027AB">
      <w:pPr>
        <w:pStyle w:val="3"/>
      </w:pPr>
      <w:bookmarkStart w:id="93" w:name="_Toc49940032"/>
      <w:r w:rsidRPr="00383667">
        <w:t>Lab Configuration</w:t>
      </w:r>
      <w:bookmarkEnd w:id="93"/>
    </w:p>
    <w:p w14:paraId="1E48F828" w14:textId="77777777" w:rsidR="00135587" w:rsidRPr="00383667" w:rsidRDefault="00270D28" w:rsidP="004027AB">
      <w:pPr>
        <w:pStyle w:val="4"/>
      </w:pPr>
      <w:r w:rsidRPr="00383667">
        <w:t>Configuration Roadmap</w:t>
      </w:r>
    </w:p>
    <w:p w14:paraId="6AA5A6D9" w14:textId="77777777" w:rsidR="00135587" w:rsidRPr="00383667" w:rsidRDefault="00270D28" w:rsidP="00B36A6B">
      <w:pPr>
        <w:pStyle w:val="1e"/>
        <w:numPr>
          <w:ilvl w:val="0"/>
          <w:numId w:val="10"/>
        </w:numPr>
      </w:pPr>
      <w:r w:rsidRPr="00383667">
        <w:t>Configure IP addresses for the devices.</w:t>
      </w:r>
    </w:p>
    <w:p w14:paraId="194707BE" w14:textId="77777777" w:rsidR="00135587" w:rsidRPr="00383667" w:rsidRDefault="00270D28" w:rsidP="00B36A6B">
      <w:pPr>
        <w:pStyle w:val="1e"/>
        <w:numPr>
          <w:ilvl w:val="0"/>
          <w:numId w:val="10"/>
        </w:numPr>
      </w:pPr>
      <w:r w:rsidRPr="00383667">
        <w:t>Configure OSPF on each Loopback0 interface and the interfaces that connect R1, R2, R3, and R4. Configure an IS-IS neighbor relationship between R3 and R4.</w:t>
      </w:r>
    </w:p>
    <w:p w14:paraId="1B74CE2B" w14:textId="77777777" w:rsidR="00135587" w:rsidRPr="00383667" w:rsidRDefault="00270D28" w:rsidP="00B36A6B">
      <w:pPr>
        <w:pStyle w:val="1e"/>
        <w:numPr>
          <w:ilvl w:val="0"/>
          <w:numId w:val="10"/>
        </w:numPr>
      </w:pPr>
      <w:r w:rsidRPr="00497E5B">
        <w:t>On</w:t>
      </w:r>
      <w:r w:rsidRPr="00383667">
        <w:t xml:space="preserve"> R1, import direct routes to the OSPF routing table; configure a route-policy not to import routes destined for the service C network segment; add route tags 10 and 20 to the routes destined for network segments of services A and B, </w:t>
      </w:r>
      <w:r w:rsidRPr="00497E5B">
        <w:t>respectively</w:t>
      </w:r>
      <w:r w:rsidRPr="00383667">
        <w:t>.</w:t>
      </w:r>
    </w:p>
    <w:p w14:paraId="48C9D7AA" w14:textId="77777777" w:rsidR="00135587" w:rsidRPr="00383667" w:rsidRDefault="00270D28" w:rsidP="00B36A6B">
      <w:pPr>
        <w:pStyle w:val="1e"/>
        <w:numPr>
          <w:ilvl w:val="0"/>
          <w:numId w:val="10"/>
        </w:numPr>
      </w:pPr>
      <w:r w:rsidRPr="00383667">
        <w:t>Configure a filter-policy on R2 to filter OSPF routes to be accepted. Only the routes destined for the service B network segment can be accepted.</w:t>
      </w:r>
    </w:p>
    <w:p w14:paraId="39CAC9F2" w14:textId="77777777" w:rsidR="00135587" w:rsidRPr="00383667" w:rsidRDefault="00270D28" w:rsidP="00B36A6B">
      <w:pPr>
        <w:pStyle w:val="1e"/>
        <w:numPr>
          <w:ilvl w:val="0"/>
          <w:numId w:val="10"/>
        </w:numPr>
      </w:pPr>
      <w:r w:rsidRPr="00383667">
        <w:t>Import OSPF routes to the IS-IS routing table on R3. Use a route-policy to match route flags and import only OSPF external route destined for the service A network segment.</w:t>
      </w:r>
    </w:p>
    <w:p w14:paraId="54EEE326" w14:textId="77777777" w:rsidR="00135587" w:rsidRPr="00383667" w:rsidRDefault="00270D28" w:rsidP="004027AB">
      <w:pPr>
        <w:pStyle w:val="4"/>
      </w:pPr>
      <w:r w:rsidRPr="00383667">
        <w:t>Procedure</w:t>
      </w:r>
    </w:p>
    <w:p w14:paraId="1C26E00E" w14:textId="77777777" w:rsidR="00135587" w:rsidRPr="00383667" w:rsidRDefault="00270D28" w:rsidP="00604E8C">
      <w:pPr>
        <w:pStyle w:val="30"/>
        <w:numPr>
          <w:ilvl w:val="5"/>
          <w:numId w:val="26"/>
        </w:numPr>
        <w:tabs>
          <w:tab w:val="clear" w:pos="1701"/>
        </w:tabs>
        <w:ind w:left="1032" w:hanging="278"/>
        <w:outlineLvl w:val="9"/>
        <w:rPr>
          <w:rFonts w:cs="Huawei Sans"/>
        </w:rPr>
      </w:pPr>
      <w:r w:rsidRPr="00383667">
        <w:rPr>
          <w:rFonts w:cs="Huawei Sans"/>
        </w:rPr>
        <w:t>Configure IP addresses for interconnection interfaces and loopback interfaces.</w:t>
      </w:r>
    </w:p>
    <w:p w14:paraId="11D2896A" w14:textId="77777777" w:rsidR="00135587" w:rsidRPr="00383667" w:rsidRDefault="00270D28" w:rsidP="005714FA">
      <w:pPr>
        <w:pStyle w:val="1e"/>
      </w:pPr>
      <w:r w:rsidRPr="00383667">
        <w:t># Name the devices.</w:t>
      </w:r>
    </w:p>
    <w:p w14:paraId="5A7820F0" w14:textId="77777777" w:rsidR="00135587" w:rsidRPr="00383667" w:rsidRDefault="00270D28" w:rsidP="005714FA">
      <w:pPr>
        <w:pStyle w:val="1e"/>
      </w:pPr>
      <w:r w:rsidRPr="00383667">
        <w:t>The configuration details are not provided.</w:t>
      </w:r>
    </w:p>
    <w:p w14:paraId="0500FFA9" w14:textId="77777777" w:rsidR="00135587" w:rsidRPr="00383667" w:rsidRDefault="00270D28" w:rsidP="005714FA">
      <w:pPr>
        <w:pStyle w:val="1e"/>
      </w:pPr>
      <w:r w:rsidRPr="00383667">
        <w:t># Disable the interfaces that are not used in this experiment.</w:t>
      </w:r>
    </w:p>
    <w:p w14:paraId="05F0D894" w14:textId="59E80BE1" w:rsidR="00135587" w:rsidRPr="00383667" w:rsidRDefault="00270D28" w:rsidP="005714FA">
      <w:pPr>
        <w:pStyle w:val="1e"/>
      </w:pPr>
      <w:r w:rsidRPr="00383667">
        <w:t>The configuration details are not provided.</w:t>
      </w:r>
    </w:p>
    <w:p w14:paraId="647ECE71" w14:textId="77777777" w:rsidR="00135587" w:rsidRPr="00383667" w:rsidRDefault="00270D28" w:rsidP="005714FA">
      <w:pPr>
        <w:pStyle w:val="1e"/>
      </w:pPr>
      <w:r w:rsidRPr="00383667">
        <w:t># Configure IP addresses for GE0/0/2 and Loopback0 on R1.</w:t>
      </w:r>
    </w:p>
    <w:p w14:paraId="1C66F3B0" w14:textId="77777777" w:rsidR="00135587" w:rsidRPr="00383667" w:rsidRDefault="00270D28" w:rsidP="005714FA">
      <w:pPr>
        <w:pStyle w:val="2f3"/>
        <w:rPr>
          <w:rFonts w:cs="Huawei Sans"/>
        </w:rPr>
      </w:pPr>
      <w:r w:rsidRPr="00383667">
        <w:rPr>
          <w:rFonts w:cs="Huawei Sans"/>
        </w:rPr>
        <w:t>[R1]interface GigabitEthernet0/0/2</w:t>
      </w:r>
    </w:p>
    <w:p w14:paraId="60F1DF74" w14:textId="77777777" w:rsidR="00135587" w:rsidRPr="00383667" w:rsidRDefault="00270D28" w:rsidP="005714FA">
      <w:pPr>
        <w:pStyle w:val="2f3"/>
        <w:rPr>
          <w:rFonts w:cs="Huawei Sans"/>
        </w:rPr>
      </w:pPr>
      <w:r w:rsidRPr="00383667">
        <w:rPr>
          <w:rFonts w:cs="Huawei Sans"/>
        </w:rPr>
        <w:t xml:space="preserve">[R1-GigabitEthernet0/0/2] </w:t>
      </w:r>
      <w:r w:rsidRPr="00497E5B">
        <w:rPr>
          <w:rFonts w:cs="Huawei Sans"/>
        </w:rPr>
        <w:t>ip</w:t>
      </w:r>
      <w:r w:rsidRPr="00383667">
        <w:rPr>
          <w:rFonts w:cs="Huawei Sans"/>
        </w:rPr>
        <w:t xml:space="preserve"> address 10.0.12.1 255.255.255.0</w:t>
      </w:r>
    </w:p>
    <w:p w14:paraId="04CB1A38" w14:textId="77777777" w:rsidR="00135587" w:rsidRPr="00383667" w:rsidRDefault="00270D28" w:rsidP="005714FA">
      <w:pPr>
        <w:pStyle w:val="2f3"/>
        <w:rPr>
          <w:rFonts w:cs="Huawei Sans"/>
        </w:rPr>
      </w:pPr>
      <w:r w:rsidRPr="00383667">
        <w:rPr>
          <w:rFonts w:cs="Huawei Sans"/>
        </w:rPr>
        <w:t>[R1-GigabitEthernet0/0/2] quit</w:t>
      </w:r>
    </w:p>
    <w:p w14:paraId="2E1A1846" w14:textId="77777777" w:rsidR="00135587" w:rsidRPr="00383667" w:rsidRDefault="00270D28" w:rsidP="005714FA">
      <w:pPr>
        <w:pStyle w:val="2f3"/>
        <w:rPr>
          <w:rFonts w:cs="Huawei Sans"/>
        </w:rPr>
      </w:pPr>
      <w:r w:rsidRPr="00383667">
        <w:rPr>
          <w:rFonts w:cs="Huawei Sans"/>
        </w:rPr>
        <w:t>[R1]interface LoopBack0</w:t>
      </w:r>
    </w:p>
    <w:p w14:paraId="461E2DD8" w14:textId="77777777" w:rsidR="00135587" w:rsidRPr="00383667" w:rsidRDefault="00270D28" w:rsidP="005714FA">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10.0.1.1 255.255.255.255</w:t>
      </w:r>
    </w:p>
    <w:p w14:paraId="18E89390" w14:textId="77777777" w:rsidR="00135587" w:rsidRPr="00383667" w:rsidRDefault="00270D28" w:rsidP="005714FA">
      <w:pPr>
        <w:pStyle w:val="2f3"/>
        <w:rPr>
          <w:rFonts w:cs="Huawei Sans"/>
        </w:rPr>
      </w:pPr>
      <w:r w:rsidRPr="00383667">
        <w:rPr>
          <w:rFonts w:cs="Huawei Sans"/>
        </w:rPr>
        <w:lastRenderedPageBreak/>
        <w:t>[R1-LoopBack0] quit</w:t>
      </w:r>
    </w:p>
    <w:p w14:paraId="210E805D" w14:textId="77777777" w:rsidR="00135587" w:rsidRPr="00383667" w:rsidRDefault="00270D28" w:rsidP="005714FA">
      <w:pPr>
        <w:pStyle w:val="1e"/>
      </w:pPr>
      <w:r w:rsidRPr="00383667">
        <w:t># Create multiple loopback interfaces on R1 to simulate network segments of services A, B, and C.</w:t>
      </w:r>
    </w:p>
    <w:p w14:paraId="1187F8C3" w14:textId="77777777" w:rsidR="00135587" w:rsidRPr="00383667" w:rsidRDefault="00270D28" w:rsidP="005714FA">
      <w:pPr>
        <w:pStyle w:val="2f3"/>
        <w:rPr>
          <w:rFonts w:cs="Huawei Sans"/>
        </w:rPr>
      </w:pPr>
      <w:r w:rsidRPr="00383667">
        <w:rPr>
          <w:rFonts w:cs="Huawei Sans"/>
        </w:rPr>
        <w:t>[R1]interface LoopBack1</w:t>
      </w:r>
    </w:p>
    <w:p w14:paraId="630CA860" w14:textId="77777777" w:rsidR="00135587" w:rsidRPr="00383667" w:rsidRDefault="00270D28" w:rsidP="005714FA">
      <w:pPr>
        <w:pStyle w:val="2f3"/>
        <w:rPr>
          <w:rFonts w:cs="Huawei Sans"/>
        </w:rPr>
      </w:pPr>
      <w:r w:rsidRPr="00383667">
        <w:rPr>
          <w:rFonts w:cs="Huawei Sans"/>
        </w:rPr>
        <w:t xml:space="preserve">[R1-LoopBack1] </w:t>
      </w:r>
      <w:r w:rsidRPr="00497E5B">
        <w:rPr>
          <w:rFonts w:cs="Huawei Sans"/>
        </w:rPr>
        <w:t>ip</w:t>
      </w:r>
      <w:r w:rsidRPr="00383667">
        <w:rPr>
          <w:rFonts w:cs="Huawei Sans"/>
        </w:rPr>
        <w:t xml:space="preserve"> address 172.16.1.1 255.255.255.0</w:t>
      </w:r>
    </w:p>
    <w:p w14:paraId="7895DC7B" w14:textId="77777777" w:rsidR="00135587" w:rsidRPr="00383667" w:rsidRDefault="00270D28" w:rsidP="005714FA">
      <w:pPr>
        <w:pStyle w:val="2f3"/>
        <w:rPr>
          <w:rFonts w:cs="Huawei Sans"/>
        </w:rPr>
      </w:pPr>
      <w:r w:rsidRPr="00383667">
        <w:rPr>
          <w:rFonts w:cs="Huawei Sans"/>
        </w:rPr>
        <w:t>[R1-LoopBack1] quit</w:t>
      </w:r>
    </w:p>
    <w:p w14:paraId="119F6F45" w14:textId="77777777" w:rsidR="00135587" w:rsidRPr="00383667" w:rsidRDefault="00270D28" w:rsidP="005714FA">
      <w:pPr>
        <w:pStyle w:val="2f3"/>
        <w:rPr>
          <w:rFonts w:cs="Huawei Sans"/>
        </w:rPr>
      </w:pPr>
      <w:r w:rsidRPr="00383667">
        <w:rPr>
          <w:rFonts w:cs="Huawei Sans"/>
        </w:rPr>
        <w:t>[R1]interface LoopBack2</w:t>
      </w:r>
    </w:p>
    <w:p w14:paraId="3DA126B0" w14:textId="77777777" w:rsidR="00135587" w:rsidRPr="00383667" w:rsidRDefault="00270D28" w:rsidP="005714FA">
      <w:pPr>
        <w:pStyle w:val="2f3"/>
        <w:rPr>
          <w:rFonts w:cs="Huawei Sans"/>
        </w:rPr>
      </w:pPr>
      <w:r w:rsidRPr="00383667">
        <w:rPr>
          <w:rFonts w:cs="Huawei Sans"/>
        </w:rPr>
        <w:t xml:space="preserve">[R1-LoopBack2] </w:t>
      </w:r>
      <w:r w:rsidRPr="00497E5B">
        <w:rPr>
          <w:rFonts w:cs="Huawei Sans"/>
        </w:rPr>
        <w:t>ip</w:t>
      </w:r>
      <w:r w:rsidRPr="00383667">
        <w:rPr>
          <w:rFonts w:cs="Huawei Sans"/>
        </w:rPr>
        <w:t xml:space="preserve"> address 172.16.2.1 255.255.255.0</w:t>
      </w:r>
    </w:p>
    <w:p w14:paraId="038EB6C9" w14:textId="77777777" w:rsidR="00135587" w:rsidRPr="00383667" w:rsidRDefault="00270D28" w:rsidP="005714FA">
      <w:pPr>
        <w:pStyle w:val="2f3"/>
        <w:rPr>
          <w:rFonts w:cs="Huawei Sans"/>
        </w:rPr>
      </w:pPr>
      <w:r w:rsidRPr="00383667">
        <w:rPr>
          <w:rFonts w:cs="Huawei Sans"/>
        </w:rPr>
        <w:t>[R1-LoopBack2] quit</w:t>
      </w:r>
    </w:p>
    <w:p w14:paraId="45B27067" w14:textId="77777777" w:rsidR="00135587" w:rsidRPr="00383667" w:rsidRDefault="00270D28" w:rsidP="005714FA">
      <w:pPr>
        <w:pStyle w:val="2f3"/>
        <w:rPr>
          <w:rFonts w:cs="Huawei Sans"/>
        </w:rPr>
      </w:pPr>
      <w:r w:rsidRPr="00383667">
        <w:rPr>
          <w:rFonts w:cs="Huawei Sans"/>
        </w:rPr>
        <w:t>[R1]interface LoopBack3</w:t>
      </w:r>
    </w:p>
    <w:p w14:paraId="2FAC2BBE" w14:textId="77777777" w:rsidR="00135587" w:rsidRPr="00383667" w:rsidRDefault="00270D28" w:rsidP="005714FA">
      <w:pPr>
        <w:pStyle w:val="2f3"/>
        <w:rPr>
          <w:rFonts w:cs="Huawei Sans"/>
        </w:rPr>
      </w:pPr>
      <w:r w:rsidRPr="00383667">
        <w:rPr>
          <w:rFonts w:cs="Huawei Sans"/>
        </w:rPr>
        <w:t xml:space="preserve">[R1-LoopBack3] </w:t>
      </w:r>
      <w:r w:rsidRPr="00497E5B">
        <w:rPr>
          <w:rFonts w:cs="Huawei Sans"/>
        </w:rPr>
        <w:t>ip</w:t>
      </w:r>
      <w:r w:rsidRPr="00383667">
        <w:rPr>
          <w:rFonts w:cs="Huawei Sans"/>
        </w:rPr>
        <w:t xml:space="preserve"> address 172.16.3.1 255.255.255.0</w:t>
      </w:r>
    </w:p>
    <w:p w14:paraId="36588A5A" w14:textId="77777777" w:rsidR="00135587" w:rsidRPr="00383667" w:rsidRDefault="00270D28" w:rsidP="005714FA">
      <w:pPr>
        <w:pStyle w:val="2f3"/>
        <w:rPr>
          <w:rFonts w:cs="Huawei Sans"/>
        </w:rPr>
      </w:pPr>
      <w:r w:rsidRPr="00383667">
        <w:rPr>
          <w:rFonts w:cs="Huawei Sans"/>
        </w:rPr>
        <w:t>[R1-LoopBack3] quit</w:t>
      </w:r>
    </w:p>
    <w:p w14:paraId="6B8A7E62" w14:textId="77777777" w:rsidR="00135587" w:rsidRPr="00383667" w:rsidRDefault="00270D28" w:rsidP="005714FA">
      <w:pPr>
        <w:pStyle w:val="1e"/>
      </w:pPr>
      <w:r w:rsidRPr="00383667">
        <w:t># Configure IP addresses for GE0/0/2, GE0/0/3, and Loopback0 on R2.</w:t>
      </w:r>
    </w:p>
    <w:p w14:paraId="3F7602EA" w14:textId="77777777" w:rsidR="00135587" w:rsidRPr="00383667" w:rsidRDefault="00270D28" w:rsidP="005714FA">
      <w:pPr>
        <w:pStyle w:val="2f3"/>
        <w:rPr>
          <w:rFonts w:cs="Huawei Sans"/>
        </w:rPr>
      </w:pPr>
      <w:r w:rsidRPr="00383667">
        <w:rPr>
          <w:rFonts w:cs="Huawei Sans"/>
        </w:rPr>
        <w:t>[R2]interface LoopBack0</w:t>
      </w:r>
    </w:p>
    <w:p w14:paraId="06F1E759" w14:textId="77777777" w:rsidR="00135587" w:rsidRPr="00383667" w:rsidRDefault="00270D28" w:rsidP="005714FA">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10.0.2.2 255.255.255.255</w:t>
      </w:r>
    </w:p>
    <w:p w14:paraId="351D1E9F" w14:textId="77777777" w:rsidR="00135587" w:rsidRPr="00383667" w:rsidRDefault="00270D28" w:rsidP="005714FA">
      <w:pPr>
        <w:pStyle w:val="2f3"/>
        <w:rPr>
          <w:rFonts w:cs="Huawei Sans"/>
        </w:rPr>
      </w:pPr>
      <w:r w:rsidRPr="00383667">
        <w:rPr>
          <w:rFonts w:cs="Huawei Sans"/>
        </w:rPr>
        <w:t>[R2-LoopBack0] quit</w:t>
      </w:r>
    </w:p>
    <w:p w14:paraId="7EBFA5C2" w14:textId="77777777" w:rsidR="00135587" w:rsidRPr="00383667" w:rsidRDefault="00270D28" w:rsidP="005714FA">
      <w:pPr>
        <w:pStyle w:val="2f3"/>
        <w:rPr>
          <w:rFonts w:cs="Huawei Sans"/>
        </w:rPr>
      </w:pPr>
      <w:r w:rsidRPr="00383667">
        <w:rPr>
          <w:rFonts w:cs="Huawei Sans"/>
        </w:rPr>
        <w:t>[R2]interface GigabitEthernet0/0/2</w:t>
      </w:r>
    </w:p>
    <w:p w14:paraId="56170881" w14:textId="77777777" w:rsidR="00135587" w:rsidRPr="00383667" w:rsidRDefault="00270D28" w:rsidP="005714FA">
      <w:pPr>
        <w:pStyle w:val="2f3"/>
        <w:rPr>
          <w:rFonts w:cs="Huawei Sans"/>
        </w:rPr>
      </w:pPr>
      <w:r w:rsidRPr="00383667">
        <w:rPr>
          <w:rFonts w:cs="Huawei Sans"/>
        </w:rPr>
        <w:t xml:space="preserve">[R2-GigabitEthernet0/0/2] </w:t>
      </w:r>
      <w:r w:rsidRPr="00497E5B">
        <w:rPr>
          <w:rFonts w:cs="Huawei Sans"/>
        </w:rPr>
        <w:t>ip</w:t>
      </w:r>
      <w:r w:rsidRPr="00383667">
        <w:rPr>
          <w:rFonts w:cs="Huawei Sans"/>
        </w:rPr>
        <w:t xml:space="preserve"> address 10.0.23.2 255.255.255.0</w:t>
      </w:r>
    </w:p>
    <w:p w14:paraId="4E6A6066" w14:textId="77777777" w:rsidR="00135587" w:rsidRPr="00383667" w:rsidRDefault="00270D28" w:rsidP="005714FA">
      <w:pPr>
        <w:pStyle w:val="2f3"/>
        <w:rPr>
          <w:rFonts w:cs="Huawei Sans"/>
        </w:rPr>
      </w:pPr>
      <w:r w:rsidRPr="00383667">
        <w:rPr>
          <w:rFonts w:cs="Huawei Sans"/>
        </w:rPr>
        <w:t>[R2-GigabitEthernet0/0/2] quit</w:t>
      </w:r>
    </w:p>
    <w:p w14:paraId="5AA54AB3" w14:textId="77777777" w:rsidR="00135587" w:rsidRPr="00383667" w:rsidRDefault="00270D28" w:rsidP="005714FA">
      <w:pPr>
        <w:pStyle w:val="2f3"/>
        <w:rPr>
          <w:rFonts w:cs="Huawei Sans"/>
        </w:rPr>
      </w:pPr>
      <w:r w:rsidRPr="00383667">
        <w:rPr>
          <w:rFonts w:cs="Huawei Sans"/>
        </w:rPr>
        <w:t>[R2]interface GigabitEthernet0/0/3</w:t>
      </w:r>
    </w:p>
    <w:p w14:paraId="484EAC60" w14:textId="77777777" w:rsidR="00135587" w:rsidRPr="00383667" w:rsidRDefault="00270D28" w:rsidP="005714FA">
      <w:pPr>
        <w:pStyle w:val="2f3"/>
        <w:rPr>
          <w:rFonts w:cs="Huawei Sans"/>
        </w:rPr>
      </w:pPr>
      <w:r w:rsidRPr="00383667">
        <w:rPr>
          <w:rFonts w:cs="Huawei Sans"/>
        </w:rPr>
        <w:t xml:space="preserve">[R2-GigabitEthernet0/0/3] </w:t>
      </w:r>
      <w:r w:rsidRPr="00497E5B">
        <w:rPr>
          <w:rFonts w:cs="Huawei Sans"/>
        </w:rPr>
        <w:t>ip</w:t>
      </w:r>
      <w:r w:rsidRPr="00383667">
        <w:rPr>
          <w:rFonts w:cs="Huawei Sans"/>
        </w:rPr>
        <w:t xml:space="preserve"> address 10.0.12.2 255.255.255.0</w:t>
      </w:r>
    </w:p>
    <w:p w14:paraId="3053D805" w14:textId="77777777" w:rsidR="00135587" w:rsidRPr="00383667" w:rsidRDefault="00270D28" w:rsidP="005714FA">
      <w:pPr>
        <w:pStyle w:val="2f3"/>
        <w:rPr>
          <w:rFonts w:cs="Huawei Sans"/>
        </w:rPr>
      </w:pPr>
      <w:r w:rsidRPr="00383667">
        <w:rPr>
          <w:rFonts w:cs="Huawei Sans"/>
        </w:rPr>
        <w:t>[R2-GigabitEthernet0/0/3] quit</w:t>
      </w:r>
    </w:p>
    <w:p w14:paraId="78E7C213" w14:textId="77777777" w:rsidR="00135587" w:rsidRPr="00383667" w:rsidRDefault="00270D28" w:rsidP="005714FA">
      <w:pPr>
        <w:pStyle w:val="1e"/>
      </w:pPr>
      <w:r w:rsidRPr="00383667">
        <w:t># Configure IP addresses for GE0/0/2, GE0/0/3, and Loopback0 on R3.</w:t>
      </w:r>
    </w:p>
    <w:p w14:paraId="0D4EA62F" w14:textId="77777777" w:rsidR="00135587" w:rsidRPr="00383667" w:rsidRDefault="00270D28" w:rsidP="005714FA">
      <w:pPr>
        <w:pStyle w:val="2f3"/>
        <w:rPr>
          <w:rFonts w:cs="Huawei Sans"/>
        </w:rPr>
      </w:pPr>
      <w:r w:rsidRPr="00383667">
        <w:rPr>
          <w:rFonts w:cs="Huawei Sans"/>
        </w:rPr>
        <w:t>[R3]interface LoopBack0</w:t>
      </w:r>
    </w:p>
    <w:p w14:paraId="3D65C82C" w14:textId="77777777" w:rsidR="00135587" w:rsidRPr="00383667" w:rsidRDefault="00270D28" w:rsidP="005714FA">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10.0.3.3 255.255.255.255</w:t>
      </w:r>
    </w:p>
    <w:p w14:paraId="6224ECE5" w14:textId="77777777" w:rsidR="00135587" w:rsidRPr="00383667" w:rsidRDefault="00270D28" w:rsidP="005714FA">
      <w:pPr>
        <w:pStyle w:val="2f3"/>
        <w:rPr>
          <w:rFonts w:cs="Huawei Sans"/>
        </w:rPr>
      </w:pPr>
      <w:r w:rsidRPr="00383667">
        <w:rPr>
          <w:rFonts w:cs="Huawei Sans"/>
        </w:rPr>
        <w:t>[R3-LoopBack0] quit</w:t>
      </w:r>
    </w:p>
    <w:p w14:paraId="65BCB6AC" w14:textId="77777777" w:rsidR="00135587" w:rsidRPr="00383667" w:rsidRDefault="00270D28" w:rsidP="005714FA">
      <w:pPr>
        <w:pStyle w:val="2f3"/>
        <w:rPr>
          <w:rFonts w:cs="Huawei Sans"/>
        </w:rPr>
      </w:pPr>
      <w:r w:rsidRPr="00383667">
        <w:rPr>
          <w:rFonts w:cs="Huawei Sans"/>
        </w:rPr>
        <w:t>[R3]interface GigabitEthernet0/0/2</w:t>
      </w:r>
    </w:p>
    <w:p w14:paraId="3591D7F9" w14:textId="77777777" w:rsidR="00135587" w:rsidRPr="00383667" w:rsidRDefault="00270D28" w:rsidP="005714FA">
      <w:pPr>
        <w:pStyle w:val="2f3"/>
        <w:rPr>
          <w:rFonts w:cs="Huawei Sans"/>
        </w:rPr>
      </w:pPr>
      <w:r w:rsidRPr="00383667">
        <w:rPr>
          <w:rFonts w:cs="Huawei Sans"/>
        </w:rPr>
        <w:t xml:space="preserve">[R3-GigabitEthernet0/0/2] </w:t>
      </w:r>
      <w:r w:rsidRPr="00497E5B">
        <w:rPr>
          <w:rFonts w:cs="Huawei Sans"/>
        </w:rPr>
        <w:t>ip</w:t>
      </w:r>
      <w:r w:rsidRPr="00383667">
        <w:rPr>
          <w:rFonts w:cs="Huawei Sans"/>
        </w:rPr>
        <w:t xml:space="preserve"> address 10.0.34.3 255.255.255.0</w:t>
      </w:r>
    </w:p>
    <w:p w14:paraId="142EB63F" w14:textId="77777777" w:rsidR="00135587" w:rsidRPr="00383667" w:rsidRDefault="00270D28" w:rsidP="005714FA">
      <w:pPr>
        <w:pStyle w:val="2f3"/>
        <w:rPr>
          <w:rFonts w:cs="Huawei Sans"/>
        </w:rPr>
      </w:pPr>
      <w:r w:rsidRPr="00383667">
        <w:rPr>
          <w:rFonts w:cs="Huawei Sans"/>
        </w:rPr>
        <w:t>[R3-GigabitEthernet0/0/2] quit</w:t>
      </w:r>
    </w:p>
    <w:p w14:paraId="5E5FCF3A" w14:textId="77777777" w:rsidR="00135587" w:rsidRPr="00383667" w:rsidRDefault="00270D28" w:rsidP="005714FA">
      <w:pPr>
        <w:pStyle w:val="2f3"/>
        <w:rPr>
          <w:rFonts w:cs="Huawei Sans"/>
        </w:rPr>
      </w:pPr>
      <w:r w:rsidRPr="00383667">
        <w:rPr>
          <w:rFonts w:cs="Huawei Sans"/>
        </w:rPr>
        <w:t>[R3]interface GigabitEthernet0/0/3</w:t>
      </w:r>
    </w:p>
    <w:p w14:paraId="6BFB54C3" w14:textId="77777777" w:rsidR="00135587" w:rsidRPr="00383667" w:rsidRDefault="00270D28" w:rsidP="005714FA">
      <w:pPr>
        <w:pStyle w:val="2f3"/>
        <w:rPr>
          <w:rFonts w:cs="Huawei Sans"/>
        </w:rPr>
      </w:pPr>
      <w:r w:rsidRPr="00383667">
        <w:rPr>
          <w:rFonts w:cs="Huawei Sans"/>
        </w:rPr>
        <w:t xml:space="preserve">[R3-GigabitEthernet0/0/3] </w:t>
      </w:r>
      <w:r w:rsidRPr="00497E5B">
        <w:rPr>
          <w:rFonts w:cs="Huawei Sans"/>
        </w:rPr>
        <w:t>ip</w:t>
      </w:r>
      <w:r w:rsidRPr="00383667">
        <w:rPr>
          <w:rFonts w:cs="Huawei Sans"/>
        </w:rPr>
        <w:t xml:space="preserve"> address 10.0.23.3 255.255.255.0</w:t>
      </w:r>
    </w:p>
    <w:p w14:paraId="3AD3132E" w14:textId="77777777" w:rsidR="00135587" w:rsidRPr="00383667" w:rsidRDefault="00270D28" w:rsidP="005714FA">
      <w:pPr>
        <w:pStyle w:val="2f3"/>
        <w:rPr>
          <w:rFonts w:cs="Huawei Sans"/>
        </w:rPr>
      </w:pPr>
      <w:r w:rsidRPr="00383667">
        <w:rPr>
          <w:rFonts w:cs="Huawei Sans"/>
        </w:rPr>
        <w:t>[R3-GigabitEthernet0/0/3] quit</w:t>
      </w:r>
    </w:p>
    <w:p w14:paraId="054147FA" w14:textId="77777777" w:rsidR="00135587" w:rsidRPr="00383667" w:rsidRDefault="00270D28" w:rsidP="005714FA">
      <w:pPr>
        <w:pStyle w:val="1e"/>
      </w:pPr>
      <w:r w:rsidRPr="00383667">
        <w:t># Configure IP addresses for GE0/0/3 and Loopback0 on R4.</w:t>
      </w:r>
    </w:p>
    <w:p w14:paraId="3955F4FD" w14:textId="77777777" w:rsidR="00135587" w:rsidRPr="00383667" w:rsidRDefault="00270D28" w:rsidP="005714FA">
      <w:pPr>
        <w:pStyle w:val="2f3"/>
        <w:rPr>
          <w:rFonts w:cs="Huawei Sans"/>
        </w:rPr>
      </w:pPr>
      <w:r w:rsidRPr="00383667">
        <w:rPr>
          <w:rFonts w:cs="Huawei Sans"/>
        </w:rPr>
        <w:t>[R4]interface GigabitEthernet0/0/3</w:t>
      </w:r>
    </w:p>
    <w:p w14:paraId="0AAE881E" w14:textId="77777777" w:rsidR="00135587" w:rsidRPr="00383667" w:rsidRDefault="00270D28" w:rsidP="005714FA">
      <w:pPr>
        <w:pStyle w:val="2f3"/>
        <w:rPr>
          <w:rFonts w:cs="Huawei Sans"/>
        </w:rPr>
      </w:pPr>
      <w:r w:rsidRPr="00383667">
        <w:rPr>
          <w:rFonts w:cs="Huawei Sans"/>
        </w:rPr>
        <w:t xml:space="preserve">[R4-GigabitEthernet0/0/3] </w:t>
      </w:r>
      <w:r w:rsidRPr="00497E5B">
        <w:rPr>
          <w:rFonts w:cs="Huawei Sans"/>
        </w:rPr>
        <w:t>ip</w:t>
      </w:r>
      <w:r w:rsidRPr="00383667">
        <w:rPr>
          <w:rFonts w:cs="Huawei Sans"/>
        </w:rPr>
        <w:t xml:space="preserve"> address 10.0.34.4 255.255.255.0</w:t>
      </w:r>
    </w:p>
    <w:p w14:paraId="3193796E" w14:textId="77777777" w:rsidR="00135587" w:rsidRPr="00383667" w:rsidRDefault="00270D28" w:rsidP="005714FA">
      <w:pPr>
        <w:pStyle w:val="2f3"/>
        <w:rPr>
          <w:rFonts w:cs="Huawei Sans"/>
        </w:rPr>
      </w:pPr>
      <w:r w:rsidRPr="00383667">
        <w:rPr>
          <w:rFonts w:cs="Huawei Sans"/>
        </w:rPr>
        <w:t>[R4-GigabitEthernet0/0/3] quit</w:t>
      </w:r>
    </w:p>
    <w:p w14:paraId="61AD81DF" w14:textId="77777777" w:rsidR="00135587" w:rsidRPr="00383667" w:rsidRDefault="00270D28" w:rsidP="005714FA">
      <w:pPr>
        <w:pStyle w:val="2f3"/>
        <w:rPr>
          <w:rFonts w:cs="Huawei Sans"/>
        </w:rPr>
      </w:pPr>
      <w:r w:rsidRPr="00383667">
        <w:rPr>
          <w:rFonts w:cs="Huawei Sans"/>
        </w:rPr>
        <w:t>[R4]interface LoopBack0</w:t>
      </w:r>
    </w:p>
    <w:p w14:paraId="61BF4300" w14:textId="77777777" w:rsidR="00135587" w:rsidRPr="00383667" w:rsidRDefault="00270D28" w:rsidP="005714FA">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10.0.4.4 255.255.255.255</w:t>
      </w:r>
    </w:p>
    <w:p w14:paraId="4C8D21C7" w14:textId="77777777" w:rsidR="00135587" w:rsidRPr="00383667" w:rsidRDefault="00270D28" w:rsidP="005714FA">
      <w:pPr>
        <w:pStyle w:val="2f3"/>
        <w:rPr>
          <w:rFonts w:cs="Huawei Sans"/>
        </w:rPr>
      </w:pPr>
      <w:r w:rsidRPr="00383667">
        <w:rPr>
          <w:rFonts w:cs="Huawei Sans"/>
        </w:rPr>
        <w:t>[R4-LoopBack0] quit</w:t>
      </w:r>
    </w:p>
    <w:p w14:paraId="64E0C236" w14:textId="77777777" w:rsidR="00135587" w:rsidRPr="00383667" w:rsidRDefault="00270D28" w:rsidP="005714FA">
      <w:pPr>
        <w:pStyle w:val="1e"/>
      </w:pPr>
      <w:r w:rsidRPr="00383667">
        <w:t># Check IP address connectivity on R2 and R4.</w:t>
      </w:r>
    </w:p>
    <w:p w14:paraId="72D86F24" w14:textId="77777777" w:rsidR="00135587" w:rsidRPr="00383667" w:rsidRDefault="00270D28" w:rsidP="005714FA">
      <w:pPr>
        <w:pStyle w:val="2f3"/>
        <w:rPr>
          <w:rFonts w:cs="Huawei Sans"/>
        </w:rPr>
      </w:pPr>
      <w:r w:rsidRPr="00383667">
        <w:rPr>
          <w:rFonts w:cs="Huawei Sans"/>
        </w:rPr>
        <w:t>&lt;R2&gt;ping -c 1 10.0.12.1</w:t>
      </w:r>
    </w:p>
    <w:p w14:paraId="73168EEE" w14:textId="77777777" w:rsidR="00135587" w:rsidRPr="00383667" w:rsidRDefault="00270D28" w:rsidP="005714FA">
      <w:pPr>
        <w:pStyle w:val="2f3"/>
        <w:rPr>
          <w:rFonts w:cs="Huawei Sans"/>
        </w:rPr>
      </w:pPr>
      <w:r w:rsidRPr="00383667">
        <w:rPr>
          <w:rFonts w:cs="Huawei Sans"/>
        </w:rPr>
        <w:t xml:space="preserve">  PING 10.0.12.1: 56  data bytes, press CTRL_C to break</w:t>
      </w:r>
    </w:p>
    <w:p w14:paraId="2B8D00A5" w14:textId="77777777" w:rsidR="00135587" w:rsidRPr="00383667" w:rsidRDefault="00270D28" w:rsidP="005714FA">
      <w:pPr>
        <w:pStyle w:val="2f3"/>
        <w:rPr>
          <w:rFonts w:cs="Huawei Sans"/>
        </w:rPr>
      </w:pPr>
      <w:r w:rsidRPr="00383667">
        <w:rPr>
          <w:rFonts w:cs="Huawei Sans"/>
        </w:rPr>
        <w:t xml:space="preserve">    Reply from 10.0.12.1: bytes=56 Sequence=1 ttl=255 time=80 ms</w:t>
      </w:r>
    </w:p>
    <w:p w14:paraId="5B5E7309" w14:textId="77777777" w:rsidR="00135587" w:rsidRPr="00383667" w:rsidRDefault="00135587" w:rsidP="005714FA">
      <w:pPr>
        <w:pStyle w:val="2f3"/>
        <w:rPr>
          <w:rFonts w:cs="Huawei Sans"/>
        </w:rPr>
      </w:pPr>
    </w:p>
    <w:p w14:paraId="52367AAF" w14:textId="77777777" w:rsidR="00135587" w:rsidRPr="00383667" w:rsidRDefault="00270D28" w:rsidP="005714FA">
      <w:pPr>
        <w:pStyle w:val="2f3"/>
        <w:rPr>
          <w:rFonts w:cs="Huawei Sans"/>
        </w:rPr>
      </w:pPr>
      <w:r w:rsidRPr="00383667">
        <w:rPr>
          <w:rFonts w:cs="Huawei Sans"/>
        </w:rPr>
        <w:t xml:space="preserve">  --- 10.0.12.1 ping statistics ---</w:t>
      </w:r>
    </w:p>
    <w:p w14:paraId="1270C8BB" w14:textId="77777777" w:rsidR="00135587" w:rsidRPr="00383667" w:rsidRDefault="00270D28" w:rsidP="005714FA">
      <w:pPr>
        <w:pStyle w:val="2f3"/>
        <w:rPr>
          <w:rFonts w:cs="Huawei Sans"/>
        </w:rPr>
      </w:pPr>
      <w:r w:rsidRPr="00383667">
        <w:rPr>
          <w:rFonts w:cs="Huawei Sans"/>
        </w:rPr>
        <w:lastRenderedPageBreak/>
        <w:t xml:space="preserve">    1 packet(s) transmitted</w:t>
      </w:r>
    </w:p>
    <w:p w14:paraId="7C9DF347" w14:textId="77777777" w:rsidR="00135587" w:rsidRPr="00383667" w:rsidRDefault="00270D28" w:rsidP="005714FA">
      <w:pPr>
        <w:pStyle w:val="2f3"/>
        <w:rPr>
          <w:rFonts w:cs="Huawei Sans"/>
        </w:rPr>
      </w:pPr>
      <w:r w:rsidRPr="00383667">
        <w:rPr>
          <w:rFonts w:cs="Huawei Sans"/>
        </w:rPr>
        <w:t xml:space="preserve">    1 packet(s) received</w:t>
      </w:r>
    </w:p>
    <w:p w14:paraId="332A2FA1" w14:textId="77777777" w:rsidR="00135587" w:rsidRPr="00383667" w:rsidRDefault="00270D28" w:rsidP="005714FA">
      <w:pPr>
        <w:pStyle w:val="2f3"/>
        <w:rPr>
          <w:rFonts w:cs="Huawei Sans"/>
        </w:rPr>
      </w:pPr>
      <w:r w:rsidRPr="00383667">
        <w:rPr>
          <w:rFonts w:cs="Huawei Sans"/>
        </w:rPr>
        <w:t xml:space="preserve">    0.00% packet loss</w:t>
      </w:r>
    </w:p>
    <w:p w14:paraId="57143A13"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80/80/80 ms</w:t>
      </w:r>
    </w:p>
    <w:p w14:paraId="3E04C7E4" w14:textId="77777777" w:rsidR="00135587" w:rsidRPr="00383667" w:rsidRDefault="00135587" w:rsidP="005714FA">
      <w:pPr>
        <w:pStyle w:val="2f3"/>
        <w:rPr>
          <w:rFonts w:cs="Huawei Sans"/>
        </w:rPr>
      </w:pPr>
    </w:p>
    <w:p w14:paraId="2422AB77" w14:textId="77777777" w:rsidR="00135587" w:rsidRPr="00383667" w:rsidRDefault="00270D28" w:rsidP="005714FA">
      <w:pPr>
        <w:pStyle w:val="2f3"/>
        <w:rPr>
          <w:rFonts w:cs="Huawei Sans"/>
        </w:rPr>
      </w:pPr>
      <w:r w:rsidRPr="00383667">
        <w:rPr>
          <w:rFonts w:cs="Huawei Sans"/>
        </w:rPr>
        <w:t>&lt;R2&gt;ping -c 1 10.0.23.3</w:t>
      </w:r>
    </w:p>
    <w:p w14:paraId="0A84B551" w14:textId="77777777" w:rsidR="00135587" w:rsidRPr="00383667" w:rsidRDefault="00270D28" w:rsidP="005714FA">
      <w:pPr>
        <w:pStyle w:val="2f3"/>
        <w:rPr>
          <w:rFonts w:cs="Huawei Sans"/>
        </w:rPr>
      </w:pPr>
      <w:r w:rsidRPr="00383667">
        <w:rPr>
          <w:rFonts w:cs="Huawei Sans"/>
        </w:rPr>
        <w:t xml:space="preserve">  PING 10.0.23.3: 56  data bytes, press CTRL_C to break</w:t>
      </w:r>
    </w:p>
    <w:p w14:paraId="6A422549" w14:textId="77777777" w:rsidR="00135587" w:rsidRPr="00383667" w:rsidRDefault="00270D28" w:rsidP="005714FA">
      <w:pPr>
        <w:pStyle w:val="2f3"/>
        <w:rPr>
          <w:rFonts w:cs="Huawei Sans"/>
        </w:rPr>
      </w:pPr>
      <w:r w:rsidRPr="00383667">
        <w:rPr>
          <w:rFonts w:cs="Huawei Sans"/>
        </w:rPr>
        <w:t xml:space="preserve">    Reply from 10.0.23.3: bytes=56 Sequence=1 ttl=255 time=20 ms</w:t>
      </w:r>
    </w:p>
    <w:p w14:paraId="069D51C4" w14:textId="77777777" w:rsidR="00135587" w:rsidRPr="00383667" w:rsidRDefault="00135587" w:rsidP="005714FA">
      <w:pPr>
        <w:pStyle w:val="2f3"/>
        <w:rPr>
          <w:rFonts w:cs="Huawei Sans"/>
        </w:rPr>
      </w:pPr>
    </w:p>
    <w:p w14:paraId="7DFCC16A" w14:textId="77777777" w:rsidR="00135587" w:rsidRPr="00383667" w:rsidRDefault="00270D28" w:rsidP="005714FA">
      <w:pPr>
        <w:pStyle w:val="2f3"/>
        <w:rPr>
          <w:rFonts w:cs="Huawei Sans"/>
        </w:rPr>
      </w:pPr>
      <w:r w:rsidRPr="00383667">
        <w:rPr>
          <w:rFonts w:cs="Huawei Sans"/>
        </w:rPr>
        <w:t xml:space="preserve">  --- 10.0.23.3 ping statistics ---</w:t>
      </w:r>
    </w:p>
    <w:p w14:paraId="40EF5436" w14:textId="77777777" w:rsidR="00135587" w:rsidRPr="00383667" w:rsidRDefault="00270D28" w:rsidP="005714FA">
      <w:pPr>
        <w:pStyle w:val="2f3"/>
        <w:rPr>
          <w:rFonts w:cs="Huawei Sans"/>
        </w:rPr>
      </w:pPr>
      <w:r w:rsidRPr="00383667">
        <w:rPr>
          <w:rFonts w:cs="Huawei Sans"/>
        </w:rPr>
        <w:t xml:space="preserve">    1 packet(s) transmitted</w:t>
      </w:r>
    </w:p>
    <w:p w14:paraId="67B76C4D" w14:textId="77777777" w:rsidR="00135587" w:rsidRPr="00383667" w:rsidRDefault="00270D28" w:rsidP="005714FA">
      <w:pPr>
        <w:pStyle w:val="2f3"/>
        <w:rPr>
          <w:rFonts w:cs="Huawei Sans"/>
        </w:rPr>
      </w:pPr>
      <w:r w:rsidRPr="00383667">
        <w:rPr>
          <w:rFonts w:cs="Huawei Sans"/>
        </w:rPr>
        <w:t xml:space="preserve">    1 packet(s) received</w:t>
      </w:r>
    </w:p>
    <w:p w14:paraId="031FF635" w14:textId="77777777" w:rsidR="00135587" w:rsidRPr="00383667" w:rsidRDefault="00270D28" w:rsidP="005714FA">
      <w:pPr>
        <w:pStyle w:val="2f3"/>
        <w:rPr>
          <w:rFonts w:cs="Huawei Sans"/>
        </w:rPr>
      </w:pPr>
      <w:r w:rsidRPr="00383667">
        <w:rPr>
          <w:rFonts w:cs="Huawei Sans"/>
        </w:rPr>
        <w:t xml:space="preserve">    0.00% packet loss</w:t>
      </w:r>
    </w:p>
    <w:p w14:paraId="1926C390"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20/20/20 ms</w:t>
      </w:r>
    </w:p>
    <w:p w14:paraId="7F292CDF" w14:textId="77777777" w:rsidR="00135587" w:rsidRPr="00383667" w:rsidRDefault="00135587" w:rsidP="005714FA">
      <w:pPr>
        <w:pStyle w:val="2f3"/>
        <w:rPr>
          <w:rFonts w:cs="Huawei Sans"/>
        </w:rPr>
      </w:pPr>
    </w:p>
    <w:p w14:paraId="6F449F11" w14:textId="77777777" w:rsidR="00135587" w:rsidRPr="00383667" w:rsidRDefault="00270D28" w:rsidP="005714FA">
      <w:pPr>
        <w:pStyle w:val="2f3"/>
        <w:rPr>
          <w:rFonts w:cs="Huawei Sans"/>
        </w:rPr>
      </w:pPr>
      <w:r w:rsidRPr="00383667">
        <w:rPr>
          <w:rFonts w:cs="Huawei Sans"/>
        </w:rPr>
        <w:t>&lt;R4&gt;ping -c 1 10.0.34.3</w:t>
      </w:r>
    </w:p>
    <w:p w14:paraId="6534B4EA" w14:textId="77777777" w:rsidR="00135587" w:rsidRPr="00383667" w:rsidRDefault="00270D28" w:rsidP="005714FA">
      <w:pPr>
        <w:pStyle w:val="2f3"/>
        <w:rPr>
          <w:rFonts w:cs="Huawei Sans"/>
        </w:rPr>
      </w:pPr>
      <w:r w:rsidRPr="00383667">
        <w:rPr>
          <w:rFonts w:cs="Huawei Sans"/>
        </w:rPr>
        <w:t xml:space="preserve">  PING 10.0.34.3: 56  data bytes, press CTRL_C to break</w:t>
      </w:r>
    </w:p>
    <w:p w14:paraId="43D8C988" w14:textId="77777777" w:rsidR="00135587" w:rsidRPr="00383667" w:rsidRDefault="00270D28" w:rsidP="005714FA">
      <w:pPr>
        <w:pStyle w:val="2f3"/>
        <w:rPr>
          <w:rFonts w:cs="Huawei Sans"/>
        </w:rPr>
      </w:pPr>
      <w:r w:rsidRPr="00383667">
        <w:rPr>
          <w:rFonts w:cs="Huawei Sans"/>
        </w:rPr>
        <w:t xml:space="preserve">    Reply from 10.0.34.3: bytes=56 Sequence=1 ttl=255 time=50 ms</w:t>
      </w:r>
    </w:p>
    <w:p w14:paraId="6EB82DBC" w14:textId="77777777" w:rsidR="00135587" w:rsidRPr="00383667" w:rsidRDefault="00135587" w:rsidP="005714FA">
      <w:pPr>
        <w:pStyle w:val="2f3"/>
        <w:rPr>
          <w:rFonts w:cs="Huawei Sans"/>
        </w:rPr>
      </w:pPr>
    </w:p>
    <w:p w14:paraId="0FFE566C" w14:textId="77777777" w:rsidR="00135587" w:rsidRPr="00383667" w:rsidRDefault="00270D28" w:rsidP="005714FA">
      <w:pPr>
        <w:pStyle w:val="2f3"/>
        <w:rPr>
          <w:rFonts w:cs="Huawei Sans"/>
        </w:rPr>
      </w:pPr>
      <w:r w:rsidRPr="00383667">
        <w:rPr>
          <w:rFonts w:cs="Huawei Sans"/>
        </w:rPr>
        <w:t xml:space="preserve">  --- 10.0.34.3 ping statistics ---</w:t>
      </w:r>
    </w:p>
    <w:p w14:paraId="3F10B8E1" w14:textId="77777777" w:rsidR="00135587" w:rsidRPr="00383667" w:rsidRDefault="00270D28" w:rsidP="005714FA">
      <w:pPr>
        <w:pStyle w:val="2f3"/>
        <w:rPr>
          <w:rFonts w:cs="Huawei Sans"/>
        </w:rPr>
      </w:pPr>
      <w:r w:rsidRPr="00383667">
        <w:rPr>
          <w:rFonts w:cs="Huawei Sans"/>
        </w:rPr>
        <w:t xml:space="preserve">    1 packet(s) transmitted</w:t>
      </w:r>
    </w:p>
    <w:p w14:paraId="0A5AEF9F" w14:textId="77777777" w:rsidR="00135587" w:rsidRPr="00383667" w:rsidRDefault="00270D28" w:rsidP="005714FA">
      <w:pPr>
        <w:pStyle w:val="2f3"/>
        <w:rPr>
          <w:rFonts w:cs="Huawei Sans"/>
        </w:rPr>
      </w:pPr>
      <w:r w:rsidRPr="00383667">
        <w:rPr>
          <w:rFonts w:cs="Huawei Sans"/>
        </w:rPr>
        <w:t xml:space="preserve">    1 packet(s) received</w:t>
      </w:r>
    </w:p>
    <w:p w14:paraId="767D3C01" w14:textId="77777777" w:rsidR="00135587" w:rsidRPr="00383667" w:rsidRDefault="00270D28" w:rsidP="005714FA">
      <w:pPr>
        <w:pStyle w:val="2f3"/>
        <w:rPr>
          <w:rFonts w:cs="Huawei Sans"/>
        </w:rPr>
      </w:pPr>
      <w:r w:rsidRPr="00383667">
        <w:rPr>
          <w:rFonts w:cs="Huawei Sans"/>
        </w:rPr>
        <w:t xml:space="preserve">    0.00% packet loss</w:t>
      </w:r>
    </w:p>
    <w:p w14:paraId="22B7C73D" w14:textId="77777777" w:rsidR="00135587" w:rsidRPr="00383667" w:rsidRDefault="00270D28" w:rsidP="005714FA">
      <w:pPr>
        <w:pStyle w:val="2f3"/>
        <w:rPr>
          <w:rFonts w:cs="Huawei Sans"/>
        </w:rPr>
      </w:pPr>
      <w:r w:rsidRPr="00497E5B">
        <w:rPr>
          <w:rFonts w:cs="Huawei Sans"/>
        </w:rPr>
        <w:t>round-trip</w:t>
      </w:r>
      <w:r w:rsidRPr="00383667">
        <w:rPr>
          <w:rFonts w:cs="Huawei Sans"/>
        </w:rPr>
        <w:t xml:space="preserve"> min/avg/max = 50/50/50 ms</w:t>
      </w:r>
    </w:p>
    <w:p w14:paraId="4AD4A062" w14:textId="77777777" w:rsidR="00135587" w:rsidRPr="00383667" w:rsidRDefault="00270D28" w:rsidP="00604E8C">
      <w:pPr>
        <w:pStyle w:val="30"/>
        <w:numPr>
          <w:ilvl w:val="5"/>
          <w:numId w:val="26"/>
        </w:numPr>
        <w:tabs>
          <w:tab w:val="clear" w:pos="1701"/>
        </w:tabs>
        <w:ind w:left="1032" w:hanging="278"/>
        <w:outlineLvl w:val="9"/>
        <w:rPr>
          <w:rFonts w:cs="Huawei Sans"/>
        </w:rPr>
      </w:pPr>
      <w:r w:rsidRPr="00383667">
        <w:rPr>
          <w:rFonts w:cs="Huawei Sans"/>
        </w:rPr>
        <w:t>Configure OSPF and IS-IS.</w:t>
      </w:r>
    </w:p>
    <w:p w14:paraId="28B3A120" w14:textId="07DC9D6A" w:rsidR="00135587" w:rsidRPr="00383667" w:rsidRDefault="00270D28" w:rsidP="005714FA">
      <w:pPr>
        <w:pStyle w:val="1e"/>
      </w:pPr>
      <w:r w:rsidRPr="00383667">
        <w:t xml:space="preserve">On R1, R2, and R3, use the IP address of Loopback0 as a router ID, and </w:t>
      </w:r>
      <w:r w:rsidR="009700AD">
        <w:t>activate OSPF on</w:t>
      </w:r>
      <w:r w:rsidRPr="00383667">
        <w:t xml:space="preserve"> the interconnected interfaces and Loopback0 interfaces.</w:t>
      </w:r>
    </w:p>
    <w:p w14:paraId="54E23060" w14:textId="77777777" w:rsidR="00135587" w:rsidRPr="00383667" w:rsidRDefault="00270D28" w:rsidP="005714FA">
      <w:pPr>
        <w:pStyle w:val="1e"/>
      </w:pPr>
      <w:r w:rsidRPr="00383667">
        <w:t># Configure R1.</w:t>
      </w:r>
    </w:p>
    <w:p w14:paraId="75A5CFFD" w14:textId="77777777" w:rsidR="00135587" w:rsidRPr="00383667" w:rsidRDefault="00270D28" w:rsidP="005714FA">
      <w:pPr>
        <w:pStyle w:val="2f3"/>
        <w:rPr>
          <w:rFonts w:cs="Huawei Sans"/>
        </w:rPr>
      </w:pPr>
      <w:r w:rsidRPr="00383667">
        <w:rPr>
          <w:rFonts w:cs="Huawei Sans"/>
        </w:rPr>
        <w:t>[R1]</w:t>
      </w:r>
      <w:r w:rsidRPr="00497E5B">
        <w:rPr>
          <w:rFonts w:cs="Huawei Sans"/>
        </w:rPr>
        <w:t>ospf</w:t>
      </w:r>
      <w:r w:rsidRPr="00383667">
        <w:rPr>
          <w:rFonts w:cs="Huawei Sans"/>
        </w:rPr>
        <w:t xml:space="preserve"> 1 router-id 10.0.1.1</w:t>
      </w:r>
    </w:p>
    <w:p w14:paraId="4520B55A" w14:textId="77777777" w:rsidR="00135587" w:rsidRPr="00383667" w:rsidRDefault="00270D28" w:rsidP="005714FA">
      <w:pPr>
        <w:pStyle w:val="2f3"/>
        <w:rPr>
          <w:rFonts w:cs="Huawei Sans"/>
        </w:rPr>
      </w:pPr>
      <w:r w:rsidRPr="00383667">
        <w:rPr>
          <w:rFonts w:cs="Huawei Sans"/>
        </w:rPr>
        <w:t>[R1-ospf-1] area 0</w:t>
      </w:r>
    </w:p>
    <w:p w14:paraId="5324BBAF" w14:textId="77777777" w:rsidR="00135587" w:rsidRPr="00383667" w:rsidRDefault="00270D28" w:rsidP="005714FA">
      <w:pPr>
        <w:pStyle w:val="2f3"/>
        <w:rPr>
          <w:rFonts w:cs="Huawei Sans"/>
        </w:rPr>
      </w:pPr>
      <w:r w:rsidRPr="00383667">
        <w:rPr>
          <w:rFonts w:cs="Huawei Sans"/>
        </w:rPr>
        <w:t>[R1-ospf-1-area-0.0.0.0] network 10.0.1.1 0.0.0.0</w:t>
      </w:r>
    </w:p>
    <w:p w14:paraId="300C2DEC" w14:textId="77777777" w:rsidR="00135587" w:rsidRPr="00383667" w:rsidRDefault="00270D28" w:rsidP="005714FA">
      <w:pPr>
        <w:pStyle w:val="2f3"/>
        <w:rPr>
          <w:rFonts w:cs="Huawei Sans"/>
        </w:rPr>
      </w:pPr>
      <w:r w:rsidRPr="00383667">
        <w:rPr>
          <w:rFonts w:cs="Huawei Sans"/>
        </w:rPr>
        <w:t>[R1-ospf-1-area-0.0.0.0] network 10.0.12.1 0.0.0.0</w:t>
      </w:r>
    </w:p>
    <w:p w14:paraId="6C4BB813" w14:textId="77777777" w:rsidR="00135587" w:rsidRPr="00383667" w:rsidRDefault="00270D28" w:rsidP="005714FA">
      <w:pPr>
        <w:pStyle w:val="2f3"/>
        <w:rPr>
          <w:rFonts w:cs="Huawei Sans"/>
        </w:rPr>
      </w:pPr>
      <w:r w:rsidRPr="00383667">
        <w:rPr>
          <w:rFonts w:cs="Huawei Sans"/>
        </w:rPr>
        <w:t>[R1-ospf-1-area-0.0.0.0] quit</w:t>
      </w:r>
    </w:p>
    <w:p w14:paraId="7D298F06" w14:textId="77777777" w:rsidR="00135587" w:rsidRPr="00383667" w:rsidRDefault="00270D28" w:rsidP="005714FA">
      <w:pPr>
        <w:pStyle w:val="2f3"/>
        <w:rPr>
          <w:rFonts w:cs="Huawei Sans"/>
        </w:rPr>
      </w:pPr>
      <w:r w:rsidRPr="00383667">
        <w:rPr>
          <w:rFonts w:cs="Huawei Sans"/>
        </w:rPr>
        <w:t>[R1-ospf-1] quit</w:t>
      </w:r>
    </w:p>
    <w:p w14:paraId="74D6D4E2" w14:textId="77777777" w:rsidR="00135587" w:rsidRPr="00383667" w:rsidRDefault="00270D28" w:rsidP="005714FA">
      <w:pPr>
        <w:pStyle w:val="1e"/>
      </w:pPr>
      <w:r w:rsidRPr="00383667">
        <w:t># Configure R2.</w:t>
      </w:r>
    </w:p>
    <w:p w14:paraId="7354DB4E" w14:textId="77777777" w:rsidR="00135587" w:rsidRPr="00383667" w:rsidRDefault="00270D28" w:rsidP="005714FA">
      <w:pPr>
        <w:pStyle w:val="2f3"/>
        <w:rPr>
          <w:rFonts w:cs="Huawei Sans"/>
        </w:rPr>
      </w:pPr>
      <w:r w:rsidRPr="00383667">
        <w:rPr>
          <w:rFonts w:cs="Huawei Sans"/>
        </w:rPr>
        <w:t>[R2]</w:t>
      </w:r>
      <w:r w:rsidRPr="00497E5B">
        <w:rPr>
          <w:rFonts w:cs="Huawei Sans"/>
        </w:rPr>
        <w:t>ospf</w:t>
      </w:r>
      <w:r w:rsidRPr="00383667">
        <w:rPr>
          <w:rFonts w:cs="Huawei Sans"/>
        </w:rPr>
        <w:t xml:space="preserve"> 1 router-id 10.0.2.2</w:t>
      </w:r>
    </w:p>
    <w:p w14:paraId="32D0C22D" w14:textId="77777777" w:rsidR="00135587" w:rsidRPr="00383667" w:rsidRDefault="00270D28" w:rsidP="005714FA">
      <w:pPr>
        <w:pStyle w:val="2f3"/>
        <w:rPr>
          <w:rFonts w:cs="Huawei Sans"/>
        </w:rPr>
      </w:pPr>
      <w:r w:rsidRPr="00383667">
        <w:rPr>
          <w:rFonts w:cs="Huawei Sans"/>
        </w:rPr>
        <w:t>[R2-ospf-1] area 0.0.0.0</w:t>
      </w:r>
    </w:p>
    <w:p w14:paraId="1DD8E21E" w14:textId="77777777" w:rsidR="00135587" w:rsidRPr="00383667" w:rsidRDefault="00270D28" w:rsidP="005714FA">
      <w:pPr>
        <w:pStyle w:val="2f3"/>
        <w:rPr>
          <w:rFonts w:cs="Huawei Sans"/>
        </w:rPr>
      </w:pPr>
      <w:r w:rsidRPr="00383667">
        <w:rPr>
          <w:rFonts w:cs="Huawei Sans"/>
        </w:rPr>
        <w:t>[R2-ospf-1-area-0.0.0.0] network 10.0.2.2 0.0.0.0</w:t>
      </w:r>
    </w:p>
    <w:p w14:paraId="2ED7B7C6" w14:textId="77777777" w:rsidR="00135587" w:rsidRPr="00383667" w:rsidRDefault="00270D28" w:rsidP="005714FA">
      <w:pPr>
        <w:pStyle w:val="2f3"/>
        <w:rPr>
          <w:rFonts w:cs="Huawei Sans"/>
        </w:rPr>
      </w:pPr>
      <w:r w:rsidRPr="00383667">
        <w:rPr>
          <w:rFonts w:cs="Huawei Sans"/>
        </w:rPr>
        <w:t>[R2-ospf-1-area-0.0.0.0] network 10.0.12.2 0.0.0.0</w:t>
      </w:r>
    </w:p>
    <w:p w14:paraId="5ADA427D" w14:textId="77777777" w:rsidR="00135587" w:rsidRPr="00383667" w:rsidRDefault="00270D28" w:rsidP="005714FA">
      <w:pPr>
        <w:pStyle w:val="2f3"/>
        <w:rPr>
          <w:rFonts w:cs="Huawei Sans"/>
        </w:rPr>
      </w:pPr>
      <w:r w:rsidRPr="00383667">
        <w:rPr>
          <w:rFonts w:cs="Huawei Sans"/>
        </w:rPr>
        <w:t>[R2-ospf-1-area-0.0.0.0] network 10.0.23.2 0.0.0.0</w:t>
      </w:r>
    </w:p>
    <w:p w14:paraId="5DB0E5CE" w14:textId="77777777" w:rsidR="00135587" w:rsidRPr="00383667" w:rsidRDefault="00270D28" w:rsidP="005714FA">
      <w:pPr>
        <w:pStyle w:val="2f3"/>
        <w:rPr>
          <w:rFonts w:cs="Huawei Sans"/>
        </w:rPr>
      </w:pPr>
      <w:r w:rsidRPr="00383667">
        <w:rPr>
          <w:rFonts w:cs="Huawei Sans"/>
        </w:rPr>
        <w:t>[R2-ospf-1-area-0.0.0.0] quit</w:t>
      </w:r>
    </w:p>
    <w:p w14:paraId="7EDCB186" w14:textId="77777777" w:rsidR="00135587" w:rsidRPr="00383667" w:rsidRDefault="00270D28" w:rsidP="005714FA">
      <w:pPr>
        <w:pStyle w:val="2f3"/>
        <w:rPr>
          <w:rFonts w:cs="Huawei Sans"/>
        </w:rPr>
      </w:pPr>
      <w:r w:rsidRPr="00383667">
        <w:rPr>
          <w:rFonts w:cs="Huawei Sans"/>
        </w:rPr>
        <w:t>[R2-ospf-1] quit</w:t>
      </w:r>
    </w:p>
    <w:p w14:paraId="7F156E19" w14:textId="77777777" w:rsidR="00135587" w:rsidRPr="00383667" w:rsidRDefault="00270D28" w:rsidP="005714FA">
      <w:pPr>
        <w:pStyle w:val="1e"/>
      </w:pPr>
      <w:r w:rsidRPr="00383667">
        <w:t># Configure R3.</w:t>
      </w:r>
    </w:p>
    <w:p w14:paraId="1A1D316C" w14:textId="77777777" w:rsidR="00135587" w:rsidRPr="00383667" w:rsidRDefault="00270D28" w:rsidP="005714FA">
      <w:pPr>
        <w:shd w:val="clear" w:color="auto" w:fill="F2F2F2" w:themeFill="background1" w:themeFillShade="F2"/>
        <w:spacing w:before="40" w:after="40"/>
        <w:ind w:left="1021"/>
        <w:contextualSpacing/>
        <w:rPr>
          <w:rFonts w:ascii="Huawei Sans" w:hAnsi="Huawei Sans" w:cs="Huawei Sans"/>
          <w:sz w:val="18"/>
          <w:szCs w:val="18"/>
        </w:rPr>
      </w:pPr>
      <w:r w:rsidRPr="00383667">
        <w:rPr>
          <w:rFonts w:ascii="Huawei Sans" w:hAnsi="Huawei Sans" w:cs="Huawei Sans"/>
          <w:sz w:val="18"/>
          <w:szCs w:val="18"/>
        </w:rPr>
        <w:t>[R3]</w:t>
      </w:r>
      <w:r w:rsidRPr="00497E5B">
        <w:rPr>
          <w:rFonts w:ascii="Huawei Sans" w:hAnsi="Huawei Sans" w:cs="Huawei Sans"/>
          <w:sz w:val="18"/>
          <w:szCs w:val="18"/>
        </w:rPr>
        <w:t>ospf</w:t>
      </w:r>
      <w:r w:rsidRPr="00383667">
        <w:rPr>
          <w:rFonts w:ascii="Huawei Sans" w:hAnsi="Huawei Sans" w:cs="Huawei Sans"/>
          <w:sz w:val="18"/>
          <w:szCs w:val="18"/>
        </w:rPr>
        <w:t xml:space="preserve"> 1 router-id 10.0.3.3</w:t>
      </w:r>
    </w:p>
    <w:p w14:paraId="5D4A53C4" w14:textId="77777777" w:rsidR="00135587" w:rsidRPr="00383667" w:rsidRDefault="00270D28" w:rsidP="005714FA">
      <w:pPr>
        <w:shd w:val="clear" w:color="auto" w:fill="F2F2F2" w:themeFill="background1" w:themeFillShade="F2"/>
        <w:spacing w:before="40" w:after="40"/>
        <w:ind w:left="1021"/>
        <w:contextualSpacing/>
        <w:rPr>
          <w:rFonts w:ascii="Huawei Sans" w:hAnsi="Huawei Sans" w:cs="Huawei Sans"/>
          <w:sz w:val="18"/>
          <w:szCs w:val="18"/>
        </w:rPr>
      </w:pPr>
      <w:r w:rsidRPr="00383667">
        <w:rPr>
          <w:rFonts w:ascii="Huawei Sans" w:hAnsi="Huawei Sans" w:cs="Huawei Sans"/>
          <w:sz w:val="18"/>
          <w:szCs w:val="18"/>
        </w:rPr>
        <w:t>[R3-ospf-1] area 0.0.0.0</w:t>
      </w:r>
    </w:p>
    <w:p w14:paraId="4E799E3F" w14:textId="77777777" w:rsidR="00135587" w:rsidRPr="00383667" w:rsidRDefault="00270D28" w:rsidP="005714FA">
      <w:pPr>
        <w:shd w:val="clear" w:color="auto" w:fill="F2F2F2" w:themeFill="background1" w:themeFillShade="F2"/>
        <w:spacing w:before="40" w:after="40"/>
        <w:ind w:left="1021"/>
        <w:contextualSpacing/>
        <w:rPr>
          <w:rFonts w:ascii="Huawei Sans" w:hAnsi="Huawei Sans" w:cs="Huawei Sans"/>
          <w:sz w:val="18"/>
          <w:szCs w:val="18"/>
        </w:rPr>
      </w:pPr>
      <w:r w:rsidRPr="00383667">
        <w:rPr>
          <w:rFonts w:ascii="Huawei Sans" w:hAnsi="Huawei Sans" w:cs="Huawei Sans"/>
          <w:sz w:val="18"/>
          <w:szCs w:val="18"/>
        </w:rPr>
        <w:t>[R3-ospf-1-area-0.0.0.0] network 10.0.3.3 0.0.0.0</w:t>
      </w:r>
    </w:p>
    <w:p w14:paraId="0C0FCDD9" w14:textId="77777777" w:rsidR="00135587" w:rsidRPr="00383667" w:rsidRDefault="00270D28" w:rsidP="005714FA">
      <w:pPr>
        <w:shd w:val="clear" w:color="auto" w:fill="F2F2F2" w:themeFill="background1" w:themeFillShade="F2"/>
        <w:spacing w:before="40" w:after="40"/>
        <w:ind w:left="1021"/>
        <w:contextualSpacing/>
        <w:rPr>
          <w:rFonts w:ascii="Huawei Sans" w:hAnsi="Huawei Sans" w:cs="Huawei Sans"/>
          <w:sz w:val="18"/>
          <w:szCs w:val="18"/>
        </w:rPr>
      </w:pPr>
      <w:r w:rsidRPr="00383667">
        <w:rPr>
          <w:rFonts w:ascii="Huawei Sans" w:hAnsi="Huawei Sans" w:cs="Huawei Sans"/>
          <w:sz w:val="18"/>
          <w:szCs w:val="18"/>
        </w:rPr>
        <w:t>[R3-ospf-1-area-0.0.0.0] network 10.0.23.3 0.0.0.0</w:t>
      </w:r>
    </w:p>
    <w:p w14:paraId="45DEFDA6" w14:textId="77777777" w:rsidR="00135587" w:rsidRPr="00383667" w:rsidRDefault="00270D28" w:rsidP="005714FA">
      <w:pPr>
        <w:shd w:val="clear" w:color="auto" w:fill="F2F2F2" w:themeFill="background1" w:themeFillShade="F2"/>
        <w:spacing w:before="40" w:after="40"/>
        <w:ind w:left="1021"/>
        <w:contextualSpacing/>
        <w:rPr>
          <w:rFonts w:ascii="Huawei Sans" w:hAnsi="Huawei Sans" w:cs="Huawei Sans"/>
          <w:sz w:val="18"/>
          <w:szCs w:val="18"/>
        </w:rPr>
      </w:pPr>
      <w:r w:rsidRPr="00383667">
        <w:rPr>
          <w:rFonts w:ascii="Huawei Sans" w:hAnsi="Huawei Sans" w:cs="Huawei Sans"/>
          <w:sz w:val="18"/>
          <w:szCs w:val="18"/>
        </w:rPr>
        <w:t>[R3-ospf-1-area-0.0.0.0] quit</w:t>
      </w:r>
    </w:p>
    <w:p w14:paraId="50775D2A" w14:textId="77777777" w:rsidR="00135587" w:rsidRPr="00383667" w:rsidRDefault="00270D28" w:rsidP="005714FA">
      <w:pPr>
        <w:shd w:val="clear" w:color="auto" w:fill="F2F2F2" w:themeFill="background1" w:themeFillShade="F2"/>
        <w:spacing w:before="40" w:after="40"/>
        <w:ind w:left="1021"/>
        <w:contextualSpacing/>
        <w:rPr>
          <w:rFonts w:ascii="Huawei Sans" w:hAnsi="Huawei Sans" w:cs="Huawei Sans"/>
          <w:sz w:val="18"/>
          <w:szCs w:val="18"/>
        </w:rPr>
      </w:pPr>
      <w:r w:rsidRPr="00383667">
        <w:rPr>
          <w:rFonts w:ascii="Huawei Sans" w:hAnsi="Huawei Sans" w:cs="Huawei Sans"/>
          <w:sz w:val="18"/>
          <w:szCs w:val="18"/>
        </w:rPr>
        <w:lastRenderedPageBreak/>
        <w:t>[R3-ospf-1] quit</w:t>
      </w:r>
    </w:p>
    <w:p w14:paraId="5E677F13" w14:textId="1138772A" w:rsidR="00135587" w:rsidRPr="00383667" w:rsidRDefault="009700AD" w:rsidP="005714FA">
      <w:pPr>
        <w:pStyle w:val="1e"/>
      </w:pPr>
      <w:r>
        <w:t># Check</w:t>
      </w:r>
      <w:r w:rsidR="00270D28" w:rsidRPr="00383667">
        <w:t xml:space="preserve"> brief information about OSPF neighbors on R2.</w:t>
      </w:r>
    </w:p>
    <w:p w14:paraId="0EAD5BEC" w14:textId="77777777" w:rsidR="00135587" w:rsidRPr="00383667" w:rsidRDefault="00270D28" w:rsidP="005714FA">
      <w:pPr>
        <w:pStyle w:val="2f3"/>
        <w:rPr>
          <w:rFonts w:cs="Huawei Sans"/>
        </w:rPr>
      </w:pPr>
      <w:r w:rsidRPr="00383667">
        <w:rPr>
          <w:rFonts w:cs="Huawei Sans"/>
        </w:rPr>
        <w:t xml:space="preserve">&lt;R2&gt;display </w:t>
      </w:r>
      <w:r w:rsidRPr="00497E5B">
        <w:rPr>
          <w:rFonts w:cs="Huawei Sans"/>
        </w:rPr>
        <w:t>ospf</w:t>
      </w:r>
      <w:r w:rsidRPr="00383667">
        <w:rPr>
          <w:rFonts w:cs="Huawei Sans"/>
        </w:rPr>
        <w:t xml:space="preserve"> peer brief </w:t>
      </w:r>
    </w:p>
    <w:p w14:paraId="2BAC1BB7" w14:textId="77777777" w:rsidR="00135587" w:rsidRPr="00383667" w:rsidRDefault="00135587" w:rsidP="005714FA">
      <w:pPr>
        <w:pStyle w:val="2f3"/>
        <w:rPr>
          <w:rFonts w:cs="Huawei Sans"/>
        </w:rPr>
      </w:pPr>
    </w:p>
    <w:p w14:paraId="718AE3D4" w14:textId="77777777" w:rsidR="00135587" w:rsidRPr="00383667" w:rsidRDefault="00270D28" w:rsidP="005714FA">
      <w:pPr>
        <w:pStyle w:val="2f3"/>
        <w:rPr>
          <w:rFonts w:cs="Huawei Sans"/>
        </w:rPr>
      </w:pPr>
      <w:r w:rsidRPr="00383667">
        <w:rPr>
          <w:rFonts w:cs="Huawei Sans"/>
        </w:rPr>
        <w:t xml:space="preserve">  OSPF Process 1 with Router ID 10.0.2.2</w:t>
      </w:r>
    </w:p>
    <w:p w14:paraId="2CDDDAA5" w14:textId="77777777" w:rsidR="00135587" w:rsidRPr="00383667" w:rsidRDefault="00270D28" w:rsidP="005714FA">
      <w:pPr>
        <w:pStyle w:val="2f3"/>
        <w:rPr>
          <w:rFonts w:cs="Huawei Sans"/>
        </w:rPr>
      </w:pPr>
      <w:r w:rsidRPr="00383667">
        <w:rPr>
          <w:rFonts w:cs="Huawei Sans"/>
        </w:rPr>
        <w:t xml:space="preserve">    Peer Statistic Information</w:t>
      </w:r>
    </w:p>
    <w:p w14:paraId="3501E420" w14:textId="77777777" w:rsidR="00135587" w:rsidRPr="00383667" w:rsidRDefault="00270D28" w:rsidP="005714FA">
      <w:pPr>
        <w:pStyle w:val="2f3"/>
        <w:rPr>
          <w:rFonts w:cs="Huawei Sans"/>
        </w:rPr>
      </w:pPr>
      <w:r w:rsidRPr="00383667">
        <w:rPr>
          <w:rFonts w:cs="Huawei Sans"/>
        </w:rPr>
        <w:t xml:space="preserve"> ----------------------------------------------------------------------------</w:t>
      </w:r>
    </w:p>
    <w:p w14:paraId="2AC50AB8" w14:textId="77777777" w:rsidR="00135587" w:rsidRPr="00383667" w:rsidRDefault="00270D28" w:rsidP="005714FA">
      <w:pPr>
        <w:pStyle w:val="2f3"/>
        <w:rPr>
          <w:rFonts w:cs="Huawei Sans"/>
        </w:rPr>
      </w:pPr>
      <w:r w:rsidRPr="00383667">
        <w:rPr>
          <w:rFonts w:cs="Huawei Sans"/>
        </w:rPr>
        <w:t xml:space="preserve"> Area Id          Interface                      Neighbor id      State    </w:t>
      </w:r>
    </w:p>
    <w:p w14:paraId="7B3D2985" w14:textId="77777777" w:rsidR="00135587" w:rsidRPr="00383667" w:rsidRDefault="00270D28" w:rsidP="005714FA">
      <w:pPr>
        <w:pStyle w:val="2f3"/>
        <w:rPr>
          <w:rFonts w:cs="Huawei Sans"/>
        </w:rPr>
      </w:pPr>
      <w:r w:rsidRPr="00383667">
        <w:rPr>
          <w:rFonts w:cs="Huawei Sans"/>
        </w:rPr>
        <w:t xml:space="preserve"> 0.0.0.0          GigabitEthernet0/0/2             10.0.3.3         Full        </w:t>
      </w:r>
    </w:p>
    <w:p w14:paraId="59EC301D" w14:textId="77777777" w:rsidR="00135587" w:rsidRPr="00383667" w:rsidRDefault="00270D28" w:rsidP="005714FA">
      <w:pPr>
        <w:pStyle w:val="2f3"/>
        <w:rPr>
          <w:rFonts w:cs="Huawei Sans"/>
        </w:rPr>
      </w:pPr>
      <w:r w:rsidRPr="00383667">
        <w:rPr>
          <w:rFonts w:cs="Huawei Sans"/>
        </w:rPr>
        <w:t xml:space="preserve"> 0.0.0.0          GigabitEthernet0/0/3             10.0.1.1         Full        </w:t>
      </w:r>
    </w:p>
    <w:p w14:paraId="4BA1A0C4" w14:textId="77777777" w:rsidR="00135587" w:rsidRPr="00383667" w:rsidRDefault="00270D28" w:rsidP="005714FA">
      <w:pPr>
        <w:pStyle w:val="2f3"/>
        <w:rPr>
          <w:rFonts w:cs="Huawei Sans"/>
        </w:rPr>
      </w:pPr>
      <w:r w:rsidRPr="00383667">
        <w:rPr>
          <w:rFonts w:cs="Huawei Sans"/>
        </w:rPr>
        <w:t xml:space="preserve"> ----------------------------------------------------------------------------</w:t>
      </w:r>
    </w:p>
    <w:p w14:paraId="52A84F41" w14:textId="77777777" w:rsidR="00135587" w:rsidRPr="00383667" w:rsidRDefault="00270D28" w:rsidP="005714FA">
      <w:pPr>
        <w:pStyle w:val="1e"/>
      </w:pPr>
      <w:r w:rsidRPr="00383667">
        <w:t>OSPF neighbor relationships have been established between R1 and R2, and between R2 and R3.</w:t>
      </w:r>
    </w:p>
    <w:p w14:paraId="6B309A4C" w14:textId="380CC6BF" w:rsidR="00135587" w:rsidRPr="00383667" w:rsidRDefault="00270D28" w:rsidP="005714FA">
      <w:pPr>
        <w:pStyle w:val="1e"/>
      </w:pPr>
      <w:r w:rsidRPr="00383667">
        <w:t>Configure IS-IS on R3 and R4. Set the area ID to 49.0001. Set a system ID in the format of 0000.0000.000x (</w:t>
      </w:r>
      <w:r w:rsidRPr="00383667">
        <w:rPr>
          <w:i/>
        </w:rPr>
        <w:t>x</w:t>
      </w:r>
      <w:r w:rsidRPr="00383667">
        <w:t xml:space="preserve"> indicates a device ID). Configure R3 and R4 as Level-1 routers.</w:t>
      </w:r>
      <w:r w:rsidR="00DA4C4A">
        <w:t xml:space="preserve"> Activate</w:t>
      </w:r>
      <w:r w:rsidRPr="00383667">
        <w:t xml:space="preserve"> IS-IS on the interconnected interfaces and R4's Loopback0 interface.</w:t>
      </w:r>
    </w:p>
    <w:p w14:paraId="16F31D97" w14:textId="77777777" w:rsidR="00135587" w:rsidRPr="00383667" w:rsidRDefault="00270D28" w:rsidP="005714FA">
      <w:pPr>
        <w:pStyle w:val="1e"/>
      </w:pPr>
      <w:r w:rsidRPr="00383667">
        <w:t># Configure R3.</w:t>
      </w:r>
    </w:p>
    <w:p w14:paraId="5BF0BDAF" w14:textId="77777777" w:rsidR="00135587" w:rsidRPr="00383667" w:rsidRDefault="00270D28" w:rsidP="005714FA">
      <w:pPr>
        <w:pStyle w:val="2f3"/>
        <w:rPr>
          <w:rFonts w:cs="Huawei Sans"/>
        </w:rPr>
      </w:pPr>
      <w:r w:rsidRPr="00383667">
        <w:rPr>
          <w:rFonts w:cs="Huawei Sans"/>
        </w:rPr>
        <w:t>[R3]isis 1</w:t>
      </w:r>
    </w:p>
    <w:p w14:paraId="36939ED1" w14:textId="77777777" w:rsidR="00135587" w:rsidRPr="00383667" w:rsidRDefault="00270D28" w:rsidP="005714FA">
      <w:pPr>
        <w:pStyle w:val="2f3"/>
        <w:rPr>
          <w:rFonts w:cs="Huawei Sans"/>
        </w:rPr>
      </w:pPr>
      <w:r w:rsidRPr="00383667">
        <w:rPr>
          <w:rFonts w:cs="Huawei Sans"/>
        </w:rPr>
        <w:t>[R3-isis-1] is-level level-1</w:t>
      </w:r>
    </w:p>
    <w:p w14:paraId="3BF78DFC" w14:textId="77777777" w:rsidR="00135587" w:rsidRPr="00383667" w:rsidRDefault="00270D28" w:rsidP="005714FA">
      <w:pPr>
        <w:pStyle w:val="2f3"/>
        <w:rPr>
          <w:rFonts w:cs="Huawei Sans"/>
        </w:rPr>
      </w:pPr>
      <w:r w:rsidRPr="00383667">
        <w:rPr>
          <w:rFonts w:cs="Huawei Sans"/>
        </w:rPr>
        <w:t>[R3-isis-1] network-entity 49.0001.0000.0000.0003.00</w:t>
      </w:r>
    </w:p>
    <w:p w14:paraId="0AF8A901" w14:textId="77777777" w:rsidR="00135587" w:rsidRPr="00383667" w:rsidRDefault="00270D28" w:rsidP="005714FA">
      <w:pPr>
        <w:pStyle w:val="2f3"/>
        <w:rPr>
          <w:rFonts w:cs="Huawei Sans"/>
        </w:rPr>
      </w:pPr>
      <w:r w:rsidRPr="00383667">
        <w:rPr>
          <w:rFonts w:cs="Huawei Sans"/>
        </w:rPr>
        <w:t>[R3-isis-1] quit</w:t>
      </w:r>
    </w:p>
    <w:p w14:paraId="1ECD9E44" w14:textId="77777777" w:rsidR="00135587" w:rsidRPr="00383667" w:rsidRDefault="00270D28" w:rsidP="005714FA">
      <w:pPr>
        <w:pStyle w:val="2f3"/>
        <w:rPr>
          <w:rFonts w:cs="Huawei Sans"/>
        </w:rPr>
      </w:pPr>
      <w:r w:rsidRPr="00383667">
        <w:rPr>
          <w:rFonts w:cs="Huawei Sans"/>
        </w:rPr>
        <w:t>[R3]interface GigabitEthernet0/0/2</w:t>
      </w:r>
    </w:p>
    <w:p w14:paraId="37706298" w14:textId="77777777" w:rsidR="00135587" w:rsidRPr="00383667" w:rsidRDefault="00270D28" w:rsidP="005714FA">
      <w:pPr>
        <w:pStyle w:val="2f3"/>
        <w:rPr>
          <w:rFonts w:cs="Huawei Sans"/>
        </w:rPr>
      </w:pPr>
      <w:r w:rsidRPr="00383667">
        <w:rPr>
          <w:rFonts w:cs="Huawei Sans"/>
        </w:rPr>
        <w:t>[R3-GigabitEthernet0/0/2] isis enable 1</w:t>
      </w:r>
    </w:p>
    <w:p w14:paraId="5A6FCECE" w14:textId="77777777" w:rsidR="00135587" w:rsidRPr="00383667" w:rsidRDefault="00270D28" w:rsidP="005714FA">
      <w:pPr>
        <w:pStyle w:val="2f3"/>
        <w:rPr>
          <w:rFonts w:cs="Huawei Sans"/>
        </w:rPr>
      </w:pPr>
      <w:r w:rsidRPr="00383667">
        <w:rPr>
          <w:rFonts w:cs="Huawei Sans"/>
        </w:rPr>
        <w:t>[R3-GigabitEthernet0/0/2] quit</w:t>
      </w:r>
    </w:p>
    <w:p w14:paraId="3C1144A1" w14:textId="77777777" w:rsidR="00135587" w:rsidRPr="00383667" w:rsidRDefault="00270D28" w:rsidP="005714FA">
      <w:pPr>
        <w:pStyle w:val="1e"/>
      </w:pPr>
      <w:r w:rsidRPr="00383667">
        <w:t># Configure R4.</w:t>
      </w:r>
    </w:p>
    <w:p w14:paraId="16C8DC53" w14:textId="77777777" w:rsidR="00135587" w:rsidRPr="00383667" w:rsidRDefault="00270D28" w:rsidP="005714FA">
      <w:pPr>
        <w:pStyle w:val="2f3"/>
        <w:rPr>
          <w:rFonts w:cs="Huawei Sans"/>
        </w:rPr>
      </w:pPr>
      <w:r w:rsidRPr="00383667">
        <w:rPr>
          <w:rFonts w:cs="Huawei Sans"/>
        </w:rPr>
        <w:t>[R4]isis 1</w:t>
      </w:r>
    </w:p>
    <w:p w14:paraId="00B623DF" w14:textId="77777777" w:rsidR="00135587" w:rsidRPr="00383667" w:rsidRDefault="00270D28" w:rsidP="005714FA">
      <w:pPr>
        <w:pStyle w:val="2f3"/>
        <w:rPr>
          <w:rFonts w:cs="Huawei Sans"/>
        </w:rPr>
      </w:pPr>
      <w:r w:rsidRPr="00383667">
        <w:rPr>
          <w:rFonts w:cs="Huawei Sans"/>
        </w:rPr>
        <w:t>[R4-isis-1] is-level level-1</w:t>
      </w:r>
    </w:p>
    <w:p w14:paraId="76AE73C5" w14:textId="77777777" w:rsidR="00135587" w:rsidRPr="00383667" w:rsidRDefault="00270D28" w:rsidP="005714FA">
      <w:pPr>
        <w:pStyle w:val="2f3"/>
        <w:rPr>
          <w:rFonts w:cs="Huawei Sans"/>
        </w:rPr>
      </w:pPr>
      <w:r w:rsidRPr="00383667">
        <w:rPr>
          <w:rFonts w:cs="Huawei Sans"/>
        </w:rPr>
        <w:t>[R4-isis-1] network-entity 49.0001.0000.0000.0004.00</w:t>
      </w:r>
    </w:p>
    <w:p w14:paraId="104E127C" w14:textId="77777777" w:rsidR="00135587" w:rsidRPr="00383667" w:rsidRDefault="00270D28" w:rsidP="005714FA">
      <w:pPr>
        <w:pStyle w:val="2f3"/>
        <w:rPr>
          <w:rFonts w:cs="Huawei Sans"/>
        </w:rPr>
      </w:pPr>
      <w:r w:rsidRPr="00383667">
        <w:rPr>
          <w:rFonts w:cs="Huawei Sans"/>
        </w:rPr>
        <w:t>[R4-isis-1] quit</w:t>
      </w:r>
    </w:p>
    <w:p w14:paraId="7C36A8A5" w14:textId="77777777" w:rsidR="00135587" w:rsidRPr="00383667" w:rsidRDefault="00270D28" w:rsidP="005714FA">
      <w:pPr>
        <w:pStyle w:val="2f3"/>
        <w:rPr>
          <w:rFonts w:cs="Huawei Sans"/>
        </w:rPr>
      </w:pPr>
      <w:r w:rsidRPr="00383667">
        <w:rPr>
          <w:rFonts w:cs="Huawei Sans"/>
        </w:rPr>
        <w:t>[R4]interface GigabitEthernet0/0/3</w:t>
      </w:r>
    </w:p>
    <w:p w14:paraId="4A633677" w14:textId="77777777" w:rsidR="00135587" w:rsidRPr="00383667" w:rsidRDefault="00270D28" w:rsidP="005714FA">
      <w:pPr>
        <w:pStyle w:val="2f3"/>
        <w:rPr>
          <w:rFonts w:cs="Huawei Sans"/>
        </w:rPr>
      </w:pPr>
      <w:r w:rsidRPr="00383667">
        <w:rPr>
          <w:rFonts w:cs="Huawei Sans"/>
        </w:rPr>
        <w:t>[R4-GigabitEthernet0/0/3] isis enable 1</w:t>
      </w:r>
    </w:p>
    <w:p w14:paraId="768A7F55" w14:textId="77777777" w:rsidR="00135587" w:rsidRPr="00383667" w:rsidRDefault="00270D28" w:rsidP="005714FA">
      <w:pPr>
        <w:pStyle w:val="2f3"/>
        <w:rPr>
          <w:rFonts w:cs="Huawei Sans"/>
        </w:rPr>
      </w:pPr>
      <w:r w:rsidRPr="00383667">
        <w:rPr>
          <w:rFonts w:cs="Huawei Sans"/>
        </w:rPr>
        <w:t>[R4-GigabitEthernet0/0/3] quit</w:t>
      </w:r>
    </w:p>
    <w:p w14:paraId="59F82BCA" w14:textId="77777777" w:rsidR="00135587" w:rsidRPr="00383667" w:rsidRDefault="00270D28" w:rsidP="005714FA">
      <w:pPr>
        <w:pStyle w:val="2f3"/>
        <w:rPr>
          <w:rFonts w:cs="Huawei Sans"/>
        </w:rPr>
      </w:pPr>
      <w:r w:rsidRPr="00383667">
        <w:rPr>
          <w:rFonts w:cs="Huawei Sans"/>
        </w:rPr>
        <w:t>[R4]interface LoopBack 0</w:t>
      </w:r>
    </w:p>
    <w:p w14:paraId="5367E60E" w14:textId="77777777" w:rsidR="00135587" w:rsidRPr="00383667" w:rsidRDefault="00270D28" w:rsidP="005714FA">
      <w:pPr>
        <w:pStyle w:val="2f3"/>
        <w:rPr>
          <w:rFonts w:cs="Huawei Sans"/>
        </w:rPr>
      </w:pPr>
      <w:r w:rsidRPr="00383667">
        <w:rPr>
          <w:rFonts w:cs="Huawei Sans"/>
        </w:rPr>
        <w:t>[R4-LoopBack0] isis enable 1</w:t>
      </w:r>
    </w:p>
    <w:p w14:paraId="7595171E" w14:textId="77777777" w:rsidR="00135587" w:rsidRPr="00383667" w:rsidRDefault="00270D28" w:rsidP="005714FA">
      <w:pPr>
        <w:pStyle w:val="2f3"/>
        <w:rPr>
          <w:rFonts w:cs="Huawei Sans"/>
        </w:rPr>
      </w:pPr>
      <w:r w:rsidRPr="00383667">
        <w:rPr>
          <w:rFonts w:cs="Huawei Sans"/>
        </w:rPr>
        <w:t>[R4-LoopBack0] quit</w:t>
      </w:r>
    </w:p>
    <w:p w14:paraId="426B0D74" w14:textId="4383157C" w:rsidR="00135587" w:rsidRPr="00383667" w:rsidRDefault="009700AD" w:rsidP="005714FA">
      <w:pPr>
        <w:pStyle w:val="1e"/>
      </w:pPr>
      <w:r>
        <w:t># Check</w:t>
      </w:r>
      <w:r w:rsidR="00270D28" w:rsidRPr="00383667">
        <w:t xml:space="preserve"> the IS-IS neighbor status on R3.</w:t>
      </w:r>
    </w:p>
    <w:p w14:paraId="555F1E4B" w14:textId="77777777" w:rsidR="00135587" w:rsidRPr="00383667" w:rsidRDefault="00270D28" w:rsidP="005714FA">
      <w:pPr>
        <w:pStyle w:val="2f3"/>
        <w:rPr>
          <w:rFonts w:cs="Huawei Sans"/>
        </w:rPr>
      </w:pPr>
      <w:r w:rsidRPr="00383667">
        <w:rPr>
          <w:rFonts w:cs="Huawei Sans"/>
        </w:rPr>
        <w:t xml:space="preserve">&lt;R3&gt;display isis peer </w:t>
      </w:r>
    </w:p>
    <w:p w14:paraId="3D19F990" w14:textId="77777777" w:rsidR="00135587" w:rsidRPr="00383667" w:rsidRDefault="00135587" w:rsidP="005714FA">
      <w:pPr>
        <w:pStyle w:val="2f3"/>
        <w:rPr>
          <w:rFonts w:cs="Huawei Sans"/>
        </w:rPr>
      </w:pPr>
    </w:p>
    <w:p w14:paraId="0192104A" w14:textId="77777777" w:rsidR="00135587" w:rsidRPr="00383667" w:rsidRDefault="00270D28" w:rsidP="005714FA">
      <w:pPr>
        <w:pStyle w:val="2f3"/>
        <w:rPr>
          <w:rFonts w:cs="Huawei Sans"/>
        </w:rPr>
      </w:pPr>
      <w:r w:rsidRPr="00383667">
        <w:rPr>
          <w:rFonts w:cs="Huawei Sans"/>
        </w:rPr>
        <w:t xml:space="preserve">                          Peer information for ISIS(1)</w:t>
      </w:r>
    </w:p>
    <w:p w14:paraId="5B87A380" w14:textId="77777777" w:rsidR="00135587" w:rsidRPr="00383667" w:rsidRDefault="00135587" w:rsidP="005714FA">
      <w:pPr>
        <w:pStyle w:val="2f3"/>
        <w:rPr>
          <w:rFonts w:cs="Huawei Sans"/>
        </w:rPr>
      </w:pPr>
    </w:p>
    <w:p w14:paraId="54752D3B" w14:textId="77777777" w:rsidR="00135587" w:rsidRPr="00383667" w:rsidRDefault="00270D28" w:rsidP="005714FA">
      <w:pPr>
        <w:pStyle w:val="2f3"/>
        <w:rPr>
          <w:rFonts w:cs="Huawei Sans"/>
        </w:rPr>
      </w:pPr>
      <w:r w:rsidRPr="00383667">
        <w:rPr>
          <w:rFonts w:cs="Huawei Sans"/>
        </w:rPr>
        <w:t xml:space="preserve">  System Id     Interface           Circuit Id       State   HoldTime  Type     PRI</w:t>
      </w:r>
    </w:p>
    <w:p w14:paraId="13604419" w14:textId="77777777" w:rsidR="00135587" w:rsidRPr="00383667" w:rsidRDefault="00270D28" w:rsidP="005714FA">
      <w:pPr>
        <w:pStyle w:val="2f3"/>
        <w:rPr>
          <w:rFonts w:cs="Huawei Sans"/>
        </w:rPr>
      </w:pPr>
      <w:r w:rsidRPr="00383667">
        <w:rPr>
          <w:rFonts w:cs="Huawei Sans"/>
        </w:rPr>
        <w:t>-------------------------------------------------------------------------------</w:t>
      </w:r>
    </w:p>
    <w:p w14:paraId="694C2587" w14:textId="77777777" w:rsidR="00135587" w:rsidRPr="00383667" w:rsidRDefault="00270D28" w:rsidP="005714FA">
      <w:pPr>
        <w:pStyle w:val="2f3"/>
        <w:rPr>
          <w:rFonts w:cs="Huawei Sans"/>
        </w:rPr>
      </w:pPr>
      <w:r w:rsidRPr="00383667">
        <w:rPr>
          <w:rFonts w:cs="Huawei Sans"/>
        </w:rPr>
        <w:t xml:space="preserve">0000.0000.0004  GE0/0/2           0000.0000.0001.01 Up     </w:t>
      </w:r>
      <w:r w:rsidRPr="00497E5B">
        <w:rPr>
          <w:rFonts w:cs="Huawei Sans"/>
        </w:rPr>
        <w:t>22s</w:t>
      </w:r>
      <w:r w:rsidRPr="00383667">
        <w:rPr>
          <w:rFonts w:cs="Huawei Sans"/>
        </w:rPr>
        <w:t xml:space="preserve">       L1       64 </w:t>
      </w:r>
    </w:p>
    <w:p w14:paraId="2948A042" w14:textId="77777777" w:rsidR="00135587" w:rsidRPr="00383667" w:rsidRDefault="00135587" w:rsidP="005714FA">
      <w:pPr>
        <w:pStyle w:val="2f3"/>
        <w:rPr>
          <w:rFonts w:cs="Huawei Sans"/>
        </w:rPr>
      </w:pPr>
    </w:p>
    <w:p w14:paraId="390D1ED5" w14:textId="77777777" w:rsidR="00135587" w:rsidRPr="00383667" w:rsidRDefault="00270D28" w:rsidP="005714FA">
      <w:pPr>
        <w:pStyle w:val="2f3"/>
        <w:rPr>
          <w:rFonts w:cs="Huawei Sans"/>
        </w:rPr>
      </w:pPr>
      <w:r w:rsidRPr="00383667">
        <w:rPr>
          <w:rFonts w:cs="Huawei Sans"/>
        </w:rPr>
        <w:t>Total Peer(s): 1</w:t>
      </w:r>
    </w:p>
    <w:p w14:paraId="4609DE4C" w14:textId="77777777" w:rsidR="00135587" w:rsidRPr="00383667" w:rsidRDefault="00270D28" w:rsidP="00604E8C">
      <w:pPr>
        <w:pStyle w:val="30"/>
        <w:numPr>
          <w:ilvl w:val="5"/>
          <w:numId w:val="26"/>
        </w:numPr>
        <w:tabs>
          <w:tab w:val="clear" w:pos="1701"/>
        </w:tabs>
        <w:ind w:left="1032" w:hanging="278"/>
        <w:outlineLvl w:val="9"/>
        <w:rPr>
          <w:rFonts w:cs="Huawei Sans"/>
        </w:rPr>
      </w:pPr>
      <w:r w:rsidRPr="00383667">
        <w:rPr>
          <w:rFonts w:cs="Huawei Sans"/>
        </w:rPr>
        <w:lastRenderedPageBreak/>
        <w:t>Import direct routes on R1.</w:t>
      </w:r>
    </w:p>
    <w:p w14:paraId="76C76B9E" w14:textId="77777777" w:rsidR="00135587" w:rsidRPr="00383667" w:rsidRDefault="00270D28" w:rsidP="005714FA">
      <w:pPr>
        <w:pStyle w:val="1e"/>
      </w:pPr>
      <w:r w:rsidRPr="00497E5B">
        <w:t>On</w:t>
      </w:r>
      <w:r w:rsidRPr="00383667">
        <w:t xml:space="preserve"> R1, import direct routes to the OSPF routing table, configure a route-policy to filter out the routes destined for the network segment of service C, and add route flags 10 and 20 to the routes to the network segments of services A and B, </w:t>
      </w:r>
      <w:r w:rsidRPr="00497E5B">
        <w:t>respectively</w:t>
      </w:r>
      <w:r w:rsidRPr="00383667">
        <w:t>.</w:t>
      </w:r>
    </w:p>
    <w:p w14:paraId="2286AB4E" w14:textId="77777777" w:rsidR="00135587" w:rsidRPr="00383667" w:rsidRDefault="00270D28" w:rsidP="005714FA">
      <w:pPr>
        <w:pStyle w:val="1e"/>
      </w:pPr>
      <w:r w:rsidRPr="00383667">
        <w:t># Create IP prefix list 1 to match the route destined for Loopback1 (network segment of service A).</w:t>
      </w:r>
    </w:p>
    <w:p w14:paraId="310B1C56" w14:textId="77777777" w:rsidR="00135587" w:rsidRPr="00383667" w:rsidRDefault="00270D28" w:rsidP="005714FA">
      <w:pPr>
        <w:pStyle w:val="2f3"/>
        <w:rPr>
          <w:rFonts w:cs="Huawei Sans"/>
        </w:rPr>
      </w:pPr>
      <w:r w:rsidRPr="00383667">
        <w:rPr>
          <w:rFonts w:cs="Huawei Sans"/>
        </w:rPr>
        <w:t>[R1]</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index 10 permit 172.16.1.0 24 greater-equal 24 less-equal 24</w:t>
      </w:r>
    </w:p>
    <w:p w14:paraId="6A55C742" w14:textId="77777777" w:rsidR="00135587" w:rsidRPr="00383667" w:rsidRDefault="00270D28" w:rsidP="005714FA">
      <w:pPr>
        <w:pStyle w:val="1e"/>
      </w:pPr>
      <w:r w:rsidRPr="00383667">
        <w:t># Create IP prefix list 2 to match the route destined for Loopback2 (network segment of service B).</w:t>
      </w:r>
    </w:p>
    <w:p w14:paraId="220AEEB0" w14:textId="77777777" w:rsidR="00135587" w:rsidRPr="00383667" w:rsidRDefault="00270D28" w:rsidP="005714FA">
      <w:pPr>
        <w:pStyle w:val="2f3"/>
        <w:rPr>
          <w:rFonts w:cs="Huawei Sans"/>
        </w:rPr>
      </w:pPr>
      <w:r w:rsidRPr="00383667">
        <w:rPr>
          <w:rFonts w:cs="Huawei Sans"/>
        </w:rPr>
        <w:t>[R1]</w:t>
      </w: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2 index 10 permit 172.16.2.0 24 greater-equal 24 less-equal 24</w:t>
      </w:r>
    </w:p>
    <w:p w14:paraId="70A44103" w14:textId="77777777" w:rsidR="00135587" w:rsidRPr="00383667" w:rsidRDefault="00270D28" w:rsidP="005714FA">
      <w:pPr>
        <w:pStyle w:val="1e"/>
      </w:pPr>
      <w:r w:rsidRPr="00383667">
        <w:t xml:space="preserve"># Create a route-policy named </w:t>
      </w:r>
      <w:r w:rsidRPr="00383667">
        <w:rPr>
          <w:b/>
        </w:rPr>
        <w:t>hcip</w:t>
      </w:r>
      <w:r w:rsidRPr="00383667">
        <w:t>, create nodes 10 and 20, apply IP prefix lists 1 and 2 to the two nodes, respectively, and add route flags.</w:t>
      </w:r>
    </w:p>
    <w:p w14:paraId="201B14ED" w14:textId="77777777" w:rsidR="00135587" w:rsidRPr="00383667" w:rsidRDefault="00270D28" w:rsidP="005714FA">
      <w:pPr>
        <w:pStyle w:val="2f3"/>
        <w:rPr>
          <w:rFonts w:cs="Huawei Sans"/>
        </w:rPr>
      </w:pPr>
      <w:r w:rsidRPr="00383667">
        <w:rPr>
          <w:rFonts w:cs="Huawei Sans"/>
        </w:rPr>
        <w:t xml:space="preserve">[R1]route-policy </w:t>
      </w:r>
      <w:r w:rsidRPr="00497E5B">
        <w:rPr>
          <w:rFonts w:cs="Huawei Sans"/>
        </w:rPr>
        <w:t>hcip</w:t>
      </w:r>
      <w:r w:rsidRPr="00383667">
        <w:rPr>
          <w:rFonts w:cs="Huawei Sans"/>
        </w:rPr>
        <w:t xml:space="preserve"> permit node 10</w:t>
      </w:r>
    </w:p>
    <w:p w14:paraId="45C00694" w14:textId="77777777" w:rsidR="00135587" w:rsidRPr="00383667" w:rsidRDefault="00270D28" w:rsidP="005714FA">
      <w:pPr>
        <w:pStyle w:val="2f3"/>
        <w:rPr>
          <w:rFonts w:cs="Huawei Sans"/>
        </w:rPr>
      </w:pPr>
      <w:r w:rsidRPr="00383667">
        <w:rPr>
          <w:rFonts w:cs="Huawei Sans"/>
        </w:rPr>
        <w:t xml:space="preserve">[R1-route-policy] if-match </w:t>
      </w:r>
      <w:r w:rsidRPr="00497E5B">
        <w:rPr>
          <w:rFonts w:cs="Huawei Sans"/>
        </w:rPr>
        <w:t>ip-prefix</w:t>
      </w:r>
      <w:r w:rsidRPr="00383667">
        <w:rPr>
          <w:rFonts w:cs="Huawei Sans"/>
        </w:rPr>
        <w:t xml:space="preserve"> 1</w:t>
      </w:r>
    </w:p>
    <w:p w14:paraId="2D0EA1FD" w14:textId="77777777" w:rsidR="00135587" w:rsidRPr="00383667" w:rsidRDefault="00270D28" w:rsidP="005714FA">
      <w:pPr>
        <w:pStyle w:val="2f3"/>
        <w:rPr>
          <w:rFonts w:cs="Huawei Sans"/>
        </w:rPr>
      </w:pPr>
      <w:r w:rsidRPr="00383667">
        <w:rPr>
          <w:rFonts w:cs="Huawei Sans"/>
        </w:rPr>
        <w:t>[R1-route-policy] apply tag 10</w:t>
      </w:r>
    </w:p>
    <w:p w14:paraId="5116E0BC" w14:textId="77777777" w:rsidR="00135587" w:rsidRPr="00383667" w:rsidRDefault="00270D28" w:rsidP="005714FA">
      <w:pPr>
        <w:pStyle w:val="2f3"/>
        <w:rPr>
          <w:rFonts w:cs="Huawei Sans"/>
        </w:rPr>
      </w:pPr>
      <w:r w:rsidRPr="00383667">
        <w:rPr>
          <w:rFonts w:cs="Huawei Sans"/>
        </w:rPr>
        <w:t>[R1-route-policy] quit</w:t>
      </w:r>
    </w:p>
    <w:p w14:paraId="3C9AF0C0" w14:textId="77777777" w:rsidR="00135587" w:rsidRPr="00383667" w:rsidRDefault="00270D28" w:rsidP="005714FA">
      <w:pPr>
        <w:pStyle w:val="2f3"/>
        <w:rPr>
          <w:rFonts w:cs="Huawei Sans"/>
        </w:rPr>
      </w:pPr>
      <w:r w:rsidRPr="00383667">
        <w:rPr>
          <w:rFonts w:cs="Huawei Sans"/>
        </w:rPr>
        <w:t xml:space="preserve">[R1]route-policy </w:t>
      </w:r>
      <w:r w:rsidRPr="00497E5B">
        <w:rPr>
          <w:rFonts w:cs="Huawei Sans"/>
        </w:rPr>
        <w:t>hcip</w:t>
      </w:r>
      <w:r w:rsidRPr="00383667">
        <w:rPr>
          <w:rFonts w:cs="Huawei Sans"/>
        </w:rPr>
        <w:t xml:space="preserve"> permit node 20</w:t>
      </w:r>
    </w:p>
    <w:p w14:paraId="3117157E" w14:textId="77777777" w:rsidR="00135587" w:rsidRPr="00383667" w:rsidRDefault="00270D28" w:rsidP="005714FA">
      <w:pPr>
        <w:pStyle w:val="2f3"/>
        <w:rPr>
          <w:rFonts w:cs="Huawei Sans"/>
        </w:rPr>
      </w:pPr>
      <w:r w:rsidRPr="00383667">
        <w:rPr>
          <w:rFonts w:cs="Huawei Sans"/>
        </w:rPr>
        <w:t xml:space="preserve">[R1-route-policy] if-match </w:t>
      </w:r>
      <w:r w:rsidRPr="00497E5B">
        <w:rPr>
          <w:rFonts w:cs="Huawei Sans"/>
        </w:rPr>
        <w:t>ip-prefix</w:t>
      </w:r>
      <w:r w:rsidRPr="00383667">
        <w:rPr>
          <w:rFonts w:cs="Huawei Sans"/>
        </w:rPr>
        <w:t xml:space="preserve"> 2</w:t>
      </w:r>
    </w:p>
    <w:p w14:paraId="6A251AB1" w14:textId="77777777" w:rsidR="00135587" w:rsidRPr="00383667" w:rsidRDefault="00270D28" w:rsidP="005714FA">
      <w:pPr>
        <w:pStyle w:val="2f3"/>
        <w:rPr>
          <w:rFonts w:cs="Huawei Sans"/>
        </w:rPr>
      </w:pPr>
      <w:r w:rsidRPr="00383667">
        <w:rPr>
          <w:rFonts w:cs="Huawei Sans"/>
        </w:rPr>
        <w:t xml:space="preserve">[R1-route-policy] apply tag 20 </w:t>
      </w:r>
    </w:p>
    <w:p w14:paraId="73637032" w14:textId="77777777" w:rsidR="00135587" w:rsidRPr="00383667" w:rsidRDefault="00270D28" w:rsidP="005714FA">
      <w:pPr>
        <w:pStyle w:val="2f3"/>
        <w:rPr>
          <w:rFonts w:cs="Huawei Sans"/>
        </w:rPr>
      </w:pPr>
      <w:r w:rsidRPr="00383667">
        <w:rPr>
          <w:rFonts w:cs="Huawei Sans"/>
        </w:rPr>
        <w:t>[R1-route-policy] quit</w:t>
      </w:r>
    </w:p>
    <w:p w14:paraId="1987E931" w14:textId="77777777" w:rsidR="00135587" w:rsidRPr="00383667" w:rsidRDefault="00270D28" w:rsidP="005714FA">
      <w:pPr>
        <w:pStyle w:val="1e"/>
      </w:pPr>
      <w:r w:rsidRPr="00383667">
        <w:t xml:space="preserve"># Import direct routes to the OSPF routing table on R1 and apply the route-policy named </w:t>
      </w:r>
      <w:r w:rsidRPr="00497E5B">
        <w:rPr>
          <w:b/>
        </w:rPr>
        <w:t>hcip</w:t>
      </w:r>
      <w:r w:rsidRPr="00383667">
        <w:t>.</w:t>
      </w:r>
    </w:p>
    <w:p w14:paraId="293A31BC" w14:textId="77777777" w:rsidR="00135587" w:rsidRPr="00383667" w:rsidRDefault="00270D28" w:rsidP="005714FA">
      <w:pPr>
        <w:pStyle w:val="2f3"/>
        <w:rPr>
          <w:rFonts w:cs="Huawei Sans"/>
        </w:rPr>
      </w:pPr>
      <w:r w:rsidRPr="00383667">
        <w:rPr>
          <w:rFonts w:cs="Huawei Sans"/>
        </w:rPr>
        <w:t>[R1]</w:t>
      </w:r>
      <w:r w:rsidRPr="00497E5B">
        <w:rPr>
          <w:rFonts w:cs="Huawei Sans"/>
        </w:rPr>
        <w:t>ospf</w:t>
      </w:r>
      <w:r w:rsidRPr="00383667">
        <w:rPr>
          <w:rFonts w:cs="Huawei Sans"/>
        </w:rPr>
        <w:t xml:space="preserve"> 1</w:t>
      </w:r>
    </w:p>
    <w:p w14:paraId="73D77617" w14:textId="77777777" w:rsidR="00135587" w:rsidRPr="00383667" w:rsidRDefault="00270D28" w:rsidP="005714FA">
      <w:pPr>
        <w:pStyle w:val="2f3"/>
        <w:rPr>
          <w:rFonts w:cs="Huawei Sans"/>
        </w:rPr>
      </w:pPr>
      <w:r w:rsidRPr="00383667">
        <w:rPr>
          <w:rFonts w:cs="Huawei Sans"/>
        </w:rPr>
        <w:t xml:space="preserve">[R1-ospf-1] import-route direct route-policy </w:t>
      </w:r>
      <w:r w:rsidRPr="00497E5B">
        <w:rPr>
          <w:rFonts w:cs="Huawei Sans"/>
        </w:rPr>
        <w:t>hcip</w:t>
      </w:r>
    </w:p>
    <w:p w14:paraId="63510CD5" w14:textId="1074AA82" w:rsidR="00135587" w:rsidRPr="00383667" w:rsidRDefault="009700AD" w:rsidP="005714FA">
      <w:pPr>
        <w:pStyle w:val="1e"/>
      </w:pPr>
      <w:r>
        <w:t># Check</w:t>
      </w:r>
      <w:r w:rsidR="00270D28" w:rsidRPr="00383667">
        <w:t xml:space="preserve"> the OSPF LSDB on R1.</w:t>
      </w:r>
    </w:p>
    <w:p w14:paraId="6506A826" w14:textId="77777777" w:rsidR="00135587" w:rsidRPr="00383667" w:rsidRDefault="00270D28" w:rsidP="005714FA">
      <w:pPr>
        <w:pStyle w:val="2f3"/>
        <w:rPr>
          <w:rFonts w:cs="Huawei Sans"/>
        </w:rPr>
      </w:pPr>
      <w:r w:rsidRPr="00383667">
        <w:rPr>
          <w:rFonts w:cs="Huawei Sans"/>
        </w:rPr>
        <w:t xml:space="preserve">[R1]display </w:t>
      </w:r>
      <w:r w:rsidRPr="00497E5B">
        <w:rPr>
          <w:rFonts w:cs="Huawei Sans"/>
        </w:rPr>
        <w:t>ospf</w:t>
      </w:r>
      <w:r w:rsidRPr="00383667">
        <w:rPr>
          <w:rFonts w:cs="Huawei Sans"/>
        </w:rPr>
        <w:t xml:space="preserve"> lsdb </w:t>
      </w:r>
    </w:p>
    <w:p w14:paraId="4B6DB8A8" w14:textId="77777777" w:rsidR="00135587" w:rsidRPr="00383667" w:rsidRDefault="00135587" w:rsidP="005714FA">
      <w:pPr>
        <w:pStyle w:val="2f3"/>
        <w:rPr>
          <w:rFonts w:cs="Huawei Sans"/>
        </w:rPr>
      </w:pPr>
    </w:p>
    <w:p w14:paraId="21D9A06A" w14:textId="77777777" w:rsidR="00135587" w:rsidRPr="00383667" w:rsidRDefault="00270D28" w:rsidP="005714FA">
      <w:pPr>
        <w:pStyle w:val="2f3"/>
        <w:rPr>
          <w:rFonts w:cs="Huawei Sans"/>
        </w:rPr>
      </w:pPr>
      <w:r w:rsidRPr="00383667">
        <w:rPr>
          <w:rFonts w:cs="Huawei Sans"/>
        </w:rPr>
        <w:t xml:space="preserve">  OSPF Process 1 with Router ID 10.0.1.1</w:t>
      </w:r>
    </w:p>
    <w:p w14:paraId="54B0D3B0" w14:textId="77777777" w:rsidR="00135587" w:rsidRPr="00383667" w:rsidRDefault="00270D28" w:rsidP="005714FA">
      <w:pPr>
        <w:pStyle w:val="2f3"/>
        <w:rPr>
          <w:rFonts w:cs="Huawei Sans"/>
        </w:rPr>
      </w:pPr>
      <w:r w:rsidRPr="00383667">
        <w:rPr>
          <w:rFonts w:cs="Huawei Sans"/>
        </w:rPr>
        <w:t xml:space="preserve">   Link State Database </w:t>
      </w:r>
    </w:p>
    <w:p w14:paraId="1EB5EC8B" w14:textId="77777777" w:rsidR="00135587" w:rsidRPr="00383667" w:rsidRDefault="00135587" w:rsidP="005714FA">
      <w:pPr>
        <w:pStyle w:val="2f3"/>
        <w:rPr>
          <w:rFonts w:cs="Huawei Sans"/>
        </w:rPr>
      </w:pPr>
    </w:p>
    <w:p w14:paraId="723CE4F4" w14:textId="006446EC" w:rsidR="00135587" w:rsidRPr="00383667" w:rsidRDefault="00344DDB"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Area:</w:t>
      </w:r>
      <w:r>
        <w:rPr>
          <w:rFonts w:cs="Huawei Sans"/>
        </w:rPr>
        <w:tab/>
      </w:r>
      <w:r w:rsidR="00270D28" w:rsidRPr="00383667">
        <w:rPr>
          <w:rFonts w:cs="Huawei Sans"/>
        </w:rPr>
        <w:t>0.0.0.0</w:t>
      </w:r>
    </w:p>
    <w:p w14:paraId="1544F72C" w14:textId="42B54039" w:rsidR="00135587" w:rsidRPr="00383667" w:rsidRDefault="00344DDB" w:rsidP="005714FA">
      <w:pPr>
        <w:pStyle w:val="2f3"/>
        <w:rPr>
          <w:rFonts w:cs="Huawei Sans"/>
        </w:rPr>
      </w:pPr>
      <w:r>
        <w:rPr>
          <w:rFonts w:cs="Huawei Sans"/>
        </w:rPr>
        <w:tab/>
      </w:r>
      <w:r w:rsidR="00270D2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LinkState</w:t>
      </w:r>
      <w:r>
        <w:rPr>
          <w:rFonts w:cs="Huawei Sans"/>
        </w:rPr>
        <w:tab/>
      </w:r>
      <w:r w:rsidR="00270D28" w:rsidRPr="00383667">
        <w:rPr>
          <w:rFonts w:cs="Huawei Sans"/>
        </w:rPr>
        <w:t>ID</w:t>
      </w:r>
      <w:r>
        <w:rPr>
          <w:rFonts w:cs="Huawei Sans"/>
        </w:rPr>
        <w:tab/>
      </w:r>
      <w:r>
        <w:rPr>
          <w:rFonts w:cs="Huawei Sans"/>
        </w:rPr>
        <w:tab/>
      </w:r>
      <w:r>
        <w:rPr>
          <w:rFonts w:cs="Huawei Sans"/>
        </w:rPr>
        <w:tab/>
      </w:r>
      <w:r>
        <w:rPr>
          <w:rFonts w:cs="Huawei Sans"/>
        </w:rPr>
        <w:tab/>
      </w:r>
      <w:r w:rsidR="00AD054E">
        <w:rPr>
          <w:rFonts w:cs="Huawei Sans"/>
        </w:rPr>
        <w:tab/>
      </w:r>
      <w:r w:rsidR="00270D28"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Age</w:t>
      </w:r>
      <w:r>
        <w:rPr>
          <w:rFonts w:cs="Huawei Sans"/>
        </w:rPr>
        <w:tab/>
      </w:r>
      <w:r>
        <w:rPr>
          <w:rFonts w:cs="Huawei Sans"/>
        </w:rPr>
        <w:tab/>
      </w:r>
      <w:r>
        <w:rPr>
          <w:rFonts w:cs="Huawei Sans"/>
        </w:rPr>
        <w:tab/>
      </w:r>
      <w:r w:rsidR="00270D28" w:rsidRPr="00383667">
        <w:rPr>
          <w:rFonts w:cs="Huawei Sans"/>
        </w:rPr>
        <w:t>Len</w:t>
      </w:r>
      <w:r w:rsidR="00AD054E">
        <w:rPr>
          <w:rFonts w:cs="Huawei Sans"/>
        </w:rPr>
        <w:tab/>
      </w:r>
      <w:r w:rsidR="00AD054E">
        <w:rPr>
          <w:rFonts w:cs="Huawei Sans"/>
        </w:rPr>
        <w:tab/>
      </w:r>
      <w:r w:rsidR="00AD054E">
        <w:rPr>
          <w:rFonts w:cs="Huawei Sans"/>
        </w:rPr>
        <w:tab/>
      </w:r>
      <w:r w:rsidR="00270D28" w:rsidRPr="00383667">
        <w:rPr>
          <w:rFonts w:cs="Huawei Sans"/>
        </w:rPr>
        <w:t>Sequence</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Metric</w:t>
      </w:r>
    </w:p>
    <w:p w14:paraId="379AEDD2" w14:textId="63B1DBAF" w:rsidR="00135587" w:rsidRPr="00383667" w:rsidRDefault="00344DDB" w:rsidP="005714FA">
      <w:pPr>
        <w:pStyle w:val="2f3"/>
        <w:rPr>
          <w:rFonts w:cs="Huawei Sans"/>
        </w:rPr>
      </w:pPr>
      <w:r>
        <w:rPr>
          <w:rFonts w:cs="Huawei Sans"/>
        </w:rPr>
        <w:tab/>
      </w:r>
      <w:r w:rsidR="00270D28" w:rsidRPr="00383667">
        <w:rPr>
          <w:rFonts w:cs="Huawei Sans"/>
        </w:rPr>
        <w:t>Router</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1333</w:t>
      </w:r>
      <w:r>
        <w:rPr>
          <w:rFonts w:cs="Huawei Sans"/>
        </w:rPr>
        <w:tab/>
      </w:r>
      <w:r>
        <w:rPr>
          <w:rFonts w:cs="Huawei Sans"/>
        </w:rPr>
        <w:tab/>
      </w:r>
      <w:r>
        <w:rPr>
          <w:rFonts w:cs="Huawei Sans"/>
        </w:rPr>
        <w:tab/>
      </w:r>
      <w:r w:rsidR="00270D28" w:rsidRPr="00383667">
        <w:rPr>
          <w:rFonts w:cs="Huawei Sans"/>
        </w:rPr>
        <w:t>48</w:t>
      </w:r>
      <w:r>
        <w:rPr>
          <w:rFonts w:cs="Huawei Sans"/>
        </w:rPr>
        <w:tab/>
      </w:r>
      <w:r>
        <w:rPr>
          <w:rFonts w:cs="Huawei Sans"/>
        </w:rPr>
        <w:tab/>
      </w:r>
      <w:r>
        <w:rPr>
          <w:rFonts w:cs="Huawei Sans"/>
        </w:rPr>
        <w:tab/>
      </w:r>
      <w:r>
        <w:rPr>
          <w:rFonts w:cs="Huawei Sans"/>
        </w:rPr>
        <w:tab/>
      </w:r>
      <w:r w:rsidR="00270D28" w:rsidRPr="00383667">
        <w:rPr>
          <w:rFonts w:cs="Huawei Sans"/>
        </w:rPr>
        <w:t>8000000C</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p>
    <w:p w14:paraId="69DDCF34" w14:textId="1BB14298" w:rsidR="00135587" w:rsidRPr="00383667" w:rsidRDefault="00344DDB" w:rsidP="005714FA">
      <w:pPr>
        <w:pStyle w:val="2f3"/>
        <w:rPr>
          <w:rFonts w:cs="Huawei Sans"/>
        </w:rPr>
      </w:pPr>
      <w:r>
        <w:rPr>
          <w:rFonts w:cs="Huawei Sans"/>
        </w:rPr>
        <w:tab/>
      </w:r>
      <w:r w:rsidR="00270D28" w:rsidRPr="00383667">
        <w:rPr>
          <w:rFonts w:cs="Huawei Sans"/>
        </w:rPr>
        <w:t>Router</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1639</w:t>
      </w:r>
      <w:r>
        <w:rPr>
          <w:rFonts w:cs="Huawei Sans"/>
        </w:rPr>
        <w:tab/>
      </w:r>
      <w:r>
        <w:rPr>
          <w:rFonts w:cs="Huawei Sans"/>
        </w:rPr>
        <w:tab/>
      </w:r>
      <w:r>
        <w:rPr>
          <w:rFonts w:cs="Huawei Sans"/>
        </w:rPr>
        <w:tab/>
      </w:r>
      <w:r w:rsidR="00270D28" w:rsidRPr="00383667">
        <w:rPr>
          <w:rFonts w:cs="Huawei Sans"/>
        </w:rPr>
        <w:t>48</w:t>
      </w:r>
      <w:r>
        <w:rPr>
          <w:rFonts w:cs="Huawei Sans"/>
        </w:rPr>
        <w:tab/>
      </w:r>
      <w:r>
        <w:rPr>
          <w:rFonts w:cs="Huawei Sans"/>
        </w:rPr>
        <w:tab/>
      </w:r>
      <w:r>
        <w:rPr>
          <w:rFonts w:cs="Huawei Sans"/>
        </w:rPr>
        <w:tab/>
      </w:r>
      <w:r>
        <w:rPr>
          <w:rFonts w:cs="Huawei Sans"/>
        </w:rPr>
        <w:tab/>
      </w:r>
      <w:r w:rsidR="00270D28" w:rsidRPr="00383667">
        <w:rPr>
          <w:rFonts w:cs="Huawei Sans"/>
        </w:rPr>
        <w:t>80000006</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p>
    <w:p w14:paraId="5653B793" w14:textId="3452B336" w:rsidR="00135587" w:rsidRPr="00383667" w:rsidRDefault="00344DDB" w:rsidP="005714FA">
      <w:pPr>
        <w:pStyle w:val="2f3"/>
        <w:rPr>
          <w:rFonts w:cs="Huawei Sans"/>
        </w:rPr>
      </w:pPr>
      <w:r>
        <w:rPr>
          <w:rFonts w:cs="Huawei Sans"/>
        </w:rPr>
        <w:tab/>
      </w:r>
      <w:r w:rsidR="00270D28" w:rsidRPr="00383667">
        <w:rPr>
          <w:rFonts w:cs="Huawei Sans"/>
        </w:rPr>
        <w:t>Router</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777</w:t>
      </w:r>
      <w:r>
        <w:rPr>
          <w:rFonts w:cs="Huawei Sans"/>
        </w:rPr>
        <w:tab/>
      </w:r>
      <w:r>
        <w:rPr>
          <w:rFonts w:cs="Huawei Sans"/>
        </w:rPr>
        <w:tab/>
      </w:r>
      <w:r>
        <w:rPr>
          <w:rFonts w:cs="Huawei Sans"/>
        </w:rPr>
        <w:tab/>
      </w:r>
      <w:r>
        <w:rPr>
          <w:rFonts w:cs="Huawei Sans"/>
        </w:rPr>
        <w:tab/>
      </w:r>
      <w:r w:rsidR="00270D28" w:rsidRPr="00383667">
        <w:rPr>
          <w:rFonts w:cs="Huawei Sans"/>
        </w:rPr>
        <w:t>60</w:t>
      </w:r>
      <w:r>
        <w:rPr>
          <w:rFonts w:cs="Huawei Sans"/>
        </w:rPr>
        <w:tab/>
      </w:r>
      <w:r>
        <w:rPr>
          <w:rFonts w:cs="Huawei Sans"/>
        </w:rPr>
        <w:tab/>
      </w:r>
      <w:r>
        <w:rPr>
          <w:rFonts w:cs="Huawei Sans"/>
        </w:rPr>
        <w:tab/>
      </w:r>
      <w:r>
        <w:rPr>
          <w:rFonts w:cs="Huawei Sans"/>
        </w:rPr>
        <w:tab/>
      </w:r>
      <w:r w:rsidR="00270D28" w:rsidRPr="00383667">
        <w:rPr>
          <w:rFonts w:cs="Huawei Sans"/>
        </w:rPr>
        <w:t>8000000D</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p>
    <w:p w14:paraId="4616E480" w14:textId="5F86A557" w:rsidR="00135587" w:rsidRPr="00383667" w:rsidRDefault="00344DDB" w:rsidP="005714FA">
      <w:pPr>
        <w:pStyle w:val="2f3"/>
        <w:rPr>
          <w:rFonts w:cs="Huawei Sans"/>
        </w:rPr>
      </w:pPr>
      <w:r>
        <w:rPr>
          <w:rFonts w:cs="Huawei Sans"/>
        </w:rPr>
        <w:tab/>
      </w:r>
      <w:r w:rsidR="00270D28" w:rsidRPr="00383667">
        <w:rPr>
          <w:rFonts w:cs="Huawei Sans"/>
        </w:rPr>
        <w:t>Router</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10.0.12.1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10.0.12.1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1373</w:t>
      </w:r>
      <w:r>
        <w:rPr>
          <w:rFonts w:cs="Huawei Sans"/>
        </w:rPr>
        <w:tab/>
      </w:r>
      <w:r>
        <w:rPr>
          <w:rFonts w:cs="Huawei Sans"/>
        </w:rPr>
        <w:tab/>
      </w:r>
      <w:r>
        <w:rPr>
          <w:rFonts w:cs="Huawei Sans"/>
        </w:rPr>
        <w:tab/>
      </w:r>
      <w:r w:rsidR="00270D28" w:rsidRPr="00383667">
        <w:rPr>
          <w:rFonts w:cs="Huawei Sans"/>
        </w:rPr>
        <w:t>48</w:t>
      </w:r>
      <w:r>
        <w:rPr>
          <w:rFonts w:cs="Huawei Sans"/>
        </w:rPr>
        <w:tab/>
      </w:r>
      <w:r>
        <w:rPr>
          <w:rFonts w:cs="Huawei Sans"/>
        </w:rPr>
        <w:tab/>
      </w:r>
      <w:r>
        <w:rPr>
          <w:rFonts w:cs="Huawei Sans"/>
        </w:rPr>
        <w:tab/>
      </w:r>
      <w:r>
        <w:rPr>
          <w:rFonts w:cs="Huawei Sans"/>
        </w:rPr>
        <w:tab/>
      </w:r>
      <w:r w:rsidR="00270D28" w:rsidRPr="00383667">
        <w:rPr>
          <w:rFonts w:cs="Huawei Sans"/>
        </w:rPr>
        <w:t>80000006</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p>
    <w:p w14:paraId="432DF0C6" w14:textId="23F94C12" w:rsidR="00135587" w:rsidRPr="00383667" w:rsidRDefault="00344DDB" w:rsidP="005714FA">
      <w:pPr>
        <w:pStyle w:val="2f3"/>
        <w:rPr>
          <w:rFonts w:cs="Huawei Sans"/>
        </w:rPr>
      </w:pPr>
      <w:r>
        <w:rPr>
          <w:rFonts w:cs="Huawei Sans"/>
        </w:rPr>
        <w:tab/>
      </w:r>
      <w:r w:rsidR="00270D28" w:rsidRPr="00383667">
        <w:rPr>
          <w:rFonts w:cs="Huawei Sans"/>
        </w:rPr>
        <w:t>Router</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24</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48</w:t>
      </w:r>
      <w:r>
        <w:rPr>
          <w:rFonts w:cs="Huawei Sans"/>
        </w:rPr>
        <w:tab/>
      </w:r>
      <w:r>
        <w:rPr>
          <w:rFonts w:cs="Huawei Sans"/>
        </w:rPr>
        <w:tab/>
      </w:r>
      <w:r>
        <w:rPr>
          <w:rFonts w:cs="Huawei Sans"/>
        </w:rPr>
        <w:tab/>
      </w:r>
      <w:r>
        <w:rPr>
          <w:rFonts w:cs="Huawei Sans"/>
        </w:rPr>
        <w:tab/>
      </w:r>
      <w:r w:rsidR="00270D28" w:rsidRPr="00383667">
        <w:rPr>
          <w:rFonts w:cs="Huawei Sans"/>
        </w:rPr>
        <w:t>80000008</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p>
    <w:p w14:paraId="04510496" w14:textId="1640D080" w:rsidR="00135587" w:rsidRPr="00383667" w:rsidRDefault="00344DDB" w:rsidP="005714FA">
      <w:pPr>
        <w:pStyle w:val="2f3"/>
        <w:rPr>
          <w:rFonts w:cs="Huawei Sans"/>
        </w:rPr>
      </w:pPr>
      <w:r>
        <w:rPr>
          <w:rFonts w:cs="Huawei Sans"/>
        </w:rPr>
        <w:tab/>
      </w:r>
      <w:r w:rsidR="00270D28" w:rsidRPr="00383667">
        <w:rPr>
          <w:rFonts w:cs="Huawei Sans"/>
        </w:rPr>
        <w:t>Network</w:t>
      </w:r>
      <w:r>
        <w:rPr>
          <w:rFonts w:cs="Huawei Sans"/>
        </w:rPr>
        <w:tab/>
      </w:r>
      <w:r>
        <w:rPr>
          <w:rFonts w:cs="Huawei Sans"/>
        </w:rPr>
        <w:tab/>
      </w:r>
      <w:r>
        <w:rPr>
          <w:rFonts w:cs="Huawei Sans"/>
        </w:rPr>
        <w:tab/>
      </w:r>
      <w:r>
        <w:rPr>
          <w:rFonts w:cs="Huawei Sans"/>
        </w:rPr>
        <w:tab/>
      </w:r>
      <w:r w:rsidR="00270D28" w:rsidRPr="00383667">
        <w:rPr>
          <w:rFonts w:cs="Huawei Sans"/>
        </w:rPr>
        <w:t>10.0.23.3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1643</w:t>
      </w:r>
      <w:r>
        <w:rPr>
          <w:rFonts w:cs="Huawei Sans"/>
        </w:rPr>
        <w:tab/>
      </w:r>
      <w:r>
        <w:rPr>
          <w:rFonts w:cs="Huawei Sans"/>
        </w:rPr>
        <w:tab/>
      </w:r>
      <w:r>
        <w:rPr>
          <w:rFonts w:cs="Huawei Sans"/>
        </w:rPr>
        <w:tab/>
      </w:r>
      <w:r w:rsidR="00270D28" w:rsidRPr="00383667">
        <w:rPr>
          <w:rFonts w:cs="Huawei Sans"/>
        </w:rPr>
        <w:t>32</w:t>
      </w:r>
      <w:r>
        <w:rPr>
          <w:rFonts w:cs="Huawei Sans"/>
        </w:rPr>
        <w:tab/>
      </w:r>
      <w:r>
        <w:rPr>
          <w:rFonts w:cs="Huawei Sans"/>
        </w:rPr>
        <w:tab/>
      </w:r>
      <w:r>
        <w:rPr>
          <w:rFonts w:cs="Huawei Sans"/>
        </w:rPr>
        <w:tab/>
      </w:r>
      <w:r>
        <w:rPr>
          <w:rFonts w:cs="Huawei Sans"/>
        </w:rPr>
        <w:tab/>
      </w:r>
      <w:r w:rsidR="00270D28" w:rsidRPr="00383667">
        <w:rPr>
          <w:rFonts w:cs="Huawei Sans"/>
        </w:rPr>
        <w:t>80000001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w:t>
      </w:r>
    </w:p>
    <w:p w14:paraId="5D434F44" w14:textId="6BA2A009" w:rsidR="00135587" w:rsidRPr="00383667" w:rsidRDefault="00344DDB" w:rsidP="005714FA">
      <w:pPr>
        <w:pStyle w:val="2f3"/>
        <w:rPr>
          <w:rFonts w:cs="Huawei Sans"/>
        </w:rPr>
      </w:pPr>
      <w:r>
        <w:rPr>
          <w:rFonts w:cs="Huawei Sans"/>
        </w:rPr>
        <w:tab/>
      </w:r>
      <w:r w:rsidR="00270D28" w:rsidRPr="00383667">
        <w:rPr>
          <w:rFonts w:cs="Huawei Sans"/>
        </w:rPr>
        <w:t>Network</w:t>
      </w:r>
      <w:r>
        <w:rPr>
          <w:rFonts w:cs="Huawei Sans"/>
        </w:rPr>
        <w:tab/>
      </w:r>
      <w:r>
        <w:rPr>
          <w:rFonts w:cs="Huawei Sans"/>
        </w:rPr>
        <w:tab/>
      </w:r>
      <w:r>
        <w:rPr>
          <w:rFonts w:cs="Huawei Sans"/>
        </w:rPr>
        <w:tab/>
      </w:r>
      <w:r>
        <w:rPr>
          <w:rFonts w:cs="Huawei Sans"/>
        </w:rPr>
        <w:tab/>
      </w:r>
      <w:r w:rsidR="00270D28" w:rsidRPr="00383667">
        <w:rPr>
          <w:rFonts w:cs="Huawei Sans"/>
        </w:rPr>
        <w:t>10.0.12.2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777</w:t>
      </w:r>
      <w:r>
        <w:rPr>
          <w:rFonts w:cs="Huawei Sans"/>
        </w:rPr>
        <w:tab/>
      </w:r>
      <w:r>
        <w:rPr>
          <w:rFonts w:cs="Huawei Sans"/>
        </w:rPr>
        <w:tab/>
      </w:r>
      <w:r>
        <w:rPr>
          <w:rFonts w:cs="Huawei Sans"/>
        </w:rPr>
        <w:tab/>
      </w:r>
      <w:r>
        <w:rPr>
          <w:rFonts w:cs="Huawei Sans"/>
        </w:rPr>
        <w:tab/>
      </w:r>
      <w:r w:rsidR="00270D28" w:rsidRPr="00383667">
        <w:rPr>
          <w:rFonts w:cs="Huawei Sans"/>
        </w:rPr>
        <w:t>32</w:t>
      </w:r>
      <w:r>
        <w:rPr>
          <w:rFonts w:cs="Huawei Sans"/>
        </w:rPr>
        <w:tab/>
      </w:r>
      <w:r>
        <w:rPr>
          <w:rFonts w:cs="Huawei Sans"/>
        </w:rPr>
        <w:tab/>
      </w:r>
      <w:r>
        <w:rPr>
          <w:rFonts w:cs="Huawei Sans"/>
        </w:rPr>
        <w:tab/>
      </w:r>
      <w:r>
        <w:rPr>
          <w:rFonts w:cs="Huawei Sans"/>
        </w:rPr>
        <w:tab/>
      </w:r>
      <w:r w:rsidR="00270D28" w:rsidRPr="00383667">
        <w:rPr>
          <w:rFonts w:cs="Huawei Sans"/>
        </w:rPr>
        <w:t>80000002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w:t>
      </w:r>
    </w:p>
    <w:p w14:paraId="3E10A22A" w14:textId="0FF13A35" w:rsidR="00135587" w:rsidRPr="00383667" w:rsidRDefault="00344DDB" w:rsidP="005714FA">
      <w:pPr>
        <w:pStyle w:val="2f3"/>
        <w:rPr>
          <w:rFonts w:cs="Huawei Sans"/>
        </w:rPr>
      </w:pPr>
      <w:r>
        <w:rPr>
          <w:rFonts w:cs="Huawei Sans"/>
        </w:rPr>
        <w:tab/>
      </w:r>
      <w:r w:rsidR="00270D28" w:rsidRPr="00383667">
        <w:rPr>
          <w:rFonts w:cs="Huawei Sans"/>
        </w:rPr>
        <w:t>Network</w:t>
      </w:r>
      <w:r>
        <w:rPr>
          <w:rFonts w:cs="Huawei Sans"/>
        </w:rPr>
        <w:tab/>
      </w:r>
      <w:r>
        <w:rPr>
          <w:rFonts w:cs="Huawei Sans"/>
        </w:rPr>
        <w:tab/>
      </w:r>
      <w:r>
        <w:rPr>
          <w:rFonts w:cs="Huawei Sans"/>
        </w:rPr>
        <w:tab/>
      </w:r>
      <w:r>
        <w:rPr>
          <w:rFonts w:cs="Huawei Sans"/>
        </w:rPr>
        <w:tab/>
      </w:r>
      <w:r w:rsidR="00270D28" w:rsidRPr="00383667">
        <w:rPr>
          <w:rFonts w:cs="Huawei Sans"/>
        </w:rPr>
        <w:t>10.0.34.4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1639</w:t>
      </w:r>
      <w:r>
        <w:rPr>
          <w:rFonts w:cs="Huawei Sans"/>
        </w:rPr>
        <w:tab/>
      </w:r>
      <w:r>
        <w:rPr>
          <w:rFonts w:cs="Huawei Sans"/>
        </w:rPr>
        <w:tab/>
      </w:r>
      <w:r>
        <w:rPr>
          <w:rFonts w:cs="Huawei Sans"/>
        </w:rPr>
        <w:tab/>
      </w:r>
      <w:r w:rsidR="00270D28" w:rsidRPr="00383667">
        <w:rPr>
          <w:rFonts w:cs="Huawei Sans"/>
        </w:rPr>
        <w:t>32</w:t>
      </w:r>
      <w:r>
        <w:rPr>
          <w:rFonts w:cs="Huawei Sans"/>
        </w:rPr>
        <w:tab/>
      </w:r>
      <w:r>
        <w:rPr>
          <w:rFonts w:cs="Huawei Sans"/>
        </w:rPr>
        <w:tab/>
      </w:r>
      <w:r>
        <w:rPr>
          <w:rFonts w:cs="Huawei Sans"/>
        </w:rPr>
        <w:tab/>
      </w:r>
      <w:r>
        <w:rPr>
          <w:rFonts w:cs="Huawei Sans"/>
        </w:rPr>
        <w:tab/>
      </w:r>
      <w:r w:rsidR="00270D28" w:rsidRPr="00383667">
        <w:rPr>
          <w:rFonts w:cs="Huawei Sans"/>
        </w:rPr>
        <w:t>80000002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w:t>
      </w:r>
    </w:p>
    <w:p w14:paraId="15C77E50" w14:textId="77777777" w:rsidR="00227531" w:rsidRDefault="00227531" w:rsidP="005714FA">
      <w:pPr>
        <w:pStyle w:val="2f3"/>
        <w:rPr>
          <w:rFonts w:cs="Huawei Sans"/>
        </w:rPr>
      </w:pPr>
    </w:p>
    <w:p w14:paraId="78C7925E" w14:textId="77777777" w:rsidR="00135587" w:rsidRPr="00383667" w:rsidRDefault="00135587" w:rsidP="005714FA">
      <w:pPr>
        <w:pStyle w:val="2f3"/>
        <w:rPr>
          <w:rFonts w:cs="Huawei Sans"/>
        </w:rPr>
      </w:pPr>
    </w:p>
    <w:p w14:paraId="11385F50" w14:textId="77777777" w:rsidR="00135587" w:rsidRPr="00383667" w:rsidRDefault="00270D28" w:rsidP="005714FA">
      <w:pPr>
        <w:pStyle w:val="2f3"/>
        <w:rPr>
          <w:rFonts w:cs="Huawei Sans"/>
        </w:rPr>
      </w:pPr>
      <w:r w:rsidRPr="00383667">
        <w:rPr>
          <w:rFonts w:cs="Huawei Sans"/>
        </w:rPr>
        <w:t xml:space="preserve">   AS External Database</w:t>
      </w:r>
    </w:p>
    <w:p w14:paraId="21F822CC" w14:textId="77777777" w:rsidR="00135587" w:rsidRPr="00383667" w:rsidRDefault="00270D28" w:rsidP="005714FA">
      <w:pPr>
        <w:pStyle w:val="2f3"/>
        <w:rPr>
          <w:rFonts w:cs="Huawei Sans"/>
        </w:rPr>
      </w:pPr>
      <w:r w:rsidRPr="00383667">
        <w:rPr>
          <w:rFonts w:cs="Huawei Sans"/>
        </w:rPr>
        <w:lastRenderedPageBreak/>
        <w:t xml:space="preserve"> Type     LinkState ID    AdvRouter         Age  Len   Sequence     Metric</w:t>
      </w:r>
    </w:p>
    <w:p w14:paraId="24CEC395" w14:textId="77777777" w:rsidR="00135587" w:rsidRPr="00383667" w:rsidRDefault="00270D28" w:rsidP="005714FA">
      <w:pPr>
        <w:pStyle w:val="2f3"/>
        <w:rPr>
          <w:rFonts w:cs="Huawei Sans"/>
          <w:color w:val="EC7061"/>
        </w:rPr>
      </w:pPr>
      <w:r w:rsidRPr="00383667">
        <w:rPr>
          <w:rFonts w:cs="Huawei Sans"/>
          <w:color w:val="EC7061"/>
        </w:rPr>
        <w:t xml:space="preserve"> External   172.16.2.0      10.0.1.1            24  36    80000001       1</w:t>
      </w:r>
    </w:p>
    <w:p w14:paraId="37BC1DDD" w14:textId="77777777" w:rsidR="00135587" w:rsidRPr="00383667" w:rsidRDefault="00270D28" w:rsidP="005714FA">
      <w:pPr>
        <w:pStyle w:val="2f3"/>
        <w:rPr>
          <w:rFonts w:cs="Huawei Sans"/>
          <w:color w:val="EC7061"/>
        </w:rPr>
      </w:pPr>
      <w:r w:rsidRPr="00383667">
        <w:rPr>
          <w:rFonts w:cs="Huawei Sans"/>
          <w:color w:val="EC7061"/>
        </w:rPr>
        <w:t xml:space="preserve"> External   172.16.1.0      10.0.1.1            24  36    80000001       1</w:t>
      </w:r>
    </w:p>
    <w:p w14:paraId="12F2EE58" w14:textId="77777777" w:rsidR="00135587" w:rsidRPr="00383667" w:rsidRDefault="00270D28" w:rsidP="005714FA">
      <w:pPr>
        <w:pStyle w:val="1e"/>
      </w:pPr>
      <w:r w:rsidRPr="00383667">
        <w:t>Routes to Loopback1 and Loopback2 have been imported to the OSPF routing table.</w:t>
      </w:r>
    </w:p>
    <w:p w14:paraId="54C133A1" w14:textId="1E130EB9" w:rsidR="00135587" w:rsidRPr="00383667" w:rsidRDefault="009700AD" w:rsidP="005714FA">
      <w:pPr>
        <w:pStyle w:val="1e"/>
      </w:pPr>
      <w:r>
        <w:t># Check</w:t>
      </w:r>
      <w:r w:rsidR="00270D28" w:rsidRPr="00383667">
        <w:t xml:space="preserve"> the AS-external LSA 172.16.1.0 in the OSPF LSDB on R1.</w:t>
      </w:r>
    </w:p>
    <w:p w14:paraId="2F5B4C6E" w14:textId="77777777" w:rsidR="00135587" w:rsidRPr="00383667" w:rsidRDefault="00270D28" w:rsidP="005714FA">
      <w:pPr>
        <w:pStyle w:val="2f3"/>
        <w:rPr>
          <w:rFonts w:cs="Huawei Sans"/>
        </w:rPr>
      </w:pPr>
      <w:r w:rsidRPr="00383667">
        <w:rPr>
          <w:rFonts w:cs="Huawei Sans"/>
        </w:rPr>
        <w:t xml:space="preserve">[R1]display </w:t>
      </w:r>
      <w:r w:rsidRPr="00497E5B">
        <w:rPr>
          <w:rFonts w:cs="Huawei Sans"/>
        </w:rPr>
        <w:t>ospf</w:t>
      </w:r>
      <w:r w:rsidRPr="00383667">
        <w:rPr>
          <w:rFonts w:cs="Huawei Sans"/>
        </w:rPr>
        <w:t xml:space="preserve"> lsdb </w:t>
      </w:r>
      <w:r w:rsidRPr="00497E5B">
        <w:rPr>
          <w:rFonts w:cs="Huawei Sans"/>
        </w:rPr>
        <w:t>ase</w:t>
      </w:r>
      <w:r w:rsidRPr="00383667">
        <w:rPr>
          <w:rFonts w:cs="Huawei Sans"/>
        </w:rPr>
        <w:t xml:space="preserve"> 172.16.1.0 </w:t>
      </w:r>
    </w:p>
    <w:p w14:paraId="5C8FF1F3" w14:textId="77777777" w:rsidR="00135587" w:rsidRPr="00383667" w:rsidRDefault="00135587" w:rsidP="005714FA">
      <w:pPr>
        <w:pStyle w:val="2f3"/>
        <w:rPr>
          <w:rFonts w:cs="Huawei Sans"/>
        </w:rPr>
      </w:pPr>
    </w:p>
    <w:p w14:paraId="0DDD939E" w14:textId="77777777" w:rsidR="00135587" w:rsidRPr="00383667" w:rsidRDefault="00270D28" w:rsidP="005714FA">
      <w:pPr>
        <w:pStyle w:val="2f3"/>
        <w:rPr>
          <w:rFonts w:cs="Huawei Sans"/>
        </w:rPr>
      </w:pPr>
      <w:r w:rsidRPr="00383667">
        <w:rPr>
          <w:rFonts w:cs="Huawei Sans"/>
        </w:rPr>
        <w:t xml:space="preserve">  OSPF Process 1 with Router ID 10.0.1.1</w:t>
      </w:r>
    </w:p>
    <w:p w14:paraId="0183E0CE" w14:textId="77777777" w:rsidR="00135587" w:rsidRPr="00383667" w:rsidRDefault="00270D28" w:rsidP="005714FA">
      <w:pPr>
        <w:pStyle w:val="2f3"/>
        <w:rPr>
          <w:rFonts w:cs="Huawei Sans"/>
        </w:rPr>
      </w:pPr>
      <w:r w:rsidRPr="00383667">
        <w:rPr>
          <w:rFonts w:cs="Huawei Sans"/>
        </w:rPr>
        <w:t xml:space="preserve">   Link State Database</w:t>
      </w:r>
    </w:p>
    <w:p w14:paraId="3B53E19A" w14:textId="77777777" w:rsidR="00135587" w:rsidRPr="00383667" w:rsidRDefault="00135587" w:rsidP="005714FA">
      <w:pPr>
        <w:pStyle w:val="2f3"/>
        <w:rPr>
          <w:rFonts w:cs="Huawei Sans"/>
        </w:rPr>
      </w:pPr>
    </w:p>
    <w:p w14:paraId="1C02B594" w14:textId="77777777" w:rsidR="00135587" w:rsidRPr="00383667" w:rsidRDefault="00135587" w:rsidP="005714FA">
      <w:pPr>
        <w:pStyle w:val="2f3"/>
        <w:rPr>
          <w:rFonts w:cs="Huawei Sans"/>
        </w:rPr>
      </w:pPr>
    </w:p>
    <w:p w14:paraId="2E4D6629" w14:textId="761A49CE" w:rsidR="00135587" w:rsidRPr="00383667" w:rsidRDefault="00344DDB" w:rsidP="005714FA">
      <w:pPr>
        <w:pStyle w:val="2f3"/>
        <w:rPr>
          <w:rFonts w:cs="Huawei Sans"/>
        </w:rPr>
      </w:pPr>
      <w:r>
        <w:rPr>
          <w:rFonts w:cs="Huawei Sans"/>
        </w:rPr>
        <w:tab/>
      </w:r>
      <w:r>
        <w:rPr>
          <w:rFonts w:cs="Huawei Sans"/>
        </w:rPr>
        <w:tab/>
      </w:r>
      <w:r w:rsidR="00270D2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External</w:t>
      </w:r>
    </w:p>
    <w:p w14:paraId="59EDAFF4" w14:textId="7C0C11F8" w:rsidR="00135587" w:rsidRPr="00383667" w:rsidRDefault="00344DDB" w:rsidP="005714FA">
      <w:pPr>
        <w:pStyle w:val="2f3"/>
        <w:rPr>
          <w:rFonts w:cs="Huawei Sans"/>
        </w:rPr>
      </w:pPr>
      <w:r>
        <w:rPr>
          <w:rFonts w:cs="Huawei Sans"/>
        </w:rPr>
        <w:tab/>
      </w:r>
      <w:r>
        <w:rPr>
          <w:rFonts w:cs="Huawei Sans"/>
          <w:color w:val="EC7061"/>
        </w:rPr>
        <w:tab/>
      </w:r>
      <w:r w:rsidR="00270D28" w:rsidRPr="00497E5B">
        <w:rPr>
          <w:rFonts w:cs="Huawei Sans"/>
          <w:color w:val="EC7061"/>
        </w:rPr>
        <w:t>Ls</w:t>
      </w:r>
      <w:r>
        <w:rPr>
          <w:rFonts w:cs="Huawei Sans"/>
          <w:color w:val="EC7061"/>
        </w:rPr>
        <w:tab/>
      </w:r>
      <w:r w:rsidR="00270D28" w:rsidRPr="00383667">
        <w:rPr>
          <w:rFonts w:cs="Huawei Sans"/>
          <w:color w:val="EC7061"/>
        </w:rPr>
        <w:t>id</w:t>
      </w:r>
      <w:r>
        <w:rPr>
          <w:rFonts w:cs="Huawei Sans"/>
          <w:color w:val="EC7061"/>
        </w:rPr>
        <w:tab/>
      </w:r>
      <w:r>
        <w:rPr>
          <w:rFonts w:cs="Huawei Sans"/>
          <w:color w:val="EC7061"/>
        </w:rPr>
        <w:tab/>
      </w:r>
      <w:r>
        <w:rPr>
          <w:rFonts w:cs="Huawei Sans"/>
          <w:color w:val="EC7061"/>
        </w:rPr>
        <w:tab/>
      </w:r>
      <w:r>
        <w:rPr>
          <w:rFonts w:cs="Huawei Sans"/>
        </w:rPr>
        <w:tab/>
      </w:r>
      <w:r>
        <w:rPr>
          <w:rFonts w:cs="Huawei Sans"/>
        </w:rPr>
        <w:tab/>
      </w:r>
      <w:r>
        <w:rPr>
          <w:rFonts w:cs="Huawei Sans"/>
        </w:rPr>
        <w:tab/>
      </w:r>
      <w:r>
        <w:rPr>
          <w:rFonts w:cs="Huawei Sans"/>
          <w:color w:val="EC7061"/>
        </w:rPr>
        <w:tab/>
      </w:r>
      <w:r>
        <w:rPr>
          <w:rFonts w:cs="Huawei Sans"/>
        </w:rPr>
        <w:tab/>
      </w:r>
      <w:r>
        <w:rPr>
          <w:rFonts w:cs="Huawei Sans"/>
          <w:color w:val="EC7061"/>
        </w:rPr>
        <w:tab/>
      </w:r>
      <w:r w:rsidR="00270D28" w:rsidRPr="00383667">
        <w:rPr>
          <w:rFonts w:cs="Huawei Sans"/>
          <w:color w:val="EC7061"/>
        </w:rPr>
        <w:t>:</w:t>
      </w:r>
      <w:r>
        <w:rPr>
          <w:rFonts w:cs="Huawei Sans"/>
          <w:color w:val="EC7061"/>
        </w:rPr>
        <w:tab/>
      </w:r>
      <w:r w:rsidR="00270D28" w:rsidRPr="00383667">
        <w:rPr>
          <w:rFonts w:cs="Huawei Sans"/>
          <w:color w:val="EC7061"/>
        </w:rPr>
        <w:t>172.16.1.0</w:t>
      </w:r>
    </w:p>
    <w:p w14:paraId="7A1018CC" w14:textId="59293559" w:rsidR="00135587" w:rsidRPr="00383667" w:rsidRDefault="00344DDB" w:rsidP="005714FA">
      <w:pPr>
        <w:pStyle w:val="2f3"/>
        <w:rPr>
          <w:rFonts w:cs="Huawei Sans"/>
        </w:rPr>
      </w:pPr>
      <w:r>
        <w:rPr>
          <w:rFonts w:cs="Huawei Sans"/>
        </w:rPr>
        <w:tab/>
      </w:r>
      <w:r>
        <w:rPr>
          <w:rFonts w:cs="Huawei Sans"/>
        </w:rPr>
        <w:tab/>
      </w:r>
      <w:r w:rsidR="00270D28" w:rsidRPr="00497E5B">
        <w:rPr>
          <w:rFonts w:cs="Huawei Sans"/>
        </w:rPr>
        <w:t>Adv</w:t>
      </w:r>
      <w:r>
        <w:rPr>
          <w:rFonts w:cs="Huawei Sans"/>
        </w:rPr>
        <w:tab/>
      </w:r>
      <w:r w:rsidR="00270D28" w:rsidRPr="00383667">
        <w:rPr>
          <w:rFonts w:cs="Huawei Sans"/>
        </w:rPr>
        <w:t>rtr</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10.0.1.1</w:t>
      </w:r>
    </w:p>
    <w:p w14:paraId="0145F948" w14:textId="77777777" w:rsidR="00227531" w:rsidRDefault="00344DDB" w:rsidP="005714FA">
      <w:pPr>
        <w:pStyle w:val="2f3"/>
        <w:rPr>
          <w:rFonts w:cs="Huawei Sans"/>
        </w:rPr>
      </w:pPr>
      <w:r>
        <w:rPr>
          <w:rFonts w:cs="Huawei Sans"/>
        </w:rPr>
        <w:tab/>
      </w:r>
      <w:r>
        <w:rPr>
          <w:rFonts w:cs="Huawei Sans"/>
        </w:rPr>
        <w:tab/>
      </w:r>
      <w:r w:rsidR="00270D28" w:rsidRPr="00497E5B">
        <w:rPr>
          <w:rFonts w:cs="Huawei Sans"/>
        </w:rPr>
        <w:t>Ls</w:t>
      </w:r>
      <w:r>
        <w:rPr>
          <w:rFonts w:cs="Huawei Sans"/>
        </w:rPr>
        <w:tab/>
      </w:r>
      <w:r w:rsidR="00270D28"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165</w:t>
      </w:r>
    </w:p>
    <w:p w14:paraId="60515364" w14:textId="77777777" w:rsidR="00227531" w:rsidRDefault="00344DDB" w:rsidP="005714FA">
      <w:pPr>
        <w:pStyle w:val="2f3"/>
        <w:rPr>
          <w:rFonts w:cs="Huawei Sans"/>
        </w:rPr>
      </w:pPr>
      <w:r>
        <w:rPr>
          <w:rFonts w:cs="Huawei Sans"/>
        </w:rPr>
        <w:tab/>
      </w:r>
      <w:r>
        <w:rPr>
          <w:rFonts w:cs="Huawei Sans"/>
        </w:rPr>
        <w:tab/>
      </w:r>
      <w:r w:rsidR="00270D28"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36</w:t>
      </w:r>
    </w:p>
    <w:p w14:paraId="44F43B06" w14:textId="7478FB65" w:rsidR="00135587" w:rsidRPr="00383667" w:rsidRDefault="00344DDB" w:rsidP="005714FA">
      <w:pPr>
        <w:pStyle w:val="2f3"/>
        <w:rPr>
          <w:rFonts w:cs="Huawei Sans"/>
        </w:rPr>
      </w:pPr>
      <w:r>
        <w:rPr>
          <w:rFonts w:cs="Huawei Sans"/>
        </w:rPr>
        <w:tab/>
      </w:r>
      <w:r>
        <w:rPr>
          <w:rFonts w:cs="Huawei Sans"/>
        </w:rPr>
        <w:tab/>
      </w:r>
      <w:r w:rsidR="00270D28" w:rsidRPr="00383667">
        <w:rPr>
          <w:rFonts w:cs="Huawei Sans"/>
        </w:rPr>
        <w:t>Options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497E5B">
        <w:rPr>
          <w:rFonts w:cs="Huawei Sans"/>
        </w:rPr>
        <w:t>:</w:t>
      </w:r>
      <w:r>
        <w:rPr>
          <w:rFonts w:cs="Huawei Sans"/>
        </w:rPr>
        <w:tab/>
      </w:r>
      <w:r w:rsidR="00270D28" w:rsidRPr="00383667">
        <w:rPr>
          <w:rFonts w:cs="Huawei Sans"/>
        </w:rPr>
        <w:t>E</w:t>
      </w:r>
    </w:p>
    <w:p w14:paraId="313CBC72" w14:textId="77777777" w:rsidR="00227531" w:rsidRDefault="00344DDB" w:rsidP="005714FA">
      <w:pPr>
        <w:pStyle w:val="2f3"/>
        <w:rPr>
          <w:rFonts w:cs="Huawei Sans"/>
        </w:rPr>
      </w:pPr>
      <w:r>
        <w:rPr>
          <w:rFonts w:cs="Huawei Sans"/>
        </w:rPr>
        <w:tab/>
      </w:r>
      <w:r>
        <w:rPr>
          <w:rFonts w:cs="Huawei Sans"/>
        </w:rPr>
        <w:tab/>
      </w:r>
      <w:r w:rsidR="00270D28" w:rsidRPr="00497E5B">
        <w:rPr>
          <w:rFonts w:cs="Huawei Sans"/>
        </w:rPr>
        <w:t>seq</w:t>
      </w:r>
      <w:r w:rsidR="00270D28"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80000001</w:t>
      </w:r>
    </w:p>
    <w:p w14:paraId="6D3275AF" w14:textId="2AF918E4" w:rsidR="00135587" w:rsidRPr="00383667" w:rsidRDefault="00344DDB" w:rsidP="005714FA">
      <w:pPr>
        <w:pStyle w:val="2f3"/>
        <w:rPr>
          <w:rFonts w:cs="Huawei Sans"/>
        </w:rPr>
      </w:pPr>
      <w:r>
        <w:rPr>
          <w:rFonts w:cs="Huawei Sans"/>
        </w:rPr>
        <w:tab/>
      </w:r>
      <w:r>
        <w:rPr>
          <w:rFonts w:cs="Huawei Sans"/>
        </w:rPr>
        <w:tab/>
      </w:r>
      <w:r w:rsidR="00270D28" w:rsidRPr="00497E5B">
        <w:rPr>
          <w:rFonts w:cs="Huawei Sans"/>
        </w:rPr>
        <w:t>chksum</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0xa954</w:t>
      </w:r>
    </w:p>
    <w:p w14:paraId="2590B077" w14:textId="77777777" w:rsidR="00227531" w:rsidRDefault="00344DDB" w:rsidP="005714FA">
      <w:pPr>
        <w:pStyle w:val="2f3"/>
        <w:rPr>
          <w:rFonts w:cs="Huawei Sans"/>
        </w:rPr>
      </w:pPr>
      <w:r>
        <w:rPr>
          <w:rFonts w:cs="Huawei Sans"/>
        </w:rPr>
        <w:tab/>
      </w:r>
      <w:r>
        <w:rPr>
          <w:rFonts w:cs="Huawei Sans"/>
        </w:rPr>
        <w:tab/>
      </w:r>
      <w:r w:rsidR="00270D28" w:rsidRPr="00383667">
        <w:rPr>
          <w:rFonts w:cs="Huawei Sans"/>
        </w:rPr>
        <w:t>Net</w:t>
      </w:r>
      <w:r>
        <w:rPr>
          <w:rFonts w:cs="Huawei Sans"/>
        </w:rPr>
        <w:tab/>
      </w:r>
      <w:r w:rsidR="00270D28" w:rsidRPr="00383667">
        <w:rPr>
          <w:rFonts w:cs="Huawei Sans"/>
        </w:rPr>
        <w:t>mask</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255.255.255.0</w:t>
      </w:r>
    </w:p>
    <w:p w14:paraId="21D0B434" w14:textId="77777777" w:rsidR="00227531" w:rsidRDefault="00344DDB" w:rsidP="005714FA">
      <w:pPr>
        <w:pStyle w:val="2f3"/>
        <w:rPr>
          <w:rFonts w:cs="Huawei Sans"/>
        </w:rPr>
      </w:pPr>
      <w:r>
        <w:rPr>
          <w:rFonts w:cs="Huawei Sans"/>
        </w:rPr>
        <w:tab/>
      </w:r>
      <w:r>
        <w:rPr>
          <w:rFonts w:cs="Huawei Sans"/>
        </w:rPr>
        <w:tab/>
      </w:r>
      <w:r w:rsidR="00270D28" w:rsidRPr="00383667">
        <w:rPr>
          <w:rFonts w:cs="Huawei Sans"/>
        </w:rPr>
        <w:t>TOS</w:t>
      </w:r>
      <w:r>
        <w:rPr>
          <w:rFonts w:cs="Huawei Sans"/>
        </w:rPr>
        <w:tab/>
      </w:r>
      <w:r w:rsidR="00270D28" w:rsidRPr="00383667">
        <w:rPr>
          <w:rFonts w:cs="Huawei Sans"/>
        </w:rPr>
        <w:t>0</w:t>
      </w:r>
      <w:r>
        <w:rPr>
          <w:rFonts w:cs="Huawei Sans"/>
        </w:rPr>
        <w:tab/>
      </w:r>
      <w:r>
        <w:rPr>
          <w:rFonts w:cs="Huawei Sans"/>
        </w:rPr>
        <w:tab/>
      </w:r>
      <w:r w:rsidR="00270D28" w:rsidRPr="00383667">
        <w:rPr>
          <w:rFonts w:cs="Huawei Sans"/>
        </w:rPr>
        <w:t>Metric</w:t>
      </w:r>
      <w:r>
        <w:rPr>
          <w:rFonts w:cs="Huawei Sans"/>
        </w:rPr>
        <w:tab/>
      </w:r>
      <w:r w:rsidR="00270D28" w:rsidRPr="00383667">
        <w:rPr>
          <w:rFonts w:cs="Huawei Sans"/>
        </w:rPr>
        <w:t>:</w:t>
      </w:r>
      <w:r>
        <w:rPr>
          <w:rFonts w:cs="Huawei Sans"/>
        </w:rPr>
        <w:tab/>
      </w:r>
      <w:r w:rsidR="00270D28" w:rsidRPr="00383667">
        <w:rPr>
          <w:rFonts w:cs="Huawei Sans"/>
        </w:rPr>
        <w:t>1</w:t>
      </w:r>
    </w:p>
    <w:p w14:paraId="68E1B831" w14:textId="3ACE9256" w:rsidR="00135587" w:rsidRPr="00383667" w:rsidRDefault="00344DDB" w:rsidP="005714FA">
      <w:pPr>
        <w:pStyle w:val="2f3"/>
        <w:rPr>
          <w:rFonts w:cs="Huawei Sans"/>
        </w:rPr>
      </w:pPr>
      <w:r>
        <w:rPr>
          <w:rFonts w:cs="Huawei Sans"/>
        </w:rPr>
        <w:tab/>
      </w:r>
      <w:r>
        <w:rPr>
          <w:rFonts w:cs="Huawei Sans"/>
        </w:rPr>
        <w:tab/>
      </w:r>
      <w:r w:rsidR="00270D28" w:rsidRPr="00383667">
        <w:rPr>
          <w:rFonts w:cs="Huawei Sans"/>
        </w:rPr>
        <w:t>E</w:t>
      </w:r>
      <w:r>
        <w:rPr>
          <w:rFonts w:cs="Huawei Sans"/>
        </w:rPr>
        <w:tab/>
      </w:r>
      <w:r w:rsidR="00270D2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2</w:t>
      </w:r>
    </w:p>
    <w:p w14:paraId="6A1620EA" w14:textId="77777777" w:rsidR="00227531" w:rsidRDefault="00344DDB" w:rsidP="005714FA">
      <w:pPr>
        <w:pStyle w:val="2f3"/>
        <w:rPr>
          <w:rFonts w:cs="Huawei Sans"/>
        </w:rPr>
      </w:pPr>
      <w:r>
        <w:rPr>
          <w:rFonts w:cs="Huawei Sans"/>
        </w:rPr>
        <w:tab/>
      </w:r>
      <w:r>
        <w:rPr>
          <w:rFonts w:cs="Huawei Sans"/>
        </w:rPr>
        <w:tab/>
      </w:r>
      <w:r w:rsidR="00270D28" w:rsidRPr="00383667">
        <w:rPr>
          <w:rFonts w:cs="Huawei Sans"/>
        </w:rPr>
        <w:t>Forwarding</w:t>
      </w:r>
      <w:r>
        <w:rPr>
          <w:rFonts w:cs="Huawei Sans"/>
        </w:rPr>
        <w:tab/>
      </w:r>
      <w:r w:rsidR="00270D28" w:rsidRPr="00383667">
        <w:rPr>
          <w:rFonts w:cs="Huawei Sans"/>
        </w:rPr>
        <w:t>Address</w:t>
      </w:r>
      <w:r>
        <w:rPr>
          <w:rFonts w:cs="Huawei Sans"/>
        </w:rPr>
        <w:tab/>
      </w:r>
      <w:r w:rsidR="00270D28" w:rsidRPr="00383667">
        <w:rPr>
          <w:rFonts w:cs="Huawei Sans"/>
        </w:rPr>
        <w:t>:</w:t>
      </w:r>
      <w:r>
        <w:rPr>
          <w:rFonts w:cs="Huawei Sans"/>
        </w:rPr>
        <w:tab/>
      </w:r>
      <w:r w:rsidR="00270D28" w:rsidRPr="00383667">
        <w:rPr>
          <w:rFonts w:cs="Huawei Sans"/>
        </w:rPr>
        <w:t>0.0.0.0</w:t>
      </w:r>
    </w:p>
    <w:p w14:paraId="1AAC48DC" w14:textId="77777777" w:rsidR="00227531" w:rsidRDefault="00344DDB" w:rsidP="005714FA">
      <w:pPr>
        <w:pStyle w:val="2f3"/>
        <w:rPr>
          <w:rFonts w:cs="Huawei Sans"/>
          <w:color w:val="EC7061"/>
        </w:rPr>
      </w:pPr>
      <w:r>
        <w:rPr>
          <w:rFonts w:cs="Huawei Sans"/>
          <w:color w:val="EC7061"/>
        </w:rPr>
        <w:tab/>
      </w:r>
      <w:r>
        <w:rPr>
          <w:rFonts w:cs="Huawei Sans"/>
          <w:color w:val="EC7061"/>
        </w:rPr>
        <w:tab/>
      </w:r>
      <w:r w:rsidR="00270D28" w:rsidRPr="00383667">
        <w:rPr>
          <w:rFonts w:cs="Huawei Sans"/>
          <w:color w:val="EC7061"/>
        </w:rPr>
        <w:t>Tag</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rPr>
        <w:tab/>
      </w:r>
      <w:r>
        <w:rPr>
          <w:rFonts w:cs="Huawei Sans"/>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w:t>
      </w:r>
      <w:r>
        <w:rPr>
          <w:rFonts w:cs="Huawei Sans"/>
          <w:color w:val="EC7061"/>
        </w:rPr>
        <w:tab/>
      </w:r>
      <w:r w:rsidR="00270D28" w:rsidRPr="00383667">
        <w:rPr>
          <w:rFonts w:cs="Huawei Sans"/>
          <w:color w:val="EC7061"/>
        </w:rPr>
        <w:t>10</w:t>
      </w:r>
    </w:p>
    <w:p w14:paraId="77FDC878" w14:textId="6DF993E9" w:rsidR="00135587" w:rsidRPr="00383667" w:rsidRDefault="00344DDB" w:rsidP="005714FA">
      <w:pPr>
        <w:pStyle w:val="2f3"/>
        <w:rPr>
          <w:rFonts w:cs="Huawei Sans"/>
        </w:rPr>
      </w:pPr>
      <w:r>
        <w:rPr>
          <w:rFonts w:cs="Huawei Sans"/>
        </w:rPr>
        <w:tab/>
      </w:r>
      <w:r>
        <w:rPr>
          <w:rFonts w:cs="Huawei Sans"/>
        </w:rPr>
        <w:tab/>
      </w:r>
      <w:r w:rsidR="00270D28"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Low</w:t>
      </w:r>
    </w:p>
    <w:p w14:paraId="58C1047B" w14:textId="77777777" w:rsidR="00135587" w:rsidRPr="00383667" w:rsidRDefault="00270D28" w:rsidP="005714FA">
      <w:pPr>
        <w:pStyle w:val="1e"/>
      </w:pPr>
      <w:r w:rsidRPr="00383667">
        <w:t>The external route destined for 172.16.1.0/24 has been tagged 10.</w:t>
      </w:r>
    </w:p>
    <w:p w14:paraId="2F2203A5" w14:textId="1AFBF04C" w:rsidR="00135587" w:rsidRPr="00383667" w:rsidRDefault="009700AD" w:rsidP="005714FA">
      <w:pPr>
        <w:pStyle w:val="1e"/>
      </w:pPr>
      <w:r>
        <w:t># Check</w:t>
      </w:r>
      <w:r w:rsidR="00270D28" w:rsidRPr="00383667">
        <w:t xml:space="preserve"> AS-external LSA 172.16.2.0 in the OSPF LSDB on R1.</w:t>
      </w:r>
    </w:p>
    <w:p w14:paraId="6726E579" w14:textId="77777777" w:rsidR="00135587" w:rsidRPr="00383667" w:rsidRDefault="00270D28" w:rsidP="005714FA">
      <w:pPr>
        <w:pStyle w:val="2f3"/>
        <w:rPr>
          <w:rFonts w:cs="Huawei Sans"/>
        </w:rPr>
      </w:pPr>
      <w:r w:rsidRPr="00383667">
        <w:rPr>
          <w:rFonts w:cs="Huawei Sans"/>
        </w:rPr>
        <w:t xml:space="preserve">[R1]display </w:t>
      </w:r>
      <w:r w:rsidRPr="00497E5B">
        <w:rPr>
          <w:rFonts w:cs="Huawei Sans"/>
        </w:rPr>
        <w:t>ospf</w:t>
      </w:r>
      <w:r w:rsidRPr="00383667">
        <w:rPr>
          <w:rFonts w:cs="Huawei Sans"/>
        </w:rPr>
        <w:t xml:space="preserve"> lsdb </w:t>
      </w:r>
      <w:r w:rsidRPr="00497E5B">
        <w:rPr>
          <w:rFonts w:cs="Huawei Sans"/>
        </w:rPr>
        <w:t>ase</w:t>
      </w:r>
      <w:r w:rsidRPr="00383667">
        <w:rPr>
          <w:rFonts w:cs="Huawei Sans"/>
        </w:rPr>
        <w:t xml:space="preserve"> 172.16.2.0</w:t>
      </w:r>
    </w:p>
    <w:p w14:paraId="5A3E381C" w14:textId="77777777" w:rsidR="00135587" w:rsidRPr="00383667" w:rsidRDefault="00135587" w:rsidP="005714FA">
      <w:pPr>
        <w:pStyle w:val="2f3"/>
        <w:rPr>
          <w:rFonts w:cs="Huawei Sans"/>
        </w:rPr>
      </w:pPr>
    </w:p>
    <w:p w14:paraId="0B74CA8A" w14:textId="77777777" w:rsidR="00135587" w:rsidRPr="00383667" w:rsidRDefault="00270D28" w:rsidP="005714FA">
      <w:pPr>
        <w:pStyle w:val="2f3"/>
        <w:rPr>
          <w:rFonts w:cs="Huawei Sans"/>
        </w:rPr>
      </w:pPr>
      <w:r w:rsidRPr="00383667">
        <w:rPr>
          <w:rFonts w:cs="Huawei Sans"/>
        </w:rPr>
        <w:t xml:space="preserve">  OSPF Process 1 with Router ID 10.0.1.1</w:t>
      </w:r>
    </w:p>
    <w:p w14:paraId="597BFDF6" w14:textId="77777777" w:rsidR="00135587" w:rsidRPr="00383667" w:rsidRDefault="00270D28" w:rsidP="005714FA">
      <w:pPr>
        <w:pStyle w:val="2f3"/>
        <w:rPr>
          <w:rFonts w:cs="Huawei Sans"/>
        </w:rPr>
      </w:pPr>
      <w:r w:rsidRPr="00383667">
        <w:rPr>
          <w:rFonts w:cs="Huawei Sans"/>
        </w:rPr>
        <w:t xml:space="preserve">   Link State Database</w:t>
      </w:r>
    </w:p>
    <w:p w14:paraId="04CAB4BE" w14:textId="77777777" w:rsidR="00135587" w:rsidRPr="00383667" w:rsidRDefault="00135587" w:rsidP="005714FA">
      <w:pPr>
        <w:pStyle w:val="2f3"/>
        <w:rPr>
          <w:rFonts w:cs="Huawei Sans"/>
        </w:rPr>
      </w:pPr>
    </w:p>
    <w:p w14:paraId="6F847F7D" w14:textId="77777777" w:rsidR="00135587" w:rsidRPr="00383667" w:rsidRDefault="00135587" w:rsidP="005714FA">
      <w:pPr>
        <w:pStyle w:val="2f3"/>
        <w:rPr>
          <w:rFonts w:cs="Huawei Sans"/>
        </w:rPr>
      </w:pPr>
    </w:p>
    <w:p w14:paraId="4AA89C45" w14:textId="3F534EFC" w:rsidR="00135587" w:rsidRPr="00383667" w:rsidRDefault="00344DDB" w:rsidP="005714FA">
      <w:pPr>
        <w:pStyle w:val="2f3"/>
        <w:rPr>
          <w:rFonts w:cs="Huawei Sans"/>
        </w:rPr>
      </w:pPr>
      <w:r>
        <w:rPr>
          <w:rFonts w:cs="Huawei Sans"/>
        </w:rPr>
        <w:tab/>
      </w:r>
      <w:r>
        <w:rPr>
          <w:rFonts w:cs="Huawei Sans"/>
        </w:rPr>
        <w:tab/>
      </w:r>
      <w:r w:rsidR="00270D2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External</w:t>
      </w:r>
    </w:p>
    <w:p w14:paraId="5F593853" w14:textId="58A08A9B" w:rsidR="00135587" w:rsidRPr="00383667" w:rsidRDefault="00344DDB" w:rsidP="005714FA">
      <w:pPr>
        <w:pStyle w:val="2f3"/>
        <w:rPr>
          <w:rFonts w:cs="Huawei Sans"/>
          <w:color w:val="EC7061"/>
        </w:rPr>
      </w:pPr>
      <w:r>
        <w:rPr>
          <w:rFonts w:cs="Huawei Sans"/>
          <w:color w:val="EC7061"/>
        </w:rPr>
        <w:tab/>
      </w:r>
      <w:r>
        <w:rPr>
          <w:rFonts w:cs="Huawei Sans"/>
          <w:color w:val="EC7061"/>
        </w:rPr>
        <w:tab/>
      </w:r>
      <w:r w:rsidR="00270D28" w:rsidRPr="00497E5B">
        <w:rPr>
          <w:rFonts w:cs="Huawei Sans"/>
          <w:color w:val="EC7061"/>
        </w:rPr>
        <w:t>Ls</w:t>
      </w:r>
      <w:r>
        <w:rPr>
          <w:rFonts w:cs="Huawei Sans"/>
          <w:color w:val="EC7061"/>
        </w:rPr>
        <w:tab/>
      </w:r>
      <w:r w:rsidR="00270D28" w:rsidRPr="00383667">
        <w:rPr>
          <w:rFonts w:cs="Huawei Sans"/>
          <w:color w:val="EC7061"/>
        </w:rPr>
        <w:t>id</w:t>
      </w:r>
      <w:r>
        <w:rPr>
          <w:rFonts w:cs="Huawei Sans"/>
          <w:color w:val="EC7061"/>
        </w:rPr>
        <w:tab/>
      </w:r>
      <w:r>
        <w:rPr>
          <w:rFonts w:cs="Huawei Sans"/>
          <w:color w:val="EC7061"/>
        </w:rPr>
        <w:tab/>
      </w:r>
      <w:r>
        <w:rPr>
          <w:rFonts w:cs="Huawei Sans"/>
          <w:color w:val="EC7061"/>
        </w:rPr>
        <w:tab/>
      </w:r>
      <w:r>
        <w:rPr>
          <w:rFonts w:cs="Huawei Sans"/>
        </w:rPr>
        <w:tab/>
      </w:r>
      <w:r>
        <w:rPr>
          <w:rFonts w:cs="Huawei Sans"/>
        </w:rPr>
        <w:tab/>
      </w:r>
      <w:r>
        <w:rPr>
          <w:rFonts w:cs="Huawei Sans"/>
        </w:rPr>
        <w:tab/>
      </w:r>
      <w:r>
        <w:rPr>
          <w:rFonts w:cs="Huawei Sans"/>
          <w:color w:val="EC7061"/>
        </w:rPr>
        <w:tab/>
      </w:r>
      <w:r>
        <w:rPr>
          <w:rFonts w:cs="Huawei Sans"/>
          <w:color w:val="EC7061"/>
        </w:rPr>
        <w:tab/>
      </w:r>
      <w:r w:rsidR="00270D28" w:rsidRPr="00383667">
        <w:rPr>
          <w:rFonts w:cs="Huawei Sans"/>
          <w:color w:val="EC7061"/>
        </w:rPr>
        <w:t>:</w:t>
      </w:r>
      <w:r>
        <w:rPr>
          <w:rFonts w:cs="Huawei Sans"/>
          <w:color w:val="EC7061"/>
        </w:rPr>
        <w:tab/>
      </w:r>
      <w:r w:rsidR="00270D28" w:rsidRPr="00383667">
        <w:rPr>
          <w:rFonts w:cs="Huawei Sans"/>
          <w:color w:val="EC7061"/>
        </w:rPr>
        <w:t>172.16.2.0</w:t>
      </w:r>
    </w:p>
    <w:p w14:paraId="3AE7990E" w14:textId="6464177F" w:rsidR="00135587" w:rsidRPr="00383667" w:rsidRDefault="00344DDB" w:rsidP="005714FA">
      <w:pPr>
        <w:pStyle w:val="2f3"/>
        <w:rPr>
          <w:rFonts w:cs="Huawei Sans"/>
        </w:rPr>
      </w:pPr>
      <w:r>
        <w:rPr>
          <w:rFonts w:cs="Huawei Sans"/>
        </w:rPr>
        <w:tab/>
      </w:r>
      <w:r>
        <w:rPr>
          <w:rFonts w:cs="Huawei Sans"/>
        </w:rPr>
        <w:tab/>
      </w:r>
      <w:r w:rsidR="00270D28" w:rsidRPr="00497E5B">
        <w:rPr>
          <w:rFonts w:cs="Huawei Sans"/>
        </w:rPr>
        <w:t>Adv</w:t>
      </w:r>
      <w:r>
        <w:rPr>
          <w:rFonts w:cs="Huawei Sans"/>
        </w:rPr>
        <w:tab/>
      </w:r>
      <w:r w:rsidR="00270D28" w:rsidRPr="00383667">
        <w:rPr>
          <w:rFonts w:cs="Huawei Sans"/>
        </w:rPr>
        <w:t>rtr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10.0.1.1</w:t>
      </w:r>
    </w:p>
    <w:p w14:paraId="1C76423F" w14:textId="77777777" w:rsidR="00227531" w:rsidRDefault="00344DDB" w:rsidP="005714FA">
      <w:pPr>
        <w:pStyle w:val="2f3"/>
        <w:rPr>
          <w:rFonts w:cs="Huawei Sans"/>
        </w:rPr>
      </w:pPr>
      <w:r>
        <w:rPr>
          <w:rFonts w:cs="Huawei Sans"/>
        </w:rPr>
        <w:tab/>
      </w:r>
      <w:r>
        <w:rPr>
          <w:rFonts w:cs="Huawei Sans"/>
        </w:rPr>
        <w:tab/>
      </w:r>
      <w:r w:rsidR="00270D28" w:rsidRPr="00497E5B">
        <w:rPr>
          <w:rFonts w:cs="Huawei Sans"/>
        </w:rPr>
        <w:t>Ls</w:t>
      </w:r>
      <w:r>
        <w:rPr>
          <w:rFonts w:cs="Huawei Sans"/>
        </w:rPr>
        <w:tab/>
      </w:r>
      <w:r w:rsidR="00270D28" w:rsidRPr="00383667">
        <w:rPr>
          <w:rFonts w:cs="Huawei Sans"/>
        </w:rPr>
        <w:t>age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355</w:t>
      </w:r>
    </w:p>
    <w:p w14:paraId="2378CBC9" w14:textId="77777777" w:rsidR="00227531" w:rsidRDefault="00344DDB" w:rsidP="005714FA">
      <w:pPr>
        <w:pStyle w:val="2f3"/>
        <w:rPr>
          <w:rFonts w:cs="Huawei Sans"/>
        </w:rPr>
      </w:pPr>
      <w:r>
        <w:rPr>
          <w:rFonts w:cs="Huawei Sans"/>
        </w:rPr>
        <w:tab/>
      </w:r>
      <w:r>
        <w:rPr>
          <w:rFonts w:cs="Huawei Sans"/>
        </w:rPr>
        <w:tab/>
      </w:r>
      <w:r w:rsidR="00270D28" w:rsidRPr="00383667">
        <w:rPr>
          <w:rFonts w:cs="Huawei Sans"/>
        </w:rPr>
        <w:t>Len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36</w:t>
      </w:r>
    </w:p>
    <w:p w14:paraId="519086CF" w14:textId="77777777" w:rsidR="00227531" w:rsidRDefault="00344DDB" w:rsidP="005714FA">
      <w:pPr>
        <w:pStyle w:val="2f3"/>
        <w:rPr>
          <w:rFonts w:cs="Huawei Sans"/>
        </w:rPr>
      </w:pPr>
      <w:r>
        <w:rPr>
          <w:rFonts w:cs="Huawei Sans"/>
        </w:rPr>
        <w:tab/>
      </w:r>
      <w:r>
        <w:rPr>
          <w:rFonts w:cs="Huawei Sans"/>
        </w:rPr>
        <w:tab/>
      </w:r>
      <w:r w:rsidR="00270D28" w:rsidRPr="00383667">
        <w:rPr>
          <w:rFonts w:cs="Huawei Sans"/>
        </w:rPr>
        <w:t>Options</w:t>
      </w:r>
      <w:r>
        <w:rPr>
          <w:rFonts w:cs="Huawei Sans"/>
        </w:rPr>
        <w:tab/>
      </w:r>
      <w:r>
        <w:rPr>
          <w:rFonts w:cs="Huawei Sans"/>
        </w:rPr>
        <w:tab/>
      </w:r>
      <w:r>
        <w:rPr>
          <w:rFonts w:cs="Huawei Sans"/>
        </w:rPr>
        <w:tab/>
      </w:r>
      <w:r>
        <w:rPr>
          <w:rFonts w:cs="Huawei Sans"/>
        </w:rPr>
        <w:tab/>
      </w:r>
      <w:r>
        <w:rPr>
          <w:rFonts w:cs="Huawei Sans"/>
        </w:rPr>
        <w:tab/>
      </w:r>
      <w:r w:rsidR="00270D28" w:rsidRPr="00497E5B">
        <w:rPr>
          <w:rFonts w:cs="Huawei Sans"/>
        </w:rPr>
        <w:t>:</w:t>
      </w:r>
      <w:r>
        <w:rPr>
          <w:rFonts w:cs="Huawei Sans"/>
        </w:rPr>
        <w:tab/>
      </w:r>
      <w:r w:rsidR="00270D28" w:rsidRPr="00383667">
        <w:rPr>
          <w:rFonts w:cs="Huawei Sans"/>
        </w:rPr>
        <w:t>E</w:t>
      </w:r>
    </w:p>
    <w:p w14:paraId="34740AD3" w14:textId="77777777" w:rsidR="00227531" w:rsidRDefault="00344DDB" w:rsidP="005714FA">
      <w:pPr>
        <w:pStyle w:val="2f3"/>
        <w:rPr>
          <w:rFonts w:cs="Huawei Sans"/>
        </w:rPr>
      </w:pPr>
      <w:r>
        <w:rPr>
          <w:rFonts w:cs="Huawei Sans"/>
        </w:rPr>
        <w:tab/>
      </w:r>
      <w:r>
        <w:rPr>
          <w:rFonts w:cs="Huawei Sans"/>
        </w:rPr>
        <w:tab/>
      </w:r>
      <w:r w:rsidR="00270D28" w:rsidRPr="00497E5B">
        <w:rPr>
          <w:rFonts w:cs="Huawei Sans"/>
        </w:rPr>
        <w:t>seq</w:t>
      </w:r>
      <w:r w:rsidR="00270D28" w:rsidRPr="00383667">
        <w:rPr>
          <w:rFonts w:cs="Huawei Sans"/>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80000001</w:t>
      </w:r>
    </w:p>
    <w:p w14:paraId="3AC05FCB" w14:textId="30908CBD" w:rsidR="00135587" w:rsidRPr="00383667" w:rsidRDefault="00344DDB" w:rsidP="005714FA">
      <w:pPr>
        <w:pStyle w:val="2f3"/>
        <w:rPr>
          <w:rFonts w:cs="Huawei Sans"/>
        </w:rPr>
      </w:pPr>
      <w:r>
        <w:rPr>
          <w:rFonts w:cs="Huawei Sans"/>
        </w:rPr>
        <w:tab/>
      </w:r>
      <w:r>
        <w:rPr>
          <w:rFonts w:cs="Huawei Sans"/>
        </w:rPr>
        <w:tab/>
      </w:r>
      <w:r w:rsidR="00270D28" w:rsidRPr="00497E5B">
        <w:rPr>
          <w:rFonts w:cs="Huawei Sans"/>
        </w:rPr>
        <w:t>chksum</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0x539f</w:t>
      </w:r>
    </w:p>
    <w:p w14:paraId="613C8BFC" w14:textId="77777777" w:rsidR="00227531" w:rsidRDefault="00344DDB" w:rsidP="005714FA">
      <w:pPr>
        <w:pStyle w:val="2f3"/>
        <w:rPr>
          <w:rFonts w:cs="Huawei Sans"/>
        </w:rPr>
      </w:pPr>
      <w:r>
        <w:rPr>
          <w:rFonts w:cs="Huawei Sans"/>
        </w:rPr>
        <w:tab/>
      </w:r>
      <w:r>
        <w:rPr>
          <w:rFonts w:cs="Huawei Sans"/>
        </w:rPr>
        <w:tab/>
      </w:r>
      <w:r w:rsidR="00270D28" w:rsidRPr="00383667">
        <w:rPr>
          <w:rFonts w:cs="Huawei Sans"/>
        </w:rPr>
        <w:t>Net</w:t>
      </w:r>
      <w:r>
        <w:rPr>
          <w:rFonts w:cs="Huawei Sans"/>
        </w:rPr>
        <w:tab/>
      </w:r>
      <w:r w:rsidR="00270D28" w:rsidRPr="00383667">
        <w:rPr>
          <w:rFonts w:cs="Huawei Sans"/>
        </w:rPr>
        <w:t>mask</w:t>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255.255.255.0</w:t>
      </w:r>
    </w:p>
    <w:p w14:paraId="3FF4D3A3" w14:textId="77777777" w:rsidR="00227531" w:rsidRDefault="00344DDB" w:rsidP="005714FA">
      <w:pPr>
        <w:pStyle w:val="2f3"/>
        <w:rPr>
          <w:rFonts w:cs="Huawei Sans"/>
        </w:rPr>
      </w:pPr>
      <w:r>
        <w:rPr>
          <w:rFonts w:cs="Huawei Sans"/>
        </w:rPr>
        <w:tab/>
      </w:r>
      <w:r>
        <w:rPr>
          <w:rFonts w:cs="Huawei Sans"/>
        </w:rPr>
        <w:tab/>
      </w:r>
      <w:r w:rsidR="00270D28" w:rsidRPr="00383667">
        <w:rPr>
          <w:rFonts w:cs="Huawei Sans"/>
        </w:rPr>
        <w:t>TOS</w:t>
      </w:r>
      <w:r>
        <w:rPr>
          <w:rFonts w:cs="Huawei Sans"/>
        </w:rPr>
        <w:tab/>
      </w:r>
      <w:r w:rsidR="00270D28" w:rsidRPr="00383667">
        <w:rPr>
          <w:rFonts w:cs="Huawei Sans"/>
        </w:rPr>
        <w:t>0</w:t>
      </w:r>
      <w:r>
        <w:rPr>
          <w:rFonts w:cs="Huawei Sans"/>
        </w:rPr>
        <w:tab/>
      </w:r>
      <w:r>
        <w:rPr>
          <w:rFonts w:cs="Huawei Sans"/>
        </w:rPr>
        <w:tab/>
      </w:r>
      <w:r w:rsidR="00270D28" w:rsidRPr="00383667">
        <w:rPr>
          <w:rFonts w:cs="Huawei Sans"/>
        </w:rPr>
        <w:t>Metric:</w:t>
      </w:r>
      <w:r>
        <w:rPr>
          <w:rFonts w:cs="Huawei Sans"/>
        </w:rPr>
        <w:tab/>
      </w:r>
      <w:r w:rsidR="00270D28" w:rsidRPr="00383667">
        <w:rPr>
          <w:rFonts w:cs="Huawei Sans"/>
        </w:rPr>
        <w:t>1</w:t>
      </w:r>
    </w:p>
    <w:p w14:paraId="2AD09770" w14:textId="6AD31C62" w:rsidR="00135587" w:rsidRPr="00383667" w:rsidRDefault="00344DDB" w:rsidP="005714FA">
      <w:pPr>
        <w:pStyle w:val="2f3"/>
        <w:rPr>
          <w:rFonts w:cs="Huawei Sans"/>
        </w:rPr>
      </w:pPr>
      <w:r>
        <w:rPr>
          <w:rFonts w:cs="Huawei Sans"/>
        </w:rPr>
        <w:tab/>
      </w:r>
      <w:r>
        <w:rPr>
          <w:rFonts w:cs="Huawei Sans"/>
        </w:rPr>
        <w:tab/>
      </w:r>
      <w:r w:rsidR="00270D28" w:rsidRPr="00383667">
        <w:rPr>
          <w:rFonts w:cs="Huawei Sans"/>
        </w:rPr>
        <w:t>E</w:t>
      </w:r>
      <w:r>
        <w:rPr>
          <w:rFonts w:cs="Huawei Sans"/>
        </w:rPr>
        <w:tab/>
      </w:r>
      <w:r w:rsidR="00270D2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2</w:t>
      </w:r>
    </w:p>
    <w:p w14:paraId="6418E146" w14:textId="77777777" w:rsidR="00227531" w:rsidRDefault="00344DDB" w:rsidP="005714FA">
      <w:pPr>
        <w:pStyle w:val="2f3"/>
        <w:rPr>
          <w:rFonts w:cs="Huawei Sans"/>
        </w:rPr>
      </w:pPr>
      <w:r>
        <w:rPr>
          <w:rFonts w:cs="Huawei Sans"/>
        </w:rPr>
        <w:tab/>
      </w:r>
      <w:r>
        <w:rPr>
          <w:rFonts w:cs="Huawei Sans"/>
        </w:rPr>
        <w:tab/>
      </w:r>
      <w:r w:rsidR="00270D28" w:rsidRPr="00383667">
        <w:rPr>
          <w:rFonts w:cs="Huawei Sans"/>
        </w:rPr>
        <w:t>Forwarding</w:t>
      </w:r>
      <w:r>
        <w:rPr>
          <w:rFonts w:cs="Huawei Sans"/>
        </w:rPr>
        <w:tab/>
      </w:r>
      <w:r w:rsidR="00270D28" w:rsidRPr="00383667">
        <w:rPr>
          <w:rFonts w:cs="Huawei Sans"/>
        </w:rPr>
        <w:t>Address</w:t>
      </w:r>
      <w:r>
        <w:rPr>
          <w:rFonts w:cs="Huawei Sans"/>
        </w:rPr>
        <w:tab/>
      </w:r>
      <w:r w:rsidR="00270D28" w:rsidRPr="00383667">
        <w:rPr>
          <w:rFonts w:cs="Huawei Sans"/>
        </w:rPr>
        <w:t>:</w:t>
      </w:r>
      <w:r>
        <w:rPr>
          <w:rFonts w:cs="Huawei Sans"/>
        </w:rPr>
        <w:tab/>
      </w:r>
      <w:r w:rsidR="00270D28" w:rsidRPr="00383667">
        <w:rPr>
          <w:rFonts w:cs="Huawei Sans"/>
        </w:rPr>
        <w:t>0.0.0.0</w:t>
      </w:r>
    </w:p>
    <w:p w14:paraId="40889110" w14:textId="77777777" w:rsidR="00227531" w:rsidRDefault="00344DDB" w:rsidP="005714FA">
      <w:pPr>
        <w:pStyle w:val="2f3"/>
        <w:rPr>
          <w:rFonts w:cs="Huawei Sans"/>
          <w:color w:val="EC7061"/>
        </w:rPr>
      </w:pPr>
      <w:r>
        <w:rPr>
          <w:rFonts w:cs="Huawei Sans"/>
        </w:rPr>
        <w:tab/>
      </w:r>
      <w:r>
        <w:rPr>
          <w:rFonts w:cs="Huawei Sans"/>
          <w:color w:val="EC7061"/>
        </w:rPr>
        <w:tab/>
      </w:r>
      <w:r w:rsidR="00270D28" w:rsidRPr="00383667">
        <w:rPr>
          <w:rFonts w:cs="Huawei Sans"/>
          <w:color w:val="EC7061"/>
        </w:rPr>
        <w:t>Tag</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w:t>
      </w:r>
      <w:r>
        <w:rPr>
          <w:rFonts w:cs="Huawei Sans"/>
          <w:color w:val="EC7061"/>
        </w:rPr>
        <w:tab/>
      </w:r>
      <w:r w:rsidR="00270D28" w:rsidRPr="00383667">
        <w:rPr>
          <w:rFonts w:cs="Huawei Sans"/>
          <w:color w:val="EC7061"/>
        </w:rPr>
        <w:t>20</w:t>
      </w:r>
    </w:p>
    <w:p w14:paraId="14C74C24" w14:textId="2987244E" w:rsidR="00135587" w:rsidRPr="00383667" w:rsidRDefault="00344DDB" w:rsidP="005714FA">
      <w:pPr>
        <w:pStyle w:val="2f3"/>
        <w:rPr>
          <w:rFonts w:cs="Huawei Sans"/>
        </w:rPr>
      </w:pPr>
      <w:r>
        <w:rPr>
          <w:rFonts w:cs="Huawei Sans"/>
        </w:rPr>
        <w:tab/>
      </w:r>
      <w:r>
        <w:rPr>
          <w:rFonts w:cs="Huawei Sans"/>
        </w:rPr>
        <w:tab/>
      </w:r>
      <w:r w:rsidR="00270D28"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w:t>
      </w:r>
      <w:r>
        <w:rPr>
          <w:rFonts w:cs="Huawei Sans"/>
        </w:rPr>
        <w:tab/>
      </w:r>
      <w:r w:rsidR="00270D28" w:rsidRPr="00383667">
        <w:rPr>
          <w:rFonts w:cs="Huawei Sans"/>
        </w:rPr>
        <w:t>Low</w:t>
      </w:r>
    </w:p>
    <w:p w14:paraId="48349940" w14:textId="77777777" w:rsidR="00135587" w:rsidRPr="00383667" w:rsidRDefault="00270D28" w:rsidP="005714FA">
      <w:pPr>
        <w:pStyle w:val="1e"/>
      </w:pPr>
      <w:r w:rsidRPr="00383667">
        <w:t>The external route destined for 172.16.2.0/24 has been tagged 20.</w:t>
      </w:r>
    </w:p>
    <w:p w14:paraId="3886ED11" w14:textId="77777777" w:rsidR="00135587" w:rsidRPr="00383667" w:rsidRDefault="00270D28" w:rsidP="00604E8C">
      <w:pPr>
        <w:pStyle w:val="30"/>
        <w:numPr>
          <w:ilvl w:val="5"/>
          <w:numId w:val="26"/>
        </w:numPr>
        <w:tabs>
          <w:tab w:val="clear" w:pos="1701"/>
        </w:tabs>
        <w:ind w:left="1032" w:hanging="278"/>
        <w:outlineLvl w:val="9"/>
        <w:rPr>
          <w:rFonts w:cs="Huawei Sans"/>
        </w:rPr>
      </w:pPr>
      <w:r w:rsidRPr="00383667">
        <w:rPr>
          <w:rFonts w:cs="Huawei Sans"/>
        </w:rPr>
        <w:lastRenderedPageBreak/>
        <w:t>Configure a filter-policy on R2.</w:t>
      </w:r>
    </w:p>
    <w:p w14:paraId="0AA70EA5" w14:textId="77777777" w:rsidR="00135587" w:rsidRPr="00383667" w:rsidRDefault="00270D28" w:rsidP="005714FA">
      <w:pPr>
        <w:pStyle w:val="1e"/>
      </w:pPr>
      <w:r w:rsidRPr="00383667">
        <w:t>Configure a filter-policy on R2 to filter OSPF routes to be accepted so that only the route destined for network segment of service B can be accepted.</w:t>
      </w:r>
    </w:p>
    <w:p w14:paraId="2CCA95DE" w14:textId="499841DE" w:rsidR="00135587" w:rsidRPr="00383667" w:rsidRDefault="009700AD" w:rsidP="005714FA">
      <w:pPr>
        <w:pStyle w:val="1e"/>
      </w:pPr>
      <w:r>
        <w:t># Check</w:t>
      </w:r>
      <w:r w:rsidR="00270D28" w:rsidRPr="00383667">
        <w:t xml:space="preserve"> the OSPF routing table before the filter-policy is configured.</w:t>
      </w:r>
    </w:p>
    <w:p w14:paraId="39647015" w14:textId="77777777" w:rsidR="00135587" w:rsidRPr="00383667" w:rsidRDefault="00270D28" w:rsidP="005714FA">
      <w:pPr>
        <w:pStyle w:val="2f3"/>
        <w:rPr>
          <w:rFonts w:cs="Huawei Sans"/>
        </w:rPr>
      </w:pPr>
      <w:r w:rsidRPr="00383667">
        <w:rPr>
          <w:rFonts w:cs="Huawei Sans"/>
        </w:rPr>
        <w:t xml:space="preserve">&lt;R2&gt;display </w:t>
      </w:r>
      <w:r w:rsidRPr="00497E5B">
        <w:rPr>
          <w:rFonts w:cs="Huawei Sans"/>
        </w:rPr>
        <w:t>ospf</w:t>
      </w:r>
      <w:r w:rsidRPr="00383667">
        <w:rPr>
          <w:rFonts w:cs="Huawei Sans"/>
        </w:rPr>
        <w:t xml:space="preserve"> routing</w:t>
      </w:r>
    </w:p>
    <w:p w14:paraId="5D2CAF2B" w14:textId="77777777" w:rsidR="00135587" w:rsidRPr="00383667" w:rsidRDefault="00135587" w:rsidP="005714FA">
      <w:pPr>
        <w:pStyle w:val="2f3"/>
        <w:rPr>
          <w:rFonts w:cs="Huawei Sans"/>
        </w:rPr>
      </w:pPr>
    </w:p>
    <w:p w14:paraId="04E44289" w14:textId="77777777" w:rsidR="00135587" w:rsidRPr="00383667" w:rsidRDefault="00270D28" w:rsidP="005714FA">
      <w:pPr>
        <w:pStyle w:val="2f3"/>
        <w:rPr>
          <w:rFonts w:cs="Huawei Sans"/>
        </w:rPr>
      </w:pPr>
      <w:r w:rsidRPr="00383667">
        <w:rPr>
          <w:rFonts w:cs="Huawei Sans"/>
        </w:rPr>
        <w:t xml:space="preserve">  OSPF Process 1 with Router ID 10.0.2.2</w:t>
      </w:r>
    </w:p>
    <w:p w14:paraId="7CE57A30" w14:textId="77777777" w:rsidR="00135587" w:rsidRPr="00383667" w:rsidRDefault="00270D28" w:rsidP="005714FA">
      <w:pPr>
        <w:pStyle w:val="2f3"/>
        <w:rPr>
          <w:rFonts w:cs="Huawei Sans"/>
        </w:rPr>
      </w:pPr>
      <w:r w:rsidRPr="00383667">
        <w:rPr>
          <w:rFonts w:cs="Huawei Sans"/>
        </w:rPr>
        <w:t xml:space="preserve">    Routing Tables </w:t>
      </w:r>
    </w:p>
    <w:p w14:paraId="0A8D7B7A" w14:textId="77777777" w:rsidR="00135587" w:rsidRPr="00383667" w:rsidRDefault="00135587" w:rsidP="005714FA">
      <w:pPr>
        <w:pStyle w:val="2f3"/>
        <w:rPr>
          <w:rFonts w:cs="Huawei Sans"/>
        </w:rPr>
      </w:pPr>
    </w:p>
    <w:p w14:paraId="1087A64D" w14:textId="77777777" w:rsidR="00135587" w:rsidRPr="00383667" w:rsidRDefault="00270D28" w:rsidP="005714FA">
      <w:pPr>
        <w:pStyle w:val="2f3"/>
        <w:rPr>
          <w:rFonts w:cs="Huawei Sans"/>
        </w:rPr>
      </w:pPr>
      <w:r w:rsidRPr="00383667">
        <w:rPr>
          <w:rFonts w:cs="Huawei Sans"/>
        </w:rPr>
        <w:t xml:space="preserve"> Routing for Network </w:t>
      </w:r>
    </w:p>
    <w:p w14:paraId="08767085" w14:textId="5843732E" w:rsidR="00135587" w:rsidRPr="00383667" w:rsidRDefault="00344DDB" w:rsidP="005714FA">
      <w:pPr>
        <w:pStyle w:val="2f3"/>
        <w:rPr>
          <w:rFonts w:cs="Huawei Sans"/>
        </w:rPr>
      </w:pPr>
      <w:r>
        <w:rPr>
          <w:rFonts w:cs="Huawei Sans"/>
        </w:rPr>
        <w:tab/>
      </w:r>
      <w:r w:rsidR="00270D28" w:rsidRPr="00383667">
        <w:rPr>
          <w:rFonts w:cs="Huawei Sans"/>
        </w:rPr>
        <w:t>Destination</w:t>
      </w:r>
      <w:r w:rsidR="00AD054E">
        <w:rPr>
          <w:rFonts w:cs="Huawei Sans"/>
        </w:rPr>
        <w:tab/>
      </w:r>
      <w:r w:rsidR="00AD054E">
        <w:rPr>
          <w:rFonts w:cs="Huawei Sans"/>
        </w:rPr>
        <w:tab/>
      </w:r>
      <w:r w:rsidR="00AD054E">
        <w:rPr>
          <w:rFonts w:cs="Huawei Sans"/>
        </w:rPr>
        <w:tab/>
      </w:r>
      <w:r w:rsidR="00AD054E">
        <w:rPr>
          <w:rFonts w:cs="Huawei Sans"/>
        </w:rPr>
        <w:tab/>
      </w:r>
      <w:r w:rsidR="00AD054E">
        <w:rPr>
          <w:rFonts w:cs="Huawei Sans"/>
        </w:rPr>
        <w:tab/>
      </w:r>
      <w:r w:rsidR="00AD054E">
        <w:rPr>
          <w:rFonts w:cs="Huawei Sans"/>
        </w:rPr>
        <w:tab/>
      </w:r>
      <w:r w:rsidR="00AD054E">
        <w:rPr>
          <w:rFonts w:cs="Huawei Sans"/>
        </w:rPr>
        <w:tab/>
      </w:r>
      <w:r w:rsidR="00270D28" w:rsidRPr="00383667">
        <w:rPr>
          <w:rFonts w:cs="Huawei Sans"/>
        </w:rPr>
        <w:t>Cost</w:t>
      </w:r>
      <w:r>
        <w:rPr>
          <w:rFonts w:cs="Huawei Sans"/>
        </w:rPr>
        <w:tab/>
      </w:r>
      <w:r>
        <w:rPr>
          <w:rFonts w:cs="Huawei Sans"/>
        </w:rPr>
        <w:tab/>
      </w:r>
      <w:r w:rsidR="00270D2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AD054E">
        <w:rPr>
          <w:rFonts w:cs="Huawei Sans"/>
        </w:rPr>
        <w:tab/>
      </w:r>
      <w:r w:rsidR="00270D28" w:rsidRPr="00383667">
        <w:rPr>
          <w:rFonts w:cs="Huawei Sans"/>
        </w:rPr>
        <w:t>Area</w:t>
      </w:r>
    </w:p>
    <w:p w14:paraId="725D78A4" w14:textId="222773A5" w:rsidR="00135587" w:rsidRPr="00383667" w:rsidRDefault="00344DDB" w:rsidP="005714FA">
      <w:pPr>
        <w:pStyle w:val="2f3"/>
        <w:rPr>
          <w:rFonts w:cs="Huawei Sans"/>
        </w:rPr>
      </w:pPr>
      <w:r>
        <w:rPr>
          <w:rFonts w:cs="Huawei Sans"/>
        </w:rPr>
        <w:tab/>
      </w:r>
      <w:r w:rsidR="00270D28" w:rsidRPr="00383667">
        <w:rPr>
          <w:rFonts w:cs="Huawei Sans"/>
        </w:rPr>
        <w:t>10.0.2.2/32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5F7EF656" w14:textId="0C3827E6" w:rsidR="00135587" w:rsidRPr="00383667" w:rsidRDefault="00344DDB" w:rsidP="005714FA">
      <w:pPr>
        <w:pStyle w:val="2f3"/>
        <w:rPr>
          <w:rFonts w:cs="Huawei Sans"/>
        </w:rPr>
      </w:pPr>
      <w:r>
        <w:rPr>
          <w:rFonts w:cs="Huawei Sans"/>
        </w:rPr>
        <w:tab/>
      </w:r>
      <w:r w:rsidR="00270D28" w:rsidRPr="00383667">
        <w:rPr>
          <w:rFonts w:cs="Huawei Sans"/>
        </w:rPr>
        <w:t>10.0.12.0/24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05436C20" w14:textId="78FD79B0" w:rsidR="00135587" w:rsidRPr="00383667" w:rsidRDefault="00344DDB" w:rsidP="005714FA">
      <w:pPr>
        <w:pStyle w:val="2f3"/>
        <w:rPr>
          <w:rFonts w:cs="Huawei Sans"/>
        </w:rPr>
      </w:pPr>
      <w:r>
        <w:rPr>
          <w:rFonts w:cs="Huawei Sans"/>
        </w:rPr>
        <w:tab/>
      </w:r>
      <w:r w:rsidR="00270D28"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04EC11E4" w14:textId="2F2E9158" w:rsidR="00135587" w:rsidRPr="00383667" w:rsidRDefault="00344DDB" w:rsidP="005714FA">
      <w:pPr>
        <w:pStyle w:val="2f3"/>
        <w:rPr>
          <w:rFonts w:cs="Huawei Sans"/>
        </w:rPr>
      </w:pPr>
      <w:r>
        <w:rPr>
          <w:rFonts w:cs="Huawei Sans"/>
        </w:rPr>
        <w:tab/>
      </w:r>
      <w:r w:rsidR="00270D28" w:rsidRPr="00383667">
        <w:rPr>
          <w:rFonts w:cs="Huawei Sans"/>
        </w:rPr>
        <w:t>10.0.1.1/32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10.0.12.1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439DB0A8" w14:textId="32EFF509" w:rsidR="00135587" w:rsidRPr="00383667" w:rsidRDefault="00344DDB" w:rsidP="005714FA">
      <w:pPr>
        <w:pStyle w:val="2f3"/>
        <w:rPr>
          <w:rFonts w:cs="Huawei Sans"/>
        </w:rPr>
      </w:pPr>
      <w:r>
        <w:rPr>
          <w:rFonts w:cs="Huawei Sans"/>
        </w:rPr>
        <w:tab/>
      </w:r>
      <w:r w:rsidR="00270D28" w:rsidRPr="00383667">
        <w:rPr>
          <w:rFonts w:cs="Huawei Sans"/>
        </w:rPr>
        <w:t>10.0.3.3/32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138EF66C" w14:textId="77777777" w:rsidR="00135587" w:rsidRPr="00383667" w:rsidRDefault="00135587" w:rsidP="005714FA">
      <w:pPr>
        <w:pStyle w:val="2f3"/>
        <w:rPr>
          <w:rFonts w:cs="Huawei Sans"/>
        </w:rPr>
      </w:pPr>
    </w:p>
    <w:p w14:paraId="3311899F" w14:textId="77777777" w:rsidR="00135587" w:rsidRPr="00383667" w:rsidRDefault="00270D28" w:rsidP="005714FA">
      <w:pPr>
        <w:pStyle w:val="2f3"/>
        <w:rPr>
          <w:rFonts w:cs="Huawei Sans"/>
        </w:rPr>
      </w:pPr>
      <w:r w:rsidRPr="00383667">
        <w:rPr>
          <w:rFonts w:cs="Huawei Sans"/>
        </w:rPr>
        <w:t xml:space="preserve"> Routing for ASEs</w:t>
      </w:r>
    </w:p>
    <w:p w14:paraId="28FD676A" w14:textId="77777777" w:rsidR="00135587" w:rsidRPr="00383667" w:rsidRDefault="00270D28" w:rsidP="005714FA">
      <w:pPr>
        <w:pStyle w:val="2f3"/>
        <w:rPr>
          <w:rFonts w:cs="Huawei Sans"/>
        </w:rPr>
      </w:pPr>
      <w:r w:rsidRPr="00383667">
        <w:rPr>
          <w:rFonts w:cs="Huawei Sans"/>
        </w:rPr>
        <w:t xml:space="preserve"> Destination        Cost      Type       Tag         NextHop       AdvRouter</w:t>
      </w:r>
    </w:p>
    <w:p w14:paraId="5409234C" w14:textId="77777777" w:rsidR="00135587" w:rsidRPr="00383667" w:rsidRDefault="00270D28" w:rsidP="005714FA">
      <w:pPr>
        <w:pStyle w:val="2f3"/>
        <w:rPr>
          <w:rFonts w:cs="Huawei Sans"/>
          <w:color w:val="EC7061"/>
        </w:rPr>
      </w:pPr>
      <w:r w:rsidRPr="00383667">
        <w:rPr>
          <w:rFonts w:cs="Huawei Sans"/>
          <w:color w:val="EC7061"/>
        </w:rPr>
        <w:t xml:space="preserve"> 172.16.1.0/24      1         Type2      10          10.0.12.1       10.0.1.1</w:t>
      </w:r>
    </w:p>
    <w:p w14:paraId="66000ECA" w14:textId="77777777" w:rsidR="00135587" w:rsidRPr="00383667" w:rsidRDefault="00270D28" w:rsidP="005714FA">
      <w:pPr>
        <w:pStyle w:val="2f3"/>
        <w:rPr>
          <w:rFonts w:cs="Huawei Sans"/>
          <w:color w:val="EC7061"/>
        </w:rPr>
      </w:pPr>
      <w:r w:rsidRPr="00383667">
        <w:rPr>
          <w:rFonts w:cs="Huawei Sans"/>
          <w:color w:val="EC7061"/>
        </w:rPr>
        <w:t xml:space="preserve"> 172.16.2.0/24      1         Type2      20          10.0.12.1       10.0.1.1</w:t>
      </w:r>
    </w:p>
    <w:p w14:paraId="48CF7042" w14:textId="017DCBDD" w:rsidR="00135587" w:rsidRPr="00383667" w:rsidRDefault="009700AD" w:rsidP="005714FA">
      <w:pPr>
        <w:pStyle w:val="1e"/>
      </w:pPr>
      <w:r>
        <w:t># Check</w:t>
      </w:r>
      <w:r w:rsidR="00270D28" w:rsidRPr="00383667">
        <w:t xml:space="preserve"> the OSPF routes in the IP routing table before the filter-policy is configured.</w:t>
      </w:r>
    </w:p>
    <w:p w14:paraId="31680F7B" w14:textId="77777777" w:rsidR="00135587" w:rsidRPr="00383667" w:rsidRDefault="00270D28" w:rsidP="005714FA">
      <w:pPr>
        <w:pStyle w:val="2f3"/>
        <w:rPr>
          <w:rFonts w:cs="Huawei Sans"/>
        </w:rPr>
      </w:pPr>
      <w:r w:rsidRPr="00383667">
        <w:rPr>
          <w:rFonts w:cs="Huawei Sans"/>
        </w:rPr>
        <w:t xml:space="preserve">&lt;R2&gt;display </w:t>
      </w:r>
      <w:r w:rsidRPr="00497E5B">
        <w:rPr>
          <w:rFonts w:cs="Huawei Sans"/>
        </w:rPr>
        <w:t>ip</w:t>
      </w:r>
      <w:r w:rsidRPr="00383667">
        <w:rPr>
          <w:rFonts w:cs="Huawei Sans"/>
        </w:rPr>
        <w:t xml:space="preserve"> routing-table protocol </w:t>
      </w:r>
      <w:r w:rsidRPr="00497E5B">
        <w:rPr>
          <w:rFonts w:cs="Huawei Sans"/>
        </w:rPr>
        <w:t>ospf</w:t>
      </w:r>
      <w:r w:rsidRPr="00383667">
        <w:rPr>
          <w:rFonts w:cs="Huawei Sans"/>
        </w:rPr>
        <w:t xml:space="preserve"> </w:t>
      </w:r>
    </w:p>
    <w:p w14:paraId="6711EB14" w14:textId="77777777" w:rsidR="00135587" w:rsidRPr="00383667" w:rsidRDefault="00270D28" w:rsidP="005714FA">
      <w:pPr>
        <w:pStyle w:val="2f3"/>
        <w:rPr>
          <w:rFonts w:cs="Huawei Sans"/>
        </w:rPr>
      </w:pPr>
      <w:r w:rsidRPr="00383667">
        <w:rPr>
          <w:rFonts w:cs="Huawei Sans"/>
        </w:rPr>
        <w:t>Route Flags: R - relay, D - download to fib</w:t>
      </w:r>
    </w:p>
    <w:p w14:paraId="46CD018A" w14:textId="77777777" w:rsidR="00135587" w:rsidRPr="00383667" w:rsidRDefault="00270D28" w:rsidP="005714FA">
      <w:pPr>
        <w:pStyle w:val="2f3"/>
        <w:rPr>
          <w:rFonts w:cs="Huawei Sans"/>
        </w:rPr>
      </w:pPr>
      <w:r w:rsidRPr="00383667">
        <w:rPr>
          <w:rFonts w:cs="Huawei Sans"/>
        </w:rPr>
        <w:t>------------------------------------------------------------------------------</w:t>
      </w:r>
    </w:p>
    <w:p w14:paraId="1FB57AC9" w14:textId="63A09C8F" w:rsidR="00135587" w:rsidRPr="00383667" w:rsidRDefault="00270D28" w:rsidP="005714FA">
      <w:pPr>
        <w:pStyle w:val="2f3"/>
        <w:rPr>
          <w:rFonts w:cs="Huawei Sans"/>
        </w:rPr>
      </w:pPr>
      <w:r w:rsidRPr="00383667">
        <w:rPr>
          <w:rFonts w:cs="Huawei Sans"/>
        </w:rPr>
        <w:t>Public routing table</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 OSPF</w:t>
      </w:r>
    </w:p>
    <w:p w14:paraId="4053F52A" w14:textId="6AB60311" w:rsidR="00135587" w:rsidRPr="00383667" w:rsidRDefault="00270D28" w:rsidP="005714FA">
      <w:pPr>
        <w:pStyle w:val="2f3"/>
        <w:rPr>
          <w:rFonts w:cs="Huawei Sans"/>
        </w:rPr>
      </w:pPr>
      <w:r w:rsidRPr="00383667">
        <w:rPr>
          <w:rFonts w:cs="Huawei Sans"/>
        </w:rPr>
        <w:t xml:space="preserve">         Destinations</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 xml:space="preserve">: 4        Routes : 4        </w:t>
      </w:r>
    </w:p>
    <w:p w14:paraId="6FF123B2" w14:textId="77777777" w:rsidR="00135587" w:rsidRPr="00383667" w:rsidRDefault="00135587" w:rsidP="005714FA">
      <w:pPr>
        <w:pStyle w:val="2f3"/>
        <w:rPr>
          <w:rFonts w:cs="Huawei Sans"/>
        </w:rPr>
      </w:pPr>
    </w:p>
    <w:p w14:paraId="6425AF26" w14:textId="710DB162" w:rsidR="00135587" w:rsidRPr="00383667" w:rsidRDefault="00270D28" w:rsidP="005714FA">
      <w:pPr>
        <w:pStyle w:val="2f3"/>
        <w:rPr>
          <w:rFonts w:cs="Huawei Sans"/>
        </w:rPr>
      </w:pPr>
      <w:r w:rsidRPr="00383667">
        <w:rPr>
          <w:rFonts w:cs="Huawei Sans"/>
        </w:rPr>
        <w:t>OSPF routing table status</w:t>
      </w:r>
      <w:r w:rsidR="00344DDB">
        <w:rPr>
          <w:rFonts w:cs="Huawei Sans"/>
        </w:rPr>
        <w:tab/>
      </w:r>
      <w:r w:rsidRPr="00383667">
        <w:rPr>
          <w:rFonts w:cs="Huawei Sans"/>
        </w:rPr>
        <w:t>: &lt;Active&gt;</w:t>
      </w:r>
    </w:p>
    <w:p w14:paraId="3A9A6015" w14:textId="1C4A5545" w:rsidR="00135587" w:rsidRPr="00383667" w:rsidRDefault="00270D28" w:rsidP="005714FA">
      <w:pPr>
        <w:pStyle w:val="2f3"/>
        <w:rPr>
          <w:rFonts w:cs="Huawei Sans"/>
        </w:rPr>
      </w:pPr>
      <w:r w:rsidRPr="00383667">
        <w:rPr>
          <w:rFonts w:cs="Huawei Sans"/>
        </w:rPr>
        <w:t xml:space="preserve">         Destinations</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 4        Routes : 4</w:t>
      </w:r>
    </w:p>
    <w:p w14:paraId="4F64D98C" w14:textId="77777777" w:rsidR="00135587" w:rsidRPr="00383667" w:rsidRDefault="00135587" w:rsidP="005714FA">
      <w:pPr>
        <w:pStyle w:val="2f3"/>
        <w:rPr>
          <w:rFonts w:cs="Huawei Sans"/>
        </w:rPr>
      </w:pPr>
    </w:p>
    <w:p w14:paraId="2FD0ECBB" w14:textId="5EB9440E" w:rsidR="00135587" w:rsidRPr="00383667" w:rsidRDefault="00270D28" w:rsidP="005714FA">
      <w:pPr>
        <w:pStyle w:val="2f3"/>
        <w:rPr>
          <w:rFonts w:cs="Huawei Sans"/>
        </w:rPr>
      </w:pPr>
      <w:r w:rsidRPr="00383667">
        <w:rPr>
          <w:rFonts w:cs="Huawei Sans"/>
        </w:rPr>
        <w:t>Destination/Mask</w:t>
      </w:r>
      <w:r w:rsidR="00AD054E">
        <w:rPr>
          <w:rFonts w:cs="Huawei Sans"/>
        </w:rPr>
        <w:tab/>
      </w:r>
      <w:r w:rsidR="00AD054E">
        <w:rPr>
          <w:rFonts w:cs="Huawei Sans"/>
        </w:rPr>
        <w:tab/>
      </w:r>
      <w:r w:rsidR="00AD054E">
        <w:rPr>
          <w:rFonts w:cs="Huawei Sans"/>
        </w:rPr>
        <w:tab/>
      </w:r>
      <w:r w:rsidRPr="00497E5B">
        <w:rPr>
          <w:rFonts w:cs="Huawei Sans"/>
        </w:rPr>
        <w:t>Proto</w:t>
      </w:r>
      <w:r w:rsidR="00344DDB">
        <w:rPr>
          <w:rFonts w:cs="Huawei Sans"/>
        </w:rPr>
        <w:tab/>
      </w:r>
      <w:r w:rsidR="00344DDB">
        <w:rPr>
          <w:rFonts w:cs="Huawei Sans"/>
        </w:rPr>
        <w:tab/>
      </w:r>
      <w:r w:rsidR="00344DDB">
        <w:rPr>
          <w:rFonts w:cs="Huawei Sans"/>
        </w:rPr>
        <w:tab/>
      </w:r>
      <w:r w:rsidR="00AD054E">
        <w:rPr>
          <w:rFonts w:cs="Huawei Sans"/>
        </w:rPr>
        <w:tab/>
      </w:r>
      <w:r w:rsidR="00AD054E">
        <w:rPr>
          <w:rFonts w:cs="Huawei Sans"/>
        </w:rPr>
        <w:tab/>
      </w:r>
      <w:r w:rsidRPr="00383667">
        <w:rPr>
          <w:rFonts w:cs="Huawei Sans"/>
        </w:rPr>
        <w:t>Pre</w:t>
      </w:r>
      <w:r w:rsidR="00AD054E">
        <w:rPr>
          <w:rFonts w:cs="Huawei Sans"/>
        </w:rPr>
        <w:tab/>
      </w:r>
      <w:r w:rsidR="00AD054E">
        <w:rPr>
          <w:rFonts w:cs="Huawei Sans"/>
        </w:rPr>
        <w:tab/>
      </w:r>
      <w:r w:rsidRPr="00383667">
        <w:rPr>
          <w:rFonts w:cs="Huawei Sans"/>
        </w:rPr>
        <w:t>Cost</w:t>
      </w:r>
      <w:r w:rsidR="00AD054E">
        <w:rPr>
          <w:rFonts w:cs="Huawei Sans"/>
        </w:rPr>
        <w:tab/>
      </w:r>
      <w:r w:rsidR="00AD054E">
        <w:rPr>
          <w:rFonts w:cs="Huawei Sans"/>
        </w:rPr>
        <w:tab/>
      </w:r>
      <w:r w:rsidR="00AD054E">
        <w:rPr>
          <w:rFonts w:cs="Huawei Sans"/>
        </w:rPr>
        <w:tab/>
      </w:r>
      <w:r w:rsidR="00AD054E">
        <w:rPr>
          <w:rFonts w:cs="Huawei Sans"/>
        </w:rPr>
        <w:tab/>
      </w:r>
      <w:r w:rsidR="00AD054E">
        <w:rPr>
          <w:rFonts w:cs="Huawei Sans"/>
        </w:rPr>
        <w:tab/>
      </w:r>
      <w:r w:rsidRPr="00383667">
        <w:rPr>
          <w:rFonts w:cs="Huawei Sans"/>
        </w:rPr>
        <w:t>Flags</w:t>
      </w:r>
      <w:r w:rsidR="00344DDB">
        <w:rPr>
          <w:rFonts w:cs="Huawei Sans"/>
        </w:rPr>
        <w:tab/>
      </w:r>
      <w:r w:rsidRPr="00383667">
        <w:rPr>
          <w:rFonts w:cs="Huawei Sans"/>
        </w:rPr>
        <w:t>NextHop</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Interface</w:t>
      </w:r>
    </w:p>
    <w:p w14:paraId="7D169912" w14:textId="77777777" w:rsidR="00135587" w:rsidRPr="00383667" w:rsidRDefault="00135587" w:rsidP="005714FA">
      <w:pPr>
        <w:pStyle w:val="2f3"/>
        <w:rPr>
          <w:rFonts w:cs="Huawei Sans"/>
        </w:rPr>
      </w:pPr>
    </w:p>
    <w:p w14:paraId="5269256C" w14:textId="4102DDE6" w:rsidR="00135587" w:rsidRPr="00383667" w:rsidRDefault="00344DDB"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10.0.1.1/32</w:t>
      </w:r>
      <w:r>
        <w:rPr>
          <w:rFonts w:cs="Huawei Sans"/>
        </w:rPr>
        <w:tab/>
      </w:r>
      <w:r>
        <w:rPr>
          <w:rFonts w:cs="Huawei Sans"/>
        </w:rPr>
        <w:tab/>
      </w:r>
      <w:r w:rsidR="00270D28" w:rsidRPr="00383667">
        <w:rPr>
          <w:rFonts w:cs="Huawei Sans"/>
        </w:rPr>
        <w:t>OSPF</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w:t>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D</w:t>
      </w:r>
      <w:r>
        <w:rPr>
          <w:rFonts w:cs="Huawei Sans"/>
        </w:rPr>
        <w:tab/>
      </w:r>
      <w:r>
        <w:rPr>
          <w:rFonts w:cs="Huawei Sans"/>
        </w:rPr>
        <w:tab/>
      </w:r>
      <w:r w:rsidR="00270D28" w:rsidRPr="00383667">
        <w:rPr>
          <w:rFonts w:cs="Huawei Sans"/>
        </w:rPr>
        <w:t>10.0.12.1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GigabitEthernet0/0/3</w:t>
      </w:r>
    </w:p>
    <w:p w14:paraId="3224AFD8" w14:textId="7C6430F9" w:rsidR="00135587" w:rsidRPr="00383667" w:rsidRDefault="00344DDB"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10.0.3.3/32</w:t>
      </w:r>
      <w:r>
        <w:rPr>
          <w:rFonts w:cs="Huawei Sans"/>
        </w:rPr>
        <w:tab/>
      </w:r>
      <w:r>
        <w:rPr>
          <w:rFonts w:cs="Huawei Sans"/>
        </w:rPr>
        <w:tab/>
      </w:r>
      <w:r w:rsidR="00270D28" w:rsidRPr="00383667">
        <w:rPr>
          <w:rFonts w:cs="Huawei Sans"/>
        </w:rPr>
        <w:t>OSPF</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w:t>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D</w:t>
      </w:r>
      <w:r>
        <w:rPr>
          <w:rFonts w:cs="Huawei Sans"/>
        </w:rPr>
        <w:tab/>
      </w:r>
      <w:r>
        <w:rPr>
          <w:rFonts w:cs="Huawei Sans"/>
        </w:rPr>
        <w:tab/>
      </w:r>
      <w:r w:rsidR="00270D28" w:rsidRPr="00383667">
        <w:rPr>
          <w:rFonts w:cs="Huawei Sans"/>
        </w:rPr>
        <w:t>10.0.23.3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GigabitEthernet0/0/2</w:t>
      </w:r>
    </w:p>
    <w:p w14:paraId="35CDC7C3" w14:textId="35F36388" w:rsidR="00135587" w:rsidRPr="00383667" w:rsidRDefault="00344DDB" w:rsidP="005714FA">
      <w:pPr>
        <w:pStyle w:val="2f3"/>
        <w:rPr>
          <w:rFonts w:cs="Huawei Sans"/>
          <w:color w:val="EC7061"/>
        </w:rPr>
      </w:pP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172.16.1.0/24</w:t>
      </w:r>
      <w:r>
        <w:rPr>
          <w:rFonts w:cs="Huawei Sans"/>
          <w:color w:val="EC7061"/>
        </w:rPr>
        <w:tab/>
      </w:r>
      <w:r>
        <w:rPr>
          <w:rFonts w:cs="Huawei Sans"/>
          <w:color w:val="EC7061"/>
        </w:rPr>
        <w:tab/>
      </w:r>
      <w:r w:rsidR="00270D28" w:rsidRPr="00383667">
        <w:rPr>
          <w:rFonts w:cs="Huawei Sans"/>
          <w:color w:val="EC7061"/>
        </w:rPr>
        <w:t>O_ASE</w:t>
      </w:r>
      <w:r>
        <w:rPr>
          <w:rFonts w:cs="Huawei Sans"/>
          <w:color w:val="EC7061"/>
        </w:rPr>
        <w:tab/>
      </w:r>
      <w:r>
        <w:rPr>
          <w:rFonts w:cs="Huawei Sans"/>
        </w:rPr>
        <w:tab/>
      </w:r>
      <w:r>
        <w:rPr>
          <w:rFonts w:cs="Huawei Sans"/>
          <w:color w:val="EC7061"/>
        </w:rPr>
        <w:tab/>
      </w:r>
      <w:r>
        <w:rPr>
          <w:rFonts w:cs="Huawei Sans"/>
          <w:color w:val="EC7061"/>
        </w:rPr>
        <w:tab/>
      </w:r>
      <w:r w:rsidR="00270D28" w:rsidRPr="00383667">
        <w:rPr>
          <w:rFonts w:cs="Huawei Sans"/>
          <w:color w:val="EC7061"/>
        </w:rPr>
        <w:t>150</w:t>
      </w:r>
      <w:r>
        <w:rPr>
          <w:rFonts w:cs="Huawei Sans"/>
          <w:color w:val="EC7061"/>
        </w:rPr>
        <w:tab/>
      </w:r>
      <w:r>
        <w:rPr>
          <w:rFonts w:cs="Huawei Sans"/>
          <w:color w:val="EC7061"/>
        </w:rPr>
        <w:tab/>
      </w:r>
      <w:r>
        <w:rPr>
          <w:rFonts w:cs="Huawei Sans"/>
          <w:color w:val="EC7061"/>
        </w:rPr>
        <w:tab/>
      </w:r>
      <w:r w:rsidR="00270D28"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D</w:t>
      </w:r>
      <w:r>
        <w:rPr>
          <w:rFonts w:cs="Huawei Sans"/>
          <w:color w:val="EC7061"/>
        </w:rPr>
        <w:tab/>
      </w:r>
      <w:r>
        <w:rPr>
          <w:rFonts w:cs="Huawei Sans"/>
          <w:color w:val="EC7061"/>
        </w:rPr>
        <w:tab/>
      </w:r>
      <w:r w:rsidR="00270D28" w:rsidRPr="00383667">
        <w:rPr>
          <w:rFonts w:cs="Huawei Sans"/>
          <w:color w:val="EC7061"/>
        </w:rPr>
        <w:t>10.0.12.1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GigabitEthernet0/0/3</w:t>
      </w:r>
    </w:p>
    <w:p w14:paraId="57A0FB89" w14:textId="553E2B6D" w:rsidR="00135587" w:rsidRPr="00383667" w:rsidRDefault="00344DDB" w:rsidP="005714FA">
      <w:pPr>
        <w:pStyle w:val="2f3"/>
        <w:rPr>
          <w:rFonts w:cs="Huawei Sans"/>
          <w:color w:val="EC7061"/>
        </w:rPr>
      </w:pP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172.16.2.0/24</w:t>
      </w:r>
      <w:r>
        <w:rPr>
          <w:rFonts w:cs="Huawei Sans"/>
          <w:color w:val="EC7061"/>
        </w:rPr>
        <w:tab/>
      </w:r>
      <w:r>
        <w:rPr>
          <w:rFonts w:cs="Huawei Sans"/>
          <w:color w:val="EC7061"/>
        </w:rPr>
        <w:tab/>
      </w:r>
      <w:r w:rsidR="00270D28" w:rsidRPr="00383667">
        <w:rPr>
          <w:rFonts w:cs="Huawei Sans"/>
          <w:color w:val="EC7061"/>
        </w:rPr>
        <w:t>O_ASE</w:t>
      </w:r>
      <w:r>
        <w:rPr>
          <w:rFonts w:cs="Huawei Sans"/>
          <w:color w:val="EC7061"/>
        </w:rPr>
        <w:tab/>
      </w:r>
      <w:r>
        <w:rPr>
          <w:rFonts w:cs="Huawei Sans"/>
        </w:rPr>
        <w:tab/>
      </w:r>
      <w:r>
        <w:rPr>
          <w:rFonts w:cs="Huawei Sans"/>
          <w:color w:val="EC7061"/>
        </w:rPr>
        <w:tab/>
      </w:r>
      <w:r>
        <w:rPr>
          <w:rFonts w:cs="Huawei Sans"/>
          <w:color w:val="EC7061"/>
        </w:rPr>
        <w:tab/>
      </w:r>
      <w:r w:rsidR="00270D28" w:rsidRPr="00383667">
        <w:rPr>
          <w:rFonts w:cs="Huawei Sans"/>
          <w:color w:val="EC7061"/>
        </w:rPr>
        <w:t>150</w:t>
      </w:r>
      <w:r>
        <w:rPr>
          <w:rFonts w:cs="Huawei Sans"/>
          <w:color w:val="EC7061"/>
        </w:rPr>
        <w:tab/>
      </w:r>
      <w:r>
        <w:rPr>
          <w:rFonts w:cs="Huawei Sans"/>
          <w:color w:val="EC7061"/>
        </w:rPr>
        <w:tab/>
      </w:r>
      <w:r>
        <w:rPr>
          <w:rFonts w:cs="Huawei Sans"/>
          <w:color w:val="EC7061"/>
        </w:rPr>
        <w:tab/>
      </w:r>
      <w:r w:rsidR="00270D28"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D</w:t>
      </w:r>
      <w:r>
        <w:rPr>
          <w:rFonts w:cs="Huawei Sans"/>
          <w:color w:val="EC7061"/>
        </w:rPr>
        <w:tab/>
      </w:r>
      <w:r>
        <w:rPr>
          <w:rFonts w:cs="Huawei Sans"/>
          <w:color w:val="EC7061"/>
        </w:rPr>
        <w:tab/>
      </w:r>
      <w:r w:rsidR="00270D28" w:rsidRPr="00383667">
        <w:rPr>
          <w:rFonts w:cs="Huawei Sans"/>
          <w:color w:val="EC7061"/>
        </w:rPr>
        <w:t>10.0.12.1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GigabitEthernet0/0/3</w:t>
      </w:r>
    </w:p>
    <w:p w14:paraId="55D7686C" w14:textId="77777777" w:rsidR="00135587" w:rsidRPr="00383667" w:rsidRDefault="00270D28" w:rsidP="005714FA">
      <w:pPr>
        <w:pStyle w:val="1e"/>
      </w:pPr>
      <w:r w:rsidRPr="00383667">
        <w:t>OSPF external routes destined for 172.16.1.0/24 and 172.16.2.0/24 are displayed in the OSPF routing table and IP routing table.</w:t>
      </w:r>
    </w:p>
    <w:p w14:paraId="112F97B8" w14:textId="77777777" w:rsidR="00135587" w:rsidRPr="00383667" w:rsidRDefault="00270D28" w:rsidP="005714FA">
      <w:pPr>
        <w:pStyle w:val="1e"/>
      </w:pPr>
      <w:r w:rsidRPr="00383667">
        <w:t># Configure a basic ACL.</w:t>
      </w:r>
    </w:p>
    <w:p w14:paraId="3C4AA039" w14:textId="77777777" w:rsidR="00135587" w:rsidRPr="00383667" w:rsidRDefault="00270D28" w:rsidP="005714FA">
      <w:pPr>
        <w:pStyle w:val="2f3"/>
        <w:rPr>
          <w:rFonts w:cs="Huawei Sans"/>
        </w:rPr>
      </w:pPr>
      <w:r w:rsidRPr="00383667">
        <w:rPr>
          <w:rFonts w:cs="Huawei Sans"/>
        </w:rPr>
        <w:t>[R2]</w:t>
      </w:r>
      <w:r w:rsidRPr="00497E5B">
        <w:rPr>
          <w:rFonts w:cs="Huawei Sans"/>
        </w:rPr>
        <w:t>acl</w:t>
      </w:r>
      <w:r w:rsidRPr="00383667">
        <w:rPr>
          <w:rFonts w:cs="Huawei Sans"/>
        </w:rPr>
        <w:t xml:space="preserve"> number 2000</w:t>
      </w:r>
    </w:p>
    <w:p w14:paraId="6A352609" w14:textId="77777777" w:rsidR="00135587" w:rsidRPr="00383667" w:rsidRDefault="00270D28" w:rsidP="005714FA">
      <w:pPr>
        <w:pStyle w:val="2f3"/>
        <w:rPr>
          <w:rFonts w:cs="Huawei Sans"/>
        </w:rPr>
      </w:pPr>
      <w:r w:rsidRPr="00383667">
        <w:rPr>
          <w:rFonts w:cs="Huawei Sans"/>
        </w:rPr>
        <w:t>[R2-acl-basic-2000] rule 5 deny source 172.16.1.0 0.0.0.255</w:t>
      </w:r>
    </w:p>
    <w:p w14:paraId="06635789" w14:textId="77777777" w:rsidR="00135587" w:rsidRPr="00383667" w:rsidRDefault="00270D28" w:rsidP="005714FA">
      <w:pPr>
        <w:pStyle w:val="2f3"/>
        <w:rPr>
          <w:rFonts w:cs="Huawei Sans"/>
        </w:rPr>
      </w:pPr>
      <w:r w:rsidRPr="00383667">
        <w:rPr>
          <w:rFonts w:cs="Huawei Sans"/>
        </w:rPr>
        <w:t>[R2-acl-basic-2000] rule 10 permit</w:t>
      </w:r>
    </w:p>
    <w:p w14:paraId="0B550D21" w14:textId="77777777" w:rsidR="00135587" w:rsidRPr="00383667" w:rsidRDefault="00270D28" w:rsidP="005714FA">
      <w:pPr>
        <w:pStyle w:val="1e"/>
      </w:pPr>
      <w:r w:rsidRPr="00383667">
        <w:t># Configure an import filter-policy for OSPF and apply ACL 2000.</w:t>
      </w:r>
    </w:p>
    <w:p w14:paraId="7234EF19" w14:textId="77777777" w:rsidR="00135587" w:rsidRPr="00383667" w:rsidRDefault="00270D28" w:rsidP="005714FA">
      <w:pPr>
        <w:pStyle w:val="2f3"/>
        <w:rPr>
          <w:rFonts w:cs="Huawei Sans"/>
        </w:rPr>
      </w:pPr>
      <w:r w:rsidRPr="00383667">
        <w:rPr>
          <w:rFonts w:cs="Huawei Sans"/>
        </w:rPr>
        <w:t>[R2]</w:t>
      </w:r>
      <w:r w:rsidRPr="00497E5B">
        <w:rPr>
          <w:rFonts w:cs="Huawei Sans"/>
        </w:rPr>
        <w:t>ospf</w:t>
      </w:r>
      <w:r w:rsidRPr="00383667">
        <w:rPr>
          <w:rFonts w:cs="Huawei Sans"/>
        </w:rPr>
        <w:t xml:space="preserve"> 1</w:t>
      </w:r>
    </w:p>
    <w:p w14:paraId="7C78B879" w14:textId="77777777" w:rsidR="00135587" w:rsidRPr="00383667" w:rsidRDefault="00270D28" w:rsidP="005714FA">
      <w:pPr>
        <w:pStyle w:val="2f3"/>
        <w:rPr>
          <w:rFonts w:cs="Huawei Sans"/>
        </w:rPr>
      </w:pPr>
      <w:r w:rsidRPr="00383667">
        <w:rPr>
          <w:rFonts w:cs="Huawei Sans"/>
        </w:rPr>
        <w:t>[R2-ospf-1] filter-policy 2000 import</w:t>
      </w:r>
    </w:p>
    <w:p w14:paraId="60B57900" w14:textId="4802544E" w:rsidR="00135587" w:rsidRPr="00383667" w:rsidRDefault="009700AD" w:rsidP="005714FA">
      <w:pPr>
        <w:pStyle w:val="1e"/>
      </w:pPr>
      <w:r>
        <w:lastRenderedPageBreak/>
        <w:t># Check</w:t>
      </w:r>
      <w:r w:rsidR="00270D28" w:rsidRPr="00383667">
        <w:t xml:space="preserve"> the OSPF routing table after the filter-policy is configured.</w:t>
      </w:r>
    </w:p>
    <w:p w14:paraId="0A207A47" w14:textId="77777777" w:rsidR="00135587" w:rsidRPr="00383667" w:rsidRDefault="00270D28" w:rsidP="005714FA">
      <w:pPr>
        <w:pStyle w:val="2f3"/>
        <w:rPr>
          <w:rFonts w:cs="Huawei Sans"/>
        </w:rPr>
      </w:pPr>
      <w:r w:rsidRPr="00383667">
        <w:rPr>
          <w:rFonts w:cs="Huawei Sans"/>
        </w:rPr>
        <w:t xml:space="preserve">&lt;R2&gt;display </w:t>
      </w:r>
      <w:r w:rsidRPr="00497E5B">
        <w:rPr>
          <w:rFonts w:cs="Huawei Sans"/>
        </w:rPr>
        <w:t>ospf</w:t>
      </w:r>
      <w:r w:rsidRPr="00383667">
        <w:rPr>
          <w:rFonts w:cs="Huawei Sans"/>
        </w:rPr>
        <w:t xml:space="preserve"> routing</w:t>
      </w:r>
    </w:p>
    <w:p w14:paraId="1AFFA2FA" w14:textId="77777777" w:rsidR="00135587" w:rsidRPr="00383667" w:rsidRDefault="00135587" w:rsidP="005714FA">
      <w:pPr>
        <w:pStyle w:val="2f3"/>
        <w:rPr>
          <w:rFonts w:cs="Huawei Sans"/>
        </w:rPr>
      </w:pPr>
    </w:p>
    <w:p w14:paraId="3CE8A63C" w14:textId="77777777" w:rsidR="00135587" w:rsidRPr="00383667" w:rsidRDefault="00270D28" w:rsidP="005714FA">
      <w:pPr>
        <w:pStyle w:val="2f3"/>
        <w:rPr>
          <w:rFonts w:cs="Huawei Sans"/>
        </w:rPr>
      </w:pPr>
      <w:r w:rsidRPr="00383667">
        <w:rPr>
          <w:rFonts w:cs="Huawei Sans"/>
        </w:rPr>
        <w:t xml:space="preserve">  OSPF Process 1 with Router ID 10.0.2.2</w:t>
      </w:r>
    </w:p>
    <w:p w14:paraId="1E819809" w14:textId="77777777" w:rsidR="00135587" w:rsidRPr="00383667" w:rsidRDefault="00270D28" w:rsidP="005714FA">
      <w:pPr>
        <w:pStyle w:val="2f3"/>
        <w:rPr>
          <w:rFonts w:cs="Huawei Sans"/>
        </w:rPr>
      </w:pPr>
      <w:r w:rsidRPr="00383667">
        <w:rPr>
          <w:rFonts w:cs="Huawei Sans"/>
        </w:rPr>
        <w:t xml:space="preserve">    Routing Tables </w:t>
      </w:r>
    </w:p>
    <w:p w14:paraId="6CB261BD" w14:textId="77777777" w:rsidR="00135587" w:rsidRPr="00383667" w:rsidRDefault="00135587" w:rsidP="005714FA">
      <w:pPr>
        <w:pStyle w:val="2f3"/>
        <w:rPr>
          <w:rFonts w:cs="Huawei Sans"/>
        </w:rPr>
      </w:pPr>
    </w:p>
    <w:p w14:paraId="04809D9B" w14:textId="77777777" w:rsidR="00135587" w:rsidRPr="00383667" w:rsidRDefault="00270D28" w:rsidP="005714FA">
      <w:pPr>
        <w:pStyle w:val="2f3"/>
        <w:rPr>
          <w:rFonts w:cs="Huawei Sans"/>
        </w:rPr>
      </w:pPr>
      <w:r w:rsidRPr="00383667">
        <w:rPr>
          <w:rFonts w:cs="Huawei Sans"/>
        </w:rPr>
        <w:t xml:space="preserve"> Routing for Network </w:t>
      </w:r>
    </w:p>
    <w:p w14:paraId="6A534552" w14:textId="02560BE7" w:rsidR="00135587" w:rsidRPr="00383667" w:rsidRDefault="00344DDB" w:rsidP="005714FA">
      <w:pPr>
        <w:pStyle w:val="2f3"/>
        <w:rPr>
          <w:rFonts w:cs="Huawei Sans"/>
        </w:rPr>
      </w:pPr>
      <w:r>
        <w:rPr>
          <w:rFonts w:cs="Huawei Sans"/>
        </w:rPr>
        <w:tab/>
      </w:r>
      <w:r w:rsidR="00270D28"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Cost</w:t>
      </w:r>
      <w:r>
        <w:rPr>
          <w:rFonts w:cs="Huawei Sans"/>
        </w:rPr>
        <w:tab/>
      </w:r>
      <w:r>
        <w:rPr>
          <w:rFonts w:cs="Huawei Sans"/>
        </w:rPr>
        <w:tab/>
      </w:r>
      <w:r w:rsidR="00270D2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Area</w:t>
      </w:r>
    </w:p>
    <w:p w14:paraId="2351420B" w14:textId="164D1FA1" w:rsidR="00135587" w:rsidRPr="00383667" w:rsidRDefault="00344DDB" w:rsidP="005714FA">
      <w:pPr>
        <w:pStyle w:val="2f3"/>
        <w:rPr>
          <w:rFonts w:cs="Huawei Sans"/>
        </w:rPr>
      </w:pPr>
      <w:r>
        <w:rPr>
          <w:rFonts w:cs="Huawei Sans"/>
        </w:rPr>
        <w:tab/>
      </w:r>
      <w:r w:rsidR="00270D28" w:rsidRPr="00383667">
        <w:rPr>
          <w:rFonts w:cs="Huawei Sans"/>
        </w:rPr>
        <w:t>10.0.2.2/32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0B144C77" w14:textId="5B959945" w:rsidR="00135587" w:rsidRPr="00383667" w:rsidRDefault="00344DDB" w:rsidP="005714FA">
      <w:pPr>
        <w:pStyle w:val="2f3"/>
        <w:rPr>
          <w:rFonts w:cs="Huawei Sans"/>
        </w:rPr>
      </w:pPr>
      <w:r>
        <w:rPr>
          <w:rFonts w:cs="Huawei Sans"/>
        </w:rPr>
        <w:tab/>
      </w:r>
      <w:r w:rsidR="00270D28" w:rsidRPr="00383667">
        <w:rPr>
          <w:rFonts w:cs="Huawei Sans"/>
        </w:rPr>
        <w:t>10.0.12.0/24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5E6A1D38" w14:textId="6225B612" w:rsidR="00135587" w:rsidRPr="00383667" w:rsidRDefault="00344DDB" w:rsidP="005714FA">
      <w:pPr>
        <w:pStyle w:val="2f3"/>
        <w:rPr>
          <w:rFonts w:cs="Huawei Sans"/>
        </w:rPr>
      </w:pPr>
      <w:r>
        <w:rPr>
          <w:rFonts w:cs="Huawei Sans"/>
        </w:rPr>
        <w:tab/>
      </w:r>
      <w:r w:rsidR="00270D28" w:rsidRPr="00383667">
        <w:rPr>
          <w:rFonts w:cs="Huawei Sans"/>
        </w:rPr>
        <w:t>10.0.23.0/24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390EB5D4" w14:textId="12280A59" w:rsidR="00135587" w:rsidRPr="00383667" w:rsidRDefault="00344DDB" w:rsidP="005714FA">
      <w:pPr>
        <w:pStyle w:val="2f3"/>
        <w:rPr>
          <w:rFonts w:cs="Huawei Sans"/>
        </w:rPr>
      </w:pPr>
      <w:r>
        <w:rPr>
          <w:rFonts w:cs="Huawei Sans"/>
        </w:rPr>
        <w:tab/>
      </w:r>
      <w:r w:rsidR="00270D28" w:rsidRPr="00383667">
        <w:rPr>
          <w:rFonts w:cs="Huawei Sans"/>
        </w:rPr>
        <w:t>10.0.1.1/32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10.0.12.1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4A46C5C9" w14:textId="70A8446D" w:rsidR="00135587" w:rsidRPr="00383667" w:rsidRDefault="00344DDB" w:rsidP="005714FA">
      <w:pPr>
        <w:pStyle w:val="2f3"/>
        <w:rPr>
          <w:rFonts w:cs="Huawei Sans"/>
        </w:rPr>
      </w:pPr>
      <w:r>
        <w:rPr>
          <w:rFonts w:cs="Huawei Sans"/>
        </w:rPr>
        <w:tab/>
      </w:r>
      <w:r w:rsidR="00270D28" w:rsidRPr="00383667">
        <w:rPr>
          <w:rFonts w:cs="Huawei Sans"/>
        </w:rPr>
        <w:t>10.0.3.3/32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0.0.0.0</w:t>
      </w:r>
    </w:p>
    <w:p w14:paraId="181E9181" w14:textId="77777777" w:rsidR="00135587" w:rsidRPr="00383667" w:rsidRDefault="00135587" w:rsidP="005714FA">
      <w:pPr>
        <w:pStyle w:val="2f3"/>
        <w:rPr>
          <w:rFonts w:cs="Huawei Sans"/>
        </w:rPr>
      </w:pPr>
    </w:p>
    <w:p w14:paraId="68C86774" w14:textId="77777777" w:rsidR="00135587" w:rsidRPr="00383667" w:rsidRDefault="00270D28" w:rsidP="005714FA">
      <w:pPr>
        <w:pStyle w:val="2f3"/>
        <w:rPr>
          <w:rFonts w:cs="Huawei Sans"/>
        </w:rPr>
      </w:pPr>
      <w:r w:rsidRPr="00383667">
        <w:rPr>
          <w:rFonts w:cs="Huawei Sans"/>
        </w:rPr>
        <w:t xml:space="preserve"> Routing for ASEs</w:t>
      </w:r>
    </w:p>
    <w:p w14:paraId="08502EF3" w14:textId="77777777" w:rsidR="00135587" w:rsidRPr="00383667" w:rsidRDefault="00270D28" w:rsidP="005714FA">
      <w:pPr>
        <w:pStyle w:val="2f3"/>
        <w:rPr>
          <w:rFonts w:cs="Huawei Sans"/>
        </w:rPr>
      </w:pPr>
      <w:r w:rsidRPr="00383667">
        <w:rPr>
          <w:rFonts w:cs="Huawei Sans"/>
        </w:rPr>
        <w:t xml:space="preserve"> Destination        Cost      Type       Tag         NextHop       AdvRouter</w:t>
      </w:r>
    </w:p>
    <w:p w14:paraId="5064AE5B" w14:textId="77777777" w:rsidR="00135587" w:rsidRPr="00383667" w:rsidRDefault="00270D28" w:rsidP="005714FA">
      <w:pPr>
        <w:pStyle w:val="2f3"/>
        <w:rPr>
          <w:rFonts w:cs="Huawei Sans"/>
          <w:color w:val="EC7061"/>
        </w:rPr>
      </w:pPr>
      <w:r w:rsidRPr="00383667">
        <w:rPr>
          <w:rFonts w:cs="Huawei Sans"/>
          <w:color w:val="EC7061"/>
        </w:rPr>
        <w:t xml:space="preserve"> 172.16.1.0/24      1         Type2      10          10.0.12.1       10.0.1.1</w:t>
      </w:r>
    </w:p>
    <w:p w14:paraId="275CF75E" w14:textId="77777777" w:rsidR="00135587" w:rsidRPr="00383667" w:rsidRDefault="00270D28" w:rsidP="005714FA">
      <w:pPr>
        <w:pStyle w:val="2f3"/>
        <w:rPr>
          <w:rFonts w:cs="Huawei Sans"/>
          <w:color w:val="EC7061"/>
        </w:rPr>
      </w:pPr>
      <w:r w:rsidRPr="00383667">
        <w:rPr>
          <w:rFonts w:cs="Huawei Sans"/>
          <w:color w:val="EC7061"/>
        </w:rPr>
        <w:t xml:space="preserve"> 172.16.2.0/24      1         Type2      20          10.0.12.1       10.0.1.1</w:t>
      </w:r>
    </w:p>
    <w:p w14:paraId="55D6FAAA" w14:textId="06123D5C" w:rsidR="00135587" w:rsidRPr="00383667" w:rsidRDefault="009700AD" w:rsidP="005714FA">
      <w:pPr>
        <w:pStyle w:val="1e"/>
      </w:pPr>
      <w:r>
        <w:t># Check</w:t>
      </w:r>
      <w:r w:rsidR="00270D28" w:rsidRPr="00383667">
        <w:t xml:space="preserve"> the OSPF routes in the IP routing table after the filter-policy is configured.</w:t>
      </w:r>
    </w:p>
    <w:p w14:paraId="49BE5BC3" w14:textId="77777777" w:rsidR="00135587" w:rsidRPr="00383667" w:rsidRDefault="00270D28" w:rsidP="005714FA">
      <w:pPr>
        <w:pStyle w:val="2f3"/>
        <w:rPr>
          <w:rFonts w:cs="Huawei Sans"/>
        </w:rPr>
      </w:pPr>
      <w:r w:rsidRPr="00383667">
        <w:rPr>
          <w:rFonts w:cs="Huawei Sans"/>
        </w:rPr>
        <w:t xml:space="preserve">&lt;R2&gt;display </w:t>
      </w:r>
      <w:r w:rsidRPr="00497E5B">
        <w:rPr>
          <w:rFonts w:cs="Huawei Sans"/>
        </w:rPr>
        <w:t>ip</w:t>
      </w:r>
      <w:r w:rsidRPr="00383667">
        <w:rPr>
          <w:rFonts w:cs="Huawei Sans"/>
        </w:rPr>
        <w:t xml:space="preserve"> routing-table protocol </w:t>
      </w:r>
      <w:r w:rsidRPr="00497E5B">
        <w:rPr>
          <w:rFonts w:cs="Huawei Sans"/>
        </w:rPr>
        <w:t>ospf</w:t>
      </w:r>
      <w:r w:rsidRPr="00383667">
        <w:rPr>
          <w:rFonts w:cs="Huawei Sans"/>
        </w:rPr>
        <w:t xml:space="preserve"> </w:t>
      </w:r>
    </w:p>
    <w:p w14:paraId="0FE79D8C" w14:textId="77777777" w:rsidR="00135587" w:rsidRPr="00383667" w:rsidRDefault="00270D28" w:rsidP="005714FA">
      <w:pPr>
        <w:pStyle w:val="2f3"/>
        <w:rPr>
          <w:rFonts w:cs="Huawei Sans"/>
        </w:rPr>
      </w:pPr>
      <w:r w:rsidRPr="00383667">
        <w:rPr>
          <w:rFonts w:cs="Huawei Sans"/>
        </w:rPr>
        <w:t>Route Flags: R - relay, D - download to fib</w:t>
      </w:r>
    </w:p>
    <w:p w14:paraId="13CADCFB" w14:textId="77777777" w:rsidR="00135587" w:rsidRPr="00383667" w:rsidRDefault="00270D28" w:rsidP="005714FA">
      <w:pPr>
        <w:pStyle w:val="2f3"/>
        <w:rPr>
          <w:rFonts w:cs="Huawei Sans"/>
        </w:rPr>
      </w:pPr>
      <w:r w:rsidRPr="00383667">
        <w:rPr>
          <w:rFonts w:cs="Huawei Sans"/>
        </w:rPr>
        <w:t>------------------------------------------------------------------------------</w:t>
      </w:r>
    </w:p>
    <w:p w14:paraId="66115BCC" w14:textId="22623A97" w:rsidR="00135587" w:rsidRPr="00383667" w:rsidRDefault="00270D28" w:rsidP="005714FA">
      <w:pPr>
        <w:pStyle w:val="2f3"/>
        <w:rPr>
          <w:rFonts w:cs="Huawei Sans"/>
        </w:rPr>
      </w:pPr>
      <w:r w:rsidRPr="00383667">
        <w:rPr>
          <w:rFonts w:cs="Huawei Sans"/>
        </w:rPr>
        <w:t>Public routing table</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 OSPF</w:t>
      </w:r>
    </w:p>
    <w:p w14:paraId="49DB7212" w14:textId="21FFF5DC" w:rsidR="00135587" w:rsidRPr="00383667" w:rsidRDefault="00270D28" w:rsidP="005714FA">
      <w:pPr>
        <w:pStyle w:val="2f3"/>
        <w:rPr>
          <w:rFonts w:cs="Huawei Sans"/>
        </w:rPr>
      </w:pPr>
      <w:r w:rsidRPr="00383667">
        <w:rPr>
          <w:rFonts w:cs="Huawei Sans"/>
        </w:rPr>
        <w:t xml:space="preserve">         Destination</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 xml:space="preserve">: 4        Routes : 4        </w:t>
      </w:r>
    </w:p>
    <w:p w14:paraId="02B4000C" w14:textId="77777777" w:rsidR="00135587" w:rsidRPr="00383667" w:rsidRDefault="00135587" w:rsidP="005714FA">
      <w:pPr>
        <w:pStyle w:val="2f3"/>
        <w:rPr>
          <w:rFonts w:cs="Huawei Sans"/>
        </w:rPr>
      </w:pPr>
    </w:p>
    <w:p w14:paraId="1AE0F7EF" w14:textId="2C86F3F4" w:rsidR="00135587" w:rsidRPr="00383667" w:rsidRDefault="00270D28" w:rsidP="005714FA">
      <w:pPr>
        <w:pStyle w:val="2f3"/>
        <w:rPr>
          <w:rFonts w:cs="Huawei Sans"/>
        </w:rPr>
      </w:pPr>
      <w:r w:rsidRPr="00383667">
        <w:rPr>
          <w:rFonts w:cs="Huawei Sans"/>
        </w:rPr>
        <w:t>OSPF routing table status</w:t>
      </w:r>
      <w:r w:rsidR="00344DDB">
        <w:rPr>
          <w:rFonts w:cs="Huawei Sans"/>
        </w:rPr>
        <w:tab/>
      </w:r>
      <w:r w:rsidRPr="00383667">
        <w:rPr>
          <w:rFonts w:cs="Huawei Sans"/>
        </w:rPr>
        <w:t>: &lt;Active&gt;</w:t>
      </w:r>
    </w:p>
    <w:p w14:paraId="2C8079CA" w14:textId="3D0C608C" w:rsidR="00135587" w:rsidRPr="00383667" w:rsidRDefault="00270D28" w:rsidP="005714FA">
      <w:pPr>
        <w:pStyle w:val="2f3"/>
        <w:rPr>
          <w:rFonts w:cs="Huawei Sans"/>
        </w:rPr>
      </w:pPr>
      <w:r w:rsidRPr="00383667">
        <w:rPr>
          <w:rFonts w:cs="Huawei Sans"/>
        </w:rPr>
        <w:t xml:space="preserve">         Destinations</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 4        Routes : 4</w:t>
      </w:r>
    </w:p>
    <w:p w14:paraId="57CCFC2B" w14:textId="77777777" w:rsidR="00135587" w:rsidRPr="00383667" w:rsidRDefault="00135587" w:rsidP="005714FA">
      <w:pPr>
        <w:pStyle w:val="2f3"/>
        <w:rPr>
          <w:rFonts w:cs="Huawei Sans"/>
        </w:rPr>
      </w:pPr>
    </w:p>
    <w:p w14:paraId="1B03BBBA" w14:textId="5AE0EE6E" w:rsidR="00135587" w:rsidRPr="00383667" w:rsidRDefault="00270D28" w:rsidP="005714FA">
      <w:pPr>
        <w:pStyle w:val="2f3"/>
        <w:rPr>
          <w:rFonts w:cs="Huawei Sans"/>
        </w:rPr>
      </w:pPr>
      <w:r w:rsidRPr="00383667">
        <w:rPr>
          <w:rFonts w:cs="Huawei Sans"/>
        </w:rPr>
        <w:t>Destination/Mask</w:t>
      </w:r>
      <w:r w:rsidR="00344DDB">
        <w:rPr>
          <w:rFonts w:cs="Huawei Sans"/>
        </w:rPr>
        <w:tab/>
      </w:r>
      <w:r w:rsidR="00344DDB">
        <w:rPr>
          <w:rFonts w:cs="Huawei Sans"/>
        </w:rPr>
        <w:tab/>
      </w:r>
      <w:r w:rsidR="00344DDB">
        <w:rPr>
          <w:rFonts w:cs="Huawei Sans"/>
        </w:rPr>
        <w:tab/>
      </w:r>
      <w:r w:rsidRPr="00497E5B">
        <w:rPr>
          <w:rFonts w:cs="Huawei Sans"/>
        </w:rPr>
        <w:t>Proto</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Pre</w:t>
      </w:r>
      <w:r w:rsidR="00344DDB">
        <w:rPr>
          <w:rFonts w:cs="Huawei Sans"/>
        </w:rPr>
        <w:tab/>
      </w:r>
      <w:r w:rsidR="00344DDB">
        <w:rPr>
          <w:rFonts w:cs="Huawei Sans"/>
        </w:rPr>
        <w:tab/>
      </w:r>
      <w:r w:rsidR="00344DDB">
        <w:rPr>
          <w:rFonts w:cs="Huawei Sans"/>
        </w:rPr>
        <w:tab/>
      </w:r>
      <w:r w:rsidRPr="00383667">
        <w:rPr>
          <w:rFonts w:cs="Huawei Sans"/>
        </w:rPr>
        <w:t>Cost</w:t>
      </w:r>
      <w:r w:rsidR="00AD054E">
        <w:rPr>
          <w:rFonts w:cs="Huawei Sans"/>
        </w:rPr>
        <w:tab/>
      </w:r>
      <w:r w:rsidR="00AD054E">
        <w:rPr>
          <w:rFonts w:cs="Huawei Sans"/>
        </w:rPr>
        <w:tab/>
      </w:r>
      <w:r w:rsidR="00AD054E">
        <w:rPr>
          <w:rFonts w:cs="Huawei Sans"/>
        </w:rPr>
        <w:tab/>
      </w:r>
      <w:r w:rsidR="00AD054E">
        <w:rPr>
          <w:rFonts w:cs="Huawei Sans"/>
        </w:rPr>
        <w:tab/>
      </w:r>
      <w:r w:rsidR="00AD054E">
        <w:rPr>
          <w:rFonts w:cs="Huawei Sans"/>
        </w:rPr>
        <w:tab/>
      </w:r>
      <w:r w:rsidRPr="00383667">
        <w:rPr>
          <w:rFonts w:cs="Huawei Sans"/>
        </w:rPr>
        <w:t>Flags</w:t>
      </w:r>
      <w:r w:rsidR="00AD054E">
        <w:rPr>
          <w:rFonts w:cs="Huawei Sans"/>
        </w:rPr>
        <w:tab/>
      </w:r>
      <w:r w:rsidRPr="00383667">
        <w:rPr>
          <w:rFonts w:cs="Huawei Sans"/>
        </w:rPr>
        <w:t>NextHop</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Interface</w:t>
      </w:r>
    </w:p>
    <w:p w14:paraId="7945979F" w14:textId="77777777" w:rsidR="00135587" w:rsidRPr="00383667" w:rsidRDefault="00135587" w:rsidP="005714FA">
      <w:pPr>
        <w:pStyle w:val="2f3"/>
        <w:rPr>
          <w:rFonts w:cs="Huawei Sans"/>
        </w:rPr>
      </w:pPr>
    </w:p>
    <w:p w14:paraId="3095A4F5" w14:textId="5472A784" w:rsidR="00135587" w:rsidRPr="00383667" w:rsidRDefault="00344DDB"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10.0.1.1/32</w:t>
      </w:r>
      <w:r>
        <w:rPr>
          <w:rFonts w:cs="Huawei Sans"/>
        </w:rPr>
        <w:tab/>
      </w:r>
      <w:r>
        <w:rPr>
          <w:rFonts w:cs="Huawei Sans"/>
        </w:rPr>
        <w:tab/>
      </w:r>
      <w:r w:rsidR="00270D28" w:rsidRPr="00383667">
        <w:rPr>
          <w:rFonts w:cs="Huawei Sans"/>
        </w:rPr>
        <w:t>OSPF</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w:t>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D</w:t>
      </w:r>
      <w:r>
        <w:rPr>
          <w:rFonts w:cs="Huawei Sans"/>
        </w:rPr>
        <w:tab/>
      </w:r>
      <w:r>
        <w:rPr>
          <w:rFonts w:cs="Huawei Sans"/>
        </w:rPr>
        <w:tab/>
      </w:r>
      <w:r w:rsidR="00270D28" w:rsidRPr="00383667">
        <w:rPr>
          <w:rFonts w:cs="Huawei Sans"/>
        </w:rPr>
        <w:t>10.0.12.1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GigabitEthernet0/0/3</w:t>
      </w:r>
    </w:p>
    <w:p w14:paraId="52684C6B" w14:textId="63016F11" w:rsidR="00135587" w:rsidRPr="00383667" w:rsidRDefault="00344DDB"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10.0.3.3/32</w:t>
      </w:r>
      <w:r>
        <w:rPr>
          <w:rFonts w:cs="Huawei Sans"/>
        </w:rPr>
        <w:tab/>
      </w:r>
      <w:r>
        <w:rPr>
          <w:rFonts w:cs="Huawei Sans"/>
        </w:rPr>
        <w:tab/>
      </w:r>
      <w:r w:rsidR="00270D28" w:rsidRPr="00383667">
        <w:rPr>
          <w:rFonts w:cs="Huawei Sans"/>
        </w:rPr>
        <w:t>OSPF</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w:t>
      </w:r>
      <w:r>
        <w:rPr>
          <w:rFonts w:cs="Huawei Sans"/>
        </w:rPr>
        <w:tab/>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D</w:t>
      </w:r>
      <w:r>
        <w:rPr>
          <w:rFonts w:cs="Huawei Sans"/>
        </w:rPr>
        <w:tab/>
      </w:r>
      <w:r>
        <w:rPr>
          <w:rFonts w:cs="Huawei Sans"/>
        </w:rPr>
        <w:tab/>
      </w:r>
      <w:r w:rsidR="00270D28" w:rsidRPr="00383667">
        <w:rPr>
          <w:rFonts w:cs="Huawei Sans"/>
        </w:rPr>
        <w:t>10.0.23.3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GigabitEthernet0/0/2</w:t>
      </w:r>
    </w:p>
    <w:p w14:paraId="256E6696" w14:textId="6A96435D" w:rsidR="00135587" w:rsidRPr="00383667" w:rsidRDefault="00344DDB" w:rsidP="005714FA">
      <w:pPr>
        <w:pStyle w:val="2f3"/>
        <w:rPr>
          <w:rFonts w:cs="Huawei Sans"/>
        </w:rPr>
      </w:pPr>
      <w:r>
        <w:rPr>
          <w:rFonts w:cs="Huawei Sans"/>
        </w:rPr>
        <w:tab/>
      </w:r>
      <w:r>
        <w:rPr>
          <w:rFonts w:cs="Huawei Sans"/>
        </w:rPr>
        <w:tab/>
      </w:r>
      <w:r>
        <w:rPr>
          <w:rFonts w:cs="Huawei Sans"/>
        </w:rPr>
        <w:tab/>
      </w:r>
      <w:r>
        <w:rPr>
          <w:rFonts w:cs="Huawei Sans"/>
          <w:color w:val="EC7061"/>
        </w:rPr>
        <w:tab/>
      </w:r>
      <w:r>
        <w:rPr>
          <w:rFonts w:cs="Huawei Sans"/>
          <w:color w:val="EC7061"/>
        </w:rPr>
        <w:tab/>
      </w:r>
      <w:r w:rsidR="00270D28" w:rsidRPr="00383667">
        <w:rPr>
          <w:rFonts w:cs="Huawei Sans"/>
          <w:color w:val="EC7061"/>
        </w:rPr>
        <w:t>172.16.2.0/24</w:t>
      </w:r>
      <w:r>
        <w:rPr>
          <w:rFonts w:cs="Huawei Sans"/>
          <w:color w:val="EC7061"/>
        </w:rPr>
        <w:tab/>
      </w:r>
      <w:r>
        <w:rPr>
          <w:rFonts w:cs="Huawei Sans"/>
          <w:color w:val="EC7061"/>
        </w:rPr>
        <w:tab/>
      </w:r>
      <w:r w:rsidR="00270D28" w:rsidRPr="00383667">
        <w:rPr>
          <w:rFonts w:cs="Huawei Sans"/>
          <w:color w:val="EC7061"/>
        </w:rPr>
        <w:t>O_ASE</w:t>
      </w:r>
      <w:r>
        <w:rPr>
          <w:rFonts w:cs="Huawei Sans"/>
          <w:color w:val="EC7061"/>
        </w:rPr>
        <w:tab/>
      </w:r>
      <w:r>
        <w:rPr>
          <w:rFonts w:cs="Huawei Sans"/>
          <w:color w:val="EC7061"/>
        </w:rPr>
        <w:tab/>
      </w:r>
      <w:r>
        <w:rPr>
          <w:rFonts w:cs="Huawei Sans"/>
        </w:rPr>
        <w:tab/>
      </w:r>
      <w:r>
        <w:rPr>
          <w:rFonts w:cs="Huawei Sans"/>
          <w:color w:val="EC7061"/>
        </w:rPr>
        <w:tab/>
      </w:r>
      <w:r w:rsidR="00270D28" w:rsidRPr="00383667">
        <w:rPr>
          <w:rFonts w:cs="Huawei Sans"/>
          <w:color w:val="EC7061"/>
        </w:rPr>
        <w:t>150</w:t>
      </w:r>
      <w:r>
        <w:rPr>
          <w:rFonts w:cs="Huawei Sans"/>
          <w:color w:val="EC7061"/>
        </w:rPr>
        <w:tab/>
      </w:r>
      <w:r>
        <w:rPr>
          <w:rFonts w:cs="Huawei Sans"/>
          <w:color w:val="EC7061"/>
        </w:rPr>
        <w:tab/>
      </w:r>
      <w:r>
        <w:rPr>
          <w:rFonts w:cs="Huawei Sans"/>
          <w:color w:val="EC7061"/>
        </w:rPr>
        <w:tab/>
      </w:r>
      <w:r w:rsidR="00270D28"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D</w:t>
      </w:r>
      <w:r>
        <w:rPr>
          <w:rFonts w:cs="Huawei Sans"/>
          <w:color w:val="EC7061"/>
        </w:rPr>
        <w:tab/>
      </w:r>
      <w:r>
        <w:rPr>
          <w:rFonts w:cs="Huawei Sans"/>
          <w:color w:val="EC7061"/>
        </w:rPr>
        <w:tab/>
      </w:r>
      <w:r w:rsidR="00270D28" w:rsidRPr="00383667">
        <w:rPr>
          <w:rFonts w:cs="Huawei Sans"/>
          <w:color w:val="EC7061"/>
        </w:rPr>
        <w:t>10.0.12.1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GigabitEthernet0/0/3</w:t>
      </w:r>
    </w:p>
    <w:p w14:paraId="3052975E" w14:textId="77777777" w:rsidR="00135587" w:rsidRPr="00383667" w:rsidRDefault="00270D28" w:rsidP="005714FA">
      <w:pPr>
        <w:pStyle w:val="1e"/>
      </w:pPr>
      <w:r w:rsidRPr="00383667">
        <w:t>The route destined for 172.16.2.0/24 does not exist in the IP routing table but exists in the OSPF routing table. This proves that for OSPF, the filter-policy only restricts routes to be added to the IP routing table, but does not affect the local LSDB and LSA transmission.</w:t>
      </w:r>
    </w:p>
    <w:p w14:paraId="5AE63DAA" w14:textId="1F5DA811" w:rsidR="00135587" w:rsidRPr="00383667" w:rsidRDefault="009700AD" w:rsidP="005714FA">
      <w:pPr>
        <w:pStyle w:val="1e"/>
      </w:pPr>
      <w:r>
        <w:t># Check</w:t>
      </w:r>
      <w:r w:rsidR="00270D28" w:rsidRPr="00383667">
        <w:t xml:space="preserve"> the OSPF routes in the IP routing table on R3.</w:t>
      </w:r>
    </w:p>
    <w:p w14:paraId="07B1CE6B" w14:textId="77777777" w:rsidR="00135587" w:rsidRPr="00383667" w:rsidRDefault="00270D28" w:rsidP="005714FA">
      <w:pPr>
        <w:pStyle w:val="2f3"/>
        <w:jc w:val="both"/>
        <w:rPr>
          <w:rFonts w:cs="Huawei Sans"/>
        </w:rPr>
      </w:pPr>
      <w:r w:rsidRPr="00383667">
        <w:rPr>
          <w:rFonts w:cs="Huawei Sans"/>
        </w:rPr>
        <w:t xml:space="preserve">&lt;R3&gt;display </w:t>
      </w:r>
      <w:r w:rsidRPr="00497E5B">
        <w:rPr>
          <w:rFonts w:cs="Huawei Sans"/>
        </w:rPr>
        <w:t>ip</w:t>
      </w:r>
      <w:r w:rsidRPr="00383667">
        <w:rPr>
          <w:rFonts w:cs="Huawei Sans"/>
        </w:rPr>
        <w:t xml:space="preserve"> routing-table protocol </w:t>
      </w:r>
      <w:r w:rsidRPr="00497E5B">
        <w:rPr>
          <w:rFonts w:cs="Huawei Sans"/>
        </w:rPr>
        <w:t>ospf</w:t>
      </w:r>
      <w:r w:rsidRPr="00383667">
        <w:rPr>
          <w:rFonts w:cs="Huawei Sans"/>
        </w:rPr>
        <w:t xml:space="preserve"> </w:t>
      </w:r>
    </w:p>
    <w:p w14:paraId="3A540FCE" w14:textId="77777777" w:rsidR="00135587" w:rsidRPr="00383667" w:rsidRDefault="00270D28" w:rsidP="005714FA">
      <w:pPr>
        <w:pStyle w:val="2f3"/>
        <w:jc w:val="both"/>
        <w:rPr>
          <w:rFonts w:cs="Huawei Sans"/>
        </w:rPr>
      </w:pPr>
      <w:r w:rsidRPr="00383667">
        <w:rPr>
          <w:rFonts w:cs="Huawei Sans"/>
        </w:rPr>
        <w:t>Route Flags: R - relay, D - download to fib</w:t>
      </w:r>
    </w:p>
    <w:p w14:paraId="0459F2CA" w14:textId="77777777" w:rsidR="00135587" w:rsidRPr="00383667" w:rsidRDefault="00270D28" w:rsidP="005714FA">
      <w:pPr>
        <w:pStyle w:val="2f3"/>
        <w:jc w:val="both"/>
        <w:rPr>
          <w:rFonts w:cs="Huawei Sans"/>
        </w:rPr>
      </w:pPr>
      <w:r w:rsidRPr="00383667">
        <w:rPr>
          <w:rFonts w:cs="Huawei Sans"/>
        </w:rPr>
        <w:t>------------------------------------------------------------------------------</w:t>
      </w:r>
    </w:p>
    <w:p w14:paraId="3B4D3ECF" w14:textId="231B0F93" w:rsidR="00135587" w:rsidRPr="00383667" w:rsidRDefault="00270D28" w:rsidP="005714FA">
      <w:pPr>
        <w:pStyle w:val="2f3"/>
        <w:jc w:val="both"/>
        <w:rPr>
          <w:rFonts w:cs="Huawei Sans"/>
        </w:rPr>
      </w:pPr>
      <w:r w:rsidRPr="00383667">
        <w:rPr>
          <w:rFonts w:cs="Huawei Sans"/>
        </w:rPr>
        <w:t>Public routing table</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 OSPF</w:t>
      </w:r>
    </w:p>
    <w:p w14:paraId="55982166" w14:textId="60313705" w:rsidR="00135587" w:rsidRPr="00383667" w:rsidRDefault="00270D28" w:rsidP="005714FA">
      <w:pPr>
        <w:pStyle w:val="2f3"/>
        <w:jc w:val="both"/>
        <w:rPr>
          <w:rFonts w:cs="Huawei Sans"/>
        </w:rPr>
      </w:pPr>
      <w:r w:rsidRPr="00383667">
        <w:rPr>
          <w:rFonts w:cs="Huawei Sans"/>
        </w:rPr>
        <w:t xml:space="preserve">         Destinations</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 xml:space="preserve">: 5        Routes : 5        </w:t>
      </w:r>
    </w:p>
    <w:p w14:paraId="484628F6" w14:textId="77777777" w:rsidR="00135587" w:rsidRPr="00383667" w:rsidRDefault="00135587" w:rsidP="005714FA">
      <w:pPr>
        <w:pStyle w:val="2f3"/>
        <w:jc w:val="both"/>
        <w:rPr>
          <w:rFonts w:cs="Huawei Sans"/>
        </w:rPr>
      </w:pPr>
    </w:p>
    <w:p w14:paraId="3E92B572" w14:textId="09B834A8" w:rsidR="00135587" w:rsidRPr="00383667" w:rsidRDefault="00270D28" w:rsidP="005714FA">
      <w:pPr>
        <w:pStyle w:val="2f3"/>
        <w:jc w:val="both"/>
        <w:rPr>
          <w:rFonts w:cs="Huawei Sans"/>
        </w:rPr>
      </w:pPr>
      <w:r w:rsidRPr="00383667">
        <w:rPr>
          <w:rFonts w:cs="Huawei Sans"/>
        </w:rPr>
        <w:t>OSPF routing table status</w:t>
      </w:r>
      <w:r w:rsidR="00344DDB">
        <w:rPr>
          <w:rFonts w:cs="Huawei Sans"/>
        </w:rPr>
        <w:tab/>
      </w:r>
      <w:r w:rsidRPr="00383667">
        <w:rPr>
          <w:rFonts w:cs="Huawei Sans"/>
        </w:rPr>
        <w:t>: &lt;Active&gt;</w:t>
      </w:r>
    </w:p>
    <w:p w14:paraId="618F474D" w14:textId="7DE67ED0" w:rsidR="00135587" w:rsidRPr="00383667" w:rsidRDefault="00270D28" w:rsidP="005714FA">
      <w:pPr>
        <w:pStyle w:val="2f3"/>
        <w:jc w:val="both"/>
        <w:rPr>
          <w:rFonts w:cs="Huawei Sans"/>
        </w:rPr>
      </w:pPr>
      <w:r w:rsidRPr="00383667">
        <w:rPr>
          <w:rFonts w:cs="Huawei Sans"/>
        </w:rPr>
        <w:t xml:space="preserve">         Destinations</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 5        Routes : 5</w:t>
      </w:r>
    </w:p>
    <w:p w14:paraId="50AF47B0" w14:textId="77777777" w:rsidR="00135587" w:rsidRPr="00383667" w:rsidRDefault="00135587" w:rsidP="005714FA">
      <w:pPr>
        <w:pStyle w:val="2f3"/>
        <w:jc w:val="both"/>
        <w:rPr>
          <w:rFonts w:cs="Huawei Sans"/>
        </w:rPr>
      </w:pPr>
    </w:p>
    <w:p w14:paraId="057131E4" w14:textId="54B016FF" w:rsidR="00135587" w:rsidRPr="00383667" w:rsidRDefault="00270D28" w:rsidP="005714FA">
      <w:pPr>
        <w:pStyle w:val="2f3"/>
        <w:jc w:val="both"/>
        <w:rPr>
          <w:rFonts w:cs="Huawei Sans"/>
        </w:rPr>
      </w:pPr>
      <w:r w:rsidRPr="00383667">
        <w:rPr>
          <w:rFonts w:cs="Huawei Sans"/>
        </w:rPr>
        <w:t>Destination/Mask</w:t>
      </w:r>
      <w:r w:rsidR="0080476C">
        <w:rPr>
          <w:rFonts w:cs="Huawei Sans"/>
        </w:rPr>
        <w:tab/>
      </w:r>
      <w:r w:rsidR="0080476C">
        <w:rPr>
          <w:rFonts w:cs="Huawei Sans"/>
        </w:rPr>
        <w:tab/>
      </w:r>
      <w:r w:rsidR="0080476C">
        <w:rPr>
          <w:rFonts w:cs="Huawei Sans"/>
        </w:rPr>
        <w:tab/>
      </w:r>
      <w:r w:rsidRPr="00497E5B">
        <w:rPr>
          <w:rFonts w:cs="Huawei Sans"/>
        </w:rPr>
        <w:t>Proto</w:t>
      </w:r>
      <w:r w:rsidR="00344DDB">
        <w:rPr>
          <w:rFonts w:cs="Huawei Sans"/>
        </w:rPr>
        <w:tab/>
      </w:r>
      <w:r w:rsidR="00344DDB">
        <w:rPr>
          <w:rFonts w:cs="Huawei Sans"/>
        </w:rPr>
        <w:tab/>
      </w:r>
      <w:r w:rsidR="00344DDB">
        <w:rPr>
          <w:rFonts w:cs="Huawei Sans"/>
        </w:rPr>
        <w:tab/>
      </w:r>
      <w:r w:rsidR="0080476C">
        <w:rPr>
          <w:rFonts w:cs="Huawei Sans"/>
        </w:rPr>
        <w:tab/>
      </w:r>
      <w:r w:rsidRPr="00383667">
        <w:rPr>
          <w:rFonts w:cs="Huawei Sans"/>
        </w:rPr>
        <w:t>Pre</w:t>
      </w:r>
      <w:r w:rsidR="00344DDB">
        <w:rPr>
          <w:rFonts w:cs="Huawei Sans"/>
        </w:rPr>
        <w:tab/>
      </w:r>
      <w:r w:rsidR="00344DDB">
        <w:rPr>
          <w:rFonts w:cs="Huawei Sans"/>
        </w:rPr>
        <w:tab/>
      </w:r>
      <w:r w:rsidR="00344DDB">
        <w:rPr>
          <w:rFonts w:cs="Huawei Sans"/>
        </w:rPr>
        <w:tab/>
      </w:r>
      <w:r w:rsidRPr="00383667">
        <w:rPr>
          <w:rFonts w:cs="Huawei Sans"/>
        </w:rPr>
        <w:t>Cost</w:t>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Pr="00383667">
        <w:rPr>
          <w:rFonts w:cs="Huawei Sans"/>
        </w:rPr>
        <w:t>Flags</w:t>
      </w:r>
      <w:r w:rsidR="0080476C">
        <w:rPr>
          <w:rFonts w:cs="Huawei Sans"/>
        </w:rPr>
        <w:tab/>
      </w:r>
      <w:r w:rsidRPr="00383667">
        <w:rPr>
          <w:rFonts w:cs="Huawei Sans"/>
        </w:rPr>
        <w:t>NextHop</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Interface</w:t>
      </w:r>
    </w:p>
    <w:p w14:paraId="6293A90E" w14:textId="77777777" w:rsidR="00135587" w:rsidRPr="00383667" w:rsidRDefault="00135587" w:rsidP="005714FA">
      <w:pPr>
        <w:pStyle w:val="2f3"/>
        <w:jc w:val="both"/>
        <w:rPr>
          <w:rFonts w:cs="Huawei Sans"/>
        </w:rPr>
      </w:pPr>
    </w:p>
    <w:p w14:paraId="2A303A66" w14:textId="422F1AD5" w:rsidR="00135587" w:rsidRPr="00383667" w:rsidRDefault="00344DDB" w:rsidP="005714FA">
      <w:pPr>
        <w:pStyle w:val="2f3"/>
        <w:jc w:val="both"/>
        <w:rPr>
          <w:rFonts w:cs="Huawei Sans"/>
        </w:rPr>
      </w:pPr>
      <w:r>
        <w:rPr>
          <w:rFonts w:cs="Huawei Sans"/>
        </w:rPr>
        <w:lastRenderedPageBreak/>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10.0.1.1/32</w:t>
      </w:r>
      <w:r>
        <w:rPr>
          <w:rFonts w:cs="Huawei Sans"/>
        </w:rPr>
        <w:tab/>
      </w:r>
      <w:r>
        <w:rPr>
          <w:rFonts w:cs="Huawei Sans"/>
        </w:rPr>
        <w:tab/>
      </w:r>
      <w:r w:rsidR="00270D28" w:rsidRPr="00383667">
        <w:rPr>
          <w:rFonts w:cs="Huawei Sans"/>
        </w:rPr>
        <w:t>OSPF</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w:t>
      </w:r>
      <w:r>
        <w:rPr>
          <w:rFonts w:cs="Huawei Sans"/>
        </w:rPr>
        <w:tab/>
      </w:r>
      <w:r>
        <w:rPr>
          <w:rFonts w:cs="Huawei Sans"/>
        </w:rPr>
        <w:tab/>
      </w:r>
      <w:r>
        <w:rPr>
          <w:rFonts w:cs="Huawei Sans"/>
        </w:rPr>
        <w:tab/>
      </w:r>
      <w:r w:rsidR="00270D28"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D</w:t>
      </w:r>
      <w:r>
        <w:rPr>
          <w:rFonts w:cs="Huawei Sans"/>
        </w:rPr>
        <w:tab/>
      </w:r>
      <w:r>
        <w:rPr>
          <w:rFonts w:cs="Huawei Sans"/>
        </w:rPr>
        <w:tab/>
      </w:r>
      <w:r>
        <w:rPr>
          <w:rFonts w:cs="Huawei Sans"/>
        </w:rPr>
        <w:tab/>
      </w:r>
      <w:r w:rsidR="00270D28" w:rsidRPr="00383667">
        <w:rPr>
          <w:rFonts w:cs="Huawei Sans"/>
        </w:rPr>
        <w:t>10.0.23.2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GigabitEthernet0/0/3</w:t>
      </w:r>
    </w:p>
    <w:p w14:paraId="1EB64E4F" w14:textId="3AB933C0" w:rsidR="00135587" w:rsidRPr="00383667" w:rsidRDefault="00344DDB" w:rsidP="005714FA">
      <w:pPr>
        <w:pStyle w:val="2f3"/>
        <w:jc w:val="both"/>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10.0.2.2/32</w:t>
      </w:r>
      <w:r>
        <w:rPr>
          <w:rFonts w:cs="Huawei Sans"/>
        </w:rPr>
        <w:tab/>
      </w:r>
      <w:r>
        <w:rPr>
          <w:rFonts w:cs="Huawei Sans"/>
        </w:rPr>
        <w:tab/>
      </w:r>
      <w:r w:rsidR="00270D28" w:rsidRPr="00383667">
        <w:rPr>
          <w:rFonts w:cs="Huawei Sans"/>
        </w:rPr>
        <w:t>OSPF</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w:t>
      </w:r>
      <w:r>
        <w:rPr>
          <w:rFonts w:cs="Huawei Sans"/>
        </w:rPr>
        <w:tab/>
      </w:r>
      <w:r>
        <w:rPr>
          <w:rFonts w:cs="Huawei Sans"/>
        </w:rPr>
        <w:tab/>
      </w:r>
      <w:r>
        <w:rPr>
          <w:rFonts w:cs="Huawei Sans"/>
        </w:rPr>
        <w:tab/>
      </w:r>
      <w:r w:rsidR="00270D28"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D</w:t>
      </w:r>
      <w:r>
        <w:rPr>
          <w:rFonts w:cs="Huawei Sans"/>
        </w:rPr>
        <w:tab/>
      </w:r>
      <w:r>
        <w:rPr>
          <w:rFonts w:cs="Huawei Sans"/>
        </w:rPr>
        <w:tab/>
      </w:r>
      <w:r>
        <w:rPr>
          <w:rFonts w:cs="Huawei Sans"/>
        </w:rPr>
        <w:tab/>
      </w:r>
      <w:r w:rsidR="00270D28" w:rsidRPr="00383667">
        <w:rPr>
          <w:rFonts w:cs="Huawei Sans"/>
        </w:rPr>
        <w:t>10.0.23.2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GigabitEthernet0/0/3</w:t>
      </w:r>
    </w:p>
    <w:p w14:paraId="02859E3C" w14:textId="5022F99C" w:rsidR="00135587" w:rsidRPr="00383667" w:rsidRDefault="00344DDB" w:rsidP="005714FA">
      <w:pPr>
        <w:pStyle w:val="2f3"/>
        <w:jc w:val="both"/>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10.0.12.0/24</w:t>
      </w:r>
      <w:r>
        <w:rPr>
          <w:rFonts w:cs="Huawei Sans"/>
        </w:rPr>
        <w:tab/>
      </w:r>
      <w:r>
        <w:rPr>
          <w:rFonts w:cs="Huawei Sans"/>
        </w:rPr>
        <w:tab/>
      </w:r>
      <w:r w:rsidR="00270D28" w:rsidRPr="00383667">
        <w:rPr>
          <w:rFonts w:cs="Huawei Sans"/>
        </w:rPr>
        <w:t>OSPF</w:t>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10</w:t>
      </w:r>
      <w:r>
        <w:rPr>
          <w:rFonts w:cs="Huawei Sans"/>
        </w:rPr>
        <w:tab/>
      </w:r>
      <w:r>
        <w:rPr>
          <w:rFonts w:cs="Huawei Sans"/>
        </w:rPr>
        <w:tab/>
      </w:r>
      <w:r>
        <w:rPr>
          <w:rFonts w:cs="Huawei Sans"/>
        </w:rPr>
        <w:tab/>
      </w:r>
      <w:r w:rsidR="00270D28"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D</w:t>
      </w:r>
      <w:r>
        <w:rPr>
          <w:rFonts w:cs="Huawei Sans"/>
        </w:rPr>
        <w:tab/>
      </w:r>
      <w:r>
        <w:rPr>
          <w:rFonts w:cs="Huawei Sans"/>
        </w:rPr>
        <w:tab/>
      </w:r>
      <w:r>
        <w:rPr>
          <w:rFonts w:cs="Huawei Sans"/>
        </w:rPr>
        <w:tab/>
      </w:r>
      <w:r w:rsidR="00270D28" w:rsidRPr="00383667">
        <w:rPr>
          <w:rFonts w:cs="Huawei Sans"/>
        </w:rPr>
        <w:t>10.0.23.2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270D28" w:rsidRPr="00383667">
        <w:rPr>
          <w:rFonts w:cs="Huawei Sans"/>
        </w:rPr>
        <w:t>GigabitEthernet0/0/3</w:t>
      </w:r>
    </w:p>
    <w:p w14:paraId="2AAE628C" w14:textId="391EBFF1" w:rsidR="00135587" w:rsidRPr="00383667" w:rsidRDefault="00344DDB" w:rsidP="005714FA">
      <w:pPr>
        <w:pStyle w:val="2f3"/>
        <w:jc w:val="both"/>
        <w:rPr>
          <w:rFonts w:cs="Huawei Sans"/>
          <w:color w:val="EC7061"/>
        </w:rPr>
      </w:pP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172.16.1.0/24</w:t>
      </w:r>
      <w:r>
        <w:rPr>
          <w:rFonts w:cs="Huawei Sans"/>
          <w:color w:val="EC7061"/>
        </w:rPr>
        <w:tab/>
      </w:r>
      <w:r>
        <w:rPr>
          <w:rFonts w:cs="Huawei Sans"/>
          <w:color w:val="EC7061"/>
        </w:rPr>
        <w:tab/>
      </w:r>
      <w:r w:rsidR="00270D28" w:rsidRPr="00383667">
        <w:rPr>
          <w:rFonts w:cs="Huawei Sans"/>
          <w:color w:val="EC7061"/>
        </w:rPr>
        <w:t>O_ASE</w:t>
      </w:r>
      <w:r>
        <w:rPr>
          <w:rFonts w:cs="Huawei Sans"/>
          <w:color w:val="EC7061"/>
        </w:rPr>
        <w:tab/>
      </w:r>
      <w:r>
        <w:rPr>
          <w:rFonts w:cs="Huawei Sans"/>
          <w:color w:val="EC7061"/>
        </w:rPr>
        <w:tab/>
      </w:r>
      <w:r>
        <w:rPr>
          <w:rFonts w:cs="Huawei Sans"/>
        </w:rPr>
        <w:tab/>
      </w:r>
      <w:r>
        <w:rPr>
          <w:rFonts w:cs="Huawei Sans"/>
          <w:color w:val="EC7061"/>
        </w:rPr>
        <w:tab/>
      </w:r>
      <w:r w:rsidR="00270D28" w:rsidRPr="00383667">
        <w:rPr>
          <w:rFonts w:cs="Huawei Sans"/>
          <w:color w:val="EC7061"/>
        </w:rPr>
        <w:t>150</w:t>
      </w:r>
      <w:r>
        <w:rPr>
          <w:rFonts w:cs="Huawei Sans"/>
          <w:color w:val="EC7061"/>
        </w:rPr>
        <w:tab/>
      </w:r>
      <w:r>
        <w:rPr>
          <w:rFonts w:cs="Huawei Sans"/>
          <w:color w:val="EC7061"/>
        </w:rPr>
        <w:tab/>
      </w:r>
      <w:r>
        <w:rPr>
          <w:rFonts w:cs="Huawei Sans"/>
          <w:color w:val="EC7061"/>
        </w:rPr>
        <w:tab/>
      </w:r>
      <w:r w:rsidR="00270D28"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D</w:t>
      </w:r>
      <w:r>
        <w:rPr>
          <w:rFonts w:cs="Huawei Sans"/>
          <w:color w:val="EC7061"/>
        </w:rPr>
        <w:tab/>
      </w:r>
      <w:r>
        <w:rPr>
          <w:rFonts w:cs="Huawei Sans"/>
          <w:color w:val="EC7061"/>
        </w:rPr>
        <w:tab/>
      </w:r>
      <w:r>
        <w:rPr>
          <w:rFonts w:cs="Huawei Sans"/>
          <w:color w:val="EC7061"/>
        </w:rPr>
        <w:tab/>
      </w:r>
      <w:r w:rsidR="00270D28" w:rsidRPr="00383667">
        <w:rPr>
          <w:rFonts w:cs="Huawei Sans"/>
          <w:color w:val="EC7061"/>
        </w:rPr>
        <w:t>10.0.23.2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GigabitEthernet0/0/3</w:t>
      </w:r>
    </w:p>
    <w:p w14:paraId="5A8DA1F1" w14:textId="6BB64F00" w:rsidR="00135587" w:rsidRPr="00383667" w:rsidRDefault="00344DDB" w:rsidP="005714FA">
      <w:pPr>
        <w:pStyle w:val="2f3"/>
        <w:jc w:val="both"/>
        <w:rPr>
          <w:rFonts w:cs="Huawei Sans"/>
          <w:color w:val="EC7061"/>
        </w:rPr>
      </w:pP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172.16.2.0/24</w:t>
      </w:r>
      <w:r>
        <w:rPr>
          <w:rFonts w:cs="Huawei Sans"/>
          <w:color w:val="EC7061"/>
        </w:rPr>
        <w:tab/>
      </w:r>
      <w:r>
        <w:rPr>
          <w:rFonts w:cs="Huawei Sans"/>
          <w:color w:val="EC7061"/>
        </w:rPr>
        <w:tab/>
      </w:r>
      <w:r w:rsidR="00270D28" w:rsidRPr="00383667">
        <w:rPr>
          <w:rFonts w:cs="Huawei Sans"/>
          <w:color w:val="EC7061"/>
        </w:rPr>
        <w:t>O_ASE</w:t>
      </w:r>
      <w:r>
        <w:rPr>
          <w:rFonts w:cs="Huawei Sans"/>
          <w:color w:val="EC7061"/>
        </w:rPr>
        <w:tab/>
      </w:r>
      <w:r>
        <w:rPr>
          <w:rFonts w:cs="Huawei Sans"/>
          <w:color w:val="EC7061"/>
        </w:rPr>
        <w:tab/>
      </w:r>
      <w:r>
        <w:rPr>
          <w:rFonts w:cs="Huawei Sans"/>
        </w:rPr>
        <w:tab/>
      </w:r>
      <w:r>
        <w:rPr>
          <w:rFonts w:cs="Huawei Sans"/>
          <w:color w:val="EC7061"/>
        </w:rPr>
        <w:tab/>
      </w:r>
      <w:r w:rsidR="00270D28" w:rsidRPr="00383667">
        <w:rPr>
          <w:rFonts w:cs="Huawei Sans"/>
          <w:color w:val="EC7061"/>
        </w:rPr>
        <w:t>150</w:t>
      </w:r>
      <w:r>
        <w:rPr>
          <w:rFonts w:cs="Huawei Sans"/>
          <w:color w:val="EC7061"/>
        </w:rPr>
        <w:tab/>
      </w:r>
      <w:r>
        <w:rPr>
          <w:rFonts w:cs="Huawei Sans"/>
          <w:color w:val="EC7061"/>
        </w:rPr>
        <w:tab/>
      </w:r>
      <w:r>
        <w:rPr>
          <w:rFonts w:cs="Huawei Sans"/>
          <w:color w:val="EC7061"/>
        </w:rPr>
        <w:tab/>
      </w:r>
      <w:r w:rsidR="00270D28" w:rsidRPr="00383667">
        <w:rPr>
          <w:rFonts w:cs="Huawei Sans"/>
          <w:color w:val="EC7061"/>
        </w:rPr>
        <w:t>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D</w:t>
      </w:r>
      <w:r>
        <w:rPr>
          <w:rFonts w:cs="Huawei Sans"/>
          <w:color w:val="EC7061"/>
        </w:rPr>
        <w:tab/>
      </w:r>
      <w:r>
        <w:rPr>
          <w:rFonts w:cs="Huawei Sans"/>
          <w:color w:val="EC7061"/>
        </w:rPr>
        <w:tab/>
      </w:r>
      <w:r>
        <w:rPr>
          <w:rFonts w:cs="Huawei Sans"/>
          <w:color w:val="EC7061"/>
        </w:rPr>
        <w:tab/>
      </w:r>
      <w:r w:rsidR="00270D28" w:rsidRPr="00383667">
        <w:rPr>
          <w:rFonts w:cs="Huawei Sans"/>
          <w:color w:val="EC7061"/>
        </w:rPr>
        <w:t>10.0.23.2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270D28" w:rsidRPr="00383667">
        <w:rPr>
          <w:rFonts w:cs="Huawei Sans"/>
          <w:color w:val="EC7061"/>
        </w:rPr>
        <w:t>GigabitEthernet0/0/3</w:t>
      </w:r>
    </w:p>
    <w:p w14:paraId="068A74B1" w14:textId="77777777" w:rsidR="00135587" w:rsidRPr="00383667" w:rsidRDefault="00135587" w:rsidP="005714FA">
      <w:pPr>
        <w:pStyle w:val="2f3"/>
        <w:jc w:val="both"/>
        <w:rPr>
          <w:rFonts w:cs="Huawei Sans"/>
          <w:color w:val="EC7061"/>
        </w:rPr>
      </w:pPr>
    </w:p>
    <w:p w14:paraId="342D6AF4" w14:textId="77777777" w:rsidR="00135587" w:rsidRPr="00383667" w:rsidRDefault="00270D28" w:rsidP="005714FA">
      <w:pPr>
        <w:pStyle w:val="1e"/>
      </w:pPr>
      <w:r w:rsidRPr="00383667">
        <w:t>The OSPF external routes destined for 172.16.1.0/24 and 172.16.2.0/24 still exist in the IP routing table of R3.</w:t>
      </w:r>
    </w:p>
    <w:p w14:paraId="3A943136" w14:textId="77777777" w:rsidR="00135587" w:rsidRPr="00383667" w:rsidRDefault="00270D28" w:rsidP="00604E8C">
      <w:pPr>
        <w:pStyle w:val="30"/>
        <w:numPr>
          <w:ilvl w:val="5"/>
          <w:numId w:val="26"/>
        </w:numPr>
        <w:tabs>
          <w:tab w:val="clear" w:pos="1701"/>
        </w:tabs>
        <w:ind w:left="1032" w:hanging="278"/>
        <w:outlineLvl w:val="9"/>
        <w:rPr>
          <w:rFonts w:cs="Huawei Sans"/>
        </w:rPr>
      </w:pPr>
      <w:r w:rsidRPr="00383667">
        <w:rPr>
          <w:rFonts w:cs="Huawei Sans"/>
        </w:rPr>
        <w:t>Import OSPF routes to the IS-IS routing table on R3.</w:t>
      </w:r>
    </w:p>
    <w:p w14:paraId="7F75494C" w14:textId="77777777" w:rsidR="00135587" w:rsidRPr="00383667" w:rsidRDefault="00270D28" w:rsidP="005714FA">
      <w:pPr>
        <w:pStyle w:val="1e"/>
      </w:pPr>
      <w:r w:rsidRPr="00383667">
        <w:t>Import OSPF routes to the IS-IS routing table on R3. Use a route-policy to match route flags and import only OSPF external route destined for network segment of service A.</w:t>
      </w:r>
    </w:p>
    <w:p w14:paraId="2C1837C0" w14:textId="77777777" w:rsidR="00135587" w:rsidRPr="00383667" w:rsidRDefault="00270D28" w:rsidP="005714FA">
      <w:pPr>
        <w:pStyle w:val="1e"/>
      </w:pPr>
      <w:r w:rsidRPr="00383667">
        <w:t xml:space="preserve"># Create a route-policy named </w:t>
      </w:r>
      <w:r w:rsidRPr="00383667">
        <w:rPr>
          <w:b/>
        </w:rPr>
        <w:t>hcip</w:t>
      </w:r>
      <w:r w:rsidRPr="00383667">
        <w:t>.</w:t>
      </w:r>
    </w:p>
    <w:p w14:paraId="2BA350C2" w14:textId="77777777" w:rsidR="00135587" w:rsidRPr="00383667" w:rsidRDefault="00270D28" w:rsidP="005714FA">
      <w:pPr>
        <w:pStyle w:val="2f3"/>
        <w:rPr>
          <w:rFonts w:cs="Huawei Sans"/>
        </w:rPr>
      </w:pPr>
      <w:r w:rsidRPr="00383667">
        <w:rPr>
          <w:rFonts w:cs="Huawei Sans"/>
        </w:rPr>
        <w:t xml:space="preserve">[R3]route-policy </w:t>
      </w:r>
      <w:r w:rsidRPr="00497E5B">
        <w:rPr>
          <w:rFonts w:cs="Huawei Sans"/>
        </w:rPr>
        <w:t>hcip</w:t>
      </w:r>
      <w:r w:rsidRPr="00383667">
        <w:rPr>
          <w:rFonts w:cs="Huawei Sans"/>
        </w:rPr>
        <w:t xml:space="preserve"> permit node 10</w:t>
      </w:r>
    </w:p>
    <w:p w14:paraId="36131334" w14:textId="77777777" w:rsidR="00135587" w:rsidRPr="00383667" w:rsidRDefault="00270D28" w:rsidP="005714FA">
      <w:pPr>
        <w:pStyle w:val="2f3"/>
        <w:rPr>
          <w:rFonts w:cs="Huawei Sans"/>
        </w:rPr>
      </w:pPr>
      <w:r w:rsidRPr="00383667">
        <w:rPr>
          <w:rFonts w:cs="Huawei Sans"/>
        </w:rPr>
        <w:t>[R3-route-policy] if-match tag 10</w:t>
      </w:r>
    </w:p>
    <w:p w14:paraId="392994CC" w14:textId="77777777" w:rsidR="00135587" w:rsidRPr="00383667" w:rsidRDefault="00270D28" w:rsidP="005714FA">
      <w:pPr>
        <w:pStyle w:val="2f3"/>
        <w:rPr>
          <w:rFonts w:cs="Huawei Sans"/>
        </w:rPr>
      </w:pPr>
      <w:r w:rsidRPr="00383667">
        <w:rPr>
          <w:rFonts w:cs="Huawei Sans"/>
        </w:rPr>
        <w:t>[R3-route-policy] quit</w:t>
      </w:r>
    </w:p>
    <w:p w14:paraId="5FBE6688" w14:textId="77777777" w:rsidR="00135587" w:rsidRPr="00383667" w:rsidRDefault="00270D28" w:rsidP="005714FA">
      <w:pPr>
        <w:pStyle w:val="1e"/>
      </w:pPr>
      <w:r w:rsidRPr="00383667">
        <w:t xml:space="preserve"># Import OSPF routes to the IS-IS routing table and apply the route-policy named </w:t>
      </w:r>
      <w:r w:rsidRPr="00497E5B">
        <w:rPr>
          <w:b/>
        </w:rPr>
        <w:t>hcip</w:t>
      </w:r>
      <w:r w:rsidRPr="00383667">
        <w:t xml:space="preserve"> to import only OSPF external routes of the network segment of service A.</w:t>
      </w:r>
    </w:p>
    <w:p w14:paraId="3D661FAC" w14:textId="77777777" w:rsidR="00135587" w:rsidRPr="00383667" w:rsidRDefault="00270D28" w:rsidP="005714FA">
      <w:pPr>
        <w:pStyle w:val="2f3"/>
        <w:rPr>
          <w:rFonts w:cs="Huawei Sans"/>
        </w:rPr>
      </w:pPr>
      <w:r w:rsidRPr="00383667">
        <w:rPr>
          <w:rFonts w:cs="Huawei Sans"/>
        </w:rPr>
        <w:t>[R3]isis 1</w:t>
      </w:r>
    </w:p>
    <w:p w14:paraId="6BB3FE32" w14:textId="77777777" w:rsidR="00135587" w:rsidRPr="00383667" w:rsidRDefault="00270D28" w:rsidP="005714FA">
      <w:pPr>
        <w:pStyle w:val="2f3"/>
        <w:rPr>
          <w:rFonts w:cs="Huawei Sans"/>
        </w:rPr>
      </w:pPr>
      <w:r w:rsidRPr="00383667">
        <w:rPr>
          <w:rFonts w:cs="Huawei Sans"/>
        </w:rPr>
        <w:t xml:space="preserve">[R3-isis-1] import-route </w:t>
      </w:r>
      <w:r w:rsidRPr="00497E5B">
        <w:rPr>
          <w:rFonts w:cs="Huawei Sans"/>
        </w:rPr>
        <w:t>ospf</w:t>
      </w:r>
      <w:r w:rsidRPr="00383667">
        <w:rPr>
          <w:rFonts w:cs="Huawei Sans"/>
        </w:rPr>
        <w:t xml:space="preserve"> 1 level-1 route-policy </w:t>
      </w:r>
      <w:r w:rsidRPr="00497E5B">
        <w:rPr>
          <w:rFonts w:cs="Huawei Sans"/>
        </w:rPr>
        <w:t>hcip</w:t>
      </w:r>
    </w:p>
    <w:p w14:paraId="3DFA28E5" w14:textId="5360A365" w:rsidR="00135587" w:rsidRPr="00383667" w:rsidRDefault="009700AD" w:rsidP="005714FA">
      <w:pPr>
        <w:pStyle w:val="1e"/>
      </w:pPr>
      <w:r>
        <w:t># Check</w:t>
      </w:r>
      <w:r w:rsidR="00270D28" w:rsidRPr="00383667">
        <w:t xml:space="preserve"> the IS-IS routing table of R3.</w:t>
      </w:r>
    </w:p>
    <w:p w14:paraId="2CC9087A" w14:textId="77777777" w:rsidR="00135587" w:rsidRPr="00383667" w:rsidRDefault="00270D28" w:rsidP="005714FA">
      <w:pPr>
        <w:pStyle w:val="2f3"/>
        <w:rPr>
          <w:rFonts w:cs="Huawei Sans"/>
        </w:rPr>
      </w:pPr>
      <w:r w:rsidRPr="00383667">
        <w:rPr>
          <w:rFonts w:cs="Huawei Sans"/>
        </w:rPr>
        <w:t xml:space="preserve">&lt;R3&gt;display isis route </w:t>
      </w:r>
    </w:p>
    <w:p w14:paraId="3756F388" w14:textId="77777777" w:rsidR="00135587" w:rsidRPr="00383667" w:rsidRDefault="00135587" w:rsidP="005714FA">
      <w:pPr>
        <w:pStyle w:val="2f3"/>
        <w:rPr>
          <w:rFonts w:cs="Huawei Sans"/>
        </w:rPr>
      </w:pPr>
    </w:p>
    <w:p w14:paraId="5631E115" w14:textId="77777777" w:rsidR="00135587" w:rsidRPr="00383667" w:rsidRDefault="00270D28" w:rsidP="005714FA">
      <w:pPr>
        <w:pStyle w:val="2f3"/>
        <w:rPr>
          <w:rFonts w:cs="Huawei Sans"/>
        </w:rPr>
      </w:pPr>
      <w:r w:rsidRPr="00383667">
        <w:rPr>
          <w:rFonts w:cs="Huawei Sans"/>
        </w:rPr>
        <w:t xml:space="preserve">                         Route information for ISIS(1)</w:t>
      </w:r>
    </w:p>
    <w:p w14:paraId="335C07BC" w14:textId="77777777" w:rsidR="00135587" w:rsidRPr="00383667" w:rsidRDefault="00270D28" w:rsidP="005714FA">
      <w:pPr>
        <w:pStyle w:val="2f3"/>
        <w:rPr>
          <w:rFonts w:cs="Huawei Sans"/>
        </w:rPr>
      </w:pPr>
      <w:r w:rsidRPr="00383667">
        <w:rPr>
          <w:rFonts w:cs="Huawei Sans"/>
        </w:rPr>
        <w:t xml:space="preserve">                         -----------------------------</w:t>
      </w:r>
    </w:p>
    <w:p w14:paraId="6CA18B37" w14:textId="77777777" w:rsidR="00135587" w:rsidRPr="00383667" w:rsidRDefault="00135587" w:rsidP="005714FA">
      <w:pPr>
        <w:pStyle w:val="2f3"/>
        <w:rPr>
          <w:rFonts w:cs="Huawei Sans"/>
        </w:rPr>
      </w:pPr>
    </w:p>
    <w:p w14:paraId="5938AB11" w14:textId="77777777" w:rsidR="00135587" w:rsidRPr="00383667" w:rsidRDefault="00270D28" w:rsidP="005714FA">
      <w:pPr>
        <w:pStyle w:val="2f3"/>
        <w:rPr>
          <w:rFonts w:cs="Huawei Sans"/>
        </w:rPr>
      </w:pPr>
      <w:r w:rsidRPr="00383667">
        <w:rPr>
          <w:rFonts w:cs="Huawei Sans"/>
        </w:rPr>
        <w:t xml:space="preserve">                        ISIS(1) Level-1 Forwarding Table</w:t>
      </w:r>
    </w:p>
    <w:p w14:paraId="3224D503" w14:textId="77777777" w:rsidR="00135587" w:rsidRPr="00383667" w:rsidRDefault="00270D28" w:rsidP="005714FA">
      <w:pPr>
        <w:pStyle w:val="2f3"/>
        <w:rPr>
          <w:rFonts w:cs="Huawei Sans"/>
        </w:rPr>
      </w:pPr>
      <w:r w:rsidRPr="00383667">
        <w:rPr>
          <w:rFonts w:cs="Huawei Sans"/>
        </w:rPr>
        <w:t xml:space="preserve">                        --------------------------------</w:t>
      </w:r>
    </w:p>
    <w:p w14:paraId="4A0CB113" w14:textId="77777777" w:rsidR="00135587" w:rsidRPr="00383667" w:rsidRDefault="00135587" w:rsidP="005714FA">
      <w:pPr>
        <w:pStyle w:val="2f3"/>
        <w:rPr>
          <w:rFonts w:cs="Huawei Sans"/>
        </w:rPr>
      </w:pPr>
    </w:p>
    <w:p w14:paraId="58513226" w14:textId="1DBDFF8D" w:rsidR="00135587" w:rsidRPr="00383667" w:rsidRDefault="00270D28" w:rsidP="005714FA">
      <w:pPr>
        <w:pStyle w:val="2f3"/>
        <w:rPr>
          <w:rFonts w:cs="Huawei Sans"/>
        </w:rPr>
      </w:pPr>
      <w:r w:rsidRPr="00383667">
        <w:rPr>
          <w:rFonts w:cs="Huawei Sans"/>
        </w:rPr>
        <w:t>IPV4</w:t>
      </w:r>
      <w:r w:rsidR="00344DDB">
        <w:rPr>
          <w:rFonts w:cs="Huawei Sans"/>
        </w:rPr>
        <w:tab/>
      </w:r>
      <w:r w:rsidRPr="00383667">
        <w:rPr>
          <w:rFonts w:cs="Huawei Sans"/>
        </w:rPr>
        <w:t>Destination</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IntCost</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ExtCost</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ExitInterface</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NextHop</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Flags</w:t>
      </w:r>
    </w:p>
    <w:p w14:paraId="49CC6580" w14:textId="77777777" w:rsidR="00135587" w:rsidRPr="00383667" w:rsidRDefault="00270D28" w:rsidP="005714FA">
      <w:pPr>
        <w:pStyle w:val="2f3"/>
        <w:rPr>
          <w:rFonts w:cs="Huawei Sans"/>
        </w:rPr>
      </w:pPr>
      <w:r w:rsidRPr="00383667">
        <w:rPr>
          <w:rFonts w:cs="Huawei Sans"/>
        </w:rPr>
        <w:t>-------------------------------------------------------------------------------</w:t>
      </w:r>
    </w:p>
    <w:p w14:paraId="6A6EEAF9" w14:textId="6CB19793" w:rsidR="00135587" w:rsidRPr="00383667" w:rsidRDefault="00270D28" w:rsidP="005714FA">
      <w:pPr>
        <w:pStyle w:val="2f3"/>
        <w:rPr>
          <w:rFonts w:cs="Huawei Sans"/>
        </w:rPr>
      </w:pPr>
      <w:r w:rsidRPr="00383667">
        <w:rPr>
          <w:rFonts w:cs="Huawei Sans"/>
        </w:rPr>
        <w:t>10.0.4.4/32</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10</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NULL</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GE0/0/2</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10.0.34.4</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A/-/-/-</w:t>
      </w:r>
    </w:p>
    <w:p w14:paraId="7BC0AA9C" w14:textId="13EA6171" w:rsidR="00135587" w:rsidRPr="00383667" w:rsidRDefault="00270D28" w:rsidP="005714FA">
      <w:pPr>
        <w:pStyle w:val="2f3"/>
        <w:rPr>
          <w:rFonts w:cs="Huawei Sans"/>
        </w:rPr>
      </w:pPr>
      <w:r w:rsidRPr="00383667">
        <w:rPr>
          <w:rFonts w:cs="Huawei Sans"/>
        </w:rPr>
        <w:t>10.0.34.0/24</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10</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NULL</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GE0/0/2</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Direct</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D/-/L/-</w:t>
      </w:r>
    </w:p>
    <w:p w14:paraId="1AAC25B7" w14:textId="77777777" w:rsidR="00135587" w:rsidRPr="00383667" w:rsidRDefault="00270D28" w:rsidP="005714FA">
      <w:pPr>
        <w:pStyle w:val="2f3"/>
        <w:rPr>
          <w:rFonts w:cs="Huawei Sans"/>
        </w:rPr>
      </w:pPr>
      <w:r w:rsidRPr="00383667">
        <w:rPr>
          <w:rFonts w:cs="Huawei Sans"/>
        </w:rPr>
        <w:t xml:space="preserve">     Flags: D-Direct, A-Added to URT, L-Advertised in LSPs, S-IGP Shortcut,</w:t>
      </w:r>
    </w:p>
    <w:p w14:paraId="11E9EC65" w14:textId="77777777" w:rsidR="00135587" w:rsidRPr="00383667" w:rsidRDefault="00270D28" w:rsidP="005714FA">
      <w:pPr>
        <w:pStyle w:val="2f3"/>
        <w:rPr>
          <w:rFonts w:cs="Huawei Sans"/>
        </w:rPr>
      </w:pPr>
      <w:r w:rsidRPr="00383667">
        <w:rPr>
          <w:rFonts w:cs="Huawei Sans"/>
        </w:rPr>
        <w:t xml:space="preserve">                               U-Up/Down Bit Set</w:t>
      </w:r>
    </w:p>
    <w:p w14:paraId="561E89D9" w14:textId="77777777" w:rsidR="00135587" w:rsidRPr="00383667" w:rsidRDefault="00135587" w:rsidP="005714FA">
      <w:pPr>
        <w:pStyle w:val="2f3"/>
        <w:rPr>
          <w:rFonts w:cs="Huawei Sans"/>
        </w:rPr>
      </w:pPr>
    </w:p>
    <w:p w14:paraId="6C9B3BA5" w14:textId="77777777" w:rsidR="00135587" w:rsidRPr="00383667" w:rsidRDefault="00135587" w:rsidP="005714FA">
      <w:pPr>
        <w:pStyle w:val="2f3"/>
        <w:rPr>
          <w:rFonts w:cs="Huawei Sans"/>
        </w:rPr>
      </w:pPr>
    </w:p>
    <w:p w14:paraId="7651E814" w14:textId="77777777" w:rsidR="00135587" w:rsidRPr="00383667" w:rsidRDefault="00270D28" w:rsidP="005714FA">
      <w:pPr>
        <w:pStyle w:val="2f3"/>
        <w:rPr>
          <w:rFonts w:cs="Huawei Sans"/>
        </w:rPr>
      </w:pPr>
      <w:r w:rsidRPr="00383667">
        <w:rPr>
          <w:rFonts w:cs="Huawei Sans"/>
        </w:rPr>
        <w:t xml:space="preserve">                       ISIS(1) Level-1 Redistribute Table</w:t>
      </w:r>
    </w:p>
    <w:p w14:paraId="4770AC21" w14:textId="77777777" w:rsidR="00135587" w:rsidRPr="00383667" w:rsidRDefault="00270D28" w:rsidP="005714FA">
      <w:pPr>
        <w:pStyle w:val="2f3"/>
        <w:rPr>
          <w:rFonts w:cs="Huawei Sans"/>
        </w:rPr>
      </w:pPr>
      <w:r w:rsidRPr="00383667">
        <w:rPr>
          <w:rFonts w:cs="Huawei Sans"/>
        </w:rPr>
        <w:t xml:space="preserve">                       ----------------------------------</w:t>
      </w:r>
    </w:p>
    <w:p w14:paraId="48884D72" w14:textId="77777777" w:rsidR="00135587" w:rsidRPr="00383667" w:rsidRDefault="00135587" w:rsidP="005714FA">
      <w:pPr>
        <w:pStyle w:val="2f3"/>
        <w:rPr>
          <w:rFonts w:cs="Huawei Sans"/>
        </w:rPr>
      </w:pPr>
    </w:p>
    <w:p w14:paraId="6FA97C20" w14:textId="77777777" w:rsidR="00135587" w:rsidRPr="00383667" w:rsidRDefault="00270D28" w:rsidP="005714FA">
      <w:pPr>
        <w:pStyle w:val="2f3"/>
        <w:rPr>
          <w:rFonts w:cs="Huawei Sans"/>
        </w:rPr>
      </w:pPr>
      <w:r w:rsidRPr="00383667">
        <w:rPr>
          <w:rFonts w:cs="Huawei Sans"/>
        </w:rPr>
        <w:t xml:space="preserve"> Type IPV4 Destination     IntCost    ExtCost Tag       </w:t>
      </w:r>
    </w:p>
    <w:p w14:paraId="621C5786" w14:textId="77777777" w:rsidR="00135587" w:rsidRPr="00383667" w:rsidRDefault="00270D28" w:rsidP="005714FA">
      <w:pPr>
        <w:pStyle w:val="2f3"/>
        <w:rPr>
          <w:rFonts w:cs="Huawei Sans"/>
        </w:rPr>
      </w:pPr>
      <w:r w:rsidRPr="00383667">
        <w:rPr>
          <w:rFonts w:cs="Huawei Sans"/>
        </w:rPr>
        <w:t>-------------------------------------------------------------------------------</w:t>
      </w:r>
    </w:p>
    <w:p w14:paraId="39FD016D" w14:textId="77777777" w:rsidR="00135587" w:rsidRPr="00383667" w:rsidRDefault="00270D28" w:rsidP="005714FA">
      <w:pPr>
        <w:pStyle w:val="2f3"/>
        <w:rPr>
          <w:rFonts w:cs="Huawei Sans"/>
        </w:rPr>
      </w:pPr>
      <w:r w:rsidRPr="00383667">
        <w:rPr>
          <w:rFonts w:cs="Huawei Sans"/>
          <w:color w:val="EC7061"/>
        </w:rPr>
        <w:t xml:space="preserve"> O    172.16.1.0/24        0          0      </w:t>
      </w:r>
    </w:p>
    <w:p w14:paraId="3A2C774F" w14:textId="77777777" w:rsidR="00135587" w:rsidRPr="00383667" w:rsidRDefault="00135587" w:rsidP="005714FA">
      <w:pPr>
        <w:pStyle w:val="2f3"/>
        <w:rPr>
          <w:rFonts w:cs="Huawei Sans"/>
        </w:rPr>
      </w:pPr>
    </w:p>
    <w:p w14:paraId="647CDBA4" w14:textId="77777777" w:rsidR="00135587" w:rsidRPr="00383667" w:rsidRDefault="00270D28" w:rsidP="005714FA">
      <w:pPr>
        <w:pStyle w:val="2f3"/>
        <w:rPr>
          <w:rFonts w:cs="Huawei Sans"/>
        </w:rPr>
      </w:pPr>
      <w:r w:rsidRPr="00383667">
        <w:rPr>
          <w:rFonts w:cs="Huawei Sans"/>
        </w:rPr>
        <w:t xml:space="preserve">         Type: D-Direct, I-ISIS, S-Static, O-OSPF, B-BGP, R-RIP, U-UNR</w:t>
      </w:r>
    </w:p>
    <w:p w14:paraId="0406C815" w14:textId="77777777" w:rsidR="00135587" w:rsidRPr="00383667" w:rsidRDefault="00270D28" w:rsidP="005714FA">
      <w:pPr>
        <w:pStyle w:val="1e"/>
      </w:pPr>
      <w:r w:rsidRPr="00383667">
        <w:t>The Level-1 route redistribution table contains only a route destined for 172.16.1.0/24.</w:t>
      </w:r>
    </w:p>
    <w:p w14:paraId="28E8DF7B" w14:textId="77777777" w:rsidR="00720EC9" w:rsidRPr="00383667" w:rsidRDefault="00720EC9" w:rsidP="005714FA">
      <w:pPr>
        <w:pStyle w:val="End"/>
        <w:rPr>
          <w:rFonts w:ascii="Huawei Sans" w:hAnsi="Huawei Sans" w:cs="Huawei Sans"/>
        </w:rPr>
      </w:pPr>
      <w:r w:rsidRPr="00383667">
        <w:rPr>
          <w:rFonts w:ascii="Huawei Sans" w:hAnsi="Huawei Sans" w:cs="Huawei Sans"/>
        </w:rPr>
        <w:lastRenderedPageBreak/>
        <w:t>----End</w:t>
      </w:r>
    </w:p>
    <w:p w14:paraId="57A9C647" w14:textId="77777777" w:rsidR="00135587" w:rsidRPr="00383667" w:rsidRDefault="00270D28" w:rsidP="004027AB">
      <w:pPr>
        <w:pStyle w:val="3"/>
      </w:pPr>
      <w:bookmarkStart w:id="94" w:name="_Toc49940033"/>
      <w:r w:rsidRPr="00383667">
        <w:t>Quiz</w:t>
      </w:r>
      <w:bookmarkEnd w:id="94"/>
    </w:p>
    <w:p w14:paraId="55F2294C" w14:textId="0E5814F3" w:rsidR="00135587" w:rsidRPr="00383667" w:rsidRDefault="00270D28" w:rsidP="005714FA">
      <w:pPr>
        <w:pStyle w:val="1e"/>
      </w:pPr>
      <w:r w:rsidRPr="00383667">
        <w:t xml:space="preserve">What are the differences when </w:t>
      </w:r>
      <w:r w:rsidR="00612330">
        <w:t xml:space="preserve">the </w:t>
      </w:r>
      <w:r w:rsidRPr="00383667">
        <w:t>filter-polic</w:t>
      </w:r>
      <w:r w:rsidR="00612330">
        <w:t>y is</w:t>
      </w:r>
      <w:r w:rsidRPr="00383667">
        <w:t xml:space="preserve"> used in distance-vector and link-state routing protocols?</w:t>
      </w:r>
    </w:p>
    <w:p w14:paraId="675E5C11" w14:textId="7BF27336" w:rsidR="00135587" w:rsidRPr="00383667" w:rsidRDefault="00270D28" w:rsidP="004027AB">
      <w:pPr>
        <w:pStyle w:val="3"/>
      </w:pPr>
      <w:bookmarkStart w:id="95" w:name="_Toc49940034"/>
      <w:r w:rsidRPr="00383667">
        <w:t>Configuration Reference</w:t>
      </w:r>
      <w:bookmarkEnd w:id="95"/>
    </w:p>
    <w:p w14:paraId="32DF51B1" w14:textId="77777777" w:rsidR="00135587" w:rsidRPr="00383667" w:rsidRDefault="00C96EF5" w:rsidP="005714FA">
      <w:pPr>
        <w:pStyle w:val="1e"/>
      </w:pPr>
      <w:r w:rsidRPr="00383667">
        <w:t>Configuration on</w:t>
      </w:r>
      <w:r w:rsidR="00270D28" w:rsidRPr="00383667">
        <w:t xml:space="preserve"> R1</w:t>
      </w:r>
    </w:p>
    <w:p w14:paraId="0D344D3D" w14:textId="77777777" w:rsidR="00135587" w:rsidRPr="00383667" w:rsidRDefault="00270D28" w:rsidP="005714FA">
      <w:pPr>
        <w:pStyle w:val="2f3"/>
        <w:rPr>
          <w:rFonts w:cs="Huawei Sans"/>
        </w:rPr>
      </w:pPr>
      <w:r w:rsidRPr="00383667">
        <w:rPr>
          <w:rFonts w:cs="Huawei Sans"/>
        </w:rPr>
        <w:t>#</w:t>
      </w:r>
    </w:p>
    <w:p w14:paraId="20AAEF13" w14:textId="77777777" w:rsidR="00135587" w:rsidRPr="00383667" w:rsidRDefault="00270D28" w:rsidP="005714FA">
      <w:pPr>
        <w:pStyle w:val="2f3"/>
        <w:rPr>
          <w:rFonts w:cs="Huawei Sans"/>
        </w:rPr>
      </w:pPr>
      <w:r w:rsidRPr="00497E5B">
        <w:rPr>
          <w:rFonts w:cs="Huawei Sans"/>
        </w:rPr>
        <w:t>sysname</w:t>
      </w:r>
      <w:r w:rsidRPr="00383667">
        <w:rPr>
          <w:rFonts w:cs="Huawei Sans"/>
        </w:rPr>
        <w:t xml:space="preserve"> R1</w:t>
      </w:r>
    </w:p>
    <w:p w14:paraId="6B6DB8A9" w14:textId="77777777" w:rsidR="00135587" w:rsidRPr="00383667" w:rsidRDefault="00270D28" w:rsidP="005714FA">
      <w:pPr>
        <w:pStyle w:val="2f3"/>
        <w:rPr>
          <w:rFonts w:cs="Huawei Sans"/>
        </w:rPr>
      </w:pPr>
      <w:r w:rsidRPr="00383667">
        <w:rPr>
          <w:rFonts w:cs="Huawei Sans"/>
        </w:rPr>
        <w:t>#</w:t>
      </w:r>
    </w:p>
    <w:p w14:paraId="4AAA1AF7"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GigabitEthernet0/0/2</w:t>
      </w:r>
    </w:p>
    <w:p w14:paraId="7FFC0C9E"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10.0.12.1 255.255.255.0</w:t>
      </w:r>
    </w:p>
    <w:p w14:paraId="6FC0A0DC" w14:textId="77777777" w:rsidR="00135587" w:rsidRPr="00383667" w:rsidRDefault="00270D28" w:rsidP="005714FA">
      <w:pPr>
        <w:pStyle w:val="2f3"/>
        <w:rPr>
          <w:rFonts w:cs="Huawei Sans"/>
        </w:rPr>
      </w:pPr>
      <w:r w:rsidRPr="00383667">
        <w:rPr>
          <w:rFonts w:cs="Huawei Sans"/>
        </w:rPr>
        <w:t>#</w:t>
      </w:r>
    </w:p>
    <w:p w14:paraId="21FAF510"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LoopBack0</w:t>
      </w:r>
    </w:p>
    <w:p w14:paraId="6D60789D"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10.0.1.1 255.255.255.255</w:t>
      </w:r>
    </w:p>
    <w:p w14:paraId="01264217" w14:textId="77777777" w:rsidR="00135587" w:rsidRPr="00383667" w:rsidRDefault="00270D28" w:rsidP="005714FA">
      <w:pPr>
        <w:pStyle w:val="2f3"/>
        <w:rPr>
          <w:rFonts w:cs="Huawei Sans"/>
        </w:rPr>
      </w:pPr>
      <w:r w:rsidRPr="00383667">
        <w:rPr>
          <w:rFonts w:cs="Huawei Sans"/>
        </w:rPr>
        <w:t>#</w:t>
      </w:r>
    </w:p>
    <w:p w14:paraId="3AC48F1C"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LoopBack1</w:t>
      </w:r>
    </w:p>
    <w:p w14:paraId="6C2B896E"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172.16.1.1 255.255.255.0</w:t>
      </w:r>
    </w:p>
    <w:p w14:paraId="1EACF832" w14:textId="77777777" w:rsidR="00135587" w:rsidRPr="00383667" w:rsidRDefault="00270D28" w:rsidP="005714FA">
      <w:pPr>
        <w:pStyle w:val="2f3"/>
        <w:rPr>
          <w:rFonts w:cs="Huawei Sans"/>
        </w:rPr>
      </w:pPr>
      <w:r w:rsidRPr="00383667">
        <w:rPr>
          <w:rFonts w:cs="Huawei Sans"/>
        </w:rPr>
        <w:t>#</w:t>
      </w:r>
    </w:p>
    <w:p w14:paraId="457C1E26"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LoopBack2</w:t>
      </w:r>
    </w:p>
    <w:p w14:paraId="462E80D1"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172.16.2.1 255.255.255.0</w:t>
      </w:r>
    </w:p>
    <w:p w14:paraId="78E20121" w14:textId="77777777" w:rsidR="00135587" w:rsidRPr="00383667" w:rsidRDefault="00270D28" w:rsidP="005714FA">
      <w:pPr>
        <w:pStyle w:val="2f3"/>
        <w:rPr>
          <w:rFonts w:cs="Huawei Sans"/>
        </w:rPr>
      </w:pPr>
      <w:r w:rsidRPr="00383667">
        <w:rPr>
          <w:rFonts w:cs="Huawei Sans"/>
        </w:rPr>
        <w:t>#</w:t>
      </w:r>
    </w:p>
    <w:p w14:paraId="1C397929"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LoopBack3</w:t>
      </w:r>
    </w:p>
    <w:p w14:paraId="1D52D1D9"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172.16.3.1 255.255.255.0</w:t>
      </w:r>
    </w:p>
    <w:p w14:paraId="4BAD27E9" w14:textId="77777777" w:rsidR="00135587" w:rsidRPr="00383667" w:rsidRDefault="00270D28" w:rsidP="005714FA">
      <w:pPr>
        <w:pStyle w:val="2f3"/>
        <w:rPr>
          <w:rFonts w:cs="Huawei Sans"/>
        </w:rPr>
      </w:pPr>
      <w:r w:rsidRPr="00383667">
        <w:rPr>
          <w:rFonts w:cs="Huawei Sans"/>
        </w:rPr>
        <w:t>#</w:t>
      </w:r>
    </w:p>
    <w:p w14:paraId="6F1BF984" w14:textId="77777777" w:rsidR="00135587" w:rsidRPr="00383667" w:rsidRDefault="00270D28" w:rsidP="005714FA">
      <w:pPr>
        <w:pStyle w:val="2f3"/>
        <w:rPr>
          <w:rFonts w:cs="Huawei Sans"/>
        </w:rPr>
      </w:pPr>
      <w:r w:rsidRPr="00497E5B">
        <w:rPr>
          <w:rFonts w:cs="Huawei Sans"/>
        </w:rPr>
        <w:t>ospf</w:t>
      </w:r>
      <w:r w:rsidRPr="00383667">
        <w:rPr>
          <w:rFonts w:cs="Huawei Sans"/>
        </w:rPr>
        <w:t xml:space="preserve"> 1 router-id 10.0.1.1</w:t>
      </w:r>
    </w:p>
    <w:p w14:paraId="7A18CBA8"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direct route-policy </w:t>
      </w:r>
      <w:r w:rsidRPr="00497E5B">
        <w:rPr>
          <w:rFonts w:cs="Huawei Sans"/>
        </w:rPr>
        <w:t>hcip</w:t>
      </w:r>
    </w:p>
    <w:p w14:paraId="43C4A270"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1858CAF4"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10.0.1.1 0.0.0.0</w:t>
      </w:r>
    </w:p>
    <w:p w14:paraId="2DADF5A6"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10.0.12.1 0.0.0.0</w:t>
      </w:r>
    </w:p>
    <w:p w14:paraId="2569882E" w14:textId="77777777" w:rsidR="00135587" w:rsidRPr="00383667" w:rsidRDefault="00270D28" w:rsidP="005714FA">
      <w:pPr>
        <w:pStyle w:val="2f3"/>
        <w:rPr>
          <w:rFonts w:cs="Huawei Sans"/>
        </w:rPr>
      </w:pPr>
      <w:r w:rsidRPr="00383667">
        <w:rPr>
          <w:rFonts w:cs="Huawei Sans"/>
        </w:rPr>
        <w:t>#</w:t>
      </w:r>
    </w:p>
    <w:p w14:paraId="1CBDCF53" w14:textId="77777777" w:rsidR="00135587" w:rsidRPr="00383667" w:rsidRDefault="00270D28" w:rsidP="005714FA">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10</w:t>
      </w:r>
    </w:p>
    <w:p w14:paraId="5580AB8F"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1</w:t>
      </w:r>
    </w:p>
    <w:p w14:paraId="45CF5E21"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apply</w:t>
      </w:r>
      <w:r w:rsidRPr="00383667">
        <w:rPr>
          <w:rFonts w:cs="Huawei Sans"/>
        </w:rPr>
        <w:t xml:space="preserve"> tag 10</w:t>
      </w:r>
    </w:p>
    <w:p w14:paraId="1CFF5A95" w14:textId="77777777" w:rsidR="00135587" w:rsidRPr="00383667" w:rsidRDefault="00270D28" w:rsidP="005714FA">
      <w:pPr>
        <w:pStyle w:val="2f3"/>
        <w:rPr>
          <w:rFonts w:cs="Huawei Sans"/>
        </w:rPr>
      </w:pPr>
      <w:r w:rsidRPr="00383667">
        <w:rPr>
          <w:rFonts w:cs="Huawei Sans"/>
        </w:rPr>
        <w:t>#</w:t>
      </w:r>
    </w:p>
    <w:p w14:paraId="19DA20DB" w14:textId="77777777" w:rsidR="00135587" w:rsidRPr="00383667" w:rsidRDefault="00270D28" w:rsidP="005714FA">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20</w:t>
      </w:r>
    </w:p>
    <w:p w14:paraId="718943D4"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w:t>
      </w:r>
      <w:r w:rsidRPr="00497E5B">
        <w:rPr>
          <w:rFonts w:cs="Huawei Sans"/>
        </w:rPr>
        <w:t>ip-prefix</w:t>
      </w:r>
      <w:r w:rsidRPr="00383667">
        <w:rPr>
          <w:rFonts w:cs="Huawei Sans"/>
        </w:rPr>
        <w:t xml:space="preserve"> 2</w:t>
      </w:r>
    </w:p>
    <w:p w14:paraId="152FE069"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apply</w:t>
      </w:r>
      <w:r w:rsidRPr="00383667">
        <w:rPr>
          <w:rFonts w:cs="Huawei Sans"/>
        </w:rPr>
        <w:t xml:space="preserve"> tag 20</w:t>
      </w:r>
    </w:p>
    <w:p w14:paraId="493FE90B" w14:textId="77777777" w:rsidR="00135587" w:rsidRPr="00383667" w:rsidRDefault="00270D28" w:rsidP="005714FA">
      <w:pPr>
        <w:pStyle w:val="2f3"/>
        <w:rPr>
          <w:rFonts w:cs="Huawei Sans"/>
        </w:rPr>
      </w:pPr>
      <w:r w:rsidRPr="00383667">
        <w:rPr>
          <w:rFonts w:cs="Huawei Sans"/>
        </w:rPr>
        <w:t>#</w:t>
      </w:r>
    </w:p>
    <w:p w14:paraId="20ABC9D6" w14:textId="77777777" w:rsidR="00135587" w:rsidRPr="00383667" w:rsidRDefault="00270D28" w:rsidP="005714FA">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1 index 10 permit 172.16.1.0 24 greater-equal 24 less-equal 24</w:t>
      </w:r>
    </w:p>
    <w:p w14:paraId="14F00913" w14:textId="77777777" w:rsidR="00135587" w:rsidRPr="00383667" w:rsidRDefault="00270D28" w:rsidP="005714FA">
      <w:pPr>
        <w:pStyle w:val="2f3"/>
        <w:rPr>
          <w:rFonts w:cs="Huawei Sans"/>
        </w:rPr>
      </w:pPr>
      <w:r w:rsidRPr="00497E5B">
        <w:rPr>
          <w:rFonts w:cs="Huawei Sans"/>
        </w:rPr>
        <w:t>ip</w:t>
      </w:r>
      <w:r w:rsidRPr="00383667">
        <w:rPr>
          <w:rFonts w:cs="Huawei Sans"/>
        </w:rPr>
        <w:t xml:space="preserve"> </w:t>
      </w:r>
      <w:r w:rsidRPr="00497E5B">
        <w:rPr>
          <w:rFonts w:cs="Huawei Sans"/>
        </w:rPr>
        <w:t>ip-prefix</w:t>
      </w:r>
      <w:r w:rsidRPr="00383667">
        <w:rPr>
          <w:rFonts w:cs="Huawei Sans"/>
        </w:rPr>
        <w:t xml:space="preserve"> 2 index 10 permit 172.16.2.0 24 greater-equal 24 less-equal 24</w:t>
      </w:r>
    </w:p>
    <w:p w14:paraId="1C9F882C" w14:textId="77777777" w:rsidR="00135587" w:rsidRPr="00383667" w:rsidRDefault="00270D28" w:rsidP="005714FA">
      <w:pPr>
        <w:pStyle w:val="2f3"/>
        <w:rPr>
          <w:rFonts w:cs="Huawei Sans"/>
        </w:rPr>
      </w:pPr>
      <w:r w:rsidRPr="00383667">
        <w:rPr>
          <w:rFonts w:cs="Huawei Sans"/>
        </w:rPr>
        <w:t>#</w:t>
      </w:r>
    </w:p>
    <w:p w14:paraId="08177A18" w14:textId="77777777" w:rsidR="00135587" w:rsidRPr="00383667" w:rsidRDefault="00270D28" w:rsidP="005714FA">
      <w:pPr>
        <w:pStyle w:val="2f3"/>
        <w:rPr>
          <w:rFonts w:cs="Huawei Sans"/>
        </w:rPr>
      </w:pPr>
      <w:r w:rsidRPr="00497E5B">
        <w:rPr>
          <w:rFonts w:cs="Huawei Sans"/>
        </w:rPr>
        <w:t>return</w:t>
      </w:r>
    </w:p>
    <w:p w14:paraId="0119CA6A" w14:textId="77777777" w:rsidR="00135587" w:rsidRPr="00383667" w:rsidRDefault="00C96EF5" w:rsidP="005714FA">
      <w:pPr>
        <w:pStyle w:val="1e"/>
      </w:pPr>
      <w:r w:rsidRPr="00383667">
        <w:t>Configuration on</w:t>
      </w:r>
      <w:r w:rsidR="00270D28" w:rsidRPr="00383667">
        <w:t xml:space="preserve"> R2</w:t>
      </w:r>
    </w:p>
    <w:p w14:paraId="4ECF7ED5" w14:textId="77777777" w:rsidR="00135587" w:rsidRPr="00383667" w:rsidRDefault="00270D28" w:rsidP="005714FA">
      <w:pPr>
        <w:pStyle w:val="2f3"/>
        <w:rPr>
          <w:rFonts w:cs="Huawei Sans"/>
        </w:rPr>
      </w:pPr>
      <w:r w:rsidRPr="00383667">
        <w:rPr>
          <w:rFonts w:cs="Huawei Sans"/>
        </w:rPr>
        <w:t>#</w:t>
      </w:r>
    </w:p>
    <w:p w14:paraId="34F958D3" w14:textId="77777777" w:rsidR="00135587" w:rsidRPr="00383667" w:rsidRDefault="00270D28" w:rsidP="005714FA">
      <w:pPr>
        <w:pStyle w:val="2f3"/>
        <w:rPr>
          <w:rFonts w:cs="Huawei Sans"/>
        </w:rPr>
      </w:pPr>
      <w:r w:rsidRPr="00497E5B">
        <w:rPr>
          <w:rFonts w:cs="Huawei Sans"/>
        </w:rPr>
        <w:t>sysname</w:t>
      </w:r>
      <w:r w:rsidRPr="00383667">
        <w:rPr>
          <w:rFonts w:cs="Huawei Sans"/>
        </w:rPr>
        <w:t xml:space="preserve"> R2</w:t>
      </w:r>
    </w:p>
    <w:p w14:paraId="675CFFE5" w14:textId="77777777" w:rsidR="00135587" w:rsidRPr="00383667" w:rsidRDefault="00270D28" w:rsidP="005714FA">
      <w:pPr>
        <w:pStyle w:val="2f3"/>
        <w:rPr>
          <w:rFonts w:cs="Huawei Sans"/>
        </w:rPr>
      </w:pPr>
      <w:r w:rsidRPr="00383667">
        <w:rPr>
          <w:rFonts w:cs="Huawei Sans"/>
        </w:rPr>
        <w:t>#</w:t>
      </w:r>
    </w:p>
    <w:p w14:paraId="106BF175" w14:textId="77777777" w:rsidR="00135587" w:rsidRPr="00383667" w:rsidRDefault="00270D28" w:rsidP="005714FA">
      <w:pPr>
        <w:pStyle w:val="2f3"/>
        <w:rPr>
          <w:rFonts w:cs="Huawei Sans"/>
        </w:rPr>
      </w:pPr>
      <w:r w:rsidRPr="00497E5B">
        <w:rPr>
          <w:rFonts w:cs="Huawei Sans"/>
        </w:rPr>
        <w:t>acl</w:t>
      </w:r>
      <w:r w:rsidRPr="00383667">
        <w:rPr>
          <w:rFonts w:cs="Huawei Sans"/>
        </w:rPr>
        <w:t xml:space="preserve"> number 2000</w:t>
      </w:r>
    </w:p>
    <w:p w14:paraId="55A0223C" w14:textId="77777777" w:rsidR="00135587" w:rsidRPr="00383667" w:rsidRDefault="00270D28" w:rsidP="005714FA">
      <w:pPr>
        <w:pStyle w:val="2f3"/>
        <w:rPr>
          <w:rFonts w:cs="Huawei Sans"/>
        </w:rPr>
      </w:pPr>
      <w:r w:rsidRPr="00383667">
        <w:rPr>
          <w:rFonts w:cs="Huawei Sans"/>
        </w:rPr>
        <w:lastRenderedPageBreak/>
        <w:t xml:space="preserve"> </w:t>
      </w:r>
      <w:r w:rsidRPr="00497E5B">
        <w:rPr>
          <w:rFonts w:cs="Huawei Sans"/>
        </w:rPr>
        <w:t>rule 5 deny</w:t>
      </w:r>
      <w:r w:rsidRPr="00383667">
        <w:rPr>
          <w:rFonts w:cs="Huawei Sans"/>
        </w:rPr>
        <w:t xml:space="preserve"> source 172.16.1.0 0.0.0.255</w:t>
      </w:r>
    </w:p>
    <w:p w14:paraId="045CAEAA"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rule 10 permit</w:t>
      </w:r>
    </w:p>
    <w:p w14:paraId="4C33599C" w14:textId="77777777" w:rsidR="00135587" w:rsidRPr="00383667" w:rsidRDefault="00270D28" w:rsidP="005714FA">
      <w:pPr>
        <w:pStyle w:val="2f3"/>
        <w:rPr>
          <w:rFonts w:cs="Huawei Sans"/>
        </w:rPr>
      </w:pPr>
      <w:r w:rsidRPr="00383667">
        <w:rPr>
          <w:rFonts w:cs="Huawei Sans"/>
        </w:rPr>
        <w:t>#</w:t>
      </w:r>
    </w:p>
    <w:p w14:paraId="7B4A6D80"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GigabitEthernet0/0/2</w:t>
      </w:r>
    </w:p>
    <w:p w14:paraId="4F9AD5E1"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10.0.23.2 255.255.255.0</w:t>
      </w:r>
    </w:p>
    <w:p w14:paraId="1F26AC49" w14:textId="77777777" w:rsidR="00135587" w:rsidRPr="00383667" w:rsidRDefault="00270D28" w:rsidP="005714FA">
      <w:pPr>
        <w:pStyle w:val="2f3"/>
        <w:rPr>
          <w:rFonts w:cs="Huawei Sans"/>
        </w:rPr>
      </w:pPr>
      <w:r w:rsidRPr="00383667">
        <w:rPr>
          <w:rFonts w:cs="Huawei Sans"/>
        </w:rPr>
        <w:t>#</w:t>
      </w:r>
    </w:p>
    <w:p w14:paraId="4D59CB08"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GigabitEthernet0/0/3</w:t>
      </w:r>
    </w:p>
    <w:p w14:paraId="02CF7484"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10.0.12.2 255.255.255.0</w:t>
      </w:r>
    </w:p>
    <w:p w14:paraId="32502986" w14:textId="77777777" w:rsidR="00135587" w:rsidRPr="00383667" w:rsidRDefault="00270D28" w:rsidP="005714FA">
      <w:pPr>
        <w:pStyle w:val="2f3"/>
        <w:rPr>
          <w:rFonts w:cs="Huawei Sans"/>
        </w:rPr>
      </w:pPr>
      <w:r w:rsidRPr="00383667">
        <w:rPr>
          <w:rFonts w:cs="Huawei Sans"/>
        </w:rPr>
        <w:t>#</w:t>
      </w:r>
    </w:p>
    <w:p w14:paraId="1DC8FC33"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LoopBack0</w:t>
      </w:r>
    </w:p>
    <w:p w14:paraId="42D5E3F2"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10.0.2.2 255.255.255.255</w:t>
      </w:r>
    </w:p>
    <w:p w14:paraId="0409967B" w14:textId="77777777" w:rsidR="00135587" w:rsidRPr="00383667" w:rsidRDefault="00270D28" w:rsidP="005714FA">
      <w:pPr>
        <w:pStyle w:val="2f3"/>
        <w:rPr>
          <w:rFonts w:cs="Huawei Sans"/>
        </w:rPr>
      </w:pPr>
      <w:r w:rsidRPr="00383667">
        <w:rPr>
          <w:rFonts w:cs="Huawei Sans"/>
        </w:rPr>
        <w:t>#</w:t>
      </w:r>
    </w:p>
    <w:p w14:paraId="3EB5CAED" w14:textId="77777777" w:rsidR="00135587" w:rsidRPr="00383667" w:rsidRDefault="00270D28" w:rsidP="005714FA">
      <w:pPr>
        <w:pStyle w:val="2f3"/>
        <w:rPr>
          <w:rFonts w:cs="Huawei Sans"/>
        </w:rPr>
      </w:pPr>
      <w:r w:rsidRPr="00497E5B">
        <w:rPr>
          <w:rFonts w:cs="Huawei Sans"/>
        </w:rPr>
        <w:t>ospf</w:t>
      </w:r>
      <w:r w:rsidRPr="00383667">
        <w:rPr>
          <w:rFonts w:cs="Huawei Sans"/>
        </w:rPr>
        <w:t xml:space="preserve"> 1 router-id 10.0.2.2</w:t>
      </w:r>
    </w:p>
    <w:p w14:paraId="544596A6"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filter-policy</w:t>
      </w:r>
      <w:r w:rsidRPr="00383667">
        <w:rPr>
          <w:rFonts w:cs="Huawei Sans"/>
        </w:rPr>
        <w:t xml:space="preserve"> 2000 import</w:t>
      </w:r>
    </w:p>
    <w:p w14:paraId="07E5DC8C"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7EA2C2D8"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10.0.2.2 0.0.0.0</w:t>
      </w:r>
    </w:p>
    <w:p w14:paraId="0CB3C390"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10.0.23.2 0.0.0.0</w:t>
      </w:r>
    </w:p>
    <w:p w14:paraId="3835F4B9"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10.0.12.2 0.0.0.0</w:t>
      </w:r>
    </w:p>
    <w:p w14:paraId="00165072" w14:textId="77777777" w:rsidR="00135587" w:rsidRPr="00383667" w:rsidRDefault="00270D28" w:rsidP="005714FA">
      <w:pPr>
        <w:pStyle w:val="2f3"/>
        <w:rPr>
          <w:rFonts w:cs="Huawei Sans"/>
        </w:rPr>
      </w:pPr>
      <w:r w:rsidRPr="00383667">
        <w:rPr>
          <w:rFonts w:cs="Huawei Sans"/>
        </w:rPr>
        <w:t>#</w:t>
      </w:r>
    </w:p>
    <w:p w14:paraId="1800FA23" w14:textId="77777777" w:rsidR="00135587" w:rsidRPr="00383667" w:rsidRDefault="00270D28" w:rsidP="005714FA">
      <w:pPr>
        <w:pStyle w:val="2f3"/>
        <w:rPr>
          <w:rFonts w:cs="Huawei Sans"/>
        </w:rPr>
      </w:pPr>
      <w:r w:rsidRPr="00497E5B">
        <w:rPr>
          <w:rFonts w:cs="Huawei Sans"/>
        </w:rPr>
        <w:t>return</w:t>
      </w:r>
    </w:p>
    <w:p w14:paraId="50E1FE74" w14:textId="77777777" w:rsidR="00135587" w:rsidRPr="00383667" w:rsidRDefault="00C96EF5" w:rsidP="005714FA">
      <w:pPr>
        <w:pStyle w:val="1e"/>
      </w:pPr>
      <w:r w:rsidRPr="00383667">
        <w:t>Configuration on</w:t>
      </w:r>
      <w:r w:rsidR="00270D28" w:rsidRPr="00383667">
        <w:t xml:space="preserve"> R3</w:t>
      </w:r>
    </w:p>
    <w:p w14:paraId="4C50FE17" w14:textId="77777777" w:rsidR="00135587" w:rsidRPr="00383667" w:rsidRDefault="00270D28" w:rsidP="005714FA">
      <w:pPr>
        <w:pStyle w:val="2f3"/>
        <w:rPr>
          <w:rFonts w:cs="Huawei Sans"/>
        </w:rPr>
      </w:pPr>
      <w:r w:rsidRPr="00383667">
        <w:rPr>
          <w:rFonts w:cs="Huawei Sans"/>
        </w:rPr>
        <w:t>#</w:t>
      </w:r>
    </w:p>
    <w:p w14:paraId="152BB0EA" w14:textId="77777777" w:rsidR="00135587" w:rsidRPr="00383667" w:rsidRDefault="00270D28" w:rsidP="005714FA">
      <w:pPr>
        <w:pStyle w:val="2f3"/>
        <w:rPr>
          <w:rFonts w:cs="Huawei Sans"/>
        </w:rPr>
      </w:pPr>
      <w:r w:rsidRPr="00497E5B">
        <w:rPr>
          <w:rFonts w:cs="Huawei Sans"/>
        </w:rPr>
        <w:t>sysname</w:t>
      </w:r>
      <w:r w:rsidRPr="00383667">
        <w:rPr>
          <w:rFonts w:cs="Huawei Sans"/>
        </w:rPr>
        <w:t xml:space="preserve"> R3</w:t>
      </w:r>
    </w:p>
    <w:p w14:paraId="461EC491" w14:textId="77777777" w:rsidR="00135587" w:rsidRPr="00383667" w:rsidRDefault="00270D28" w:rsidP="005714FA">
      <w:pPr>
        <w:pStyle w:val="2f3"/>
        <w:rPr>
          <w:rFonts w:cs="Huawei Sans"/>
        </w:rPr>
      </w:pPr>
      <w:r w:rsidRPr="00383667">
        <w:rPr>
          <w:rFonts w:cs="Huawei Sans"/>
        </w:rPr>
        <w:t>#</w:t>
      </w:r>
    </w:p>
    <w:p w14:paraId="1B3C0DD7" w14:textId="77777777" w:rsidR="00135587" w:rsidRPr="00383667" w:rsidRDefault="00270D28" w:rsidP="005714FA">
      <w:pPr>
        <w:pStyle w:val="2f3"/>
        <w:rPr>
          <w:rFonts w:cs="Huawei Sans"/>
        </w:rPr>
      </w:pPr>
      <w:r w:rsidRPr="00497E5B">
        <w:rPr>
          <w:rFonts w:cs="Huawei Sans"/>
        </w:rPr>
        <w:t>isis</w:t>
      </w:r>
      <w:r w:rsidRPr="00383667">
        <w:rPr>
          <w:rFonts w:cs="Huawei Sans"/>
        </w:rPr>
        <w:t xml:space="preserve"> 1</w:t>
      </w:r>
    </w:p>
    <w:p w14:paraId="13433534"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is-level</w:t>
      </w:r>
      <w:r w:rsidRPr="00383667">
        <w:rPr>
          <w:rFonts w:cs="Huawei Sans"/>
        </w:rPr>
        <w:t xml:space="preserve"> level-1</w:t>
      </w:r>
    </w:p>
    <w:p w14:paraId="488783E5"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network-entity</w:t>
      </w:r>
      <w:r w:rsidRPr="00383667">
        <w:rPr>
          <w:rFonts w:cs="Huawei Sans"/>
        </w:rPr>
        <w:t xml:space="preserve"> 49.0001.0000.0000.0003.00</w:t>
      </w:r>
    </w:p>
    <w:p w14:paraId="34B2B578"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import-route</w:t>
      </w:r>
      <w:r w:rsidRPr="00383667">
        <w:rPr>
          <w:rFonts w:cs="Huawei Sans"/>
        </w:rPr>
        <w:t xml:space="preserve"> </w:t>
      </w:r>
      <w:r w:rsidRPr="00497E5B">
        <w:rPr>
          <w:rFonts w:cs="Huawei Sans"/>
        </w:rPr>
        <w:t>ospf</w:t>
      </w:r>
      <w:r w:rsidRPr="00383667">
        <w:rPr>
          <w:rFonts w:cs="Huawei Sans"/>
        </w:rPr>
        <w:t xml:space="preserve"> 1 level-1 route-policy </w:t>
      </w:r>
      <w:r w:rsidRPr="00497E5B">
        <w:rPr>
          <w:rFonts w:cs="Huawei Sans"/>
        </w:rPr>
        <w:t>hcip</w:t>
      </w:r>
    </w:p>
    <w:p w14:paraId="63E2D1DD" w14:textId="77777777" w:rsidR="00135587" w:rsidRPr="00383667" w:rsidRDefault="00270D28" w:rsidP="005714FA">
      <w:pPr>
        <w:pStyle w:val="2f3"/>
        <w:rPr>
          <w:rFonts w:cs="Huawei Sans"/>
        </w:rPr>
      </w:pPr>
      <w:r w:rsidRPr="00383667">
        <w:rPr>
          <w:rFonts w:cs="Huawei Sans"/>
        </w:rPr>
        <w:t>#</w:t>
      </w:r>
    </w:p>
    <w:p w14:paraId="230833F9"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GigabitEthernet0/0/2</w:t>
      </w:r>
    </w:p>
    <w:p w14:paraId="080100AD"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10.0.34.3 255.255.255.0</w:t>
      </w:r>
    </w:p>
    <w:p w14:paraId="3B00726F"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0BE27D5B" w14:textId="77777777" w:rsidR="00135587" w:rsidRPr="00383667" w:rsidRDefault="00270D28" w:rsidP="005714FA">
      <w:pPr>
        <w:pStyle w:val="2f3"/>
        <w:rPr>
          <w:rFonts w:cs="Huawei Sans"/>
        </w:rPr>
      </w:pPr>
      <w:r w:rsidRPr="00383667">
        <w:rPr>
          <w:rFonts w:cs="Huawei Sans"/>
        </w:rPr>
        <w:t>#</w:t>
      </w:r>
    </w:p>
    <w:p w14:paraId="28E76FB6"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GigabitEthernet0/0/3</w:t>
      </w:r>
    </w:p>
    <w:p w14:paraId="38FF5311"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10.0.23.3 255.255.255.0</w:t>
      </w:r>
    </w:p>
    <w:p w14:paraId="6291F1C6" w14:textId="77777777" w:rsidR="00135587" w:rsidRPr="00383667" w:rsidRDefault="00270D28" w:rsidP="005714FA">
      <w:pPr>
        <w:pStyle w:val="2f3"/>
        <w:rPr>
          <w:rFonts w:cs="Huawei Sans"/>
        </w:rPr>
      </w:pPr>
      <w:r w:rsidRPr="00383667">
        <w:rPr>
          <w:rFonts w:cs="Huawei Sans"/>
        </w:rPr>
        <w:t>#</w:t>
      </w:r>
    </w:p>
    <w:p w14:paraId="4116851A"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LoopBack0</w:t>
      </w:r>
    </w:p>
    <w:p w14:paraId="629D2FBB"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10.0.3.3 255.255.255.255</w:t>
      </w:r>
    </w:p>
    <w:p w14:paraId="19AC88E2" w14:textId="77777777" w:rsidR="00135587" w:rsidRPr="00383667" w:rsidRDefault="00270D28" w:rsidP="005714FA">
      <w:pPr>
        <w:pStyle w:val="2f3"/>
        <w:rPr>
          <w:rFonts w:cs="Huawei Sans"/>
        </w:rPr>
      </w:pPr>
      <w:r w:rsidRPr="00383667">
        <w:rPr>
          <w:rFonts w:cs="Huawei Sans"/>
        </w:rPr>
        <w:t>#</w:t>
      </w:r>
    </w:p>
    <w:p w14:paraId="64CE9BCF" w14:textId="77777777" w:rsidR="00135587" w:rsidRPr="00383667" w:rsidRDefault="00270D28" w:rsidP="005714FA">
      <w:pPr>
        <w:pStyle w:val="2f3"/>
        <w:rPr>
          <w:rFonts w:cs="Huawei Sans"/>
        </w:rPr>
      </w:pPr>
      <w:r w:rsidRPr="00497E5B">
        <w:rPr>
          <w:rFonts w:cs="Huawei Sans"/>
        </w:rPr>
        <w:t>ospf</w:t>
      </w:r>
      <w:r w:rsidRPr="00383667">
        <w:rPr>
          <w:rFonts w:cs="Huawei Sans"/>
        </w:rPr>
        <w:t xml:space="preserve"> 1 router-id 10.0.3.3</w:t>
      </w:r>
    </w:p>
    <w:p w14:paraId="5162DFEF"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7A8DCD5A"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3B72D1EE"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10.0.23.3 0.0.0.0</w:t>
      </w:r>
    </w:p>
    <w:p w14:paraId="0F928AD9" w14:textId="77777777" w:rsidR="00135587" w:rsidRPr="00383667" w:rsidRDefault="00270D28" w:rsidP="005714FA">
      <w:pPr>
        <w:pStyle w:val="2f3"/>
        <w:rPr>
          <w:rFonts w:cs="Huawei Sans"/>
        </w:rPr>
      </w:pPr>
      <w:r w:rsidRPr="00383667">
        <w:rPr>
          <w:rFonts w:cs="Huawei Sans"/>
        </w:rPr>
        <w:t>#</w:t>
      </w:r>
    </w:p>
    <w:p w14:paraId="0FB546A9" w14:textId="77777777" w:rsidR="00135587" w:rsidRPr="00383667" w:rsidRDefault="00270D28" w:rsidP="005714FA">
      <w:pPr>
        <w:pStyle w:val="2f3"/>
        <w:rPr>
          <w:rFonts w:cs="Huawei Sans"/>
        </w:rPr>
      </w:pPr>
      <w:r w:rsidRPr="00497E5B">
        <w:rPr>
          <w:rFonts w:cs="Huawei Sans"/>
        </w:rPr>
        <w:t>route-policy</w:t>
      </w:r>
      <w:r w:rsidRPr="00383667">
        <w:rPr>
          <w:rFonts w:cs="Huawei Sans"/>
        </w:rPr>
        <w:t xml:space="preserve"> </w:t>
      </w:r>
      <w:r w:rsidRPr="00497E5B">
        <w:rPr>
          <w:rFonts w:cs="Huawei Sans"/>
        </w:rPr>
        <w:t>hcip</w:t>
      </w:r>
      <w:r w:rsidRPr="00383667">
        <w:rPr>
          <w:rFonts w:cs="Huawei Sans"/>
        </w:rPr>
        <w:t xml:space="preserve"> permit node 10</w:t>
      </w:r>
    </w:p>
    <w:p w14:paraId="0200F3E2"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if-match</w:t>
      </w:r>
      <w:r w:rsidRPr="00383667">
        <w:rPr>
          <w:rFonts w:cs="Huawei Sans"/>
        </w:rPr>
        <w:t xml:space="preserve"> tag 10</w:t>
      </w:r>
    </w:p>
    <w:p w14:paraId="79C1C007" w14:textId="77777777" w:rsidR="00135587" w:rsidRPr="00383667" w:rsidRDefault="00270D28" w:rsidP="005714FA">
      <w:pPr>
        <w:pStyle w:val="2f3"/>
        <w:rPr>
          <w:rFonts w:cs="Huawei Sans"/>
        </w:rPr>
      </w:pPr>
      <w:r w:rsidRPr="00383667">
        <w:rPr>
          <w:rFonts w:cs="Huawei Sans"/>
        </w:rPr>
        <w:t>#</w:t>
      </w:r>
    </w:p>
    <w:p w14:paraId="69C04390" w14:textId="77777777" w:rsidR="00135587" w:rsidRPr="00383667" w:rsidRDefault="00270D28" w:rsidP="005714FA">
      <w:pPr>
        <w:pStyle w:val="2f3"/>
        <w:rPr>
          <w:rFonts w:cs="Huawei Sans"/>
        </w:rPr>
      </w:pPr>
      <w:r w:rsidRPr="00497E5B">
        <w:rPr>
          <w:rFonts w:cs="Huawei Sans"/>
        </w:rPr>
        <w:t>return</w:t>
      </w:r>
    </w:p>
    <w:p w14:paraId="2C76E124" w14:textId="77777777" w:rsidR="00135587" w:rsidRPr="00383667" w:rsidRDefault="00C96EF5" w:rsidP="005714FA">
      <w:pPr>
        <w:pStyle w:val="1e"/>
      </w:pPr>
      <w:r w:rsidRPr="00383667">
        <w:t>Configuration on</w:t>
      </w:r>
      <w:r w:rsidR="00270D28" w:rsidRPr="00383667">
        <w:t xml:space="preserve"> R4</w:t>
      </w:r>
    </w:p>
    <w:p w14:paraId="3153053C" w14:textId="77777777" w:rsidR="00135587" w:rsidRPr="00383667" w:rsidRDefault="00270D28" w:rsidP="005714FA">
      <w:pPr>
        <w:pStyle w:val="2f3"/>
        <w:rPr>
          <w:rFonts w:cs="Huawei Sans"/>
        </w:rPr>
      </w:pPr>
      <w:r w:rsidRPr="00383667">
        <w:rPr>
          <w:rFonts w:cs="Huawei Sans"/>
        </w:rPr>
        <w:t>#</w:t>
      </w:r>
    </w:p>
    <w:p w14:paraId="6F8DCA81" w14:textId="77777777" w:rsidR="00135587" w:rsidRPr="00383667" w:rsidRDefault="00270D28" w:rsidP="005714FA">
      <w:pPr>
        <w:pStyle w:val="2f3"/>
        <w:rPr>
          <w:rFonts w:cs="Huawei Sans"/>
        </w:rPr>
      </w:pPr>
      <w:r w:rsidRPr="00497E5B">
        <w:rPr>
          <w:rFonts w:cs="Huawei Sans"/>
        </w:rPr>
        <w:t>sysname</w:t>
      </w:r>
      <w:r w:rsidRPr="00383667">
        <w:rPr>
          <w:rFonts w:cs="Huawei Sans"/>
        </w:rPr>
        <w:t xml:space="preserve"> R4</w:t>
      </w:r>
    </w:p>
    <w:p w14:paraId="3CDC192F" w14:textId="77777777" w:rsidR="00135587" w:rsidRPr="00383667" w:rsidRDefault="00270D28" w:rsidP="005714FA">
      <w:pPr>
        <w:pStyle w:val="2f3"/>
        <w:rPr>
          <w:rFonts w:cs="Huawei Sans"/>
        </w:rPr>
      </w:pPr>
      <w:r w:rsidRPr="00383667">
        <w:rPr>
          <w:rFonts w:cs="Huawei Sans"/>
        </w:rPr>
        <w:lastRenderedPageBreak/>
        <w:t>#</w:t>
      </w:r>
    </w:p>
    <w:p w14:paraId="4FFCE06B" w14:textId="77777777" w:rsidR="00135587" w:rsidRPr="00383667" w:rsidRDefault="00270D28" w:rsidP="005714FA">
      <w:pPr>
        <w:pStyle w:val="2f3"/>
        <w:rPr>
          <w:rFonts w:cs="Huawei Sans"/>
        </w:rPr>
      </w:pPr>
      <w:r w:rsidRPr="00497E5B">
        <w:rPr>
          <w:rFonts w:cs="Huawei Sans"/>
        </w:rPr>
        <w:t>isis</w:t>
      </w:r>
      <w:r w:rsidRPr="00383667">
        <w:rPr>
          <w:rFonts w:cs="Huawei Sans"/>
        </w:rPr>
        <w:t xml:space="preserve"> 1</w:t>
      </w:r>
    </w:p>
    <w:p w14:paraId="5C1E3D4C"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is-level</w:t>
      </w:r>
      <w:r w:rsidRPr="00383667">
        <w:rPr>
          <w:rFonts w:cs="Huawei Sans"/>
        </w:rPr>
        <w:t xml:space="preserve"> level-1</w:t>
      </w:r>
    </w:p>
    <w:p w14:paraId="38E8D71C"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network-entity</w:t>
      </w:r>
      <w:r w:rsidRPr="00383667">
        <w:rPr>
          <w:rFonts w:cs="Huawei Sans"/>
        </w:rPr>
        <w:t xml:space="preserve"> 49.0001.0000.0000.0004.00</w:t>
      </w:r>
    </w:p>
    <w:p w14:paraId="75701CD2" w14:textId="77777777" w:rsidR="00135587" w:rsidRPr="00383667" w:rsidRDefault="00270D28" w:rsidP="005714FA">
      <w:pPr>
        <w:pStyle w:val="2f3"/>
        <w:rPr>
          <w:rFonts w:cs="Huawei Sans"/>
        </w:rPr>
      </w:pPr>
      <w:r w:rsidRPr="00383667">
        <w:rPr>
          <w:rFonts w:cs="Huawei Sans"/>
        </w:rPr>
        <w:t>#</w:t>
      </w:r>
    </w:p>
    <w:p w14:paraId="70DAB22D"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GigabitEthernet0/0/3</w:t>
      </w:r>
    </w:p>
    <w:p w14:paraId="3E14E162"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10.0.34.4 255.255.255.0</w:t>
      </w:r>
    </w:p>
    <w:p w14:paraId="0FBFE834"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21132BDD" w14:textId="77777777" w:rsidR="00135587" w:rsidRPr="00383667" w:rsidRDefault="00270D28" w:rsidP="005714FA">
      <w:pPr>
        <w:pStyle w:val="2f3"/>
        <w:rPr>
          <w:rFonts w:cs="Huawei Sans"/>
        </w:rPr>
      </w:pPr>
      <w:r w:rsidRPr="00383667">
        <w:rPr>
          <w:rFonts w:cs="Huawei Sans"/>
        </w:rPr>
        <w:t>#</w:t>
      </w:r>
    </w:p>
    <w:p w14:paraId="7FBFAB0C" w14:textId="77777777" w:rsidR="00135587" w:rsidRPr="00383667" w:rsidRDefault="00270D28" w:rsidP="005714FA">
      <w:pPr>
        <w:pStyle w:val="2f3"/>
        <w:rPr>
          <w:rFonts w:cs="Huawei Sans"/>
        </w:rPr>
      </w:pPr>
      <w:r w:rsidRPr="00497E5B">
        <w:rPr>
          <w:rFonts w:cs="Huawei Sans"/>
        </w:rPr>
        <w:t>interface</w:t>
      </w:r>
      <w:r w:rsidRPr="00383667">
        <w:rPr>
          <w:rFonts w:cs="Huawei Sans"/>
        </w:rPr>
        <w:t xml:space="preserve"> LoopBack0</w:t>
      </w:r>
    </w:p>
    <w:p w14:paraId="0308A1C6"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10.0.4.4 255.255.255.255</w:t>
      </w:r>
    </w:p>
    <w:p w14:paraId="235B122A" w14:textId="77777777" w:rsidR="00135587" w:rsidRPr="00383667" w:rsidRDefault="00270D28" w:rsidP="005714FA">
      <w:pPr>
        <w:pStyle w:val="2f3"/>
        <w:rPr>
          <w:rFonts w:cs="Huawei Sans"/>
        </w:rPr>
      </w:pPr>
      <w:r w:rsidRPr="00383667">
        <w:rPr>
          <w:rFonts w:cs="Huawei Sans"/>
        </w:rPr>
        <w:t xml:space="preserve"> </w:t>
      </w:r>
      <w:r w:rsidRPr="00497E5B">
        <w:rPr>
          <w:rFonts w:cs="Huawei Sans"/>
        </w:rPr>
        <w:t>isis</w:t>
      </w:r>
      <w:r w:rsidRPr="00383667">
        <w:rPr>
          <w:rFonts w:cs="Huawei Sans"/>
        </w:rPr>
        <w:t xml:space="preserve"> enable 1</w:t>
      </w:r>
    </w:p>
    <w:p w14:paraId="328543D4" w14:textId="77777777" w:rsidR="00135587" w:rsidRPr="00383667" w:rsidRDefault="00270D28" w:rsidP="005714FA">
      <w:pPr>
        <w:pStyle w:val="2f3"/>
        <w:rPr>
          <w:rFonts w:cs="Huawei Sans"/>
        </w:rPr>
      </w:pPr>
      <w:r w:rsidRPr="00383667">
        <w:rPr>
          <w:rFonts w:cs="Huawei Sans"/>
        </w:rPr>
        <w:t>#</w:t>
      </w:r>
    </w:p>
    <w:p w14:paraId="21D33C8C" w14:textId="77777777" w:rsidR="00135587" w:rsidRPr="00383667" w:rsidRDefault="00270D28" w:rsidP="005714FA">
      <w:pPr>
        <w:pStyle w:val="2f3"/>
        <w:rPr>
          <w:rFonts w:cs="Huawei Sans"/>
        </w:rPr>
      </w:pPr>
      <w:r w:rsidRPr="00497E5B">
        <w:rPr>
          <w:rFonts w:cs="Huawei Sans"/>
        </w:rPr>
        <w:t>return</w:t>
      </w:r>
    </w:p>
    <w:p w14:paraId="03E5052B" w14:textId="77777777" w:rsidR="00720EC9" w:rsidRPr="00383667" w:rsidRDefault="00720EC9" w:rsidP="005714FA">
      <w:pPr>
        <w:pStyle w:val="1e"/>
      </w:pPr>
    </w:p>
    <w:p w14:paraId="011F6921" w14:textId="77777777" w:rsidR="0004606D" w:rsidRPr="00383667" w:rsidRDefault="0004606D" w:rsidP="005714FA">
      <w:pPr>
        <w:pStyle w:val="1e"/>
        <w:sectPr w:rsidR="0004606D" w:rsidRPr="00383667" w:rsidSect="00D01CEC">
          <w:pgSz w:w="11907" w:h="16840" w:code="9"/>
          <w:pgMar w:top="1701" w:right="1134" w:bottom="1701" w:left="1134" w:header="567" w:footer="567" w:gutter="0"/>
          <w:cols w:space="425"/>
          <w:docGrid w:linePitch="312"/>
        </w:sectPr>
      </w:pPr>
    </w:p>
    <w:p w14:paraId="53F8219A" w14:textId="2CC6E972" w:rsidR="00135587" w:rsidRPr="00383667" w:rsidRDefault="003C096C" w:rsidP="005714FA">
      <w:pPr>
        <w:pStyle w:val="1"/>
        <w:rPr>
          <w:rFonts w:cs="Huawei Sans"/>
        </w:rPr>
      </w:pPr>
      <w:bookmarkStart w:id="96" w:name="_Toc45122586"/>
      <w:bookmarkStart w:id="97" w:name="_Toc47368957"/>
      <w:bookmarkStart w:id="98" w:name="_Toc49940035"/>
      <w:r w:rsidRPr="00383667">
        <w:rPr>
          <w:rFonts w:cs="Huawei Sans"/>
        </w:rPr>
        <w:lastRenderedPageBreak/>
        <w:t>RSTP and MSTP</w:t>
      </w:r>
      <w:bookmarkEnd w:id="96"/>
      <w:bookmarkEnd w:id="97"/>
      <w:bookmarkEnd w:id="98"/>
    </w:p>
    <w:p w14:paraId="69D5F949" w14:textId="3B44FD13" w:rsidR="00135587" w:rsidRPr="00383667" w:rsidRDefault="003C096C" w:rsidP="004027AB">
      <w:pPr>
        <w:pStyle w:val="2"/>
      </w:pPr>
      <w:bookmarkStart w:id="99" w:name="_Toc47368958"/>
      <w:bookmarkStart w:id="100" w:name="_Toc49940036"/>
      <w:r w:rsidRPr="00383667">
        <w:t>Basic RSTP and MSTP Configurations</w:t>
      </w:r>
      <w:bookmarkEnd w:id="99"/>
      <w:bookmarkEnd w:id="100"/>
    </w:p>
    <w:p w14:paraId="5633FFB3" w14:textId="16EE1002" w:rsidR="00135587" w:rsidRPr="00383667" w:rsidRDefault="003C096C" w:rsidP="004027AB">
      <w:pPr>
        <w:pStyle w:val="3"/>
        <w:rPr>
          <w:lang w:eastAsia="en-US"/>
        </w:rPr>
      </w:pPr>
      <w:bookmarkStart w:id="101" w:name="_Toc49940037"/>
      <w:r w:rsidRPr="00383667">
        <w:t>Introduction</w:t>
      </w:r>
      <w:bookmarkEnd w:id="101"/>
    </w:p>
    <w:p w14:paraId="337CF80C" w14:textId="77777777" w:rsidR="00135587" w:rsidRPr="00383667" w:rsidRDefault="003C096C" w:rsidP="004027AB">
      <w:pPr>
        <w:pStyle w:val="4"/>
        <w:rPr>
          <w:lang w:eastAsia="en-US"/>
        </w:rPr>
      </w:pPr>
      <w:r w:rsidRPr="00383667">
        <w:t>Objectives</w:t>
      </w:r>
    </w:p>
    <w:p w14:paraId="56B147DE" w14:textId="77777777" w:rsidR="00B32780" w:rsidRPr="00383667" w:rsidRDefault="00B32780" w:rsidP="00604E8C">
      <w:pPr>
        <w:pStyle w:val="1e"/>
      </w:pPr>
      <w:r w:rsidRPr="00383667">
        <w:t>Upon completion of this task, you will be able to:</w:t>
      </w:r>
    </w:p>
    <w:p w14:paraId="549A9830" w14:textId="77777777" w:rsidR="00135587" w:rsidRPr="00383667" w:rsidRDefault="003C096C" w:rsidP="00604E8C">
      <w:pPr>
        <w:pStyle w:val="4a"/>
      </w:pPr>
      <w:r w:rsidRPr="00383667">
        <w:t>Manually change a bridge priority to affect root bridge election.</w:t>
      </w:r>
    </w:p>
    <w:p w14:paraId="666380E1" w14:textId="77777777" w:rsidR="00135587" w:rsidRPr="00383667" w:rsidRDefault="003C096C" w:rsidP="00604E8C">
      <w:pPr>
        <w:pStyle w:val="4a"/>
      </w:pPr>
      <w:r w:rsidRPr="00383667">
        <w:t>Manually change a port cost value to control root port election.</w:t>
      </w:r>
    </w:p>
    <w:p w14:paraId="42B99852" w14:textId="77777777" w:rsidR="00135587" w:rsidRPr="00383667" w:rsidRDefault="003C096C" w:rsidP="00604E8C">
      <w:pPr>
        <w:pStyle w:val="4a"/>
      </w:pPr>
      <w:r w:rsidRPr="00383667">
        <w:t>Manually change a port priority value to control root port election.</w:t>
      </w:r>
    </w:p>
    <w:p w14:paraId="7DAB7534" w14:textId="77777777" w:rsidR="00135587" w:rsidRPr="00383667" w:rsidRDefault="003C096C" w:rsidP="00604E8C">
      <w:pPr>
        <w:pStyle w:val="4a"/>
      </w:pPr>
      <w:r w:rsidRPr="00383667">
        <w:t>Configure MSTP to implement load balancing among VLANs.</w:t>
      </w:r>
    </w:p>
    <w:p w14:paraId="11AC3E78" w14:textId="77777777" w:rsidR="00135587" w:rsidRPr="00383667" w:rsidRDefault="003C096C" w:rsidP="004027AB">
      <w:pPr>
        <w:pStyle w:val="4"/>
        <w:rPr>
          <w:lang w:eastAsia="en-US"/>
        </w:rPr>
      </w:pPr>
      <w:r w:rsidRPr="00383667">
        <w:t>Networking Topology</w:t>
      </w:r>
    </w:p>
    <w:p w14:paraId="507C5656" w14:textId="77777777" w:rsidR="00135587" w:rsidRPr="00383667" w:rsidRDefault="003C096C" w:rsidP="00E6622B">
      <w:pPr>
        <w:pStyle w:val="92"/>
        <w:numPr>
          <w:ilvl w:val="7"/>
          <w:numId w:val="31"/>
        </w:numPr>
        <w:ind w:left="1021"/>
        <w:rPr>
          <w:b/>
        </w:rPr>
      </w:pPr>
      <w:r w:rsidRPr="00383667">
        <w:rPr>
          <w:b/>
        </w:rPr>
        <w:t>Basic RSTP and MSTP configurations</w:t>
      </w:r>
    </w:p>
    <w:p w14:paraId="703B5C44" w14:textId="77777777" w:rsidR="00135587" w:rsidRPr="00383667" w:rsidRDefault="007018E4" w:rsidP="00B23366">
      <w:pPr>
        <w:pStyle w:val="1e"/>
        <w:ind w:left="2410"/>
      </w:pPr>
      <w:r w:rsidRPr="00383667">
        <w:rPr>
          <w:noProof/>
        </w:rPr>
        <w:drawing>
          <wp:inline distT="0" distB="0" distL="0" distR="0" wp14:anchorId="010BAE42" wp14:editId="3DF9AADE">
            <wp:extent cx="3575796" cy="1658544"/>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613040" cy="1675819"/>
                    </a:xfrm>
                    <a:prstGeom prst="rect">
                      <a:avLst/>
                    </a:prstGeom>
                    <a:noFill/>
                  </pic:spPr>
                </pic:pic>
              </a:graphicData>
            </a:graphic>
          </wp:inline>
        </w:drawing>
      </w:r>
    </w:p>
    <w:p w14:paraId="3DAAEB64" w14:textId="77777777" w:rsidR="0004606D" w:rsidRPr="00383667" w:rsidRDefault="0004606D" w:rsidP="005714FA">
      <w:pPr>
        <w:pStyle w:val="1e"/>
      </w:pPr>
    </w:p>
    <w:p w14:paraId="79B35D0E" w14:textId="77777777" w:rsidR="00135587" w:rsidRPr="00383667" w:rsidRDefault="003C096C" w:rsidP="005714FA">
      <w:pPr>
        <w:pStyle w:val="1e"/>
      </w:pPr>
      <w:r w:rsidRPr="00383667">
        <w:t>The preceding figure shows connections between switches. Configure RSTP and MSTP to break Layer 2 loops, and manually specify the primary root bridge and secondary root bridge.</w:t>
      </w:r>
    </w:p>
    <w:p w14:paraId="0AB597F9" w14:textId="2238E159" w:rsidR="00135587" w:rsidRPr="00383667" w:rsidRDefault="00141364" w:rsidP="004027AB">
      <w:pPr>
        <w:pStyle w:val="4"/>
        <w:rPr>
          <w:lang w:eastAsia="en-US"/>
        </w:rPr>
      </w:pPr>
      <w:r w:rsidRPr="00383667">
        <w:t>Background</w:t>
      </w:r>
    </w:p>
    <w:p w14:paraId="0D602B88" w14:textId="77777777" w:rsidR="00135587" w:rsidRPr="00383667" w:rsidRDefault="003C096C" w:rsidP="005714FA">
      <w:pPr>
        <w:pStyle w:val="1e"/>
      </w:pPr>
      <w:r w:rsidRPr="00383667">
        <w:t>You are a network administrator of a company. The enterprise network uses a backup network. To prevent loops, RSTP is deployed. All VLANs share the same STP spanning tree. To load balancing data traffic between VLANs, MSTP needs to be deployed on the network.</w:t>
      </w:r>
    </w:p>
    <w:p w14:paraId="74043B6D" w14:textId="4ACC68B7" w:rsidR="00135587" w:rsidRPr="00383667" w:rsidRDefault="00EF3092" w:rsidP="004027AB">
      <w:pPr>
        <w:pStyle w:val="3"/>
        <w:rPr>
          <w:lang w:eastAsia="en-US"/>
        </w:rPr>
      </w:pPr>
      <w:bookmarkStart w:id="102" w:name="_Toc49940038"/>
      <w:r w:rsidRPr="00383667">
        <w:lastRenderedPageBreak/>
        <w:t>Lab Configuration</w:t>
      </w:r>
      <w:bookmarkEnd w:id="102"/>
    </w:p>
    <w:p w14:paraId="0A7E07CB" w14:textId="77777777" w:rsidR="00135587" w:rsidRPr="00383667" w:rsidRDefault="003C096C" w:rsidP="004027AB">
      <w:pPr>
        <w:pStyle w:val="4"/>
        <w:rPr>
          <w:lang w:eastAsia="en-US"/>
        </w:rPr>
      </w:pPr>
      <w:r w:rsidRPr="00383667">
        <w:t>Configuration Roadmap</w:t>
      </w:r>
    </w:p>
    <w:p w14:paraId="6227767D" w14:textId="77777777" w:rsidR="00135587" w:rsidRPr="00383667" w:rsidRDefault="003C096C" w:rsidP="00B36A6B">
      <w:pPr>
        <w:pStyle w:val="1e"/>
        <w:numPr>
          <w:ilvl w:val="0"/>
          <w:numId w:val="11"/>
        </w:numPr>
      </w:pPr>
      <w:r w:rsidRPr="00383667">
        <w:t>Enable STP and change the STP mode to RSTP.</w:t>
      </w:r>
    </w:p>
    <w:p w14:paraId="65483315" w14:textId="77777777" w:rsidR="00135587" w:rsidRPr="00383667" w:rsidRDefault="003C096C" w:rsidP="00B36A6B">
      <w:pPr>
        <w:pStyle w:val="1e"/>
        <w:numPr>
          <w:ilvl w:val="0"/>
          <w:numId w:val="11"/>
        </w:numPr>
      </w:pPr>
      <w:r w:rsidRPr="00383667">
        <w:t>Manually specify S1 as the primary root bridge and S2 as the secondary root bridge.</w:t>
      </w:r>
    </w:p>
    <w:p w14:paraId="30505911" w14:textId="77777777" w:rsidR="00135587" w:rsidRPr="00383667" w:rsidRDefault="003C096C" w:rsidP="00B36A6B">
      <w:pPr>
        <w:pStyle w:val="1e"/>
        <w:numPr>
          <w:ilvl w:val="0"/>
          <w:numId w:val="11"/>
        </w:numPr>
      </w:pPr>
      <w:r w:rsidRPr="00383667">
        <w:t>Change the interface cost so that S4's GE0/0/1 becomes the root port.</w:t>
      </w:r>
    </w:p>
    <w:p w14:paraId="6182EF64" w14:textId="77777777" w:rsidR="00135587" w:rsidRPr="00383667" w:rsidRDefault="003C096C" w:rsidP="00B36A6B">
      <w:pPr>
        <w:pStyle w:val="1e"/>
        <w:numPr>
          <w:ilvl w:val="0"/>
          <w:numId w:val="11"/>
        </w:numPr>
      </w:pPr>
      <w:r w:rsidRPr="00383667">
        <w:t>Change the priority value of S1's GE0/0/11 so that S2's GE0/0/11 becomes the root port.</w:t>
      </w:r>
    </w:p>
    <w:p w14:paraId="219F0383" w14:textId="06C88B3D" w:rsidR="00135587" w:rsidRPr="00383667" w:rsidRDefault="003C096C" w:rsidP="00B36A6B">
      <w:pPr>
        <w:pStyle w:val="1e"/>
        <w:numPr>
          <w:ilvl w:val="0"/>
          <w:numId w:val="11"/>
        </w:numPr>
      </w:pPr>
      <w:r w:rsidRPr="00383667">
        <w:t xml:space="preserve">Change the STP mode to MSTP, create </w:t>
      </w:r>
      <w:r w:rsidR="0006092F">
        <w:t>MSTI1</w:t>
      </w:r>
      <w:r w:rsidRPr="00383667">
        <w:t xml:space="preserve"> and </w:t>
      </w:r>
      <w:r w:rsidR="0006092F">
        <w:t>MSTI2</w:t>
      </w:r>
      <w:r w:rsidRPr="00383667">
        <w:t xml:space="preserve">. Specify SW1 as the root bridge of </w:t>
      </w:r>
      <w:r w:rsidR="0006092F">
        <w:t>MSTI1</w:t>
      </w:r>
      <w:r w:rsidRPr="00383667">
        <w:t xml:space="preserve"> and secondary root bridge of </w:t>
      </w:r>
      <w:r w:rsidR="0006092F">
        <w:t>MSTI2</w:t>
      </w:r>
      <w:r w:rsidRPr="00383667">
        <w:t xml:space="preserve">, and specify SW2 as the root bridge of </w:t>
      </w:r>
      <w:r w:rsidR="0006092F">
        <w:t>MSTI2</w:t>
      </w:r>
      <w:r w:rsidRPr="00383667">
        <w:t xml:space="preserve"> and secondary root bridge of </w:t>
      </w:r>
      <w:r w:rsidR="0006092F">
        <w:t>MSTI1</w:t>
      </w:r>
      <w:r w:rsidRPr="00383667">
        <w:t>.</w:t>
      </w:r>
    </w:p>
    <w:p w14:paraId="4A9398D0" w14:textId="77777777" w:rsidR="00135587" w:rsidRPr="00383667" w:rsidRDefault="003C096C" w:rsidP="004027AB">
      <w:pPr>
        <w:pStyle w:val="4"/>
        <w:rPr>
          <w:lang w:eastAsia="en-US"/>
        </w:rPr>
      </w:pPr>
      <w:r w:rsidRPr="00383667">
        <w:t>Procedure</w:t>
      </w:r>
    </w:p>
    <w:p w14:paraId="70B5E14B" w14:textId="51D2AC88" w:rsidR="00135587" w:rsidRPr="00383667" w:rsidRDefault="00EF3092" w:rsidP="00604E8C">
      <w:pPr>
        <w:pStyle w:val="30"/>
        <w:numPr>
          <w:ilvl w:val="5"/>
          <w:numId w:val="26"/>
        </w:numPr>
        <w:tabs>
          <w:tab w:val="clear" w:pos="1701"/>
        </w:tabs>
        <w:ind w:left="1032" w:hanging="278"/>
        <w:outlineLvl w:val="9"/>
        <w:rPr>
          <w:rFonts w:cs="Huawei Sans"/>
          <w:lang w:eastAsia="en-US"/>
        </w:rPr>
      </w:pPr>
      <w:r w:rsidRPr="00383667">
        <w:rPr>
          <w:rFonts w:cs="Huawei Sans"/>
        </w:rPr>
        <w:t>Perform b</w:t>
      </w:r>
      <w:r w:rsidR="003C096C" w:rsidRPr="00383667">
        <w:rPr>
          <w:rFonts w:cs="Huawei Sans"/>
        </w:rPr>
        <w:t xml:space="preserve">asic RSTP </w:t>
      </w:r>
      <w:r w:rsidRPr="00383667">
        <w:rPr>
          <w:rFonts w:cs="Huawei Sans"/>
        </w:rPr>
        <w:t>c</w:t>
      </w:r>
      <w:r w:rsidR="003C096C" w:rsidRPr="00383667">
        <w:rPr>
          <w:rFonts w:cs="Huawei Sans"/>
        </w:rPr>
        <w:t>onfigurations</w:t>
      </w:r>
      <w:r w:rsidRPr="00383667">
        <w:rPr>
          <w:rFonts w:cs="Huawei Sans"/>
        </w:rPr>
        <w:t>.</w:t>
      </w:r>
    </w:p>
    <w:p w14:paraId="2F13347A" w14:textId="77777777" w:rsidR="00135587" w:rsidRPr="00383667" w:rsidRDefault="003C096C" w:rsidP="005714FA">
      <w:pPr>
        <w:pStyle w:val="1e"/>
      </w:pPr>
      <w:r w:rsidRPr="00383667">
        <w:t>Enable STP on S1, S2, S3, and S4, and switch the STP mode to RSTP.</w:t>
      </w:r>
    </w:p>
    <w:p w14:paraId="58D91202" w14:textId="77777777" w:rsidR="00135587" w:rsidRPr="00383667" w:rsidRDefault="003C096C" w:rsidP="005714FA">
      <w:pPr>
        <w:pStyle w:val="1e"/>
      </w:pPr>
      <w:r w:rsidRPr="00383667">
        <w:t># Name the devices.</w:t>
      </w:r>
    </w:p>
    <w:p w14:paraId="587CA2D3" w14:textId="77777777" w:rsidR="00135587" w:rsidRPr="00383667" w:rsidRDefault="003C096C" w:rsidP="005714FA">
      <w:pPr>
        <w:pStyle w:val="1e"/>
      </w:pPr>
      <w:r w:rsidRPr="00383667">
        <w:t>The configuration details are not provided.</w:t>
      </w:r>
    </w:p>
    <w:p w14:paraId="79AF56A1" w14:textId="77777777" w:rsidR="00135587" w:rsidRPr="00383667" w:rsidRDefault="003C096C" w:rsidP="005714FA">
      <w:pPr>
        <w:pStyle w:val="1e"/>
      </w:pPr>
      <w:r w:rsidRPr="00383667">
        <w:t># Disable the interfaces that are not used in this experiment.</w:t>
      </w:r>
    </w:p>
    <w:p w14:paraId="21757F16" w14:textId="77777777" w:rsidR="00135587" w:rsidRPr="00383667" w:rsidRDefault="003C096C" w:rsidP="005714FA">
      <w:pPr>
        <w:pStyle w:val="1e"/>
      </w:pPr>
      <w:r w:rsidRPr="00383667">
        <w:t>The configuration details are not provided.</w:t>
      </w:r>
    </w:p>
    <w:p w14:paraId="6D2B6973" w14:textId="77777777" w:rsidR="00135587" w:rsidRPr="00383667" w:rsidRDefault="003C096C" w:rsidP="005714FA">
      <w:pPr>
        <w:pStyle w:val="1e"/>
      </w:pPr>
      <w:r w:rsidRPr="00383667">
        <w:t># Configure S1.</w:t>
      </w:r>
    </w:p>
    <w:p w14:paraId="0BA45948" w14:textId="77777777" w:rsidR="00135587" w:rsidRPr="00383667" w:rsidRDefault="003C096C" w:rsidP="005714FA">
      <w:pPr>
        <w:pStyle w:val="2f3"/>
        <w:rPr>
          <w:rFonts w:cs="Huawei Sans"/>
        </w:rPr>
      </w:pPr>
      <w:r w:rsidRPr="00383667">
        <w:rPr>
          <w:rFonts w:cs="Huawei Sans"/>
        </w:rPr>
        <w:t>[S1]stp enable</w:t>
      </w:r>
    </w:p>
    <w:p w14:paraId="4E9E922C" w14:textId="77777777" w:rsidR="00135587" w:rsidRPr="00383667" w:rsidRDefault="003C096C" w:rsidP="005714FA">
      <w:pPr>
        <w:pStyle w:val="2f3"/>
        <w:rPr>
          <w:rFonts w:cs="Huawei Sans"/>
        </w:rPr>
      </w:pPr>
      <w:r w:rsidRPr="00383667">
        <w:rPr>
          <w:rFonts w:cs="Huawei Sans"/>
        </w:rPr>
        <w:t>[S1]stp mode rstp</w:t>
      </w:r>
    </w:p>
    <w:p w14:paraId="3BCAA74F" w14:textId="77777777" w:rsidR="00135587" w:rsidRPr="00383667" w:rsidRDefault="003C096C" w:rsidP="005714FA">
      <w:pPr>
        <w:pStyle w:val="1e"/>
      </w:pPr>
      <w:r w:rsidRPr="00383667">
        <w:t># Configure S2.</w:t>
      </w:r>
    </w:p>
    <w:p w14:paraId="437F6760" w14:textId="77777777" w:rsidR="00135587" w:rsidRPr="00383667" w:rsidRDefault="003C096C" w:rsidP="005714FA">
      <w:pPr>
        <w:pStyle w:val="2f3"/>
        <w:rPr>
          <w:rFonts w:cs="Huawei Sans"/>
        </w:rPr>
      </w:pPr>
      <w:r w:rsidRPr="00383667">
        <w:rPr>
          <w:rFonts w:cs="Huawei Sans"/>
        </w:rPr>
        <w:t>[S2]stp enable</w:t>
      </w:r>
    </w:p>
    <w:p w14:paraId="68524EC5" w14:textId="77777777" w:rsidR="00135587" w:rsidRPr="00383667" w:rsidRDefault="003C096C" w:rsidP="005714FA">
      <w:pPr>
        <w:pStyle w:val="2f3"/>
        <w:rPr>
          <w:rFonts w:cs="Huawei Sans"/>
        </w:rPr>
      </w:pPr>
      <w:r w:rsidRPr="00383667">
        <w:rPr>
          <w:rFonts w:cs="Huawei Sans"/>
        </w:rPr>
        <w:t>[S2]stp mode rstp</w:t>
      </w:r>
    </w:p>
    <w:p w14:paraId="28207B61" w14:textId="77777777" w:rsidR="00135587" w:rsidRPr="00383667" w:rsidRDefault="003C096C" w:rsidP="005714FA">
      <w:pPr>
        <w:pStyle w:val="1e"/>
      </w:pPr>
      <w:r w:rsidRPr="00383667">
        <w:t># Configure S3.</w:t>
      </w:r>
    </w:p>
    <w:p w14:paraId="40A938A0" w14:textId="77777777" w:rsidR="00135587" w:rsidRPr="00383667" w:rsidRDefault="003C096C" w:rsidP="005714FA">
      <w:pPr>
        <w:pStyle w:val="2f3"/>
        <w:rPr>
          <w:rFonts w:cs="Huawei Sans"/>
        </w:rPr>
      </w:pPr>
      <w:r w:rsidRPr="00383667">
        <w:rPr>
          <w:rFonts w:cs="Huawei Sans"/>
        </w:rPr>
        <w:t>[S3]stp enable</w:t>
      </w:r>
    </w:p>
    <w:p w14:paraId="6B69D0BC" w14:textId="77777777" w:rsidR="00135587" w:rsidRPr="00383667" w:rsidRDefault="003C096C" w:rsidP="005714FA">
      <w:pPr>
        <w:pStyle w:val="2f3"/>
        <w:rPr>
          <w:rFonts w:cs="Huawei Sans"/>
        </w:rPr>
      </w:pPr>
      <w:r w:rsidRPr="00383667">
        <w:rPr>
          <w:rFonts w:cs="Huawei Sans"/>
        </w:rPr>
        <w:t>[S3]stp mode rstp</w:t>
      </w:r>
    </w:p>
    <w:p w14:paraId="6EF7D16A" w14:textId="77777777" w:rsidR="00135587" w:rsidRPr="00383667" w:rsidRDefault="003C096C" w:rsidP="005714FA">
      <w:pPr>
        <w:pStyle w:val="1e"/>
      </w:pPr>
      <w:r w:rsidRPr="00383667">
        <w:t># Configure S4.</w:t>
      </w:r>
    </w:p>
    <w:p w14:paraId="41072267" w14:textId="77777777" w:rsidR="00135587" w:rsidRPr="00383667" w:rsidRDefault="003C096C" w:rsidP="005714FA">
      <w:pPr>
        <w:pStyle w:val="2f3"/>
        <w:rPr>
          <w:rFonts w:cs="Huawei Sans"/>
        </w:rPr>
      </w:pPr>
      <w:r w:rsidRPr="00383667">
        <w:rPr>
          <w:rFonts w:cs="Huawei Sans"/>
        </w:rPr>
        <w:t>[S4]stp enable</w:t>
      </w:r>
    </w:p>
    <w:p w14:paraId="564BDF24" w14:textId="77777777" w:rsidR="00135587" w:rsidRPr="00383667" w:rsidRDefault="003C096C" w:rsidP="005714FA">
      <w:pPr>
        <w:pStyle w:val="2f3"/>
        <w:rPr>
          <w:rFonts w:cs="Huawei Sans"/>
        </w:rPr>
      </w:pPr>
      <w:r w:rsidRPr="00383667">
        <w:rPr>
          <w:rFonts w:cs="Huawei Sans"/>
        </w:rPr>
        <w:t>[S4]stp mode rstp</w:t>
      </w:r>
    </w:p>
    <w:p w14:paraId="75DFD7D0" w14:textId="3107CB2E" w:rsidR="00135587" w:rsidRPr="00383667" w:rsidRDefault="009700AD" w:rsidP="005714FA">
      <w:pPr>
        <w:pStyle w:val="1e"/>
      </w:pPr>
      <w:r>
        <w:t># Check</w:t>
      </w:r>
      <w:r w:rsidR="003C096C" w:rsidRPr="00383667">
        <w:t xml:space="preserve"> the STP status and statistics.</w:t>
      </w:r>
    </w:p>
    <w:p w14:paraId="3CE243AE" w14:textId="77777777" w:rsidR="00135587" w:rsidRPr="00383667" w:rsidRDefault="003C096C" w:rsidP="005714FA">
      <w:pPr>
        <w:pStyle w:val="2f3"/>
        <w:jc w:val="both"/>
        <w:rPr>
          <w:rFonts w:cs="Huawei Sans"/>
        </w:rPr>
      </w:pPr>
      <w:r w:rsidRPr="00383667">
        <w:rPr>
          <w:rFonts w:cs="Huawei Sans"/>
        </w:rPr>
        <w:t xml:space="preserve">&lt;S1&gt;display stp instance 0 brief </w:t>
      </w:r>
    </w:p>
    <w:p w14:paraId="13A42DBC" w14:textId="48A65BF8" w:rsidR="00135587" w:rsidRPr="00383667" w:rsidRDefault="00C47C0B" w:rsidP="005714FA">
      <w:pPr>
        <w:pStyle w:val="2f3"/>
        <w:jc w:val="both"/>
        <w:rPr>
          <w:rFonts w:cs="Huawei Sans"/>
        </w:rPr>
      </w:pPr>
      <w:r>
        <w:rPr>
          <w:rFonts w:cs="Huawei Sans"/>
        </w:rPr>
        <w:tab/>
      </w:r>
      <w:r w:rsidR="003C096C" w:rsidRPr="00383667">
        <w:rPr>
          <w:rFonts w:cs="Huawei Sans"/>
        </w:rPr>
        <w:t>MSTID</w:t>
      </w:r>
      <w:r>
        <w:rPr>
          <w:rFonts w:cs="Huawei Sans"/>
        </w:rPr>
        <w:tab/>
      </w:r>
      <w:r>
        <w:rPr>
          <w:rFonts w:cs="Huawei Sans"/>
        </w:rPr>
        <w:tab/>
      </w:r>
      <w:r w:rsidR="003C096C"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Role</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STP</w:t>
      </w:r>
      <w:r>
        <w:rPr>
          <w:rFonts w:cs="Huawei Sans"/>
        </w:rPr>
        <w:tab/>
      </w:r>
      <w:r w:rsidR="003C096C" w:rsidRPr="00383667">
        <w:rPr>
          <w:rFonts w:cs="Huawei Sans"/>
        </w:rPr>
        <w:t>State</w:t>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3C096C" w:rsidRPr="00383667">
        <w:rPr>
          <w:rFonts w:cs="Huawei Sans"/>
        </w:rPr>
        <w:t>Protection</w:t>
      </w:r>
    </w:p>
    <w:p w14:paraId="42570666" w14:textId="71764250"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FORWARDING</w:t>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3C096C" w:rsidRPr="00383667">
        <w:rPr>
          <w:rFonts w:cs="Huawei Sans"/>
        </w:rPr>
        <w:t>NONE</w:t>
      </w:r>
    </w:p>
    <w:p w14:paraId="6FF06179" w14:textId="17499E8A"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GigabitEthernet0/0/11</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FORWARDING</w:t>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3C096C" w:rsidRPr="00383667">
        <w:rPr>
          <w:rFonts w:cs="Huawei Sans"/>
        </w:rPr>
        <w:t>NONE</w:t>
      </w:r>
    </w:p>
    <w:p w14:paraId="4F825129" w14:textId="345448FF"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GigabitEthernet0/0/12</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FORWARDING</w:t>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3C096C" w:rsidRPr="00383667">
        <w:rPr>
          <w:rFonts w:cs="Huawei Sans"/>
        </w:rPr>
        <w:t>NONE</w:t>
      </w:r>
    </w:p>
    <w:p w14:paraId="54ED5C73" w14:textId="7B349CD9" w:rsidR="0013558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GigabitEthernet0/0/13</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FORWARDING</w:t>
      </w:r>
      <w:r w:rsidR="0080476C">
        <w:rPr>
          <w:rFonts w:cs="Huawei Sans"/>
        </w:rPr>
        <w:tab/>
      </w:r>
      <w:r w:rsidR="0080476C">
        <w:rPr>
          <w:rFonts w:cs="Huawei Sans"/>
        </w:rPr>
        <w:tab/>
      </w:r>
      <w:r w:rsidR="0080476C">
        <w:rPr>
          <w:rFonts w:cs="Huawei Sans"/>
        </w:rPr>
        <w:tab/>
      </w:r>
      <w:r w:rsidR="0080476C">
        <w:rPr>
          <w:rFonts w:cs="Huawei Sans"/>
        </w:rPr>
        <w:tab/>
      </w:r>
      <w:r w:rsidR="0080476C">
        <w:rPr>
          <w:rFonts w:cs="Huawei Sans"/>
        </w:rPr>
        <w:tab/>
      </w:r>
      <w:r w:rsidR="003C096C" w:rsidRPr="00383667">
        <w:rPr>
          <w:rFonts w:cs="Huawei Sans"/>
        </w:rPr>
        <w:t>NONE</w:t>
      </w:r>
    </w:p>
    <w:p w14:paraId="0EAB427A" w14:textId="77777777" w:rsidR="00CF0968" w:rsidRPr="00383667" w:rsidRDefault="00CF0968" w:rsidP="005714FA">
      <w:pPr>
        <w:pStyle w:val="2f3"/>
        <w:jc w:val="both"/>
        <w:rPr>
          <w:rFonts w:cs="Huawei Sans"/>
        </w:rPr>
      </w:pPr>
    </w:p>
    <w:p w14:paraId="2C7844A9" w14:textId="77777777" w:rsidR="00135587" w:rsidRPr="00383667" w:rsidRDefault="003C096C" w:rsidP="005714FA">
      <w:pPr>
        <w:pStyle w:val="2f3"/>
        <w:jc w:val="both"/>
        <w:rPr>
          <w:rFonts w:cs="Huawei Sans"/>
        </w:rPr>
      </w:pPr>
      <w:r w:rsidRPr="00383667">
        <w:rPr>
          <w:rFonts w:cs="Huawei Sans"/>
        </w:rPr>
        <w:t xml:space="preserve">[S2]display stp brief </w:t>
      </w:r>
    </w:p>
    <w:p w14:paraId="10582E19" w14:textId="1C7CAF2D" w:rsidR="00135587" w:rsidRPr="00383667" w:rsidRDefault="00C47C0B" w:rsidP="005714FA">
      <w:pPr>
        <w:pStyle w:val="2f3"/>
        <w:jc w:val="both"/>
        <w:rPr>
          <w:rFonts w:cs="Huawei Sans"/>
        </w:rPr>
      </w:pPr>
      <w:r>
        <w:rPr>
          <w:rFonts w:cs="Huawei Sans"/>
        </w:rPr>
        <w:tab/>
      </w:r>
      <w:r w:rsidR="003C096C" w:rsidRPr="00383667">
        <w:rPr>
          <w:rFonts w:cs="Huawei Sans"/>
        </w:rPr>
        <w:t>MSTID</w:t>
      </w:r>
      <w:r>
        <w:rPr>
          <w:rFonts w:cs="Huawei Sans"/>
        </w:rPr>
        <w:tab/>
      </w:r>
      <w:r>
        <w:rPr>
          <w:rFonts w:cs="Huawei Sans"/>
        </w:rPr>
        <w:tab/>
      </w:r>
      <w:r w:rsidR="003C096C"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Role</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STP</w:t>
      </w:r>
      <w:r>
        <w:rPr>
          <w:rFonts w:cs="Huawei Sans"/>
        </w:rPr>
        <w:tab/>
      </w:r>
      <w:r w:rsidR="003C096C"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Protection</w:t>
      </w:r>
    </w:p>
    <w:p w14:paraId="21C10D0E" w14:textId="40C1B28C"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ROOT</w:t>
      </w:r>
      <w:r>
        <w:rPr>
          <w:rFonts w:cs="Huawei Sans"/>
        </w:rPr>
        <w:tab/>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5ED695E0" w14:textId="20D5FCCF"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GigabitEthernet0/0/11</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ALTE</w:t>
      </w:r>
      <w:r>
        <w:rPr>
          <w:rFonts w:cs="Huawei Sans"/>
        </w:rPr>
        <w:tab/>
      </w:r>
      <w:r>
        <w:rPr>
          <w:rFonts w:cs="Huawei Sans"/>
        </w:rPr>
        <w:tab/>
      </w:r>
      <w:r>
        <w:rPr>
          <w:rFonts w:cs="Huawei Sans"/>
        </w:rPr>
        <w:tab/>
      </w:r>
      <w:r>
        <w:rPr>
          <w:rFonts w:cs="Huawei Sans"/>
        </w:rPr>
        <w:tab/>
      </w:r>
      <w:r w:rsidR="003C096C" w:rsidRPr="00383667">
        <w:rPr>
          <w:rFonts w:cs="Huawei Sans"/>
        </w:rPr>
        <w:t>DISCARDING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6F1E8B51" w14:textId="3E8FB0B6"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GigabitEthernet0/0/12</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ALTE</w:t>
      </w:r>
      <w:r>
        <w:rPr>
          <w:rFonts w:cs="Huawei Sans"/>
        </w:rPr>
        <w:tab/>
      </w:r>
      <w:r>
        <w:rPr>
          <w:rFonts w:cs="Huawei Sans"/>
        </w:rPr>
        <w:tab/>
      </w:r>
      <w:r>
        <w:rPr>
          <w:rFonts w:cs="Huawei Sans"/>
        </w:rPr>
        <w:tab/>
      </w:r>
      <w:r>
        <w:rPr>
          <w:rFonts w:cs="Huawei Sans"/>
        </w:rPr>
        <w:tab/>
      </w:r>
      <w:r w:rsidR="003C096C" w:rsidRPr="00383667">
        <w:rPr>
          <w:rFonts w:cs="Huawei Sans"/>
        </w:rPr>
        <w:t>DISCARDING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2FD64371" w14:textId="6E291DD1" w:rsidR="0013558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GigabitEthernet0/0/13</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5B220A1A" w14:textId="77777777" w:rsidR="00CF0968" w:rsidRPr="00383667" w:rsidRDefault="00CF0968" w:rsidP="005714FA">
      <w:pPr>
        <w:pStyle w:val="2f3"/>
        <w:jc w:val="both"/>
        <w:rPr>
          <w:rFonts w:cs="Huawei Sans"/>
        </w:rPr>
      </w:pPr>
    </w:p>
    <w:p w14:paraId="4AA2D8BB" w14:textId="77777777" w:rsidR="00135587" w:rsidRPr="00383667" w:rsidRDefault="003C096C" w:rsidP="005714FA">
      <w:pPr>
        <w:pStyle w:val="2f3"/>
        <w:jc w:val="both"/>
        <w:rPr>
          <w:rFonts w:cs="Huawei Sans"/>
        </w:rPr>
      </w:pPr>
      <w:r w:rsidRPr="00383667">
        <w:rPr>
          <w:rFonts w:cs="Huawei Sans"/>
        </w:rPr>
        <w:t>[S3]display stp brief</w:t>
      </w:r>
    </w:p>
    <w:p w14:paraId="05B335A2" w14:textId="5D63BE04" w:rsidR="00135587" w:rsidRPr="00383667" w:rsidRDefault="00C47C0B" w:rsidP="005714FA">
      <w:pPr>
        <w:pStyle w:val="2f3"/>
        <w:jc w:val="both"/>
        <w:rPr>
          <w:rFonts w:cs="Huawei Sans"/>
        </w:rPr>
      </w:pPr>
      <w:r>
        <w:rPr>
          <w:rFonts w:cs="Huawei Sans"/>
        </w:rPr>
        <w:tab/>
      </w:r>
      <w:r w:rsidR="003C096C" w:rsidRPr="00383667">
        <w:rPr>
          <w:rFonts w:cs="Huawei Sans"/>
        </w:rPr>
        <w:t>MSTID</w:t>
      </w:r>
      <w:r>
        <w:rPr>
          <w:rFonts w:cs="Huawei Sans"/>
        </w:rPr>
        <w:tab/>
      </w:r>
      <w:r>
        <w:rPr>
          <w:rFonts w:cs="Huawei Sans"/>
        </w:rPr>
        <w:tab/>
      </w:r>
      <w:r w:rsidR="003C096C"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Role</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STP</w:t>
      </w:r>
      <w:r>
        <w:rPr>
          <w:rFonts w:cs="Huawei Sans"/>
        </w:rPr>
        <w:tab/>
      </w:r>
      <w:r w:rsidR="003C096C"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Protection</w:t>
      </w:r>
    </w:p>
    <w:p w14:paraId="44B3D722" w14:textId="7CFAFDB6"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ROOT</w:t>
      </w:r>
      <w:r>
        <w:rPr>
          <w:rFonts w:cs="Huawei Sans"/>
        </w:rPr>
        <w:tab/>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sidR="003C096C" w:rsidRPr="00383667">
        <w:rPr>
          <w:rFonts w:cs="Huawei Sans"/>
        </w:rPr>
        <w:t>NONE</w:t>
      </w:r>
    </w:p>
    <w:p w14:paraId="37B3A229" w14:textId="43E42FEB"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ALTE</w:t>
      </w:r>
      <w:r>
        <w:rPr>
          <w:rFonts w:cs="Huawei Sans"/>
        </w:rPr>
        <w:tab/>
      </w:r>
      <w:r>
        <w:rPr>
          <w:rFonts w:cs="Huawei Sans"/>
        </w:rPr>
        <w:tab/>
      </w:r>
      <w:r>
        <w:rPr>
          <w:rFonts w:cs="Huawei Sans"/>
        </w:rPr>
        <w:tab/>
      </w:r>
      <w:r>
        <w:rPr>
          <w:rFonts w:cs="Huawei Sans"/>
        </w:rPr>
        <w:tab/>
      </w:r>
      <w:r w:rsidR="003C096C" w:rsidRPr="00383667">
        <w:rPr>
          <w:rFonts w:cs="Huawei Sans"/>
        </w:rPr>
        <w:t>DISCARDING</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776B03E0" w14:textId="240F2D81" w:rsidR="0013558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ALTE</w:t>
      </w:r>
      <w:r>
        <w:rPr>
          <w:rFonts w:cs="Huawei Sans"/>
        </w:rPr>
        <w:tab/>
      </w:r>
      <w:r>
        <w:rPr>
          <w:rFonts w:cs="Huawei Sans"/>
        </w:rPr>
        <w:tab/>
      </w:r>
      <w:r>
        <w:rPr>
          <w:rFonts w:cs="Huawei Sans"/>
        </w:rPr>
        <w:tab/>
      </w:r>
      <w:r>
        <w:rPr>
          <w:rFonts w:cs="Huawei Sans"/>
        </w:rPr>
        <w:tab/>
      </w:r>
      <w:r w:rsidR="003C096C" w:rsidRPr="00383667">
        <w:rPr>
          <w:rFonts w:cs="Huawei Sans"/>
        </w:rPr>
        <w:t>DISCARDING</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43EA61BC" w14:textId="77777777" w:rsidR="00CF0968" w:rsidRPr="00383667" w:rsidRDefault="00CF0968" w:rsidP="005714FA">
      <w:pPr>
        <w:pStyle w:val="2f3"/>
        <w:jc w:val="both"/>
        <w:rPr>
          <w:rFonts w:cs="Huawei Sans"/>
        </w:rPr>
      </w:pPr>
    </w:p>
    <w:p w14:paraId="1DC8E846" w14:textId="77777777" w:rsidR="00135587" w:rsidRPr="00383667" w:rsidRDefault="003C096C" w:rsidP="005714FA">
      <w:pPr>
        <w:pStyle w:val="2f3"/>
        <w:jc w:val="both"/>
        <w:rPr>
          <w:rFonts w:cs="Huawei Sans"/>
        </w:rPr>
      </w:pPr>
      <w:r w:rsidRPr="00383667">
        <w:rPr>
          <w:rFonts w:cs="Huawei Sans"/>
        </w:rPr>
        <w:t xml:space="preserve">[S4]display stp brief </w:t>
      </w:r>
    </w:p>
    <w:p w14:paraId="362EBB00" w14:textId="4FD923B7" w:rsidR="00135587" w:rsidRPr="00383667" w:rsidRDefault="00C47C0B" w:rsidP="005714FA">
      <w:pPr>
        <w:pStyle w:val="2f3"/>
        <w:jc w:val="both"/>
        <w:rPr>
          <w:rFonts w:cs="Huawei Sans"/>
        </w:rPr>
      </w:pPr>
      <w:r>
        <w:rPr>
          <w:rFonts w:cs="Huawei Sans"/>
        </w:rPr>
        <w:tab/>
      </w:r>
      <w:r w:rsidR="003C096C" w:rsidRPr="00383667">
        <w:rPr>
          <w:rFonts w:cs="Huawei Sans"/>
        </w:rPr>
        <w:t>MSTID</w:t>
      </w:r>
      <w:r>
        <w:rPr>
          <w:rFonts w:cs="Huawei Sans"/>
        </w:rPr>
        <w:tab/>
      </w:r>
      <w:r>
        <w:rPr>
          <w:rFonts w:cs="Huawei Sans"/>
        </w:rPr>
        <w:tab/>
      </w:r>
      <w:r w:rsidR="003C096C"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Role</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STP</w:t>
      </w:r>
      <w:r>
        <w:rPr>
          <w:rFonts w:cs="Huawei Sans"/>
        </w:rPr>
        <w:tab/>
      </w:r>
      <w:r w:rsidR="003C096C"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Protection</w:t>
      </w:r>
    </w:p>
    <w:p w14:paraId="64DF4805" w14:textId="567D9A8F"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sidR="003C096C" w:rsidRPr="00383667">
        <w:rPr>
          <w:rFonts w:cs="Huawei Sans"/>
        </w:rPr>
        <w:t>NONE</w:t>
      </w:r>
    </w:p>
    <w:p w14:paraId="39F03CED" w14:textId="2B9F4A80"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ROOT</w:t>
      </w:r>
      <w:r>
        <w:rPr>
          <w:rFonts w:cs="Huawei Sans"/>
        </w:rPr>
        <w:tab/>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sidR="003C096C" w:rsidRPr="00383667">
        <w:rPr>
          <w:rFonts w:cs="Huawei Sans"/>
        </w:rPr>
        <w:t>NONE</w:t>
      </w:r>
    </w:p>
    <w:p w14:paraId="4428D424" w14:textId="18F9CF38" w:rsidR="00135587" w:rsidRPr="00383667" w:rsidRDefault="00C47C0B"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sidR="003C096C" w:rsidRPr="00383667">
        <w:rPr>
          <w:rFonts w:cs="Huawei Sans"/>
        </w:rPr>
        <w:t>NONE</w:t>
      </w:r>
    </w:p>
    <w:p w14:paraId="795AD144" w14:textId="77777777" w:rsidR="00135587" w:rsidRPr="00383667" w:rsidRDefault="003C096C" w:rsidP="005714FA">
      <w:pPr>
        <w:pStyle w:val="1e"/>
      </w:pPr>
      <w:r w:rsidRPr="00383667">
        <w:t>All ports on S1 are designated ports, and S1 is the root bridge. In practice, the actual test result may be different from the preceding result because the MAC address of a switch is uncertain.</w:t>
      </w:r>
    </w:p>
    <w:p w14:paraId="40CCD2D6" w14:textId="14571DB5" w:rsidR="00135587" w:rsidRPr="00383667" w:rsidRDefault="009700AD" w:rsidP="005714FA">
      <w:pPr>
        <w:pStyle w:val="1e"/>
      </w:pPr>
      <w:r>
        <w:t># Check</w:t>
      </w:r>
      <w:r w:rsidR="003C096C" w:rsidRPr="00383667">
        <w:t xml:space="preserve"> the STP status and statistics on S1. The following information is displayed:</w:t>
      </w:r>
    </w:p>
    <w:p w14:paraId="68F84068" w14:textId="77777777" w:rsidR="00135587" w:rsidRPr="00383667" w:rsidRDefault="003C096C" w:rsidP="005714FA">
      <w:pPr>
        <w:pStyle w:val="2f3"/>
        <w:rPr>
          <w:rFonts w:cs="Huawei Sans"/>
        </w:rPr>
      </w:pPr>
      <w:r w:rsidRPr="00383667">
        <w:rPr>
          <w:rFonts w:cs="Huawei Sans"/>
        </w:rPr>
        <w:t>&lt;S1&gt;display stp</w:t>
      </w:r>
    </w:p>
    <w:p w14:paraId="2098A75D" w14:textId="77777777" w:rsidR="00135587" w:rsidRPr="00383667" w:rsidRDefault="003C096C" w:rsidP="005714FA">
      <w:pPr>
        <w:pStyle w:val="2f3"/>
        <w:rPr>
          <w:rFonts w:cs="Huawei Sans"/>
        </w:rPr>
      </w:pPr>
      <w:r w:rsidRPr="00383667">
        <w:rPr>
          <w:rFonts w:cs="Huawei Sans"/>
        </w:rPr>
        <w:t>-------[CIST Global Info][</w:t>
      </w:r>
      <w:r w:rsidRPr="00383667">
        <w:rPr>
          <w:rFonts w:cs="Huawei Sans"/>
          <w:color w:val="EC7061"/>
        </w:rPr>
        <w:t>Mode RSTP</w:t>
      </w:r>
      <w:r w:rsidRPr="00383667">
        <w:rPr>
          <w:rFonts w:cs="Huawei Sans"/>
        </w:rPr>
        <w:t>]-------</w:t>
      </w:r>
    </w:p>
    <w:p w14:paraId="50C23C78" w14:textId="7C649A1C" w:rsidR="00135587" w:rsidRPr="00383667" w:rsidRDefault="003C096C" w:rsidP="005714FA">
      <w:pPr>
        <w:pStyle w:val="2f3"/>
        <w:rPr>
          <w:rFonts w:cs="Huawei Sans"/>
        </w:rPr>
      </w:pPr>
      <w:r w:rsidRPr="00383667">
        <w:rPr>
          <w:rFonts w:cs="Huawei Sans"/>
        </w:rPr>
        <w:t>CIST</w:t>
      </w:r>
      <w:r w:rsidR="00344DDB">
        <w:rPr>
          <w:rFonts w:cs="Huawei Sans"/>
        </w:rPr>
        <w:tab/>
      </w:r>
      <w:r w:rsidRPr="00383667">
        <w:rPr>
          <w:rFonts w:cs="Huawei Sans"/>
        </w:rPr>
        <w:t>Bridge</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w:t>
      </w:r>
      <w:r w:rsidRPr="00383667">
        <w:rPr>
          <w:rFonts w:cs="Huawei Sans"/>
          <w:color w:val="EC7061"/>
        </w:rPr>
        <w:t>32768.4c1f-cc1d-61a8</w:t>
      </w:r>
    </w:p>
    <w:p w14:paraId="1EB2CEDB" w14:textId="438CBABF" w:rsidR="00135587" w:rsidRPr="00383667" w:rsidRDefault="003C096C" w:rsidP="005714FA">
      <w:pPr>
        <w:pStyle w:val="2f3"/>
        <w:rPr>
          <w:rFonts w:cs="Huawei Sans"/>
        </w:rPr>
      </w:pPr>
      <w:r w:rsidRPr="00383667">
        <w:rPr>
          <w:rFonts w:cs="Huawei Sans"/>
        </w:rPr>
        <w:t>Config</w:t>
      </w:r>
      <w:r w:rsidR="00344DDB">
        <w:rPr>
          <w:rFonts w:cs="Huawei Sans"/>
        </w:rPr>
        <w:tab/>
      </w:r>
      <w:r w:rsidRPr="00383667">
        <w:rPr>
          <w:rFonts w:cs="Huawei Sans"/>
        </w:rPr>
        <w:t>Times</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:Hello</w:t>
      </w:r>
      <w:r w:rsidR="00344DDB">
        <w:rPr>
          <w:rFonts w:cs="Huawei Sans"/>
        </w:rPr>
        <w:tab/>
      </w:r>
      <w:r w:rsidRPr="00497E5B">
        <w:rPr>
          <w:rFonts w:cs="Huawei Sans"/>
        </w:rPr>
        <w:t>2s</w:t>
      </w:r>
      <w:r w:rsidR="00344DDB">
        <w:rPr>
          <w:rFonts w:cs="Huawei Sans"/>
        </w:rPr>
        <w:tab/>
      </w:r>
      <w:r w:rsidRPr="00383667">
        <w:rPr>
          <w:rFonts w:cs="Huawei Sans"/>
        </w:rPr>
        <w:t>MaxAge</w:t>
      </w:r>
      <w:r w:rsidR="00344DDB">
        <w:rPr>
          <w:rFonts w:cs="Huawei Sans"/>
        </w:rPr>
        <w:tab/>
      </w:r>
      <w:r w:rsidRPr="00383667">
        <w:rPr>
          <w:rFonts w:cs="Huawei Sans"/>
        </w:rPr>
        <w:t>20s</w:t>
      </w:r>
      <w:r w:rsidR="00344DDB">
        <w:rPr>
          <w:rFonts w:cs="Huawei Sans"/>
        </w:rPr>
        <w:tab/>
      </w:r>
      <w:r w:rsidRPr="00383667">
        <w:rPr>
          <w:rFonts w:cs="Huawei Sans"/>
        </w:rPr>
        <w:t>FwDly</w:t>
      </w:r>
      <w:r w:rsidR="00344DDB">
        <w:rPr>
          <w:rFonts w:cs="Huawei Sans"/>
        </w:rPr>
        <w:tab/>
      </w:r>
      <w:r w:rsidRPr="00497E5B">
        <w:rPr>
          <w:rFonts w:cs="Huawei Sans"/>
        </w:rPr>
        <w:t>15s</w:t>
      </w:r>
      <w:r w:rsidR="00344DDB">
        <w:rPr>
          <w:rFonts w:cs="Huawei Sans"/>
        </w:rPr>
        <w:tab/>
      </w:r>
      <w:r w:rsidRPr="00383667">
        <w:rPr>
          <w:rFonts w:cs="Huawei Sans"/>
        </w:rPr>
        <w:t>MaxHop</w:t>
      </w:r>
      <w:r w:rsidR="00344DDB">
        <w:rPr>
          <w:rFonts w:cs="Huawei Sans"/>
        </w:rPr>
        <w:tab/>
      </w:r>
      <w:r w:rsidRPr="00383667">
        <w:rPr>
          <w:rFonts w:cs="Huawei Sans"/>
        </w:rPr>
        <w:t>20</w:t>
      </w:r>
    </w:p>
    <w:p w14:paraId="0E6CD04D" w14:textId="1B9DE0B7" w:rsidR="00135587" w:rsidRPr="00383667" w:rsidRDefault="003C096C" w:rsidP="005714FA">
      <w:pPr>
        <w:pStyle w:val="2f3"/>
        <w:rPr>
          <w:rFonts w:cs="Huawei Sans"/>
        </w:rPr>
      </w:pPr>
      <w:r w:rsidRPr="00383667">
        <w:rPr>
          <w:rFonts w:cs="Huawei Sans"/>
        </w:rPr>
        <w:t>Active</w:t>
      </w:r>
      <w:r w:rsidR="00344DDB">
        <w:rPr>
          <w:rFonts w:cs="Huawei Sans"/>
        </w:rPr>
        <w:tab/>
      </w:r>
      <w:r w:rsidRPr="00383667">
        <w:rPr>
          <w:rFonts w:cs="Huawei Sans"/>
        </w:rPr>
        <w:t>Times</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:Hello</w:t>
      </w:r>
      <w:r w:rsidR="00344DDB">
        <w:rPr>
          <w:rFonts w:cs="Huawei Sans"/>
        </w:rPr>
        <w:tab/>
      </w:r>
      <w:r w:rsidRPr="00497E5B">
        <w:rPr>
          <w:rFonts w:cs="Huawei Sans"/>
        </w:rPr>
        <w:t>2s</w:t>
      </w:r>
      <w:r w:rsidR="00344DDB">
        <w:rPr>
          <w:rFonts w:cs="Huawei Sans"/>
        </w:rPr>
        <w:tab/>
      </w:r>
      <w:r w:rsidRPr="00383667">
        <w:rPr>
          <w:rFonts w:cs="Huawei Sans"/>
        </w:rPr>
        <w:t>MaxAge</w:t>
      </w:r>
      <w:r w:rsidR="00344DDB">
        <w:rPr>
          <w:rFonts w:cs="Huawei Sans"/>
        </w:rPr>
        <w:tab/>
      </w:r>
      <w:r w:rsidRPr="00383667">
        <w:rPr>
          <w:rFonts w:cs="Huawei Sans"/>
        </w:rPr>
        <w:t>20s</w:t>
      </w:r>
      <w:r w:rsidR="00344DDB">
        <w:rPr>
          <w:rFonts w:cs="Huawei Sans"/>
        </w:rPr>
        <w:tab/>
      </w:r>
      <w:r w:rsidRPr="00383667">
        <w:rPr>
          <w:rFonts w:cs="Huawei Sans"/>
        </w:rPr>
        <w:t>FwDly</w:t>
      </w:r>
      <w:r w:rsidR="00344DDB">
        <w:rPr>
          <w:rFonts w:cs="Huawei Sans"/>
        </w:rPr>
        <w:tab/>
      </w:r>
      <w:r w:rsidRPr="00497E5B">
        <w:rPr>
          <w:rFonts w:cs="Huawei Sans"/>
        </w:rPr>
        <w:t>15s</w:t>
      </w:r>
      <w:r w:rsidR="00344DDB">
        <w:rPr>
          <w:rFonts w:cs="Huawei Sans"/>
        </w:rPr>
        <w:tab/>
      </w:r>
      <w:r w:rsidRPr="00383667">
        <w:rPr>
          <w:rFonts w:cs="Huawei Sans"/>
        </w:rPr>
        <w:t>MaxHop</w:t>
      </w:r>
      <w:r w:rsidR="00344DDB">
        <w:rPr>
          <w:rFonts w:cs="Huawei Sans"/>
        </w:rPr>
        <w:tab/>
      </w:r>
      <w:r w:rsidRPr="00383667">
        <w:rPr>
          <w:rFonts w:cs="Huawei Sans"/>
        </w:rPr>
        <w:t>20</w:t>
      </w:r>
    </w:p>
    <w:p w14:paraId="6743EC11" w14:textId="686D68F1" w:rsidR="00135587" w:rsidRPr="00383667" w:rsidRDefault="003C096C" w:rsidP="005714FA">
      <w:pPr>
        <w:pStyle w:val="2f3"/>
        <w:rPr>
          <w:rFonts w:cs="Huawei Sans"/>
        </w:rPr>
      </w:pPr>
      <w:r w:rsidRPr="00383667">
        <w:rPr>
          <w:rFonts w:cs="Huawei Sans"/>
        </w:rPr>
        <w:t>CIST</w:t>
      </w:r>
      <w:r w:rsidR="00344DDB">
        <w:rPr>
          <w:rFonts w:cs="Huawei Sans"/>
        </w:rPr>
        <w:tab/>
      </w:r>
      <w:r w:rsidRPr="00383667">
        <w:rPr>
          <w:rFonts w:cs="Huawei Sans"/>
        </w:rPr>
        <w:t>Root/ERPC</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w:t>
      </w:r>
      <w:r w:rsidRPr="00383667">
        <w:rPr>
          <w:rFonts w:cs="Huawei Sans"/>
          <w:color w:val="EC7061"/>
        </w:rPr>
        <w:t>32768.4c1f-cc1d-61a8</w:t>
      </w:r>
      <w:r w:rsidR="00344DDB">
        <w:rPr>
          <w:rFonts w:cs="Huawei Sans"/>
          <w:color w:val="EC7061"/>
        </w:rPr>
        <w:tab/>
      </w:r>
      <w:r w:rsidRPr="00383667">
        <w:rPr>
          <w:rFonts w:cs="Huawei Sans"/>
        </w:rPr>
        <w:t>/</w:t>
      </w:r>
      <w:r w:rsidR="00344DDB">
        <w:rPr>
          <w:rFonts w:cs="Huawei Sans"/>
        </w:rPr>
        <w:tab/>
      </w:r>
      <w:r w:rsidRPr="00383667">
        <w:rPr>
          <w:rFonts w:cs="Huawei Sans"/>
        </w:rPr>
        <w:t>0</w:t>
      </w:r>
    </w:p>
    <w:p w14:paraId="06CCBFF5" w14:textId="3DC4F009" w:rsidR="00135587" w:rsidRPr="00383667" w:rsidRDefault="003C096C" w:rsidP="005714FA">
      <w:pPr>
        <w:pStyle w:val="2f3"/>
        <w:rPr>
          <w:rFonts w:cs="Huawei Sans"/>
        </w:rPr>
      </w:pPr>
      <w:r w:rsidRPr="00383667">
        <w:rPr>
          <w:rFonts w:cs="Huawei Sans"/>
        </w:rPr>
        <w:t>CIST</w:t>
      </w:r>
      <w:r w:rsidR="00344DDB">
        <w:rPr>
          <w:rFonts w:cs="Huawei Sans"/>
        </w:rPr>
        <w:tab/>
      </w:r>
      <w:r w:rsidRPr="00383667">
        <w:rPr>
          <w:rFonts w:cs="Huawei Sans"/>
        </w:rPr>
        <w:t>RegRoot/IRPC</w:t>
      </w:r>
      <w:r w:rsidR="00344DDB">
        <w:rPr>
          <w:rFonts w:cs="Huawei Sans"/>
        </w:rPr>
        <w:tab/>
      </w:r>
      <w:r w:rsidR="00344DDB">
        <w:rPr>
          <w:rFonts w:cs="Huawei Sans"/>
        </w:rPr>
        <w:tab/>
      </w:r>
      <w:r w:rsidR="00344DDB">
        <w:rPr>
          <w:rFonts w:cs="Huawei Sans"/>
        </w:rPr>
        <w:tab/>
      </w:r>
      <w:r w:rsidRPr="00383667">
        <w:rPr>
          <w:rFonts w:cs="Huawei Sans"/>
        </w:rPr>
        <w:t>:</w:t>
      </w:r>
      <w:r w:rsidRPr="00383667">
        <w:rPr>
          <w:rFonts w:cs="Huawei Sans"/>
          <w:color w:val="EC7061"/>
        </w:rPr>
        <w:t>32768.4c1f-cc1d-61a8</w:t>
      </w:r>
      <w:r w:rsidR="00344DDB">
        <w:rPr>
          <w:rFonts w:cs="Huawei Sans"/>
        </w:rPr>
        <w:tab/>
      </w:r>
      <w:r w:rsidRPr="00383667">
        <w:rPr>
          <w:rFonts w:cs="Huawei Sans"/>
        </w:rPr>
        <w:t>/</w:t>
      </w:r>
      <w:r w:rsidR="00344DDB">
        <w:rPr>
          <w:rFonts w:cs="Huawei Sans"/>
        </w:rPr>
        <w:tab/>
      </w:r>
      <w:r w:rsidRPr="00383667">
        <w:rPr>
          <w:rFonts w:cs="Huawei Sans"/>
        </w:rPr>
        <w:t>0</w:t>
      </w:r>
    </w:p>
    <w:p w14:paraId="50CD8DCA" w14:textId="78D2DDFF" w:rsidR="00135587" w:rsidRPr="00383667" w:rsidRDefault="003C096C" w:rsidP="005714FA">
      <w:pPr>
        <w:pStyle w:val="2f3"/>
        <w:rPr>
          <w:rFonts w:cs="Huawei Sans"/>
        </w:rPr>
      </w:pPr>
      <w:r w:rsidRPr="00383667">
        <w:rPr>
          <w:rFonts w:cs="Huawei Sans"/>
        </w:rPr>
        <w:t>CIST</w:t>
      </w:r>
      <w:r w:rsidR="00344DDB">
        <w:rPr>
          <w:rFonts w:cs="Huawei Sans"/>
        </w:rPr>
        <w:tab/>
      </w:r>
      <w:r w:rsidRPr="00383667">
        <w:rPr>
          <w:rFonts w:cs="Huawei Sans"/>
        </w:rPr>
        <w:t>RootPortId</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:0.0</w:t>
      </w:r>
    </w:p>
    <w:p w14:paraId="459CD6F7" w14:textId="4EAD3F91" w:rsidR="00135587" w:rsidRPr="00383667" w:rsidRDefault="003C096C" w:rsidP="005714FA">
      <w:pPr>
        <w:pStyle w:val="2f3"/>
        <w:rPr>
          <w:rFonts w:cs="Huawei Sans"/>
        </w:rPr>
      </w:pPr>
      <w:r w:rsidRPr="00383667">
        <w:rPr>
          <w:rFonts w:cs="Huawei Sans"/>
        </w:rPr>
        <w:t>BPDU-Protection</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:Disabled</w:t>
      </w:r>
    </w:p>
    <w:p w14:paraId="7FFEF865" w14:textId="04E8C868" w:rsidR="00135587" w:rsidRPr="00383667" w:rsidRDefault="003C096C" w:rsidP="005714FA">
      <w:pPr>
        <w:pStyle w:val="2f3"/>
        <w:rPr>
          <w:rFonts w:cs="Huawei Sans"/>
        </w:rPr>
      </w:pPr>
      <w:r w:rsidRPr="00383667">
        <w:rPr>
          <w:rFonts w:cs="Huawei Sans"/>
        </w:rPr>
        <w:t>TC</w:t>
      </w:r>
      <w:r w:rsidR="00344DDB">
        <w:rPr>
          <w:rFonts w:cs="Huawei Sans"/>
        </w:rPr>
        <w:tab/>
      </w:r>
      <w:r w:rsidRPr="00383667">
        <w:rPr>
          <w:rFonts w:cs="Huawei Sans"/>
        </w:rPr>
        <w:t>or</w:t>
      </w:r>
      <w:r w:rsidR="00344DDB">
        <w:rPr>
          <w:rFonts w:cs="Huawei Sans"/>
        </w:rPr>
        <w:tab/>
      </w:r>
      <w:r w:rsidRPr="00383667">
        <w:rPr>
          <w:rFonts w:cs="Huawei Sans"/>
        </w:rPr>
        <w:t>TCN</w:t>
      </w:r>
      <w:r w:rsidR="00344DDB">
        <w:rPr>
          <w:rFonts w:cs="Huawei Sans"/>
        </w:rPr>
        <w:tab/>
      </w:r>
      <w:r w:rsidRPr="00383667">
        <w:rPr>
          <w:rFonts w:cs="Huawei Sans"/>
        </w:rPr>
        <w:t>received</w:t>
      </w:r>
      <w:r w:rsidR="00344DDB">
        <w:rPr>
          <w:rFonts w:cs="Huawei Sans"/>
        </w:rPr>
        <w:tab/>
      </w:r>
      <w:r w:rsidR="00344DDB">
        <w:rPr>
          <w:rFonts w:cs="Huawei Sans"/>
        </w:rPr>
        <w:tab/>
      </w:r>
      <w:r w:rsidR="00344DDB">
        <w:rPr>
          <w:rFonts w:cs="Huawei Sans"/>
        </w:rPr>
        <w:tab/>
      </w:r>
      <w:r w:rsidRPr="00383667">
        <w:rPr>
          <w:rFonts w:cs="Huawei Sans"/>
        </w:rPr>
        <w:t>:15</w:t>
      </w:r>
    </w:p>
    <w:p w14:paraId="6731E420" w14:textId="715CE198" w:rsidR="00135587" w:rsidRPr="00383667" w:rsidRDefault="003C096C" w:rsidP="005714FA">
      <w:pPr>
        <w:pStyle w:val="2f3"/>
        <w:rPr>
          <w:rFonts w:cs="Huawei Sans"/>
        </w:rPr>
      </w:pPr>
      <w:r w:rsidRPr="00383667">
        <w:rPr>
          <w:rFonts w:cs="Huawei Sans"/>
        </w:rPr>
        <w:t>TC</w:t>
      </w:r>
      <w:r w:rsidR="00344DDB">
        <w:rPr>
          <w:rFonts w:cs="Huawei Sans"/>
        </w:rPr>
        <w:tab/>
      </w:r>
      <w:r w:rsidRPr="00383667">
        <w:rPr>
          <w:rFonts w:cs="Huawei Sans"/>
        </w:rPr>
        <w:t>count</w:t>
      </w:r>
      <w:r w:rsidR="00344DDB">
        <w:rPr>
          <w:rFonts w:cs="Huawei Sans"/>
        </w:rPr>
        <w:tab/>
      </w:r>
      <w:r w:rsidRPr="00383667">
        <w:rPr>
          <w:rFonts w:cs="Huawei Sans"/>
        </w:rPr>
        <w:t>per</w:t>
      </w:r>
      <w:r w:rsidR="00344DDB">
        <w:rPr>
          <w:rFonts w:cs="Huawei Sans"/>
        </w:rPr>
        <w:tab/>
      </w:r>
      <w:r w:rsidRPr="00383667">
        <w:rPr>
          <w:rFonts w:cs="Huawei Sans"/>
        </w:rPr>
        <w:t>hello</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:0</w:t>
      </w:r>
    </w:p>
    <w:p w14:paraId="60509457" w14:textId="77777777" w:rsidR="00227531" w:rsidRDefault="003C096C" w:rsidP="005714FA">
      <w:pPr>
        <w:pStyle w:val="2f3"/>
        <w:rPr>
          <w:rFonts w:cs="Huawei Sans"/>
        </w:rPr>
      </w:pPr>
      <w:r w:rsidRPr="00383667">
        <w:rPr>
          <w:rFonts w:cs="Huawei Sans"/>
        </w:rPr>
        <w:t>STP</w:t>
      </w:r>
      <w:r w:rsidR="00344DDB">
        <w:rPr>
          <w:rFonts w:cs="Huawei Sans"/>
        </w:rPr>
        <w:tab/>
      </w:r>
      <w:r w:rsidRPr="00383667">
        <w:rPr>
          <w:rFonts w:cs="Huawei Sans"/>
        </w:rPr>
        <w:t>Converge</w:t>
      </w:r>
      <w:r w:rsidR="00344DDB">
        <w:rPr>
          <w:rFonts w:cs="Huawei Sans"/>
        </w:rPr>
        <w:tab/>
      </w:r>
      <w:r w:rsidRPr="00383667">
        <w:rPr>
          <w:rFonts w:cs="Huawei Sans"/>
        </w:rPr>
        <w:t>Mode</w:t>
      </w:r>
      <w:r w:rsidR="00344DDB">
        <w:rPr>
          <w:rFonts w:cs="Huawei Sans"/>
        </w:rPr>
        <w:tab/>
      </w:r>
      <w:r w:rsidR="00344DDB">
        <w:rPr>
          <w:rFonts w:cs="Huawei Sans"/>
        </w:rPr>
        <w:tab/>
      </w:r>
      <w:r w:rsidRPr="00383667">
        <w:rPr>
          <w:rFonts w:cs="Huawei Sans"/>
        </w:rPr>
        <w:t>:Normal</w:t>
      </w:r>
    </w:p>
    <w:p w14:paraId="4BEFD613" w14:textId="5231ECA7" w:rsidR="00135587" w:rsidRPr="00383667" w:rsidRDefault="003C096C" w:rsidP="005714FA">
      <w:pPr>
        <w:pStyle w:val="2f3"/>
        <w:rPr>
          <w:rFonts w:cs="Huawei Sans"/>
        </w:rPr>
      </w:pPr>
      <w:r w:rsidRPr="00383667">
        <w:rPr>
          <w:rFonts w:cs="Huawei Sans"/>
        </w:rPr>
        <w:t>Time</w:t>
      </w:r>
      <w:r w:rsidR="00344DDB">
        <w:rPr>
          <w:rFonts w:cs="Huawei Sans"/>
        </w:rPr>
        <w:tab/>
      </w:r>
      <w:r w:rsidRPr="00383667">
        <w:rPr>
          <w:rFonts w:cs="Huawei Sans"/>
        </w:rPr>
        <w:t>since</w:t>
      </w:r>
      <w:r w:rsidR="00344DDB">
        <w:rPr>
          <w:rFonts w:cs="Huawei Sans"/>
        </w:rPr>
        <w:tab/>
      </w:r>
      <w:r w:rsidRPr="00383667">
        <w:rPr>
          <w:rFonts w:cs="Huawei Sans"/>
        </w:rPr>
        <w:t>last</w:t>
      </w:r>
      <w:r w:rsidR="00344DDB">
        <w:rPr>
          <w:rFonts w:cs="Huawei Sans"/>
        </w:rPr>
        <w:tab/>
      </w:r>
      <w:r w:rsidRPr="00383667">
        <w:rPr>
          <w:rFonts w:cs="Huawei Sans"/>
        </w:rPr>
        <w:t>TC</w:t>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:0</w:t>
      </w:r>
      <w:r w:rsidR="00344DDB">
        <w:rPr>
          <w:rFonts w:cs="Huawei Sans"/>
        </w:rPr>
        <w:tab/>
      </w:r>
      <w:r w:rsidRPr="00383667">
        <w:rPr>
          <w:rFonts w:cs="Huawei Sans"/>
        </w:rPr>
        <w:t>days</w:t>
      </w:r>
      <w:r w:rsidR="00344DDB">
        <w:rPr>
          <w:rFonts w:cs="Huawei Sans"/>
        </w:rPr>
        <w:tab/>
      </w:r>
      <w:r w:rsidRPr="00383667">
        <w:rPr>
          <w:rFonts w:cs="Huawei Sans"/>
        </w:rPr>
        <w:t>0h:11m:14s</w:t>
      </w:r>
    </w:p>
    <w:p w14:paraId="1D318ABC" w14:textId="1A3D5358" w:rsidR="00135587" w:rsidRPr="00383667" w:rsidRDefault="003C096C" w:rsidP="005714FA">
      <w:pPr>
        <w:pStyle w:val="2f3"/>
        <w:rPr>
          <w:rFonts w:cs="Huawei Sans"/>
        </w:rPr>
      </w:pPr>
      <w:r w:rsidRPr="00383667">
        <w:rPr>
          <w:rFonts w:cs="Huawei Sans"/>
        </w:rPr>
        <w:t>Number</w:t>
      </w:r>
      <w:r w:rsidR="00344DDB">
        <w:rPr>
          <w:rFonts w:cs="Huawei Sans"/>
        </w:rPr>
        <w:tab/>
      </w:r>
      <w:r w:rsidRPr="00383667">
        <w:rPr>
          <w:rFonts w:cs="Huawei Sans"/>
        </w:rPr>
        <w:t>of</w:t>
      </w:r>
      <w:r w:rsidR="00344DDB">
        <w:rPr>
          <w:rFonts w:cs="Huawei Sans"/>
        </w:rPr>
        <w:tab/>
      </w:r>
      <w:r w:rsidRPr="00383667">
        <w:rPr>
          <w:rFonts w:cs="Huawei Sans"/>
        </w:rPr>
        <w:t>TC</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:17</w:t>
      </w:r>
    </w:p>
    <w:p w14:paraId="00AB062C" w14:textId="3DB30F77" w:rsidR="00135587" w:rsidRPr="00383667" w:rsidRDefault="003C096C" w:rsidP="005714FA">
      <w:pPr>
        <w:pStyle w:val="2f3"/>
        <w:rPr>
          <w:rFonts w:cs="Huawei Sans"/>
        </w:rPr>
      </w:pPr>
      <w:r w:rsidRPr="00383667">
        <w:rPr>
          <w:rFonts w:cs="Huawei Sans"/>
        </w:rPr>
        <w:t>Last</w:t>
      </w:r>
      <w:r w:rsidR="00344DDB">
        <w:rPr>
          <w:rFonts w:cs="Huawei Sans"/>
        </w:rPr>
        <w:tab/>
      </w:r>
      <w:r w:rsidRPr="00383667">
        <w:rPr>
          <w:rFonts w:cs="Huawei Sans"/>
        </w:rPr>
        <w:t>TC</w:t>
      </w:r>
      <w:r w:rsidR="00344DDB">
        <w:rPr>
          <w:rFonts w:cs="Huawei Sans"/>
        </w:rPr>
        <w:tab/>
      </w:r>
      <w:r w:rsidRPr="00383667">
        <w:rPr>
          <w:rFonts w:cs="Huawei Sans"/>
        </w:rPr>
        <w:t>occurred</w:t>
      </w:r>
      <w:r w:rsidR="00344DDB">
        <w:rPr>
          <w:rFonts w:cs="Huawei Sans"/>
        </w:rPr>
        <w:tab/>
      </w:r>
      <w:r w:rsidR="00344DDB">
        <w:rPr>
          <w:rFonts w:cs="Huawei Sans"/>
        </w:rPr>
        <w:tab/>
      </w:r>
      <w:r w:rsidR="00344DDB">
        <w:rPr>
          <w:rFonts w:cs="Huawei Sans"/>
        </w:rPr>
        <w:tab/>
      </w:r>
      <w:r w:rsidR="00344DDB">
        <w:rPr>
          <w:rFonts w:cs="Huawei Sans"/>
        </w:rPr>
        <w:tab/>
      </w:r>
      <w:r w:rsidR="00344DDB">
        <w:rPr>
          <w:rFonts w:cs="Huawei Sans"/>
        </w:rPr>
        <w:tab/>
      </w:r>
      <w:r w:rsidRPr="00383667">
        <w:rPr>
          <w:rFonts w:cs="Huawei Sans"/>
        </w:rPr>
        <w:t>:GigabitEthernet0/0/13</w:t>
      </w:r>
    </w:p>
    <w:p w14:paraId="120F7482" w14:textId="77777777" w:rsidR="00135587" w:rsidRPr="00383667" w:rsidRDefault="003C096C" w:rsidP="005714FA">
      <w:pPr>
        <w:pStyle w:val="1e"/>
      </w:pPr>
      <w:r w:rsidRPr="00383667">
        <w:t>S1 is the root bridge.</w:t>
      </w:r>
    </w:p>
    <w:p w14:paraId="2009F656" w14:textId="77777777" w:rsidR="00135587" w:rsidRPr="00383667" w:rsidRDefault="003C096C" w:rsidP="00604E8C">
      <w:pPr>
        <w:pStyle w:val="30"/>
        <w:numPr>
          <w:ilvl w:val="5"/>
          <w:numId w:val="26"/>
        </w:numPr>
        <w:tabs>
          <w:tab w:val="clear" w:pos="1701"/>
        </w:tabs>
        <w:ind w:left="1032" w:hanging="278"/>
        <w:outlineLvl w:val="9"/>
        <w:rPr>
          <w:rFonts w:cs="Huawei Sans"/>
          <w:lang w:eastAsia="en-US"/>
        </w:rPr>
      </w:pPr>
      <w:r w:rsidRPr="00383667">
        <w:rPr>
          <w:rFonts w:cs="Huawei Sans"/>
        </w:rPr>
        <w:t>Control root bridge election.</w:t>
      </w:r>
    </w:p>
    <w:p w14:paraId="4C41E75A" w14:textId="77777777" w:rsidR="00135587" w:rsidRPr="00383667" w:rsidRDefault="003C096C" w:rsidP="005714FA">
      <w:pPr>
        <w:pStyle w:val="1e"/>
      </w:pPr>
      <w:r w:rsidRPr="00383667">
        <w:t>Configure S1 as the primary root bridge and S2 as the secondary root bridge.</w:t>
      </w:r>
    </w:p>
    <w:p w14:paraId="6864B33C" w14:textId="77777777" w:rsidR="00135587" w:rsidRPr="00383667" w:rsidRDefault="003C096C" w:rsidP="005714FA">
      <w:pPr>
        <w:pStyle w:val="1e"/>
      </w:pPr>
      <w:r w:rsidRPr="00383667">
        <w:t># Manually adjust the STP priority and specify S1 as the primary root bridge and S2 as the secondary root bridge.</w:t>
      </w:r>
    </w:p>
    <w:p w14:paraId="10D62F9C" w14:textId="77777777" w:rsidR="00135587" w:rsidRDefault="003C096C" w:rsidP="005714FA">
      <w:pPr>
        <w:pStyle w:val="2f3"/>
        <w:rPr>
          <w:rFonts w:cs="Huawei Sans"/>
        </w:rPr>
      </w:pPr>
      <w:r w:rsidRPr="00383667">
        <w:rPr>
          <w:rFonts w:cs="Huawei Sans"/>
        </w:rPr>
        <w:t>[S1]stp priority 4096</w:t>
      </w:r>
    </w:p>
    <w:p w14:paraId="7D659DF6" w14:textId="77777777" w:rsidR="005A706A" w:rsidRPr="00383667" w:rsidRDefault="005A706A" w:rsidP="005714FA">
      <w:pPr>
        <w:pStyle w:val="2f3"/>
        <w:rPr>
          <w:rFonts w:cs="Huawei Sans"/>
        </w:rPr>
      </w:pPr>
    </w:p>
    <w:p w14:paraId="5EE11694" w14:textId="77777777" w:rsidR="00135587" w:rsidRPr="00383667" w:rsidRDefault="003C096C" w:rsidP="005714FA">
      <w:pPr>
        <w:pStyle w:val="2f3"/>
        <w:rPr>
          <w:rFonts w:cs="Huawei Sans"/>
        </w:rPr>
      </w:pPr>
      <w:r w:rsidRPr="00383667">
        <w:rPr>
          <w:rFonts w:cs="Huawei Sans"/>
        </w:rPr>
        <w:t>[S2]stp priority 8192</w:t>
      </w:r>
    </w:p>
    <w:p w14:paraId="41FF248A" w14:textId="77777777" w:rsidR="00135587" w:rsidRPr="00383667" w:rsidRDefault="003C096C" w:rsidP="005714FA">
      <w:pPr>
        <w:pStyle w:val="1e"/>
      </w:pPr>
      <w:r w:rsidRPr="00383667">
        <w:lastRenderedPageBreak/>
        <w:t>When the other two switches retain the default bridge priority (32768), S1 has the lowest bridge priority, followed by S2.</w:t>
      </w:r>
    </w:p>
    <w:p w14:paraId="126BAA06" w14:textId="50827484" w:rsidR="00135587" w:rsidRPr="00383667" w:rsidRDefault="009700AD" w:rsidP="005714FA">
      <w:pPr>
        <w:pStyle w:val="1e"/>
      </w:pPr>
      <w:r>
        <w:t># Check</w:t>
      </w:r>
      <w:r w:rsidR="003C096C" w:rsidRPr="00383667">
        <w:t xml:space="preserve"> the STP status and statistics on S1. The following information is displayed:</w:t>
      </w:r>
    </w:p>
    <w:p w14:paraId="3FB6EC99" w14:textId="77777777" w:rsidR="00135587" w:rsidRPr="00383667" w:rsidRDefault="003C096C" w:rsidP="005714FA">
      <w:pPr>
        <w:pStyle w:val="2f3"/>
        <w:rPr>
          <w:rFonts w:cs="Huawei Sans"/>
        </w:rPr>
      </w:pPr>
      <w:r w:rsidRPr="00383667">
        <w:rPr>
          <w:rFonts w:cs="Huawei Sans"/>
        </w:rPr>
        <w:t xml:space="preserve">[S1]display stp </w:t>
      </w:r>
    </w:p>
    <w:p w14:paraId="6A9079CA" w14:textId="77777777" w:rsidR="00135587" w:rsidRPr="00383667" w:rsidRDefault="003C096C" w:rsidP="005714FA">
      <w:pPr>
        <w:pStyle w:val="2f3"/>
        <w:rPr>
          <w:rFonts w:cs="Huawei Sans"/>
        </w:rPr>
      </w:pPr>
      <w:r w:rsidRPr="00383667">
        <w:rPr>
          <w:rFonts w:cs="Huawei Sans"/>
        </w:rPr>
        <w:t>-------[CIST Global Info][Mode RSTP]-------</w:t>
      </w:r>
    </w:p>
    <w:p w14:paraId="7CE11795" w14:textId="735B95CB" w:rsidR="00135587" w:rsidRPr="00383667" w:rsidRDefault="003C096C" w:rsidP="005714FA">
      <w:pPr>
        <w:pStyle w:val="2f3"/>
        <w:rPr>
          <w:rFonts w:cs="Huawei Sans"/>
        </w:rPr>
      </w:pPr>
      <w:r w:rsidRPr="00383667">
        <w:rPr>
          <w:rFonts w:cs="Huawei Sans"/>
        </w:rPr>
        <w:t>CIST</w:t>
      </w:r>
      <w:r w:rsidR="00C47C0B">
        <w:rPr>
          <w:rFonts w:cs="Huawei Sans"/>
        </w:rPr>
        <w:tab/>
      </w:r>
      <w:r w:rsidRPr="00383667">
        <w:rPr>
          <w:rFonts w:cs="Huawei Sans"/>
        </w:rPr>
        <w:t>Bridge</w:t>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w:t>
      </w:r>
      <w:r w:rsidRPr="00383667">
        <w:rPr>
          <w:rFonts w:cs="Huawei Sans"/>
          <w:color w:val="EC7061"/>
        </w:rPr>
        <w:t>4096</w:t>
      </w:r>
      <w:r w:rsidR="00C47C0B">
        <w:rPr>
          <w:rFonts w:cs="Huawei Sans"/>
        </w:rPr>
        <w:tab/>
      </w:r>
      <w:r w:rsidRPr="00383667">
        <w:rPr>
          <w:rFonts w:cs="Huawei Sans"/>
        </w:rPr>
        <w:t>.</w:t>
      </w:r>
      <w:r w:rsidRPr="00383667">
        <w:rPr>
          <w:rFonts w:cs="Huawei Sans"/>
          <w:color w:val="EC7061"/>
        </w:rPr>
        <w:t>4c1f-cc1d-61a8</w:t>
      </w:r>
    </w:p>
    <w:p w14:paraId="174B7694" w14:textId="267FD568" w:rsidR="00135587" w:rsidRPr="00383667" w:rsidRDefault="003C096C" w:rsidP="005714FA">
      <w:pPr>
        <w:pStyle w:val="2f3"/>
        <w:rPr>
          <w:rFonts w:cs="Huawei Sans"/>
        </w:rPr>
      </w:pPr>
      <w:r w:rsidRPr="00383667">
        <w:rPr>
          <w:rFonts w:cs="Huawei Sans"/>
        </w:rPr>
        <w:t>Config</w:t>
      </w:r>
      <w:r w:rsidR="00C47C0B">
        <w:rPr>
          <w:rFonts w:cs="Huawei Sans"/>
        </w:rPr>
        <w:tab/>
      </w:r>
      <w:r w:rsidRPr="00383667">
        <w:rPr>
          <w:rFonts w:cs="Huawei Sans"/>
        </w:rPr>
        <w:t>Times</w:t>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:Hello</w:t>
      </w:r>
      <w:r w:rsidR="00C47C0B">
        <w:rPr>
          <w:rFonts w:cs="Huawei Sans"/>
        </w:rPr>
        <w:tab/>
      </w:r>
      <w:r w:rsidRPr="00497E5B">
        <w:rPr>
          <w:rFonts w:cs="Huawei Sans"/>
        </w:rPr>
        <w:t>2s</w:t>
      </w:r>
      <w:r w:rsidR="00C47C0B">
        <w:rPr>
          <w:rFonts w:cs="Huawei Sans"/>
        </w:rPr>
        <w:tab/>
      </w:r>
      <w:r w:rsidRPr="00383667">
        <w:rPr>
          <w:rFonts w:cs="Huawei Sans"/>
        </w:rPr>
        <w:t>MaxAge</w:t>
      </w:r>
      <w:r w:rsidR="00C47C0B">
        <w:rPr>
          <w:rFonts w:cs="Huawei Sans"/>
        </w:rPr>
        <w:tab/>
      </w:r>
      <w:r w:rsidRPr="00383667">
        <w:rPr>
          <w:rFonts w:cs="Huawei Sans"/>
        </w:rPr>
        <w:t>20s</w:t>
      </w:r>
      <w:r w:rsidR="00C47C0B">
        <w:rPr>
          <w:rFonts w:cs="Huawei Sans"/>
        </w:rPr>
        <w:tab/>
      </w:r>
      <w:r w:rsidRPr="00383667">
        <w:rPr>
          <w:rFonts w:cs="Huawei Sans"/>
        </w:rPr>
        <w:t>FwDly</w:t>
      </w:r>
      <w:r w:rsidR="00C47C0B">
        <w:rPr>
          <w:rFonts w:cs="Huawei Sans"/>
        </w:rPr>
        <w:tab/>
      </w:r>
      <w:r w:rsidRPr="00497E5B">
        <w:rPr>
          <w:rFonts w:cs="Huawei Sans"/>
        </w:rPr>
        <w:t>15s</w:t>
      </w:r>
      <w:r w:rsidR="00C47C0B">
        <w:rPr>
          <w:rFonts w:cs="Huawei Sans"/>
        </w:rPr>
        <w:tab/>
      </w:r>
      <w:r w:rsidRPr="00383667">
        <w:rPr>
          <w:rFonts w:cs="Huawei Sans"/>
        </w:rPr>
        <w:t>MaxHop</w:t>
      </w:r>
      <w:r w:rsidR="00C47C0B">
        <w:rPr>
          <w:rFonts w:cs="Huawei Sans"/>
        </w:rPr>
        <w:tab/>
      </w:r>
      <w:r w:rsidRPr="00383667">
        <w:rPr>
          <w:rFonts w:cs="Huawei Sans"/>
        </w:rPr>
        <w:t>20</w:t>
      </w:r>
    </w:p>
    <w:p w14:paraId="31CFB94E" w14:textId="60DB6B9D" w:rsidR="00135587" w:rsidRPr="00383667" w:rsidRDefault="003C096C" w:rsidP="005714FA">
      <w:pPr>
        <w:pStyle w:val="2f3"/>
        <w:rPr>
          <w:rFonts w:cs="Huawei Sans"/>
        </w:rPr>
      </w:pPr>
      <w:r w:rsidRPr="00383667">
        <w:rPr>
          <w:rFonts w:cs="Huawei Sans"/>
        </w:rPr>
        <w:t>Active</w:t>
      </w:r>
      <w:r w:rsidR="00C47C0B">
        <w:rPr>
          <w:rFonts w:cs="Huawei Sans"/>
        </w:rPr>
        <w:tab/>
      </w:r>
      <w:r w:rsidRPr="00383667">
        <w:rPr>
          <w:rFonts w:cs="Huawei Sans"/>
        </w:rPr>
        <w:t>Times</w:t>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:Hello</w:t>
      </w:r>
      <w:r w:rsidR="00C47C0B">
        <w:rPr>
          <w:rFonts w:cs="Huawei Sans"/>
        </w:rPr>
        <w:tab/>
      </w:r>
      <w:r w:rsidRPr="00497E5B">
        <w:rPr>
          <w:rFonts w:cs="Huawei Sans"/>
        </w:rPr>
        <w:t>2s</w:t>
      </w:r>
      <w:r w:rsidR="00C47C0B">
        <w:rPr>
          <w:rFonts w:cs="Huawei Sans"/>
        </w:rPr>
        <w:tab/>
      </w:r>
      <w:r w:rsidRPr="00383667">
        <w:rPr>
          <w:rFonts w:cs="Huawei Sans"/>
        </w:rPr>
        <w:t>MaxAge</w:t>
      </w:r>
      <w:r w:rsidR="00C47C0B">
        <w:rPr>
          <w:rFonts w:cs="Huawei Sans"/>
        </w:rPr>
        <w:tab/>
      </w:r>
      <w:r w:rsidRPr="00383667">
        <w:rPr>
          <w:rFonts w:cs="Huawei Sans"/>
        </w:rPr>
        <w:t>20s</w:t>
      </w:r>
      <w:r w:rsidR="00C47C0B">
        <w:rPr>
          <w:rFonts w:cs="Huawei Sans"/>
        </w:rPr>
        <w:tab/>
      </w:r>
      <w:r w:rsidRPr="00383667">
        <w:rPr>
          <w:rFonts w:cs="Huawei Sans"/>
        </w:rPr>
        <w:t>FwDly</w:t>
      </w:r>
      <w:r w:rsidR="00C47C0B">
        <w:rPr>
          <w:rFonts w:cs="Huawei Sans"/>
        </w:rPr>
        <w:tab/>
      </w:r>
      <w:r w:rsidRPr="00497E5B">
        <w:rPr>
          <w:rFonts w:cs="Huawei Sans"/>
        </w:rPr>
        <w:t>15s</w:t>
      </w:r>
      <w:r w:rsidR="00C47C0B">
        <w:rPr>
          <w:rFonts w:cs="Huawei Sans"/>
        </w:rPr>
        <w:tab/>
      </w:r>
      <w:r w:rsidRPr="00383667">
        <w:rPr>
          <w:rFonts w:cs="Huawei Sans"/>
        </w:rPr>
        <w:t>MaxHop</w:t>
      </w:r>
      <w:r w:rsidR="00C47C0B">
        <w:rPr>
          <w:rFonts w:cs="Huawei Sans"/>
        </w:rPr>
        <w:tab/>
      </w:r>
      <w:r w:rsidRPr="00383667">
        <w:rPr>
          <w:rFonts w:cs="Huawei Sans"/>
        </w:rPr>
        <w:t>20</w:t>
      </w:r>
    </w:p>
    <w:p w14:paraId="135B333A" w14:textId="225FA3F3" w:rsidR="00135587" w:rsidRPr="00383667" w:rsidRDefault="003C096C" w:rsidP="005714FA">
      <w:pPr>
        <w:pStyle w:val="2f3"/>
        <w:rPr>
          <w:rFonts w:cs="Huawei Sans"/>
        </w:rPr>
      </w:pPr>
      <w:r w:rsidRPr="00383667">
        <w:rPr>
          <w:rFonts w:cs="Huawei Sans"/>
        </w:rPr>
        <w:t>CIST</w:t>
      </w:r>
      <w:r w:rsidR="00C47C0B">
        <w:rPr>
          <w:rFonts w:cs="Huawei Sans"/>
        </w:rPr>
        <w:tab/>
      </w:r>
      <w:r w:rsidRPr="00383667">
        <w:rPr>
          <w:rFonts w:cs="Huawei Sans"/>
        </w:rPr>
        <w:t>Root/ERPC</w:t>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w:t>
      </w:r>
      <w:r w:rsidRPr="00383667">
        <w:rPr>
          <w:rFonts w:cs="Huawei Sans"/>
          <w:color w:val="EC7061"/>
        </w:rPr>
        <w:t>4096</w:t>
      </w:r>
      <w:r w:rsidR="00C47C0B">
        <w:rPr>
          <w:rFonts w:cs="Huawei Sans"/>
          <w:color w:val="EC7061"/>
        </w:rPr>
        <w:tab/>
      </w:r>
      <w:r w:rsidRPr="00383667">
        <w:rPr>
          <w:rFonts w:cs="Huawei Sans"/>
          <w:color w:val="EC7061"/>
        </w:rPr>
        <w:t>.4c1f-cc1d-61a8</w:t>
      </w:r>
      <w:r w:rsidR="00C47C0B">
        <w:rPr>
          <w:rFonts w:cs="Huawei Sans"/>
          <w:color w:val="EC7061"/>
        </w:rPr>
        <w:tab/>
      </w:r>
      <w:r w:rsidRPr="00383667">
        <w:rPr>
          <w:rFonts w:cs="Huawei Sans"/>
        </w:rPr>
        <w:t>/</w:t>
      </w:r>
      <w:r w:rsidR="00C47C0B">
        <w:rPr>
          <w:rFonts w:cs="Huawei Sans"/>
        </w:rPr>
        <w:tab/>
      </w:r>
      <w:r w:rsidRPr="00383667">
        <w:rPr>
          <w:rFonts w:cs="Huawei Sans"/>
        </w:rPr>
        <w:t>0</w:t>
      </w:r>
    </w:p>
    <w:p w14:paraId="317D1CFE" w14:textId="3DE7C5FB" w:rsidR="00135587" w:rsidRPr="00383667" w:rsidRDefault="003C096C" w:rsidP="005714FA">
      <w:pPr>
        <w:pStyle w:val="2f3"/>
        <w:rPr>
          <w:rFonts w:cs="Huawei Sans"/>
        </w:rPr>
      </w:pPr>
      <w:r w:rsidRPr="00383667">
        <w:rPr>
          <w:rFonts w:cs="Huawei Sans"/>
        </w:rPr>
        <w:t>CIST</w:t>
      </w:r>
      <w:r w:rsidR="00C47C0B">
        <w:rPr>
          <w:rFonts w:cs="Huawei Sans"/>
        </w:rPr>
        <w:tab/>
      </w:r>
      <w:r w:rsidRPr="00383667">
        <w:rPr>
          <w:rFonts w:cs="Huawei Sans"/>
        </w:rPr>
        <w:t>RegRoot/IRPC</w:t>
      </w:r>
      <w:r w:rsidR="00C47C0B">
        <w:rPr>
          <w:rFonts w:cs="Huawei Sans"/>
        </w:rPr>
        <w:tab/>
      </w:r>
      <w:r w:rsidR="00C47C0B">
        <w:rPr>
          <w:rFonts w:cs="Huawei Sans"/>
        </w:rPr>
        <w:tab/>
      </w:r>
      <w:r w:rsidR="00C47C0B">
        <w:rPr>
          <w:rFonts w:cs="Huawei Sans"/>
        </w:rPr>
        <w:tab/>
      </w:r>
      <w:r w:rsidRPr="00383667">
        <w:rPr>
          <w:rFonts w:cs="Huawei Sans"/>
        </w:rPr>
        <w:t>:4096</w:t>
      </w:r>
      <w:r w:rsidR="00C47C0B">
        <w:rPr>
          <w:rFonts w:cs="Huawei Sans"/>
        </w:rPr>
        <w:tab/>
      </w:r>
      <w:r w:rsidRPr="00383667">
        <w:rPr>
          <w:rFonts w:cs="Huawei Sans"/>
        </w:rPr>
        <w:t>.4c1f-cc1d-61a8</w:t>
      </w:r>
      <w:r w:rsidR="00C47C0B">
        <w:rPr>
          <w:rFonts w:cs="Huawei Sans"/>
        </w:rPr>
        <w:tab/>
      </w:r>
      <w:r w:rsidRPr="00383667">
        <w:rPr>
          <w:rFonts w:cs="Huawei Sans"/>
        </w:rPr>
        <w:t>/</w:t>
      </w:r>
      <w:r w:rsidR="00C47C0B">
        <w:rPr>
          <w:rFonts w:cs="Huawei Sans"/>
        </w:rPr>
        <w:tab/>
      </w:r>
      <w:r w:rsidRPr="00383667">
        <w:rPr>
          <w:rFonts w:cs="Huawei Sans"/>
        </w:rPr>
        <w:t>0</w:t>
      </w:r>
    </w:p>
    <w:p w14:paraId="2544E9F7" w14:textId="53869C87" w:rsidR="00135587" w:rsidRPr="00383667" w:rsidRDefault="003C096C" w:rsidP="005714FA">
      <w:pPr>
        <w:pStyle w:val="2f3"/>
        <w:rPr>
          <w:rFonts w:cs="Huawei Sans"/>
        </w:rPr>
      </w:pPr>
      <w:r w:rsidRPr="00383667">
        <w:rPr>
          <w:rFonts w:cs="Huawei Sans"/>
        </w:rPr>
        <w:t>CIST</w:t>
      </w:r>
      <w:r w:rsidR="00C47C0B">
        <w:rPr>
          <w:rFonts w:cs="Huawei Sans"/>
        </w:rPr>
        <w:tab/>
      </w:r>
      <w:r w:rsidRPr="00383667">
        <w:rPr>
          <w:rFonts w:cs="Huawei Sans"/>
        </w:rPr>
        <w:t>RootPortId</w:t>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:0.0</w:t>
      </w:r>
    </w:p>
    <w:p w14:paraId="57938D3E" w14:textId="77D15FFB" w:rsidR="00135587" w:rsidRPr="00383667" w:rsidRDefault="003C096C" w:rsidP="005714FA">
      <w:pPr>
        <w:pStyle w:val="2f3"/>
        <w:rPr>
          <w:rFonts w:cs="Huawei Sans"/>
        </w:rPr>
      </w:pPr>
      <w:r w:rsidRPr="00383667">
        <w:rPr>
          <w:rFonts w:cs="Huawei Sans"/>
        </w:rPr>
        <w:t>BPDU-Protection</w:t>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:Disabled</w:t>
      </w:r>
    </w:p>
    <w:p w14:paraId="23D78346" w14:textId="0262C235" w:rsidR="00135587" w:rsidRPr="00383667" w:rsidRDefault="003C096C" w:rsidP="005714FA">
      <w:pPr>
        <w:pStyle w:val="2f3"/>
        <w:rPr>
          <w:rFonts w:cs="Huawei Sans"/>
        </w:rPr>
      </w:pPr>
      <w:r w:rsidRPr="00383667">
        <w:rPr>
          <w:rFonts w:cs="Huawei Sans"/>
        </w:rPr>
        <w:t>TC</w:t>
      </w:r>
      <w:r w:rsidR="00C47C0B">
        <w:rPr>
          <w:rFonts w:cs="Huawei Sans"/>
        </w:rPr>
        <w:tab/>
      </w:r>
      <w:r w:rsidRPr="00383667">
        <w:rPr>
          <w:rFonts w:cs="Huawei Sans"/>
        </w:rPr>
        <w:t>or</w:t>
      </w:r>
      <w:r w:rsidR="00C47C0B">
        <w:rPr>
          <w:rFonts w:cs="Huawei Sans"/>
        </w:rPr>
        <w:tab/>
      </w:r>
      <w:r w:rsidRPr="00383667">
        <w:rPr>
          <w:rFonts w:cs="Huawei Sans"/>
        </w:rPr>
        <w:t>TCN</w:t>
      </w:r>
      <w:r w:rsidR="00C47C0B">
        <w:rPr>
          <w:rFonts w:cs="Huawei Sans"/>
        </w:rPr>
        <w:tab/>
      </w:r>
      <w:r w:rsidRPr="00383667">
        <w:rPr>
          <w:rFonts w:cs="Huawei Sans"/>
        </w:rPr>
        <w:t>received</w:t>
      </w:r>
      <w:r w:rsidR="00C47C0B">
        <w:rPr>
          <w:rFonts w:cs="Huawei Sans"/>
        </w:rPr>
        <w:tab/>
      </w:r>
      <w:r w:rsidR="00C47C0B">
        <w:rPr>
          <w:rFonts w:cs="Huawei Sans"/>
        </w:rPr>
        <w:tab/>
      </w:r>
      <w:r w:rsidR="00C47C0B">
        <w:rPr>
          <w:rFonts w:cs="Huawei Sans"/>
        </w:rPr>
        <w:tab/>
      </w:r>
      <w:r w:rsidRPr="00383667">
        <w:rPr>
          <w:rFonts w:cs="Huawei Sans"/>
        </w:rPr>
        <w:t>:75</w:t>
      </w:r>
    </w:p>
    <w:p w14:paraId="632FA3DA" w14:textId="3CBEE4F8" w:rsidR="00135587" w:rsidRPr="00383667" w:rsidRDefault="003C096C" w:rsidP="005714FA">
      <w:pPr>
        <w:pStyle w:val="2f3"/>
        <w:rPr>
          <w:rFonts w:cs="Huawei Sans"/>
        </w:rPr>
      </w:pPr>
      <w:r w:rsidRPr="00383667">
        <w:rPr>
          <w:rFonts w:cs="Huawei Sans"/>
        </w:rPr>
        <w:t>TC</w:t>
      </w:r>
      <w:r w:rsidR="00C47C0B">
        <w:rPr>
          <w:rFonts w:cs="Huawei Sans"/>
        </w:rPr>
        <w:tab/>
      </w:r>
      <w:r w:rsidRPr="00383667">
        <w:rPr>
          <w:rFonts w:cs="Huawei Sans"/>
        </w:rPr>
        <w:t>count</w:t>
      </w:r>
      <w:r w:rsidR="00C47C0B">
        <w:rPr>
          <w:rFonts w:cs="Huawei Sans"/>
        </w:rPr>
        <w:tab/>
      </w:r>
      <w:r w:rsidRPr="00383667">
        <w:rPr>
          <w:rFonts w:cs="Huawei Sans"/>
        </w:rPr>
        <w:t>per</w:t>
      </w:r>
      <w:r w:rsidR="00C47C0B">
        <w:rPr>
          <w:rFonts w:cs="Huawei Sans"/>
        </w:rPr>
        <w:tab/>
      </w:r>
      <w:r w:rsidRPr="00383667">
        <w:rPr>
          <w:rFonts w:cs="Huawei Sans"/>
        </w:rPr>
        <w:t>hello</w:t>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:0</w:t>
      </w:r>
    </w:p>
    <w:p w14:paraId="53AE52DC" w14:textId="77777777" w:rsidR="00227531" w:rsidRDefault="003C096C" w:rsidP="005714FA">
      <w:pPr>
        <w:pStyle w:val="2f3"/>
        <w:rPr>
          <w:rFonts w:cs="Huawei Sans"/>
        </w:rPr>
      </w:pPr>
      <w:r w:rsidRPr="00383667">
        <w:rPr>
          <w:rFonts w:cs="Huawei Sans"/>
        </w:rPr>
        <w:t>STP</w:t>
      </w:r>
      <w:r w:rsidR="00C47C0B">
        <w:rPr>
          <w:rFonts w:cs="Huawei Sans"/>
        </w:rPr>
        <w:tab/>
      </w:r>
      <w:r w:rsidRPr="00383667">
        <w:rPr>
          <w:rFonts w:cs="Huawei Sans"/>
        </w:rPr>
        <w:t>Converge</w:t>
      </w:r>
      <w:r w:rsidR="00C47C0B">
        <w:rPr>
          <w:rFonts w:cs="Huawei Sans"/>
        </w:rPr>
        <w:tab/>
      </w:r>
      <w:r w:rsidRPr="00383667">
        <w:rPr>
          <w:rFonts w:cs="Huawei Sans"/>
        </w:rPr>
        <w:t>Mode</w:t>
      </w:r>
      <w:r w:rsidR="00C47C0B">
        <w:rPr>
          <w:rFonts w:cs="Huawei Sans"/>
        </w:rPr>
        <w:tab/>
      </w:r>
      <w:r w:rsidR="00C47C0B">
        <w:rPr>
          <w:rFonts w:cs="Huawei Sans"/>
        </w:rPr>
        <w:tab/>
      </w:r>
      <w:r w:rsidRPr="00383667">
        <w:rPr>
          <w:rFonts w:cs="Huawei Sans"/>
        </w:rPr>
        <w:t>:Normal</w:t>
      </w:r>
    </w:p>
    <w:p w14:paraId="6ACB34BC" w14:textId="0E57A700" w:rsidR="00135587" w:rsidRPr="00383667" w:rsidRDefault="003C096C" w:rsidP="005714FA">
      <w:pPr>
        <w:pStyle w:val="2f3"/>
        <w:rPr>
          <w:rFonts w:cs="Huawei Sans"/>
        </w:rPr>
      </w:pPr>
      <w:r w:rsidRPr="00383667">
        <w:rPr>
          <w:rFonts w:cs="Huawei Sans"/>
        </w:rPr>
        <w:t>Time</w:t>
      </w:r>
      <w:r w:rsidR="00C47C0B">
        <w:rPr>
          <w:rFonts w:cs="Huawei Sans"/>
        </w:rPr>
        <w:tab/>
      </w:r>
      <w:r w:rsidRPr="00383667">
        <w:rPr>
          <w:rFonts w:cs="Huawei Sans"/>
        </w:rPr>
        <w:t>since</w:t>
      </w:r>
      <w:r w:rsidR="00C47C0B">
        <w:rPr>
          <w:rFonts w:cs="Huawei Sans"/>
        </w:rPr>
        <w:tab/>
      </w:r>
      <w:r w:rsidRPr="00383667">
        <w:rPr>
          <w:rFonts w:cs="Huawei Sans"/>
        </w:rPr>
        <w:t>last</w:t>
      </w:r>
      <w:r w:rsidR="00C47C0B">
        <w:rPr>
          <w:rFonts w:cs="Huawei Sans"/>
        </w:rPr>
        <w:tab/>
      </w:r>
      <w:r w:rsidRPr="00383667">
        <w:rPr>
          <w:rFonts w:cs="Huawei Sans"/>
        </w:rPr>
        <w:t>TC</w:t>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:0</w:t>
      </w:r>
      <w:r w:rsidR="00C47C0B">
        <w:rPr>
          <w:rFonts w:cs="Huawei Sans"/>
        </w:rPr>
        <w:tab/>
      </w:r>
      <w:r w:rsidRPr="00383667">
        <w:rPr>
          <w:rFonts w:cs="Huawei Sans"/>
        </w:rPr>
        <w:t>days</w:t>
      </w:r>
      <w:r w:rsidR="00C47C0B">
        <w:rPr>
          <w:rFonts w:cs="Huawei Sans"/>
        </w:rPr>
        <w:tab/>
      </w:r>
      <w:r w:rsidRPr="00383667">
        <w:rPr>
          <w:rFonts w:cs="Huawei Sans"/>
        </w:rPr>
        <w:t>0h:1m:16s</w:t>
      </w:r>
    </w:p>
    <w:p w14:paraId="3BC72749" w14:textId="6119D00A" w:rsidR="00135587" w:rsidRPr="00383667" w:rsidRDefault="003C096C" w:rsidP="005714FA">
      <w:pPr>
        <w:pStyle w:val="2f3"/>
        <w:rPr>
          <w:rFonts w:cs="Huawei Sans"/>
        </w:rPr>
      </w:pPr>
      <w:r w:rsidRPr="00383667">
        <w:rPr>
          <w:rFonts w:cs="Huawei Sans"/>
        </w:rPr>
        <w:t>Number</w:t>
      </w:r>
      <w:r w:rsidR="00C47C0B">
        <w:rPr>
          <w:rFonts w:cs="Huawei Sans"/>
        </w:rPr>
        <w:tab/>
      </w:r>
      <w:r w:rsidRPr="00383667">
        <w:rPr>
          <w:rFonts w:cs="Huawei Sans"/>
        </w:rPr>
        <w:t>of</w:t>
      </w:r>
      <w:r w:rsidR="00C47C0B">
        <w:rPr>
          <w:rFonts w:cs="Huawei Sans"/>
        </w:rPr>
        <w:tab/>
      </w:r>
      <w:r w:rsidRPr="00383667">
        <w:rPr>
          <w:rFonts w:cs="Huawei Sans"/>
        </w:rPr>
        <w:t>TC</w:t>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:45</w:t>
      </w:r>
    </w:p>
    <w:p w14:paraId="0AEC3BB6" w14:textId="364F0798" w:rsidR="00135587" w:rsidRPr="00383667" w:rsidRDefault="003C096C" w:rsidP="005714FA">
      <w:pPr>
        <w:pStyle w:val="2f3"/>
        <w:rPr>
          <w:rFonts w:cs="Huawei Sans"/>
        </w:rPr>
      </w:pPr>
      <w:r w:rsidRPr="00383667">
        <w:rPr>
          <w:rFonts w:cs="Huawei Sans"/>
        </w:rPr>
        <w:t>Last</w:t>
      </w:r>
      <w:r w:rsidR="00C47C0B">
        <w:rPr>
          <w:rFonts w:cs="Huawei Sans"/>
        </w:rPr>
        <w:tab/>
      </w:r>
      <w:r w:rsidRPr="00383667">
        <w:rPr>
          <w:rFonts w:cs="Huawei Sans"/>
        </w:rPr>
        <w:t>TC</w:t>
      </w:r>
      <w:r w:rsidR="00C47C0B">
        <w:rPr>
          <w:rFonts w:cs="Huawei Sans"/>
        </w:rPr>
        <w:tab/>
      </w:r>
      <w:r w:rsidRPr="00383667">
        <w:rPr>
          <w:rFonts w:cs="Huawei Sans"/>
        </w:rPr>
        <w:t>occurred</w:t>
      </w:r>
      <w:r w:rsidR="00C47C0B">
        <w:rPr>
          <w:rFonts w:cs="Huawei Sans"/>
        </w:rPr>
        <w:tab/>
      </w:r>
      <w:r w:rsidR="00C47C0B">
        <w:rPr>
          <w:rFonts w:cs="Huawei Sans"/>
        </w:rPr>
        <w:tab/>
      </w:r>
      <w:r w:rsidR="00C47C0B">
        <w:rPr>
          <w:rFonts w:cs="Huawei Sans"/>
        </w:rPr>
        <w:tab/>
      </w:r>
      <w:r w:rsidR="00C47C0B">
        <w:rPr>
          <w:rFonts w:cs="Huawei Sans"/>
        </w:rPr>
        <w:tab/>
      </w:r>
      <w:r w:rsidR="00C47C0B">
        <w:rPr>
          <w:rFonts w:cs="Huawei Sans"/>
        </w:rPr>
        <w:tab/>
      </w:r>
      <w:r w:rsidRPr="00383667">
        <w:rPr>
          <w:rFonts w:cs="Huawei Sans"/>
        </w:rPr>
        <w:t>:GigabitEthernet0/0/10</w:t>
      </w:r>
    </w:p>
    <w:p w14:paraId="65BCD701" w14:textId="77777777" w:rsidR="00135587" w:rsidRPr="00383667" w:rsidRDefault="003C096C" w:rsidP="005714FA">
      <w:pPr>
        <w:pStyle w:val="1e"/>
      </w:pPr>
      <w:r w:rsidRPr="00383667">
        <w:t>The bridge priority of S1 is 4096 and S1 is still the root bridge.</w:t>
      </w:r>
    </w:p>
    <w:p w14:paraId="64F9FEB1" w14:textId="77777777" w:rsidR="00135587" w:rsidRPr="00383667" w:rsidRDefault="003C096C" w:rsidP="005714FA">
      <w:pPr>
        <w:pStyle w:val="1e"/>
      </w:pPr>
      <w:r w:rsidRPr="00383667">
        <w:t xml:space="preserve"># Delete the configuration of manually adjusting the bridge priority on S1 and S2, and run the </w:t>
      </w:r>
      <w:r w:rsidRPr="00383667">
        <w:rPr>
          <w:b/>
        </w:rPr>
        <w:t>stp root</w:t>
      </w:r>
      <w:r w:rsidRPr="00383667">
        <w:t xml:space="preserve"> command to specify the primary root bridge and secondary root bridge.</w:t>
      </w:r>
    </w:p>
    <w:p w14:paraId="2E3764AE" w14:textId="77777777" w:rsidR="00135587" w:rsidRPr="00383667" w:rsidRDefault="003C096C" w:rsidP="005714FA">
      <w:pPr>
        <w:pStyle w:val="2f3"/>
        <w:rPr>
          <w:rFonts w:cs="Huawei Sans"/>
        </w:rPr>
      </w:pPr>
      <w:r w:rsidRPr="00383667">
        <w:rPr>
          <w:rFonts w:cs="Huawei Sans"/>
        </w:rPr>
        <w:t>[S1]undo stp priority</w:t>
      </w:r>
    </w:p>
    <w:p w14:paraId="05F24C98" w14:textId="77777777" w:rsidR="00135587" w:rsidRDefault="003C096C" w:rsidP="005714FA">
      <w:pPr>
        <w:pStyle w:val="2f3"/>
        <w:rPr>
          <w:rFonts w:cs="Huawei Sans"/>
        </w:rPr>
      </w:pPr>
      <w:r w:rsidRPr="00383667">
        <w:rPr>
          <w:rFonts w:cs="Huawei Sans"/>
        </w:rPr>
        <w:t>[S1]stp root primary</w:t>
      </w:r>
    </w:p>
    <w:p w14:paraId="11B43E6B" w14:textId="77777777" w:rsidR="00CF0968" w:rsidRPr="00383667" w:rsidRDefault="00CF0968" w:rsidP="005714FA">
      <w:pPr>
        <w:pStyle w:val="2f3"/>
        <w:rPr>
          <w:rFonts w:cs="Huawei Sans"/>
        </w:rPr>
      </w:pPr>
    </w:p>
    <w:p w14:paraId="1D7AA812" w14:textId="77777777" w:rsidR="00135587" w:rsidRPr="00383667" w:rsidRDefault="003C096C" w:rsidP="005714FA">
      <w:pPr>
        <w:pStyle w:val="2f3"/>
        <w:rPr>
          <w:rFonts w:cs="Huawei Sans"/>
        </w:rPr>
      </w:pPr>
      <w:r w:rsidRPr="00383667">
        <w:rPr>
          <w:rFonts w:cs="Huawei Sans"/>
        </w:rPr>
        <w:t>[S2]undo stp priority</w:t>
      </w:r>
    </w:p>
    <w:p w14:paraId="44531ECC" w14:textId="77777777" w:rsidR="00135587" w:rsidRPr="00383667" w:rsidRDefault="003C096C" w:rsidP="005714FA">
      <w:pPr>
        <w:pStyle w:val="2f3"/>
        <w:rPr>
          <w:rFonts w:cs="Huawei Sans"/>
        </w:rPr>
      </w:pPr>
      <w:r w:rsidRPr="00383667">
        <w:rPr>
          <w:rFonts w:cs="Huawei Sans"/>
        </w:rPr>
        <w:t>[S2]stp root secondary</w:t>
      </w:r>
    </w:p>
    <w:p w14:paraId="11AEE09C" w14:textId="5F89D397" w:rsidR="00135587" w:rsidRPr="00383667" w:rsidRDefault="009700AD" w:rsidP="005714FA">
      <w:pPr>
        <w:pStyle w:val="1e"/>
      </w:pPr>
      <w:r>
        <w:t># Check</w:t>
      </w:r>
      <w:r w:rsidR="003C096C" w:rsidRPr="00383667">
        <w:t xml:space="preserve"> the STP status and statistics on S1 and S2. The following information is displayed:</w:t>
      </w:r>
    </w:p>
    <w:p w14:paraId="6FA8896A" w14:textId="77777777" w:rsidR="00135587" w:rsidRPr="00383667" w:rsidRDefault="003C096C" w:rsidP="005714FA">
      <w:pPr>
        <w:pStyle w:val="2f3"/>
        <w:rPr>
          <w:rFonts w:cs="Huawei Sans"/>
        </w:rPr>
      </w:pPr>
      <w:r w:rsidRPr="00383667">
        <w:rPr>
          <w:rFonts w:cs="Huawei Sans"/>
        </w:rPr>
        <w:t>[S1]display stp</w:t>
      </w:r>
    </w:p>
    <w:p w14:paraId="0B605D40" w14:textId="77777777" w:rsidR="00135587" w:rsidRPr="00383667" w:rsidRDefault="003C096C" w:rsidP="005714FA">
      <w:pPr>
        <w:pStyle w:val="2f3"/>
        <w:rPr>
          <w:rFonts w:cs="Huawei Sans"/>
        </w:rPr>
      </w:pPr>
      <w:r w:rsidRPr="00383667">
        <w:rPr>
          <w:rFonts w:cs="Huawei Sans"/>
        </w:rPr>
        <w:t>-------[CIST Global Info][Mode RSTP]-------</w:t>
      </w:r>
    </w:p>
    <w:p w14:paraId="380B32AF" w14:textId="62361CA2" w:rsidR="00135587" w:rsidRPr="00383667" w:rsidRDefault="003C096C" w:rsidP="005714FA">
      <w:pPr>
        <w:pStyle w:val="2f3"/>
        <w:rPr>
          <w:rFonts w:cs="Huawei Sans"/>
          <w:color w:val="EC7061"/>
        </w:rPr>
      </w:pPr>
      <w:r w:rsidRPr="00383667">
        <w:rPr>
          <w:rFonts w:cs="Huawei Sans"/>
          <w:color w:val="EC7061"/>
        </w:rPr>
        <w:t>CIST</w:t>
      </w:r>
      <w:r w:rsidR="00B77238">
        <w:rPr>
          <w:rFonts w:cs="Huawei Sans"/>
          <w:color w:val="EC7061"/>
        </w:rPr>
        <w:tab/>
      </w:r>
      <w:r w:rsidRPr="00383667">
        <w:rPr>
          <w:rFonts w:cs="Huawei Sans"/>
          <w:color w:val="EC7061"/>
        </w:rPr>
        <w:t>Bridge</w:t>
      </w:r>
      <w:r w:rsidR="00B77238">
        <w:rPr>
          <w:rFonts w:cs="Huawei Sans"/>
          <w:color w:val="EC7061"/>
        </w:rPr>
        <w:tab/>
      </w:r>
      <w:r w:rsidR="00B77238">
        <w:rPr>
          <w:rFonts w:cs="Huawei Sans"/>
          <w:color w:val="EC7061"/>
        </w:rPr>
        <w:tab/>
      </w:r>
      <w:r w:rsidR="00B77238">
        <w:rPr>
          <w:rFonts w:cs="Huawei Sans"/>
          <w:color w:val="EC7061"/>
        </w:rPr>
        <w:tab/>
      </w:r>
      <w:r w:rsidR="00B77238">
        <w:rPr>
          <w:rFonts w:cs="Huawei Sans"/>
          <w:color w:val="EC7061"/>
        </w:rPr>
        <w:tab/>
      </w:r>
      <w:r w:rsidR="00B77238">
        <w:rPr>
          <w:rFonts w:cs="Huawei Sans"/>
          <w:color w:val="EC7061"/>
        </w:rPr>
        <w:tab/>
      </w:r>
      <w:r w:rsidR="00B77238">
        <w:rPr>
          <w:rFonts w:cs="Huawei Sans"/>
          <w:color w:val="EC7061"/>
        </w:rPr>
        <w:tab/>
      </w:r>
      <w:r w:rsidR="00B77238">
        <w:rPr>
          <w:rFonts w:cs="Huawei Sans"/>
          <w:color w:val="EC7061"/>
        </w:rPr>
        <w:tab/>
      </w:r>
      <w:r w:rsidR="00B77238">
        <w:rPr>
          <w:rFonts w:cs="Huawei Sans"/>
          <w:color w:val="EC7061"/>
        </w:rPr>
        <w:tab/>
      </w:r>
      <w:r w:rsidR="00B77238">
        <w:rPr>
          <w:rFonts w:cs="Huawei Sans"/>
          <w:color w:val="EC7061"/>
        </w:rPr>
        <w:tab/>
      </w:r>
      <w:r w:rsidRPr="00383667">
        <w:rPr>
          <w:rFonts w:cs="Huawei Sans"/>
          <w:color w:val="EC7061"/>
        </w:rPr>
        <w:t>:0</w:t>
      </w:r>
      <w:r w:rsidR="00B77238">
        <w:rPr>
          <w:rFonts w:cs="Huawei Sans"/>
          <w:color w:val="EC7061"/>
        </w:rPr>
        <w:tab/>
      </w:r>
      <w:r w:rsidR="00B77238">
        <w:rPr>
          <w:rFonts w:cs="Huawei Sans"/>
          <w:color w:val="EC7061"/>
        </w:rPr>
        <w:tab/>
      </w:r>
      <w:r w:rsidR="00B77238">
        <w:rPr>
          <w:rFonts w:cs="Huawei Sans"/>
          <w:color w:val="EC7061"/>
        </w:rPr>
        <w:tab/>
      </w:r>
      <w:r w:rsidR="00B77238">
        <w:rPr>
          <w:rFonts w:cs="Huawei Sans"/>
          <w:color w:val="EC7061"/>
        </w:rPr>
        <w:tab/>
      </w:r>
      <w:r w:rsidRPr="00383667">
        <w:rPr>
          <w:rFonts w:cs="Huawei Sans"/>
          <w:color w:val="EC7061"/>
        </w:rPr>
        <w:t>.4c1f-cc1d-61a8</w:t>
      </w:r>
    </w:p>
    <w:p w14:paraId="543466F3" w14:textId="47DFA643" w:rsidR="00135587" w:rsidRPr="00383667" w:rsidRDefault="003C096C" w:rsidP="005714FA">
      <w:pPr>
        <w:pStyle w:val="2f3"/>
        <w:rPr>
          <w:rFonts w:cs="Huawei Sans"/>
        </w:rPr>
      </w:pPr>
      <w:r w:rsidRPr="00383667">
        <w:rPr>
          <w:rFonts w:cs="Huawei Sans"/>
        </w:rPr>
        <w:t>Config</w:t>
      </w:r>
      <w:r w:rsidR="00B77238">
        <w:rPr>
          <w:rFonts w:cs="Huawei Sans"/>
        </w:rPr>
        <w:tab/>
      </w:r>
      <w:r w:rsidRPr="00383667">
        <w:rPr>
          <w:rFonts w:cs="Huawei Sans"/>
        </w:rPr>
        <w:t>Times</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:Hello</w:t>
      </w:r>
      <w:r w:rsidR="00B77238">
        <w:rPr>
          <w:rFonts w:cs="Huawei Sans"/>
        </w:rPr>
        <w:tab/>
      </w:r>
      <w:r w:rsidRPr="00497E5B">
        <w:rPr>
          <w:rFonts w:cs="Huawei Sans"/>
        </w:rPr>
        <w:t>2s</w:t>
      </w:r>
      <w:r w:rsidR="00B77238">
        <w:rPr>
          <w:rFonts w:cs="Huawei Sans"/>
        </w:rPr>
        <w:tab/>
      </w:r>
      <w:r w:rsidRPr="00383667">
        <w:rPr>
          <w:rFonts w:cs="Huawei Sans"/>
        </w:rPr>
        <w:t>MaxAge</w:t>
      </w:r>
      <w:r w:rsidR="00B77238">
        <w:rPr>
          <w:rFonts w:cs="Huawei Sans"/>
        </w:rPr>
        <w:tab/>
      </w:r>
      <w:r w:rsidRPr="00383667">
        <w:rPr>
          <w:rFonts w:cs="Huawei Sans"/>
        </w:rPr>
        <w:t>20s</w:t>
      </w:r>
      <w:r w:rsidR="00B77238">
        <w:rPr>
          <w:rFonts w:cs="Huawei Sans"/>
        </w:rPr>
        <w:tab/>
      </w:r>
      <w:r w:rsidRPr="00383667">
        <w:rPr>
          <w:rFonts w:cs="Huawei Sans"/>
        </w:rPr>
        <w:t>FwDly</w:t>
      </w:r>
      <w:r w:rsidR="00B77238">
        <w:rPr>
          <w:rFonts w:cs="Huawei Sans"/>
        </w:rPr>
        <w:tab/>
      </w:r>
      <w:r w:rsidRPr="00497E5B">
        <w:rPr>
          <w:rFonts w:cs="Huawei Sans"/>
        </w:rPr>
        <w:t>15s</w:t>
      </w:r>
      <w:r w:rsidR="00B77238">
        <w:rPr>
          <w:rFonts w:cs="Huawei Sans"/>
        </w:rPr>
        <w:tab/>
      </w:r>
      <w:r w:rsidRPr="00383667">
        <w:rPr>
          <w:rFonts w:cs="Huawei Sans"/>
        </w:rPr>
        <w:t>MaxHop</w:t>
      </w:r>
      <w:r w:rsidR="00B77238">
        <w:rPr>
          <w:rFonts w:cs="Huawei Sans"/>
        </w:rPr>
        <w:tab/>
      </w:r>
      <w:r w:rsidRPr="00383667">
        <w:rPr>
          <w:rFonts w:cs="Huawei Sans"/>
        </w:rPr>
        <w:t>20</w:t>
      </w:r>
    </w:p>
    <w:p w14:paraId="36720D2E" w14:textId="53B52C5A" w:rsidR="00135587" w:rsidRPr="00383667" w:rsidRDefault="003C096C" w:rsidP="005714FA">
      <w:pPr>
        <w:pStyle w:val="2f3"/>
        <w:rPr>
          <w:rFonts w:cs="Huawei Sans"/>
        </w:rPr>
      </w:pPr>
      <w:r w:rsidRPr="00383667">
        <w:rPr>
          <w:rFonts w:cs="Huawei Sans"/>
        </w:rPr>
        <w:t>Active</w:t>
      </w:r>
      <w:r w:rsidR="00B77238">
        <w:rPr>
          <w:rFonts w:cs="Huawei Sans"/>
        </w:rPr>
        <w:tab/>
      </w:r>
      <w:r w:rsidRPr="00383667">
        <w:rPr>
          <w:rFonts w:cs="Huawei Sans"/>
        </w:rPr>
        <w:t>Times</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:Hello</w:t>
      </w:r>
      <w:r w:rsidR="00B77238">
        <w:rPr>
          <w:rFonts w:cs="Huawei Sans"/>
        </w:rPr>
        <w:tab/>
      </w:r>
      <w:r w:rsidRPr="00497E5B">
        <w:rPr>
          <w:rFonts w:cs="Huawei Sans"/>
        </w:rPr>
        <w:t>2s</w:t>
      </w:r>
      <w:r w:rsidR="00B77238">
        <w:rPr>
          <w:rFonts w:cs="Huawei Sans"/>
        </w:rPr>
        <w:tab/>
      </w:r>
      <w:r w:rsidRPr="00383667">
        <w:rPr>
          <w:rFonts w:cs="Huawei Sans"/>
        </w:rPr>
        <w:t>MaxAge</w:t>
      </w:r>
      <w:r w:rsidR="00B77238">
        <w:rPr>
          <w:rFonts w:cs="Huawei Sans"/>
        </w:rPr>
        <w:tab/>
      </w:r>
      <w:r w:rsidRPr="00383667">
        <w:rPr>
          <w:rFonts w:cs="Huawei Sans"/>
        </w:rPr>
        <w:t>20s</w:t>
      </w:r>
      <w:r w:rsidR="00B77238">
        <w:rPr>
          <w:rFonts w:cs="Huawei Sans"/>
        </w:rPr>
        <w:tab/>
      </w:r>
      <w:r w:rsidRPr="00383667">
        <w:rPr>
          <w:rFonts w:cs="Huawei Sans"/>
        </w:rPr>
        <w:t>FwDly</w:t>
      </w:r>
      <w:r w:rsidR="00B77238">
        <w:rPr>
          <w:rFonts w:cs="Huawei Sans"/>
        </w:rPr>
        <w:tab/>
      </w:r>
      <w:r w:rsidRPr="00497E5B">
        <w:rPr>
          <w:rFonts w:cs="Huawei Sans"/>
        </w:rPr>
        <w:t>15s</w:t>
      </w:r>
      <w:r w:rsidR="00B77238">
        <w:rPr>
          <w:rFonts w:cs="Huawei Sans"/>
        </w:rPr>
        <w:tab/>
      </w:r>
      <w:r w:rsidRPr="00383667">
        <w:rPr>
          <w:rFonts w:cs="Huawei Sans"/>
        </w:rPr>
        <w:t>MaxHop</w:t>
      </w:r>
      <w:r w:rsidR="00B77238">
        <w:rPr>
          <w:rFonts w:cs="Huawei Sans"/>
        </w:rPr>
        <w:tab/>
      </w:r>
      <w:r w:rsidRPr="00383667">
        <w:rPr>
          <w:rFonts w:cs="Huawei Sans"/>
        </w:rPr>
        <w:t>20</w:t>
      </w:r>
    </w:p>
    <w:p w14:paraId="018B1D3B" w14:textId="2F967E23"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Root/ERPC</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w:t>
      </w:r>
      <w:r w:rsidRPr="00383667">
        <w:rPr>
          <w:rFonts w:cs="Huawei Sans"/>
          <w:color w:val="EC7061"/>
        </w:rPr>
        <w:t>0</w:t>
      </w:r>
      <w:r w:rsidR="00B77238">
        <w:rPr>
          <w:rFonts w:cs="Huawei Sans"/>
          <w:color w:val="EC7061"/>
        </w:rPr>
        <w:tab/>
      </w:r>
      <w:r w:rsidR="00B77238">
        <w:rPr>
          <w:rFonts w:cs="Huawei Sans"/>
          <w:color w:val="EC7061"/>
        </w:rPr>
        <w:tab/>
      </w:r>
      <w:r w:rsidR="00B77238">
        <w:rPr>
          <w:rFonts w:cs="Huawei Sans"/>
          <w:color w:val="EC7061"/>
        </w:rPr>
        <w:tab/>
      </w:r>
      <w:r w:rsidR="00B77238">
        <w:rPr>
          <w:rFonts w:cs="Huawei Sans"/>
          <w:color w:val="EC7061"/>
        </w:rPr>
        <w:tab/>
      </w:r>
      <w:r w:rsidRPr="00383667">
        <w:rPr>
          <w:rFonts w:cs="Huawei Sans"/>
          <w:color w:val="EC7061"/>
        </w:rPr>
        <w:t>.4c1f-cc1d-61a8</w:t>
      </w:r>
      <w:r w:rsidR="00B77238">
        <w:rPr>
          <w:rFonts w:cs="Huawei Sans"/>
        </w:rPr>
        <w:tab/>
      </w:r>
      <w:r w:rsidRPr="00383667">
        <w:rPr>
          <w:rFonts w:cs="Huawei Sans"/>
        </w:rPr>
        <w:t>/</w:t>
      </w:r>
      <w:r w:rsidR="00B77238">
        <w:rPr>
          <w:rFonts w:cs="Huawei Sans"/>
        </w:rPr>
        <w:tab/>
      </w:r>
      <w:r w:rsidRPr="00383667">
        <w:rPr>
          <w:rFonts w:cs="Huawei Sans"/>
        </w:rPr>
        <w:t>0</w:t>
      </w:r>
    </w:p>
    <w:p w14:paraId="33E20F25" w14:textId="62390620"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RegRoot/IRPC</w:t>
      </w:r>
      <w:r w:rsidR="00B77238">
        <w:rPr>
          <w:rFonts w:cs="Huawei Sans"/>
        </w:rPr>
        <w:tab/>
      </w:r>
      <w:r w:rsidR="00B77238">
        <w:rPr>
          <w:rFonts w:cs="Huawei Sans"/>
        </w:rPr>
        <w:tab/>
      </w:r>
      <w:r w:rsidR="00B77238">
        <w:rPr>
          <w:rFonts w:cs="Huawei Sans"/>
        </w:rPr>
        <w:tab/>
      </w:r>
      <w:r w:rsidRPr="00383667">
        <w:rPr>
          <w:rFonts w:cs="Huawei Sans"/>
        </w:rPr>
        <w:t>:0</w:t>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.4c1f-cc1d-61a8</w:t>
      </w:r>
      <w:r w:rsidR="00B77238">
        <w:rPr>
          <w:rFonts w:cs="Huawei Sans"/>
        </w:rPr>
        <w:tab/>
      </w:r>
      <w:r w:rsidRPr="00383667">
        <w:rPr>
          <w:rFonts w:cs="Huawei Sans"/>
        </w:rPr>
        <w:t>/</w:t>
      </w:r>
      <w:r w:rsidR="00B77238">
        <w:rPr>
          <w:rFonts w:cs="Huawei Sans"/>
        </w:rPr>
        <w:tab/>
      </w:r>
      <w:r w:rsidRPr="00383667">
        <w:rPr>
          <w:rFonts w:cs="Huawei Sans"/>
        </w:rPr>
        <w:t>0</w:t>
      </w:r>
    </w:p>
    <w:p w14:paraId="7BA052FE" w14:textId="0B689196"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RootPortId</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:0.0</w:t>
      </w:r>
    </w:p>
    <w:p w14:paraId="2BC14B38" w14:textId="686AA73D" w:rsidR="00135587" w:rsidRPr="00383667" w:rsidRDefault="003C096C" w:rsidP="005714FA">
      <w:pPr>
        <w:pStyle w:val="2f3"/>
        <w:rPr>
          <w:rFonts w:cs="Huawei Sans"/>
        </w:rPr>
      </w:pPr>
      <w:r w:rsidRPr="00383667">
        <w:rPr>
          <w:rFonts w:cs="Huawei Sans"/>
        </w:rPr>
        <w:t>BPDU-Protection</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:Disabled</w:t>
      </w:r>
    </w:p>
    <w:p w14:paraId="1B6A7989" w14:textId="45A5D1D4"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Root</w:t>
      </w:r>
      <w:r w:rsidR="00B77238">
        <w:rPr>
          <w:rFonts w:cs="Huawei Sans"/>
        </w:rPr>
        <w:tab/>
      </w:r>
      <w:r w:rsidRPr="00383667">
        <w:rPr>
          <w:rFonts w:cs="Huawei Sans"/>
        </w:rPr>
        <w:t>Type</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:Primary</w:t>
      </w:r>
      <w:r w:rsidR="00B77238">
        <w:rPr>
          <w:rFonts w:cs="Huawei Sans"/>
        </w:rPr>
        <w:tab/>
      </w:r>
      <w:r w:rsidRPr="00383667">
        <w:rPr>
          <w:rFonts w:cs="Huawei Sans"/>
        </w:rPr>
        <w:t>root</w:t>
      </w:r>
    </w:p>
    <w:p w14:paraId="5048767F" w14:textId="056F7D8C" w:rsidR="00135587" w:rsidRPr="00383667" w:rsidRDefault="003C096C" w:rsidP="005714FA">
      <w:pPr>
        <w:pStyle w:val="2f3"/>
        <w:rPr>
          <w:rFonts w:cs="Huawei Sans"/>
        </w:rPr>
      </w:pPr>
      <w:r w:rsidRPr="00383667">
        <w:rPr>
          <w:rFonts w:cs="Huawei Sans"/>
        </w:rPr>
        <w:t>TC</w:t>
      </w:r>
      <w:r w:rsidR="00B77238">
        <w:rPr>
          <w:rFonts w:cs="Huawei Sans"/>
        </w:rPr>
        <w:tab/>
      </w:r>
      <w:r w:rsidRPr="00383667">
        <w:rPr>
          <w:rFonts w:cs="Huawei Sans"/>
        </w:rPr>
        <w:t>or</w:t>
      </w:r>
      <w:r w:rsidR="00B77238">
        <w:rPr>
          <w:rFonts w:cs="Huawei Sans"/>
        </w:rPr>
        <w:tab/>
      </w:r>
      <w:r w:rsidRPr="00383667">
        <w:rPr>
          <w:rFonts w:cs="Huawei Sans"/>
        </w:rPr>
        <w:t>TCN</w:t>
      </w:r>
      <w:r w:rsidR="00B77238">
        <w:rPr>
          <w:rFonts w:cs="Huawei Sans"/>
        </w:rPr>
        <w:tab/>
      </w:r>
      <w:r w:rsidRPr="00383667">
        <w:rPr>
          <w:rFonts w:cs="Huawei Sans"/>
        </w:rPr>
        <w:t>received</w:t>
      </w:r>
      <w:r w:rsidR="00B77238">
        <w:rPr>
          <w:rFonts w:cs="Huawei Sans"/>
        </w:rPr>
        <w:tab/>
      </w:r>
      <w:r w:rsidR="00B77238">
        <w:rPr>
          <w:rFonts w:cs="Huawei Sans"/>
        </w:rPr>
        <w:tab/>
      </w:r>
      <w:r w:rsidR="00B77238">
        <w:rPr>
          <w:rFonts w:cs="Huawei Sans"/>
        </w:rPr>
        <w:tab/>
      </w:r>
      <w:r w:rsidRPr="00383667">
        <w:rPr>
          <w:rFonts w:cs="Huawei Sans"/>
        </w:rPr>
        <w:t>:85</w:t>
      </w:r>
    </w:p>
    <w:p w14:paraId="415560D5" w14:textId="2A2F3827" w:rsidR="00135587" w:rsidRPr="00383667" w:rsidRDefault="003C096C" w:rsidP="005714FA">
      <w:pPr>
        <w:pStyle w:val="2f3"/>
        <w:rPr>
          <w:rFonts w:cs="Huawei Sans"/>
        </w:rPr>
      </w:pPr>
      <w:r w:rsidRPr="00383667">
        <w:rPr>
          <w:rFonts w:cs="Huawei Sans"/>
        </w:rPr>
        <w:t>TC</w:t>
      </w:r>
      <w:r w:rsidR="00B77238">
        <w:rPr>
          <w:rFonts w:cs="Huawei Sans"/>
        </w:rPr>
        <w:tab/>
      </w:r>
      <w:r w:rsidRPr="00383667">
        <w:rPr>
          <w:rFonts w:cs="Huawei Sans"/>
        </w:rPr>
        <w:t>count</w:t>
      </w:r>
      <w:r w:rsidR="00B77238">
        <w:rPr>
          <w:rFonts w:cs="Huawei Sans"/>
        </w:rPr>
        <w:tab/>
      </w:r>
      <w:r w:rsidRPr="00383667">
        <w:rPr>
          <w:rFonts w:cs="Huawei Sans"/>
        </w:rPr>
        <w:t>per</w:t>
      </w:r>
      <w:r w:rsidR="00B77238">
        <w:rPr>
          <w:rFonts w:cs="Huawei Sans"/>
        </w:rPr>
        <w:tab/>
      </w:r>
      <w:r w:rsidRPr="00383667">
        <w:rPr>
          <w:rFonts w:cs="Huawei Sans"/>
        </w:rPr>
        <w:t>hello</w:t>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:0</w:t>
      </w:r>
    </w:p>
    <w:p w14:paraId="5FE0AF9C" w14:textId="77777777" w:rsidR="00227531" w:rsidRDefault="003C096C" w:rsidP="005714FA">
      <w:pPr>
        <w:pStyle w:val="2f3"/>
        <w:rPr>
          <w:rFonts w:cs="Huawei Sans"/>
        </w:rPr>
      </w:pPr>
      <w:r w:rsidRPr="00383667">
        <w:rPr>
          <w:rFonts w:cs="Huawei Sans"/>
        </w:rPr>
        <w:t>STP</w:t>
      </w:r>
      <w:r w:rsidR="00B77238">
        <w:rPr>
          <w:rFonts w:cs="Huawei Sans"/>
        </w:rPr>
        <w:tab/>
      </w:r>
      <w:r w:rsidRPr="00383667">
        <w:rPr>
          <w:rFonts w:cs="Huawei Sans"/>
        </w:rPr>
        <w:t>Converge</w:t>
      </w:r>
      <w:r w:rsidR="00B77238">
        <w:rPr>
          <w:rFonts w:cs="Huawei Sans"/>
        </w:rPr>
        <w:tab/>
      </w:r>
      <w:r w:rsidRPr="00383667">
        <w:rPr>
          <w:rFonts w:cs="Huawei Sans"/>
        </w:rPr>
        <w:t>Mode</w:t>
      </w:r>
      <w:r w:rsidR="00B77238">
        <w:rPr>
          <w:rFonts w:cs="Huawei Sans"/>
        </w:rPr>
        <w:tab/>
      </w:r>
      <w:r w:rsidR="00B77238">
        <w:rPr>
          <w:rFonts w:cs="Huawei Sans"/>
        </w:rPr>
        <w:tab/>
      </w:r>
      <w:r w:rsidRPr="00383667">
        <w:rPr>
          <w:rFonts w:cs="Huawei Sans"/>
        </w:rPr>
        <w:t>:Normal</w:t>
      </w:r>
    </w:p>
    <w:p w14:paraId="50CA27E3" w14:textId="61ADB409" w:rsidR="00135587" w:rsidRPr="00383667" w:rsidRDefault="003C096C" w:rsidP="005714FA">
      <w:pPr>
        <w:pStyle w:val="2f3"/>
        <w:rPr>
          <w:rFonts w:cs="Huawei Sans"/>
        </w:rPr>
      </w:pPr>
      <w:r w:rsidRPr="00383667">
        <w:rPr>
          <w:rFonts w:cs="Huawei Sans"/>
        </w:rPr>
        <w:t>Time</w:t>
      </w:r>
      <w:r w:rsidR="00B77238">
        <w:rPr>
          <w:rFonts w:cs="Huawei Sans"/>
        </w:rPr>
        <w:tab/>
      </w:r>
      <w:r w:rsidRPr="00383667">
        <w:rPr>
          <w:rFonts w:cs="Huawei Sans"/>
        </w:rPr>
        <w:t>since</w:t>
      </w:r>
      <w:r w:rsidR="00B77238">
        <w:rPr>
          <w:rFonts w:cs="Huawei Sans"/>
        </w:rPr>
        <w:tab/>
      </w:r>
      <w:r w:rsidRPr="00383667">
        <w:rPr>
          <w:rFonts w:cs="Huawei Sans"/>
        </w:rPr>
        <w:t>last</w:t>
      </w:r>
      <w:r w:rsidR="00B77238">
        <w:rPr>
          <w:rFonts w:cs="Huawei Sans"/>
        </w:rPr>
        <w:tab/>
      </w:r>
      <w:r w:rsidRPr="00383667">
        <w:rPr>
          <w:rFonts w:cs="Huawei Sans"/>
        </w:rPr>
        <w:t>TC</w:t>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:0</w:t>
      </w:r>
      <w:r w:rsidR="00B77238">
        <w:rPr>
          <w:rFonts w:cs="Huawei Sans"/>
        </w:rPr>
        <w:tab/>
      </w:r>
      <w:r w:rsidRPr="00383667">
        <w:rPr>
          <w:rFonts w:cs="Huawei Sans"/>
        </w:rPr>
        <w:t>days</w:t>
      </w:r>
      <w:r w:rsidR="00B77238">
        <w:rPr>
          <w:rFonts w:cs="Huawei Sans"/>
        </w:rPr>
        <w:tab/>
      </w:r>
      <w:r w:rsidRPr="00383667">
        <w:rPr>
          <w:rFonts w:cs="Huawei Sans"/>
        </w:rPr>
        <w:t>0h:0m:9s</w:t>
      </w:r>
    </w:p>
    <w:p w14:paraId="37519E9A" w14:textId="38101701" w:rsidR="00135587" w:rsidRPr="00383667" w:rsidRDefault="003C096C" w:rsidP="005714FA">
      <w:pPr>
        <w:pStyle w:val="2f3"/>
        <w:rPr>
          <w:rFonts w:cs="Huawei Sans"/>
        </w:rPr>
      </w:pPr>
      <w:r w:rsidRPr="00383667">
        <w:rPr>
          <w:rFonts w:cs="Huawei Sans"/>
        </w:rPr>
        <w:t>Number</w:t>
      </w:r>
      <w:r w:rsidR="00B77238">
        <w:rPr>
          <w:rFonts w:cs="Huawei Sans"/>
        </w:rPr>
        <w:tab/>
      </w:r>
      <w:r w:rsidRPr="00383667">
        <w:rPr>
          <w:rFonts w:cs="Huawei Sans"/>
        </w:rPr>
        <w:t>of</w:t>
      </w:r>
      <w:r w:rsidR="00B77238">
        <w:rPr>
          <w:rFonts w:cs="Huawei Sans"/>
        </w:rPr>
        <w:tab/>
      </w:r>
      <w:r w:rsidRPr="00383667">
        <w:rPr>
          <w:rFonts w:cs="Huawei Sans"/>
        </w:rPr>
        <w:t>TC</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:51</w:t>
      </w:r>
    </w:p>
    <w:p w14:paraId="5F2C972C" w14:textId="2DA54335" w:rsidR="00135587" w:rsidRDefault="003C096C" w:rsidP="005714FA">
      <w:pPr>
        <w:pStyle w:val="2f3"/>
        <w:rPr>
          <w:rFonts w:cs="Huawei Sans"/>
        </w:rPr>
      </w:pPr>
      <w:r w:rsidRPr="00383667">
        <w:rPr>
          <w:rFonts w:cs="Huawei Sans"/>
        </w:rPr>
        <w:t>Last</w:t>
      </w:r>
      <w:r w:rsidR="00B77238">
        <w:rPr>
          <w:rFonts w:cs="Huawei Sans"/>
        </w:rPr>
        <w:tab/>
      </w:r>
      <w:r w:rsidRPr="00383667">
        <w:rPr>
          <w:rFonts w:cs="Huawei Sans"/>
        </w:rPr>
        <w:t>TC</w:t>
      </w:r>
      <w:r w:rsidR="00B77238">
        <w:rPr>
          <w:rFonts w:cs="Huawei Sans"/>
        </w:rPr>
        <w:tab/>
      </w:r>
      <w:r w:rsidRPr="00383667">
        <w:rPr>
          <w:rFonts w:cs="Huawei Sans"/>
        </w:rPr>
        <w:t>occurred</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:GigabitEthernet0/0/10</w:t>
      </w:r>
    </w:p>
    <w:p w14:paraId="4ACB4F89" w14:textId="77777777" w:rsidR="00CF0968" w:rsidRPr="00383667" w:rsidRDefault="00CF0968" w:rsidP="005714FA">
      <w:pPr>
        <w:pStyle w:val="2f3"/>
        <w:rPr>
          <w:rFonts w:cs="Huawei Sans"/>
        </w:rPr>
      </w:pPr>
    </w:p>
    <w:p w14:paraId="580FF245" w14:textId="77777777" w:rsidR="00135587" w:rsidRPr="00383667" w:rsidRDefault="003C096C" w:rsidP="005714FA">
      <w:pPr>
        <w:pStyle w:val="2f3"/>
        <w:rPr>
          <w:rFonts w:cs="Huawei Sans"/>
        </w:rPr>
      </w:pPr>
      <w:r w:rsidRPr="00383667">
        <w:rPr>
          <w:rFonts w:cs="Huawei Sans"/>
        </w:rPr>
        <w:t xml:space="preserve">[S2]display stp </w:t>
      </w:r>
    </w:p>
    <w:p w14:paraId="5EBC877E" w14:textId="77777777" w:rsidR="00135587" w:rsidRPr="00383667" w:rsidRDefault="003C096C" w:rsidP="005714FA">
      <w:pPr>
        <w:pStyle w:val="2f3"/>
        <w:rPr>
          <w:rFonts w:cs="Huawei Sans"/>
        </w:rPr>
      </w:pPr>
      <w:r w:rsidRPr="00383667">
        <w:rPr>
          <w:rFonts w:cs="Huawei Sans"/>
        </w:rPr>
        <w:t>-------[CIST Global Info][Mode RSTP]-------</w:t>
      </w:r>
    </w:p>
    <w:p w14:paraId="764684E5" w14:textId="2319312F" w:rsidR="00135587" w:rsidRPr="00383667" w:rsidRDefault="003C096C" w:rsidP="005714FA">
      <w:pPr>
        <w:pStyle w:val="2f3"/>
        <w:rPr>
          <w:rFonts w:cs="Huawei Sans"/>
        </w:rPr>
      </w:pPr>
      <w:r w:rsidRPr="00383667">
        <w:rPr>
          <w:rFonts w:cs="Huawei Sans"/>
          <w:color w:val="EC7061"/>
        </w:rPr>
        <w:t>CIST</w:t>
      </w:r>
      <w:r w:rsidR="00B77238">
        <w:rPr>
          <w:rFonts w:cs="Huawei Sans"/>
          <w:color w:val="EC7061"/>
        </w:rPr>
        <w:tab/>
      </w:r>
      <w:r w:rsidRPr="00383667">
        <w:rPr>
          <w:rFonts w:cs="Huawei Sans"/>
          <w:color w:val="EC7061"/>
        </w:rPr>
        <w:t>Bridge</w:t>
      </w:r>
      <w:r w:rsidR="00B77238">
        <w:rPr>
          <w:rFonts w:cs="Huawei Sans"/>
          <w:color w:val="EC7061"/>
        </w:rPr>
        <w:tab/>
      </w:r>
      <w:r w:rsidR="00B77238">
        <w:rPr>
          <w:rFonts w:cs="Huawei Sans"/>
          <w:color w:val="EC7061"/>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w:t>
      </w:r>
      <w:r w:rsidRPr="00383667">
        <w:rPr>
          <w:rFonts w:cs="Huawei Sans"/>
          <w:color w:val="EC7061"/>
        </w:rPr>
        <w:t>4096</w:t>
      </w:r>
      <w:r w:rsidR="00B77238">
        <w:rPr>
          <w:rFonts w:cs="Huawei Sans"/>
          <w:color w:val="EC7061"/>
        </w:rPr>
        <w:tab/>
      </w:r>
      <w:r w:rsidRPr="00383667">
        <w:rPr>
          <w:rFonts w:cs="Huawei Sans"/>
          <w:color w:val="EC7061"/>
        </w:rPr>
        <w:t>.4c1f-cc69-5bf7</w:t>
      </w:r>
    </w:p>
    <w:p w14:paraId="672D331E" w14:textId="29F1DD1C" w:rsidR="00135587" w:rsidRPr="00383667" w:rsidRDefault="003C096C" w:rsidP="005714FA">
      <w:pPr>
        <w:pStyle w:val="2f3"/>
        <w:rPr>
          <w:rFonts w:cs="Huawei Sans"/>
        </w:rPr>
      </w:pPr>
      <w:r w:rsidRPr="00383667">
        <w:rPr>
          <w:rFonts w:cs="Huawei Sans"/>
        </w:rPr>
        <w:t>Config</w:t>
      </w:r>
      <w:r w:rsidR="00B77238">
        <w:rPr>
          <w:rFonts w:cs="Huawei Sans"/>
        </w:rPr>
        <w:tab/>
      </w:r>
      <w:r w:rsidRPr="00383667">
        <w:rPr>
          <w:rFonts w:cs="Huawei Sans"/>
        </w:rPr>
        <w:t>Times</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:Hello</w:t>
      </w:r>
      <w:r w:rsidR="00B77238">
        <w:rPr>
          <w:rFonts w:cs="Huawei Sans"/>
        </w:rPr>
        <w:tab/>
      </w:r>
      <w:r w:rsidRPr="00497E5B">
        <w:rPr>
          <w:rFonts w:cs="Huawei Sans"/>
        </w:rPr>
        <w:t>2s</w:t>
      </w:r>
      <w:r w:rsidR="00B77238">
        <w:rPr>
          <w:rFonts w:cs="Huawei Sans"/>
        </w:rPr>
        <w:tab/>
      </w:r>
      <w:r w:rsidRPr="00383667">
        <w:rPr>
          <w:rFonts w:cs="Huawei Sans"/>
        </w:rPr>
        <w:t>MaxAge</w:t>
      </w:r>
      <w:r w:rsidR="00B77238">
        <w:rPr>
          <w:rFonts w:cs="Huawei Sans"/>
        </w:rPr>
        <w:tab/>
      </w:r>
      <w:r w:rsidRPr="00383667">
        <w:rPr>
          <w:rFonts w:cs="Huawei Sans"/>
        </w:rPr>
        <w:t>20s</w:t>
      </w:r>
      <w:r w:rsidR="00B77238">
        <w:rPr>
          <w:rFonts w:cs="Huawei Sans"/>
        </w:rPr>
        <w:tab/>
      </w:r>
      <w:r w:rsidRPr="00383667">
        <w:rPr>
          <w:rFonts w:cs="Huawei Sans"/>
        </w:rPr>
        <w:t>FwDly</w:t>
      </w:r>
      <w:r w:rsidR="00B77238">
        <w:rPr>
          <w:rFonts w:cs="Huawei Sans"/>
        </w:rPr>
        <w:tab/>
      </w:r>
      <w:r w:rsidRPr="00497E5B">
        <w:rPr>
          <w:rFonts w:cs="Huawei Sans"/>
        </w:rPr>
        <w:t>15s</w:t>
      </w:r>
      <w:r w:rsidR="00B77238">
        <w:rPr>
          <w:rFonts w:cs="Huawei Sans"/>
        </w:rPr>
        <w:tab/>
      </w:r>
      <w:r w:rsidRPr="00383667">
        <w:rPr>
          <w:rFonts w:cs="Huawei Sans"/>
        </w:rPr>
        <w:t>MaxHop</w:t>
      </w:r>
      <w:r w:rsidR="00B77238">
        <w:rPr>
          <w:rFonts w:cs="Huawei Sans"/>
        </w:rPr>
        <w:tab/>
      </w:r>
      <w:r w:rsidRPr="00383667">
        <w:rPr>
          <w:rFonts w:cs="Huawei Sans"/>
        </w:rPr>
        <w:t>20</w:t>
      </w:r>
    </w:p>
    <w:p w14:paraId="748CE618" w14:textId="3727C5DB" w:rsidR="00135587" w:rsidRPr="00383667" w:rsidRDefault="003C096C" w:rsidP="005714FA">
      <w:pPr>
        <w:pStyle w:val="2f3"/>
        <w:rPr>
          <w:rFonts w:cs="Huawei Sans"/>
        </w:rPr>
      </w:pPr>
      <w:r w:rsidRPr="00383667">
        <w:rPr>
          <w:rFonts w:cs="Huawei Sans"/>
        </w:rPr>
        <w:lastRenderedPageBreak/>
        <w:t>Active</w:t>
      </w:r>
      <w:r w:rsidR="00B77238">
        <w:rPr>
          <w:rFonts w:cs="Huawei Sans"/>
        </w:rPr>
        <w:tab/>
      </w:r>
      <w:r w:rsidRPr="00383667">
        <w:rPr>
          <w:rFonts w:cs="Huawei Sans"/>
        </w:rPr>
        <w:t>Times</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:Hello</w:t>
      </w:r>
      <w:r w:rsidR="00B77238">
        <w:rPr>
          <w:rFonts w:cs="Huawei Sans"/>
        </w:rPr>
        <w:tab/>
      </w:r>
      <w:r w:rsidRPr="00497E5B">
        <w:rPr>
          <w:rFonts w:cs="Huawei Sans"/>
        </w:rPr>
        <w:t>2s</w:t>
      </w:r>
      <w:r w:rsidR="00B77238">
        <w:rPr>
          <w:rFonts w:cs="Huawei Sans"/>
        </w:rPr>
        <w:tab/>
      </w:r>
      <w:r w:rsidRPr="00383667">
        <w:rPr>
          <w:rFonts w:cs="Huawei Sans"/>
        </w:rPr>
        <w:t>MaxAge</w:t>
      </w:r>
      <w:r w:rsidR="00B77238">
        <w:rPr>
          <w:rFonts w:cs="Huawei Sans"/>
        </w:rPr>
        <w:tab/>
      </w:r>
      <w:r w:rsidRPr="00383667">
        <w:rPr>
          <w:rFonts w:cs="Huawei Sans"/>
        </w:rPr>
        <w:t>20s</w:t>
      </w:r>
      <w:r w:rsidR="00B77238">
        <w:rPr>
          <w:rFonts w:cs="Huawei Sans"/>
        </w:rPr>
        <w:tab/>
      </w:r>
      <w:r w:rsidRPr="00383667">
        <w:rPr>
          <w:rFonts w:cs="Huawei Sans"/>
        </w:rPr>
        <w:t>FwDly</w:t>
      </w:r>
      <w:r w:rsidR="00B77238">
        <w:rPr>
          <w:rFonts w:cs="Huawei Sans"/>
        </w:rPr>
        <w:tab/>
      </w:r>
      <w:r w:rsidRPr="00497E5B">
        <w:rPr>
          <w:rFonts w:cs="Huawei Sans"/>
        </w:rPr>
        <w:t>15s</w:t>
      </w:r>
      <w:r w:rsidR="00B77238">
        <w:rPr>
          <w:rFonts w:cs="Huawei Sans"/>
        </w:rPr>
        <w:tab/>
      </w:r>
      <w:r w:rsidRPr="00383667">
        <w:rPr>
          <w:rFonts w:cs="Huawei Sans"/>
        </w:rPr>
        <w:t>MaxHop</w:t>
      </w:r>
      <w:r w:rsidR="00B77238">
        <w:rPr>
          <w:rFonts w:cs="Huawei Sans"/>
        </w:rPr>
        <w:tab/>
      </w:r>
      <w:r w:rsidRPr="00383667">
        <w:rPr>
          <w:rFonts w:cs="Huawei Sans"/>
        </w:rPr>
        <w:t>20</w:t>
      </w:r>
    </w:p>
    <w:p w14:paraId="05A6C68E" w14:textId="67EB56F1"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Root/ERPC</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w:t>
      </w:r>
      <w:r w:rsidRPr="00383667">
        <w:rPr>
          <w:rFonts w:cs="Huawei Sans"/>
          <w:color w:val="EC7061"/>
        </w:rPr>
        <w:t>0</w:t>
      </w:r>
      <w:r w:rsidR="00B77238">
        <w:rPr>
          <w:rFonts w:cs="Huawei Sans"/>
          <w:color w:val="EC7061"/>
        </w:rPr>
        <w:tab/>
      </w:r>
      <w:r w:rsidR="00B77238">
        <w:rPr>
          <w:rFonts w:cs="Huawei Sans"/>
          <w:color w:val="EC7061"/>
        </w:rPr>
        <w:tab/>
      </w:r>
      <w:r w:rsidR="00B77238">
        <w:rPr>
          <w:rFonts w:cs="Huawei Sans"/>
          <w:color w:val="EC7061"/>
        </w:rPr>
        <w:tab/>
      </w:r>
      <w:r w:rsidR="00B77238">
        <w:rPr>
          <w:rFonts w:cs="Huawei Sans"/>
          <w:color w:val="EC7061"/>
        </w:rPr>
        <w:tab/>
      </w:r>
      <w:r w:rsidRPr="00383667">
        <w:rPr>
          <w:rFonts w:cs="Huawei Sans"/>
          <w:color w:val="EC7061"/>
        </w:rPr>
        <w:t>.4c1f-cc1d-61a8</w:t>
      </w:r>
      <w:r w:rsidR="00B77238">
        <w:rPr>
          <w:rFonts w:cs="Huawei Sans"/>
        </w:rPr>
        <w:tab/>
      </w:r>
      <w:r w:rsidRPr="00383667">
        <w:rPr>
          <w:rFonts w:cs="Huawei Sans"/>
        </w:rPr>
        <w:t>/</w:t>
      </w:r>
      <w:r w:rsidR="00B77238">
        <w:rPr>
          <w:rFonts w:cs="Huawei Sans"/>
        </w:rPr>
        <w:tab/>
      </w:r>
      <w:r w:rsidRPr="00383667">
        <w:rPr>
          <w:rFonts w:cs="Huawei Sans"/>
        </w:rPr>
        <w:t>20000</w:t>
      </w:r>
    </w:p>
    <w:p w14:paraId="4E1BE1B7" w14:textId="49C24153"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RegRoot/IRPC</w:t>
      </w:r>
      <w:r w:rsidR="00B77238">
        <w:rPr>
          <w:rFonts w:cs="Huawei Sans"/>
        </w:rPr>
        <w:tab/>
      </w:r>
      <w:r w:rsidR="00B77238">
        <w:rPr>
          <w:rFonts w:cs="Huawei Sans"/>
        </w:rPr>
        <w:tab/>
      </w:r>
      <w:r w:rsidR="00B77238">
        <w:rPr>
          <w:rFonts w:cs="Huawei Sans"/>
        </w:rPr>
        <w:tab/>
      </w:r>
      <w:r w:rsidRPr="00383667">
        <w:rPr>
          <w:rFonts w:cs="Huawei Sans"/>
        </w:rPr>
        <w:t>:4096</w:t>
      </w:r>
      <w:r w:rsidR="00B77238">
        <w:rPr>
          <w:rFonts w:cs="Huawei Sans"/>
        </w:rPr>
        <w:tab/>
      </w:r>
      <w:r w:rsidRPr="00383667">
        <w:rPr>
          <w:rFonts w:cs="Huawei Sans"/>
        </w:rPr>
        <w:t>.4c1f-cc69-5bf7</w:t>
      </w:r>
      <w:r w:rsidR="00B77238">
        <w:rPr>
          <w:rFonts w:cs="Huawei Sans"/>
        </w:rPr>
        <w:tab/>
      </w:r>
      <w:r w:rsidRPr="00383667">
        <w:rPr>
          <w:rFonts w:cs="Huawei Sans"/>
        </w:rPr>
        <w:t>/</w:t>
      </w:r>
      <w:r w:rsidR="00B77238">
        <w:rPr>
          <w:rFonts w:cs="Huawei Sans"/>
        </w:rPr>
        <w:tab/>
      </w:r>
      <w:r w:rsidRPr="00383667">
        <w:rPr>
          <w:rFonts w:cs="Huawei Sans"/>
        </w:rPr>
        <w:t>0</w:t>
      </w:r>
    </w:p>
    <w:p w14:paraId="39B222E3" w14:textId="6CF48451"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RootPortId</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:128.10</w:t>
      </w:r>
    </w:p>
    <w:p w14:paraId="1BEA9274" w14:textId="01211D62" w:rsidR="00135587" w:rsidRPr="00383667" w:rsidRDefault="003C096C" w:rsidP="005714FA">
      <w:pPr>
        <w:pStyle w:val="2f3"/>
        <w:rPr>
          <w:rFonts w:cs="Huawei Sans"/>
        </w:rPr>
      </w:pPr>
      <w:r w:rsidRPr="00383667">
        <w:rPr>
          <w:rFonts w:cs="Huawei Sans"/>
        </w:rPr>
        <w:t>BPDU-Protection</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:Disabled</w:t>
      </w:r>
    </w:p>
    <w:p w14:paraId="74D325CD" w14:textId="7B8513E1"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Root</w:t>
      </w:r>
      <w:r w:rsidR="00B77238">
        <w:rPr>
          <w:rFonts w:cs="Huawei Sans"/>
        </w:rPr>
        <w:tab/>
      </w:r>
      <w:r w:rsidRPr="00383667">
        <w:rPr>
          <w:rFonts w:cs="Huawei Sans"/>
        </w:rPr>
        <w:t>Type</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:Secondary</w:t>
      </w:r>
      <w:r w:rsidR="00B77238">
        <w:rPr>
          <w:rFonts w:cs="Huawei Sans"/>
        </w:rPr>
        <w:tab/>
      </w:r>
      <w:r w:rsidRPr="00383667">
        <w:rPr>
          <w:rFonts w:cs="Huawei Sans"/>
        </w:rPr>
        <w:t>root</w:t>
      </w:r>
    </w:p>
    <w:p w14:paraId="2CFBF469" w14:textId="3B5893B4" w:rsidR="00135587" w:rsidRPr="00383667" w:rsidRDefault="003C096C" w:rsidP="005714FA">
      <w:pPr>
        <w:pStyle w:val="2f3"/>
        <w:rPr>
          <w:rFonts w:cs="Huawei Sans"/>
        </w:rPr>
      </w:pPr>
      <w:r w:rsidRPr="00383667">
        <w:rPr>
          <w:rFonts w:cs="Huawei Sans"/>
        </w:rPr>
        <w:t>TC</w:t>
      </w:r>
      <w:r w:rsidR="00B77238">
        <w:rPr>
          <w:rFonts w:cs="Huawei Sans"/>
        </w:rPr>
        <w:tab/>
      </w:r>
      <w:r w:rsidRPr="00383667">
        <w:rPr>
          <w:rFonts w:cs="Huawei Sans"/>
        </w:rPr>
        <w:t>or</w:t>
      </w:r>
      <w:r w:rsidR="00B77238">
        <w:rPr>
          <w:rFonts w:cs="Huawei Sans"/>
        </w:rPr>
        <w:tab/>
      </w:r>
      <w:r w:rsidRPr="00383667">
        <w:rPr>
          <w:rFonts w:cs="Huawei Sans"/>
        </w:rPr>
        <w:t>TCN</w:t>
      </w:r>
      <w:r w:rsidR="00B77238">
        <w:rPr>
          <w:rFonts w:cs="Huawei Sans"/>
        </w:rPr>
        <w:tab/>
      </w:r>
      <w:r w:rsidRPr="00383667">
        <w:rPr>
          <w:rFonts w:cs="Huawei Sans"/>
        </w:rPr>
        <w:t>received</w:t>
      </w:r>
      <w:r w:rsidR="00B77238">
        <w:rPr>
          <w:rFonts w:cs="Huawei Sans"/>
        </w:rPr>
        <w:tab/>
      </w:r>
      <w:r w:rsidR="00B77238">
        <w:rPr>
          <w:rFonts w:cs="Huawei Sans"/>
        </w:rPr>
        <w:tab/>
      </w:r>
      <w:r w:rsidR="00B77238">
        <w:rPr>
          <w:rFonts w:cs="Huawei Sans"/>
        </w:rPr>
        <w:tab/>
      </w:r>
      <w:r w:rsidRPr="00383667">
        <w:rPr>
          <w:rFonts w:cs="Huawei Sans"/>
        </w:rPr>
        <w:t>:213</w:t>
      </w:r>
    </w:p>
    <w:p w14:paraId="0EAFE383" w14:textId="0951195F" w:rsidR="00135587" w:rsidRPr="00383667" w:rsidRDefault="003C096C" w:rsidP="005714FA">
      <w:pPr>
        <w:pStyle w:val="2f3"/>
        <w:rPr>
          <w:rFonts w:cs="Huawei Sans"/>
        </w:rPr>
      </w:pPr>
      <w:r w:rsidRPr="00383667">
        <w:rPr>
          <w:rFonts w:cs="Huawei Sans"/>
        </w:rPr>
        <w:t>TC</w:t>
      </w:r>
      <w:r w:rsidR="00B77238">
        <w:rPr>
          <w:rFonts w:cs="Huawei Sans"/>
        </w:rPr>
        <w:tab/>
      </w:r>
      <w:r w:rsidRPr="00383667">
        <w:rPr>
          <w:rFonts w:cs="Huawei Sans"/>
        </w:rPr>
        <w:t>count</w:t>
      </w:r>
      <w:r w:rsidR="00B77238">
        <w:rPr>
          <w:rFonts w:cs="Huawei Sans"/>
        </w:rPr>
        <w:tab/>
      </w:r>
      <w:r w:rsidRPr="00383667">
        <w:rPr>
          <w:rFonts w:cs="Huawei Sans"/>
        </w:rPr>
        <w:t>per</w:t>
      </w:r>
      <w:r w:rsidR="00B77238">
        <w:rPr>
          <w:rFonts w:cs="Huawei Sans"/>
        </w:rPr>
        <w:tab/>
      </w:r>
      <w:r w:rsidRPr="00383667">
        <w:rPr>
          <w:rFonts w:cs="Huawei Sans"/>
        </w:rPr>
        <w:t>hello</w:t>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:0</w:t>
      </w:r>
    </w:p>
    <w:p w14:paraId="1290201C" w14:textId="77777777" w:rsidR="00227531" w:rsidRDefault="003C096C" w:rsidP="005714FA">
      <w:pPr>
        <w:pStyle w:val="2f3"/>
        <w:rPr>
          <w:rFonts w:cs="Huawei Sans"/>
        </w:rPr>
      </w:pPr>
      <w:r w:rsidRPr="00383667">
        <w:rPr>
          <w:rFonts w:cs="Huawei Sans"/>
        </w:rPr>
        <w:t>STP</w:t>
      </w:r>
      <w:r w:rsidR="00B77238">
        <w:rPr>
          <w:rFonts w:cs="Huawei Sans"/>
        </w:rPr>
        <w:tab/>
      </w:r>
      <w:r w:rsidRPr="00383667">
        <w:rPr>
          <w:rFonts w:cs="Huawei Sans"/>
        </w:rPr>
        <w:t>Converge</w:t>
      </w:r>
      <w:r w:rsidR="00B77238">
        <w:rPr>
          <w:rFonts w:cs="Huawei Sans"/>
        </w:rPr>
        <w:tab/>
      </w:r>
      <w:r w:rsidRPr="00383667">
        <w:rPr>
          <w:rFonts w:cs="Huawei Sans"/>
        </w:rPr>
        <w:t>Mode</w:t>
      </w:r>
      <w:r w:rsidR="00B77238">
        <w:rPr>
          <w:rFonts w:cs="Huawei Sans"/>
        </w:rPr>
        <w:tab/>
      </w:r>
      <w:r w:rsidR="00B77238">
        <w:rPr>
          <w:rFonts w:cs="Huawei Sans"/>
        </w:rPr>
        <w:tab/>
      </w:r>
      <w:r w:rsidRPr="00383667">
        <w:rPr>
          <w:rFonts w:cs="Huawei Sans"/>
        </w:rPr>
        <w:t>:Normal</w:t>
      </w:r>
    </w:p>
    <w:p w14:paraId="7824EBBF" w14:textId="49BDD48E" w:rsidR="00135587" w:rsidRPr="00383667" w:rsidRDefault="003C096C" w:rsidP="005714FA">
      <w:pPr>
        <w:pStyle w:val="2f3"/>
        <w:rPr>
          <w:rFonts w:cs="Huawei Sans"/>
        </w:rPr>
      </w:pPr>
      <w:r w:rsidRPr="00383667">
        <w:rPr>
          <w:rFonts w:cs="Huawei Sans"/>
        </w:rPr>
        <w:t>Time</w:t>
      </w:r>
      <w:r w:rsidR="00B77238">
        <w:rPr>
          <w:rFonts w:cs="Huawei Sans"/>
        </w:rPr>
        <w:tab/>
      </w:r>
      <w:r w:rsidRPr="00383667">
        <w:rPr>
          <w:rFonts w:cs="Huawei Sans"/>
        </w:rPr>
        <w:t>since</w:t>
      </w:r>
      <w:r w:rsidR="00B77238">
        <w:rPr>
          <w:rFonts w:cs="Huawei Sans"/>
        </w:rPr>
        <w:tab/>
      </w:r>
      <w:r w:rsidRPr="00383667">
        <w:rPr>
          <w:rFonts w:cs="Huawei Sans"/>
        </w:rPr>
        <w:t>last</w:t>
      </w:r>
      <w:r w:rsidR="00B77238">
        <w:rPr>
          <w:rFonts w:cs="Huawei Sans"/>
        </w:rPr>
        <w:tab/>
      </w:r>
      <w:r w:rsidRPr="00383667">
        <w:rPr>
          <w:rFonts w:cs="Huawei Sans"/>
        </w:rPr>
        <w:t>TC</w:t>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:0</w:t>
      </w:r>
      <w:r w:rsidR="00B77238">
        <w:rPr>
          <w:rFonts w:cs="Huawei Sans"/>
        </w:rPr>
        <w:tab/>
      </w:r>
      <w:r w:rsidRPr="00383667">
        <w:rPr>
          <w:rFonts w:cs="Huawei Sans"/>
        </w:rPr>
        <w:t>days</w:t>
      </w:r>
      <w:r w:rsidR="00B77238">
        <w:rPr>
          <w:rFonts w:cs="Huawei Sans"/>
        </w:rPr>
        <w:tab/>
      </w:r>
      <w:r w:rsidRPr="00383667">
        <w:rPr>
          <w:rFonts w:cs="Huawei Sans"/>
        </w:rPr>
        <w:t>0h:0m:35s</w:t>
      </w:r>
    </w:p>
    <w:p w14:paraId="0FC5764C" w14:textId="42110985" w:rsidR="00135587" w:rsidRPr="00383667" w:rsidRDefault="003C096C" w:rsidP="005714FA">
      <w:pPr>
        <w:pStyle w:val="2f3"/>
        <w:rPr>
          <w:rFonts w:cs="Huawei Sans"/>
        </w:rPr>
      </w:pPr>
      <w:r w:rsidRPr="00383667">
        <w:rPr>
          <w:rFonts w:cs="Huawei Sans"/>
        </w:rPr>
        <w:t>Number</w:t>
      </w:r>
      <w:r w:rsidR="00B77238">
        <w:rPr>
          <w:rFonts w:cs="Huawei Sans"/>
        </w:rPr>
        <w:tab/>
      </w:r>
      <w:r w:rsidRPr="00383667">
        <w:rPr>
          <w:rFonts w:cs="Huawei Sans"/>
        </w:rPr>
        <w:t>of</w:t>
      </w:r>
      <w:r w:rsidR="00B77238">
        <w:rPr>
          <w:rFonts w:cs="Huawei Sans"/>
        </w:rPr>
        <w:tab/>
      </w:r>
      <w:r w:rsidRPr="00383667">
        <w:rPr>
          <w:rFonts w:cs="Huawei Sans"/>
        </w:rPr>
        <w:t>TC</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:44</w:t>
      </w:r>
    </w:p>
    <w:p w14:paraId="3A1A41E6" w14:textId="22A703DE" w:rsidR="00135587" w:rsidRPr="00383667" w:rsidRDefault="003C096C" w:rsidP="005714FA">
      <w:pPr>
        <w:pStyle w:val="2f3"/>
        <w:rPr>
          <w:rFonts w:cs="Huawei Sans"/>
        </w:rPr>
      </w:pPr>
      <w:r w:rsidRPr="00383667">
        <w:rPr>
          <w:rFonts w:cs="Huawei Sans"/>
        </w:rPr>
        <w:t>Last</w:t>
      </w:r>
      <w:r w:rsidR="00B77238">
        <w:rPr>
          <w:rFonts w:cs="Huawei Sans"/>
        </w:rPr>
        <w:tab/>
      </w:r>
      <w:r w:rsidRPr="00383667">
        <w:rPr>
          <w:rFonts w:cs="Huawei Sans"/>
        </w:rPr>
        <w:t>TC</w:t>
      </w:r>
      <w:r w:rsidR="00B77238">
        <w:rPr>
          <w:rFonts w:cs="Huawei Sans"/>
        </w:rPr>
        <w:tab/>
      </w:r>
      <w:r w:rsidRPr="00383667">
        <w:rPr>
          <w:rFonts w:cs="Huawei Sans"/>
        </w:rPr>
        <w:t>occurred</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:GigabitEthernet0/0/12</w:t>
      </w:r>
    </w:p>
    <w:p w14:paraId="7F0C5FF5" w14:textId="77777777" w:rsidR="00135587" w:rsidRPr="00383667" w:rsidRDefault="003C096C" w:rsidP="005714FA">
      <w:pPr>
        <w:pStyle w:val="1e"/>
      </w:pPr>
      <w:r w:rsidRPr="00383667">
        <w:t>The bridge priority of S1 is 0 and that of S2 is 4096. S1 is the primary root bridge and S2 is the secondary root bridge.</w:t>
      </w:r>
    </w:p>
    <w:p w14:paraId="1FF8D347" w14:textId="77777777" w:rsidR="00135587" w:rsidRPr="00383667" w:rsidRDefault="003C096C" w:rsidP="00604E8C">
      <w:pPr>
        <w:pStyle w:val="30"/>
        <w:numPr>
          <w:ilvl w:val="5"/>
          <w:numId w:val="26"/>
        </w:numPr>
        <w:tabs>
          <w:tab w:val="clear" w:pos="1701"/>
        </w:tabs>
        <w:ind w:left="1032" w:hanging="278"/>
        <w:outlineLvl w:val="9"/>
        <w:rPr>
          <w:rFonts w:cs="Huawei Sans"/>
        </w:rPr>
      </w:pPr>
      <w:r w:rsidRPr="00383667">
        <w:rPr>
          <w:rFonts w:cs="Huawei Sans"/>
        </w:rPr>
        <w:t>Change the interface cost to control root port election.</w:t>
      </w:r>
    </w:p>
    <w:p w14:paraId="2552A6B9" w14:textId="6DC82874" w:rsidR="00135587" w:rsidRPr="00383667" w:rsidRDefault="009700AD" w:rsidP="005714FA">
      <w:pPr>
        <w:pStyle w:val="1e"/>
      </w:pPr>
      <w:r>
        <w:t># Check</w:t>
      </w:r>
      <w:r w:rsidR="003C096C" w:rsidRPr="00383667">
        <w:t xml:space="preserve"> the STP status and statistics on S4.</w:t>
      </w:r>
    </w:p>
    <w:p w14:paraId="27338785" w14:textId="77777777" w:rsidR="00135587" w:rsidRPr="00383667" w:rsidRDefault="003C096C" w:rsidP="005714FA">
      <w:pPr>
        <w:pStyle w:val="2f3"/>
        <w:rPr>
          <w:rFonts w:cs="Huawei Sans"/>
        </w:rPr>
      </w:pPr>
      <w:r w:rsidRPr="00383667">
        <w:rPr>
          <w:rFonts w:cs="Huawei Sans"/>
        </w:rPr>
        <w:t xml:space="preserve">[S4]display  stp brief </w:t>
      </w:r>
    </w:p>
    <w:p w14:paraId="5E7AFAD3" w14:textId="015AC2F4" w:rsidR="00135587" w:rsidRPr="00383667" w:rsidRDefault="00B77238" w:rsidP="005714FA">
      <w:pPr>
        <w:pStyle w:val="2f3"/>
        <w:rPr>
          <w:rFonts w:cs="Huawei Sans"/>
        </w:rPr>
      </w:pPr>
      <w:r>
        <w:rPr>
          <w:rFonts w:cs="Huawei Sans"/>
        </w:rPr>
        <w:tab/>
      </w:r>
      <w:r w:rsidR="003C096C" w:rsidRPr="00383667">
        <w:rPr>
          <w:rFonts w:cs="Huawei Sans"/>
        </w:rPr>
        <w:t>MSTID</w:t>
      </w:r>
      <w:r>
        <w:rPr>
          <w:rFonts w:cs="Huawei Sans"/>
        </w:rPr>
        <w:tab/>
      </w:r>
      <w:r w:rsidR="003C096C"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Role</w:t>
      </w:r>
      <w:r>
        <w:rPr>
          <w:rFonts w:cs="Huawei Sans"/>
        </w:rPr>
        <w:tab/>
      </w:r>
      <w:r>
        <w:rPr>
          <w:rFonts w:cs="Huawei Sans"/>
        </w:rPr>
        <w:tab/>
      </w:r>
      <w:r>
        <w:rPr>
          <w:rFonts w:cs="Huawei Sans"/>
        </w:rPr>
        <w:tab/>
      </w:r>
      <w:r w:rsidR="003C096C" w:rsidRPr="00383667">
        <w:rPr>
          <w:rFonts w:cs="Huawei Sans"/>
        </w:rPr>
        <w:t>STP</w:t>
      </w:r>
      <w:r>
        <w:rPr>
          <w:rFonts w:cs="Huawei Sans"/>
        </w:rPr>
        <w:tab/>
      </w:r>
      <w:r w:rsidR="003C096C"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Protection</w:t>
      </w:r>
    </w:p>
    <w:p w14:paraId="13379573" w14:textId="201B9D87" w:rsidR="00135587" w:rsidRPr="00383667" w:rsidRDefault="00B77238" w:rsidP="005714FA">
      <w:pPr>
        <w:pStyle w:val="2f3"/>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ALTE</w:t>
      </w:r>
      <w:r>
        <w:rPr>
          <w:rFonts w:cs="Huawei Sans"/>
        </w:rPr>
        <w:tab/>
      </w:r>
      <w:r>
        <w:rPr>
          <w:rFonts w:cs="Huawei Sans"/>
        </w:rPr>
        <w:tab/>
      </w:r>
      <w:r w:rsidR="003C096C" w:rsidRPr="00383667">
        <w:rPr>
          <w:rFonts w:cs="Huawei Sans"/>
        </w:rPr>
        <w:t>DISCARDING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31042010" w14:textId="50411B75" w:rsidR="00135587" w:rsidRPr="00383667" w:rsidRDefault="00B77238" w:rsidP="005714FA">
      <w:pPr>
        <w:pStyle w:val="2f3"/>
        <w:rPr>
          <w:rFonts w:cs="Huawei Sans"/>
          <w:color w:val="EC7061"/>
        </w:rPr>
      </w:pPr>
      <w:r>
        <w:rPr>
          <w:rFonts w:cs="Huawei Sans"/>
          <w:color w:val="EC7061"/>
        </w:rPr>
        <w:tab/>
      </w:r>
      <w:r>
        <w:rPr>
          <w:rFonts w:cs="Huawei Sans"/>
          <w:color w:val="EC7061"/>
        </w:rPr>
        <w:tab/>
      </w:r>
      <w:r>
        <w:rPr>
          <w:rFonts w:cs="Huawei Sans"/>
          <w:color w:val="EC7061"/>
        </w:rPr>
        <w:tab/>
      </w:r>
      <w:r w:rsidR="003C096C" w:rsidRPr="00383667">
        <w:rPr>
          <w:rFonts w:cs="Huawei Sans"/>
          <w:color w:val="EC7061"/>
        </w:rPr>
        <w:t>0</w:t>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GigabitEthernet0/0/2</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ROOT</w:t>
      </w:r>
      <w:r>
        <w:rPr>
          <w:rFonts w:cs="Huawei Sans"/>
          <w:color w:val="EC7061"/>
        </w:rPr>
        <w:tab/>
      </w:r>
      <w:r>
        <w:rPr>
          <w:rFonts w:cs="Huawei Sans"/>
          <w:color w:val="EC7061"/>
        </w:rPr>
        <w:tab/>
      </w:r>
      <w:r w:rsidR="003C096C" w:rsidRPr="00383667">
        <w:rPr>
          <w:rFonts w:cs="Huawei Sans"/>
          <w:color w:val="EC7061"/>
        </w:rPr>
        <w:t>FORWARDING</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NONE</w:t>
      </w:r>
    </w:p>
    <w:p w14:paraId="18CA73A8" w14:textId="05519D19" w:rsidR="00135587" w:rsidRPr="00383667" w:rsidRDefault="00B77238" w:rsidP="005714FA">
      <w:pPr>
        <w:pStyle w:val="2f3"/>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530C2BBE" w14:textId="77777777" w:rsidR="00135587" w:rsidRPr="00383667" w:rsidRDefault="003C096C" w:rsidP="005714FA">
      <w:pPr>
        <w:pStyle w:val="1e"/>
      </w:pPr>
      <w:r w:rsidRPr="00383667">
        <w:t>GE0/0/2 on S4 has a smaller root path cost (RPC) and becomes the root port.</w:t>
      </w:r>
    </w:p>
    <w:p w14:paraId="41C47284" w14:textId="435FB1C1" w:rsidR="00135587" w:rsidRPr="00383667" w:rsidRDefault="009700AD" w:rsidP="005714FA">
      <w:pPr>
        <w:pStyle w:val="1e"/>
      </w:pPr>
      <w:r>
        <w:t># Check</w:t>
      </w:r>
      <w:r w:rsidR="003C096C" w:rsidRPr="00383667">
        <w:t xml:space="preserve"> the STP status and statistics on GE0/0/2 of S4.</w:t>
      </w:r>
    </w:p>
    <w:p w14:paraId="08309277" w14:textId="77777777" w:rsidR="00135587" w:rsidRPr="00383667" w:rsidRDefault="003C096C" w:rsidP="005714FA">
      <w:pPr>
        <w:pStyle w:val="2f3"/>
        <w:rPr>
          <w:rFonts w:cs="Huawei Sans"/>
        </w:rPr>
      </w:pPr>
      <w:r w:rsidRPr="00383667">
        <w:rPr>
          <w:rFonts w:cs="Huawei Sans"/>
        </w:rPr>
        <w:t>[S4]display stp interface GigabitEthernet 0/0/2</w:t>
      </w:r>
    </w:p>
    <w:p w14:paraId="33BB2E2E" w14:textId="77777777" w:rsidR="00135587" w:rsidRPr="00383667" w:rsidRDefault="003C096C" w:rsidP="005714FA">
      <w:pPr>
        <w:pStyle w:val="2f3"/>
        <w:rPr>
          <w:rFonts w:cs="Huawei Sans"/>
        </w:rPr>
      </w:pPr>
      <w:r w:rsidRPr="00383667">
        <w:rPr>
          <w:rFonts w:cs="Huawei Sans"/>
        </w:rPr>
        <w:t>-------[CIST Global Info][Mode RSTP]-------</w:t>
      </w:r>
    </w:p>
    <w:p w14:paraId="7DEE13BB" w14:textId="1E843860"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Bridge</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:32768.4c1f-cc49-4c7c</w:t>
      </w:r>
    </w:p>
    <w:p w14:paraId="607DCD49" w14:textId="351E0F2A" w:rsidR="00135587" w:rsidRPr="00383667" w:rsidRDefault="003C096C" w:rsidP="005714FA">
      <w:pPr>
        <w:pStyle w:val="2f3"/>
        <w:rPr>
          <w:rFonts w:cs="Huawei Sans"/>
        </w:rPr>
      </w:pPr>
      <w:r w:rsidRPr="00383667">
        <w:rPr>
          <w:rFonts w:cs="Huawei Sans"/>
        </w:rPr>
        <w:t>Config</w:t>
      </w:r>
      <w:r w:rsidR="00B77238">
        <w:rPr>
          <w:rFonts w:cs="Huawei Sans"/>
        </w:rPr>
        <w:tab/>
      </w:r>
      <w:r w:rsidRPr="00383667">
        <w:rPr>
          <w:rFonts w:cs="Huawei Sans"/>
        </w:rPr>
        <w:t>Times</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:Hello</w:t>
      </w:r>
      <w:r w:rsidR="00B77238">
        <w:rPr>
          <w:rFonts w:cs="Huawei Sans"/>
        </w:rPr>
        <w:tab/>
      </w:r>
      <w:r w:rsidRPr="00497E5B">
        <w:rPr>
          <w:rFonts w:cs="Huawei Sans"/>
        </w:rPr>
        <w:t>2s</w:t>
      </w:r>
      <w:r w:rsidR="00B77238">
        <w:rPr>
          <w:rFonts w:cs="Huawei Sans"/>
        </w:rPr>
        <w:tab/>
      </w:r>
      <w:r w:rsidRPr="00383667">
        <w:rPr>
          <w:rFonts w:cs="Huawei Sans"/>
        </w:rPr>
        <w:t>MaxAge</w:t>
      </w:r>
      <w:r w:rsidR="00B77238">
        <w:rPr>
          <w:rFonts w:cs="Huawei Sans"/>
        </w:rPr>
        <w:tab/>
      </w:r>
      <w:r w:rsidRPr="00383667">
        <w:rPr>
          <w:rFonts w:cs="Huawei Sans"/>
        </w:rPr>
        <w:t>20s</w:t>
      </w:r>
      <w:r w:rsidR="00B77238">
        <w:rPr>
          <w:rFonts w:cs="Huawei Sans"/>
        </w:rPr>
        <w:tab/>
      </w:r>
      <w:r w:rsidRPr="00383667">
        <w:rPr>
          <w:rFonts w:cs="Huawei Sans"/>
        </w:rPr>
        <w:t>FwDly</w:t>
      </w:r>
      <w:r w:rsidR="00B77238">
        <w:rPr>
          <w:rFonts w:cs="Huawei Sans"/>
        </w:rPr>
        <w:tab/>
      </w:r>
      <w:r w:rsidRPr="00497E5B">
        <w:rPr>
          <w:rFonts w:cs="Huawei Sans"/>
        </w:rPr>
        <w:t>15s</w:t>
      </w:r>
      <w:r w:rsidR="00B77238">
        <w:rPr>
          <w:rFonts w:cs="Huawei Sans"/>
        </w:rPr>
        <w:tab/>
      </w:r>
      <w:r w:rsidRPr="00383667">
        <w:rPr>
          <w:rFonts w:cs="Huawei Sans"/>
        </w:rPr>
        <w:t>MaxHop</w:t>
      </w:r>
      <w:r w:rsidR="00B77238">
        <w:rPr>
          <w:rFonts w:cs="Huawei Sans"/>
        </w:rPr>
        <w:tab/>
      </w:r>
      <w:r w:rsidRPr="00383667">
        <w:rPr>
          <w:rFonts w:cs="Huawei Sans"/>
        </w:rPr>
        <w:t>20</w:t>
      </w:r>
    </w:p>
    <w:p w14:paraId="1388F330" w14:textId="4A07AD07" w:rsidR="00135587" w:rsidRPr="00383667" w:rsidRDefault="003C096C" w:rsidP="005714FA">
      <w:pPr>
        <w:pStyle w:val="2f3"/>
        <w:rPr>
          <w:rFonts w:cs="Huawei Sans"/>
        </w:rPr>
      </w:pPr>
      <w:r w:rsidRPr="00383667">
        <w:rPr>
          <w:rFonts w:cs="Huawei Sans"/>
        </w:rPr>
        <w:t>Active</w:t>
      </w:r>
      <w:r w:rsidR="00B77238">
        <w:rPr>
          <w:rFonts w:cs="Huawei Sans"/>
        </w:rPr>
        <w:tab/>
      </w:r>
      <w:r w:rsidRPr="00383667">
        <w:rPr>
          <w:rFonts w:cs="Huawei Sans"/>
        </w:rPr>
        <w:t>Times</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:Hello</w:t>
      </w:r>
      <w:r w:rsidR="00B77238">
        <w:rPr>
          <w:rFonts w:cs="Huawei Sans"/>
        </w:rPr>
        <w:tab/>
      </w:r>
      <w:r w:rsidRPr="00497E5B">
        <w:rPr>
          <w:rFonts w:cs="Huawei Sans"/>
        </w:rPr>
        <w:t>2s</w:t>
      </w:r>
      <w:r w:rsidR="00B77238">
        <w:rPr>
          <w:rFonts w:cs="Huawei Sans"/>
        </w:rPr>
        <w:tab/>
      </w:r>
      <w:r w:rsidRPr="00383667">
        <w:rPr>
          <w:rFonts w:cs="Huawei Sans"/>
        </w:rPr>
        <w:t>MaxAge</w:t>
      </w:r>
      <w:r w:rsidR="00B77238">
        <w:rPr>
          <w:rFonts w:cs="Huawei Sans"/>
        </w:rPr>
        <w:tab/>
      </w:r>
      <w:r w:rsidRPr="00383667">
        <w:rPr>
          <w:rFonts w:cs="Huawei Sans"/>
        </w:rPr>
        <w:t>20s</w:t>
      </w:r>
      <w:r w:rsidR="00B77238">
        <w:rPr>
          <w:rFonts w:cs="Huawei Sans"/>
        </w:rPr>
        <w:tab/>
      </w:r>
      <w:r w:rsidRPr="00383667">
        <w:rPr>
          <w:rFonts w:cs="Huawei Sans"/>
        </w:rPr>
        <w:t>FwDly</w:t>
      </w:r>
      <w:r w:rsidR="00B77238">
        <w:rPr>
          <w:rFonts w:cs="Huawei Sans"/>
        </w:rPr>
        <w:tab/>
      </w:r>
      <w:r w:rsidRPr="00497E5B">
        <w:rPr>
          <w:rFonts w:cs="Huawei Sans"/>
        </w:rPr>
        <w:t>15s</w:t>
      </w:r>
      <w:r w:rsidR="00B77238">
        <w:rPr>
          <w:rFonts w:cs="Huawei Sans"/>
        </w:rPr>
        <w:tab/>
      </w:r>
      <w:r w:rsidRPr="00383667">
        <w:rPr>
          <w:rFonts w:cs="Huawei Sans"/>
        </w:rPr>
        <w:t>MaxHop</w:t>
      </w:r>
      <w:r w:rsidR="00B77238">
        <w:rPr>
          <w:rFonts w:cs="Huawei Sans"/>
        </w:rPr>
        <w:tab/>
      </w:r>
      <w:r w:rsidRPr="00383667">
        <w:rPr>
          <w:rFonts w:cs="Huawei Sans"/>
        </w:rPr>
        <w:t>20</w:t>
      </w:r>
    </w:p>
    <w:p w14:paraId="25FE4CDC" w14:textId="687AA646"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Root/ERPC</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:0</w:t>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.4c1f-cc1d-61a8</w:t>
      </w:r>
      <w:r w:rsidR="00B77238">
        <w:rPr>
          <w:rFonts w:cs="Huawei Sans"/>
        </w:rPr>
        <w:tab/>
      </w:r>
      <w:r w:rsidRPr="00383667">
        <w:rPr>
          <w:rFonts w:cs="Huawei Sans"/>
        </w:rPr>
        <w:t>/</w:t>
      </w:r>
      <w:r w:rsidR="00B77238">
        <w:rPr>
          <w:rFonts w:cs="Huawei Sans"/>
        </w:rPr>
        <w:tab/>
      </w:r>
      <w:r w:rsidRPr="00383667">
        <w:rPr>
          <w:rFonts w:cs="Huawei Sans"/>
        </w:rPr>
        <w:t>20000</w:t>
      </w:r>
    </w:p>
    <w:p w14:paraId="0CD757D2" w14:textId="5697F00E"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RegRoot/IRPC</w:t>
      </w:r>
      <w:r w:rsidR="00B77238">
        <w:rPr>
          <w:rFonts w:cs="Huawei Sans"/>
        </w:rPr>
        <w:tab/>
      </w:r>
      <w:r w:rsidR="00B77238">
        <w:rPr>
          <w:rFonts w:cs="Huawei Sans"/>
        </w:rPr>
        <w:tab/>
      </w:r>
      <w:r w:rsidR="00B77238">
        <w:rPr>
          <w:rFonts w:cs="Huawei Sans"/>
        </w:rPr>
        <w:tab/>
      </w:r>
      <w:r w:rsidRPr="00383667">
        <w:rPr>
          <w:rFonts w:cs="Huawei Sans"/>
        </w:rPr>
        <w:t>:32768.4c1f-cc49-4c7c</w:t>
      </w:r>
      <w:r w:rsidR="00B77238">
        <w:rPr>
          <w:rFonts w:cs="Huawei Sans"/>
        </w:rPr>
        <w:tab/>
      </w:r>
      <w:r w:rsidRPr="00383667">
        <w:rPr>
          <w:rFonts w:cs="Huawei Sans"/>
        </w:rPr>
        <w:t>/</w:t>
      </w:r>
      <w:r w:rsidR="00B77238">
        <w:rPr>
          <w:rFonts w:cs="Huawei Sans"/>
        </w:rPr>
        <w:tab/>
      </w:r>
      <w:r w:rsidRPr="00383667">
        <w:rPr>
          <w:rFonts w:cs="Huawei Sans"/>
        </w:rPr>
        <w:t>0</w:t>
      </w:r>
    </w:p>
    <w:p w14:paraId="010E8894" w14:textId="4CE1A4E8" w:rsidR="00135587" w:rsidRPr="00383667" w:rsidRDefault="003C096C" w:rsidP="005714FA">
      <w:pPr>
        <w:pStyle w:val="2f3"/>
        <w:rPr>
          <w:rFonts w:cs="Huawei Sans"/>
        </w:rPr>
      </w:pPr>
      <w:r w:rsidRPr="00383667">
        <w:rPr>
          <w:rFonts w:cs="Huawei Sans"/>
        </w:rPr>
        <w:t>CIST</w:t>
      </w:r>
      <w:r w:rsidR="00B77238">
        <w:rPr>
          <w:rFonts w:cs="Huawei Sans"/>
        </w:rPr>
        <w:tab/>
      </w:r>
      <w:r w:rsidRPr="00383667">
        <w:rPr>
          <w:rFonts w:cs="Huawei Sans"/>
        </w:rPr>
        <w:t>RootPortId</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:128.2</w:t>
      </w:r>
    </w:p>
    <w:p w14:paraId="2B3ABE39" w14:textId="51877CF0" w:rsidR="00135587" w:rsidRPr="00383667" w:rsidRDefault="003C096C" w:rsidP="005714FA">
      <w:pPr>
        <w:pStyle w:val="2f3"/>
        <w:rPr>
          <w:rFonts w:cs="Huawei Sans"/>
        </w:rPr>
      </w:pPr>
      <w:r w:rsidRPr="00383667">
        <w:rPr>
          <w:rFonts w:cs="Huawei Sans"/>
        </w:rPr>
        <w:t>BPDU-Protection</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:Disabled</w:t>
      </w:r>
    </w:p>
    <w:p w14:paraId="2F178AA0" w14:textId="07802C48" w:rsidR="00135587" w:rsidRPr="00383667" w:rsidRDefault="003C096C" w:rsidP="005714FA">
      <w:pPr>
        <w:pStyle w:val="2f3"/>
        <w:rPr>
          <w:rFonts w:cs="Huawei Sans"/>
        </w:rPr>
      </w:pPr>
      <w:r w:rsidRPr="00383667">
        <w:rPr>
          <w:rFonts w:cs="Huawei Sans"/>
        </w:rPr>
        <w:t>TC</w:t>
      </w:r>
      <w:r w:rsidR="00B77238">
        <w:rPr>
          <w:rFonts w:cs="Huawei Sans"/>
        </w:rPr>
        <w:tab/>
      </w:r>
      <w:r w:rsidRPr="00383667">
        <w:rPr>
          <w:rFonts w:cs="Huawei Sans"/>
        </w:rPr>
        <w:t>or</w:t>
      </w:r>
      <w:r w:rsidR="00B77238">
        <w:rPr>
          <w:rFonts w:cs="Huawei Sans"/>
        </w:rPr>
        <w:tab/>
      </w:r>
      <w:r w:rsidRPr="00383667">
        <w:rPr>
          <w:rFonts w:cs="Huawei Sans"/>
        </w:rPr>
        <w:t>TCN</w:t>
      </w:r>
      <w:r w:rsidR="00B77238">
        <w:rPr>
          <w:rFonts w:cs="Huawei Sans"/>
        </w:rPr>
        <w:tab/>
      </w:r>
      <w:r w:rsidRPr="00383667">
        <w:rPr>
          <w:rFonts w:cs="Huawei Sans"/>
        </w:rPr>
        <w:t>received</w:t>
      </w:r>
      <w:r w:rsidR="00B77238">
        <w:rPr>
          <w:rFonts w:cs="Huawei Sans"/>
        </w:rPr>
        <w:tab/>
      </w:r>
      <w:r w:rsidR="00B77238">
        <w:rPr>
          <w:rFonts w:cs="Huawei Sans"/>
        </w:rPr>
        <w:tab/>
      </w:r>
      <w:r w:rsidR="00B77238">
        <w:rPr>
          <w:rFonts w:cs="Huawei Sans"/>
        </w:rPr>
        <w:tab/>
      </w:r>
      <w:r w:rsidRPr="00383667">
        <w:rPr>
          <w:rFonts w:cs="Huawei Sans"/>
        </w:rPr>
        <w:t>:98</w:t>
      </w:r>
    </w:p>
    <w:p w14:paraId="3C916560" w14:textId="452986BE" w:rsidR="00135587" w:rsidRPr="00383667" w:rsidRDefault="003C096C" w:rsidP="005714FA">
      <w:pPr>
        <w:pStyle w:val="2f3"/>
        <w:rPr>
          <w:rFonts w:cs="Huawei Sans"/>
        </w:rPr>
      </w:pPr>
      <w:r w:rsidRPr="00383667">
        <w:rPr>
          <w:rFonts w:cs="Huawei Sans"/>
        </w:rPr>
        <w:t>TC</w:t>
      </w:r>
      <w:r w:rsidR="00B77238">
        <w:rPr>
          <w:rFonts w:cs="Huawei Sans"/>
        </w:rPr>
        <w:tab/>
      </w:r>
      <w:r w:rsidRPr="00383667">
        <w:rPr>
          <w:rFonts w:cs="Huawei Sans"/>
        </w:rPr>
        <w:t>count</w:t>
      </w:r>
      <w:r w:rsidR="00B77238">
        <w:rPr>
          <w:rFonts w:cs="Huawei Sans"/>
        </w:rPr>
        <w:tab/>
      </w:r>
      <w:r w:rsidRPr="00383667">
        <w:rPr>
          <w:rFonts w:cs="Huawei Sans"/>
        </w:rPr>
        <w:t>per</w:t>
      </w:r>
      <w:r w:rsidR="00B77238">
        <w:rPr>
          <w:rFonts w:cs="Huawei Sans"/>
        </w:rPr>
        <w:tab/>
      </w:r>
      <w:r w:rsidRPr="00383667">
        <w:rPr>
          <w:rFonts w:cs="Huawei Sans"/>
        </w:rPr>
        <w:t>hello</w:t>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:0</w:t>
      </w:r>
    </w:p>
    <w:p w14:paraId="4C6F0A38" w14:textId="77777777" w:rsidR="00227531" w:rsidRDefault="003C096C" w:rsidP="005714FA">
      <w:pPr>
        <w:pStyle w:val="2f3"/>
        <w:rPr>
          <w:rFonts w:cs="Huawei Sans"/>
        </w:rPr>
      </w:pPr>
      <w:r w:rsidRPr="00383667">
        <w:rPr>
          <w:rFonts w:cs="Huawei Sans"/>
        </w:rPr>
        <w:t>STP</w:t>
      </w:r>
      <w:r w:rsidR="00B77238">
        <w:rPr>
          <w:rFonts w:cs="Huawei Sans"/>
        </w:rPr>
        <w:tab/>
      </w:r>
      <w:r w:rsidRPr="00383667">
        <w:rPr>
          <w:rFonts w:cs="Huawei Sans"/>
        </w:rPr>
        <w:t>Converge</w:t>
      </w:r>
      <w:r w:rsidR="00B77238">
        <w:rPr>
          <w:rFonts w:cs="Huawei Sans"/>
        </w:rPr>
        <w:tab/>
      </w:r>
      <w:r w:rsidRPr="00383667">
        <w:rPr>
          <w:rFonts w:cs="Huawei Sans"/>
        </w:rPr>
        <w:t>Mode</w:t>
      </w:r>
      <w:r w:rsidR="00B77238">
        <w:rPr>
          <w:rFonts w:cs="Huawei Sans"/>
        </w:rPr>
        <w:tab/>
      </w:r>
      <w:r w:rsidR="00B77238">
        <w:rPr>
          <w:rFonts w:cs="Huawei Sans"/>
        </w:rPr>
        <w:tab/>
      </w:r>
      <w:r w:rsidRPr="00383667">
        <w:rPr>
          <w:rFonts w:cs="Huawei Sans"/>
        </w:rPr>
        <w:t>:Normal</w:t>
      </w:r>
    </w:p>
    <w:p w14:paraId="4B9D41A2" w14:textId="3E2C8174" w:rsidR="00135587" w:rsidRPr="00383667" w:rsidRDefault="003C096C" w:rsidP="005714FA">
      <w:pPr>
        <w:pStyle w:val="2f3"/>
        <w:rPr>
          <w:rFonts w:cs="Huawei Sans"/>
        </w:rPr>
      </w:pPr>
      <w:r w:rsidRPr="00383667">
        <w:rPr>
          <w:rFonts w:cs="Huawei Sans"/>
        </w:rPr>
        <w:t>Time</w:t>
      </w:r>
      <w:r w:rsidR="00B77238">
        <w:rPr>
          <w:rFonts w:cs="Huawei Sans"/>
        </w:rPr>
        <w:tab/>
      </w:r>
      <w:r w:rsidRPr="00383667">
        <w:rPr>
          <w:rFonts w:cs="Huawei Sans"/>
        </w:rPr>
        <w:t>since</w:t>
      </w:r>
      <w:r w:rsidR="00B77238">
        <w:rPr>
          <w:rFonts w:cs="Huawei Sans"/>
        </w:rPr>
        <w:tab/>
      </w:r>
      <w:r w:rsidRPr="00383667">
        <w:rPr>
          <w:rFonts w:cs="Huawei Sans"/>
        </w:rPr>
        <w:t>last</w:t>
      </w:r>
      <w:r w:rsidR="00B77238">
        <w:rPr>
          <w:rFonts w:cs="Huawei Sans"/>
        </w:rPr>
        <w:tab/>
      </w:r>
      <w:r w:rsidRPr="00383667">
        <w:rPr>
          <w:rFonts w:cs="Huawei Sans"/>
        </w:rPr>
        <w:t>TC</w:t>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:0</w:t>
      </w:r>
      <w:r w:rsidR="00B77238">
        <w:rPr>
          <w:rFonts w:cs="Huawei Sans"/>
        </w:rPr>
        <w:tab/>
      </w:r>
      <w:r w:rsidRPr="00383667">
        <w:rPr>
          <w:rFonts w:cs="Huawei Sans"/>
        </w:rPr>
        <w:t>days</w:t>
      </w:r>
      <w:r w:rsidR="00B77238">
        <w:rPr>
          <w:rFonts w:cs="Huawei Sans"/>
        </w:rPr>
        <w:tab/>
      </w:r>
      <w:r w:rsidRPr="00383667">
        <w:rPr>
          <w:rFonts w:cs="Huawei Sans"/>
        </w:rPr>
        <w:t>0h:8m:35s</w:t>
      </w:r>
    </w:p>
    <w:p w14:paraId="73A1E0E6" w14:textId="198E2813" w:rsidR="00135587" w:rsidRPr="00383667" w:rsidRDefault="003C096C" w:rsidP="005714FA">
      <w:pPr>
        <w:pStyle w:val="2f3"/>
        <w:rPr>
          <w:rFonts w:cs="Huawei Sans"/>
        </w:rPr>
      </w:pPr>
      <w:r w:rsidRPr="00383667">
        <w:rPr>
          <w:rFonts w:cs="Huawei Sans"/>
        </w:rPr>
        <w:t>Number</w:t>
      </w:r>
      <w:r w:rsidR="00B77238">
        <w:rPr>
          <w:rFonts w:cs="Huawei Sans"/>
        </w:rPr>
        <w:tab/>
      </w:r>
      <w:r w:rsidRPr="00383667">
        <w:rPr>
          <w:rFonts w:cs="Huawei Sans"/>
        </w:rPr>
        <w:t>of</w:t>
      </w:r>
      <w:r w:rsidR="00B77238">
        <w:rPr>
          <w:rFonts w:cs="Huawei Sans"/>
        </w:rPr>
        <w:tab/>
      </w:r>
      <w:r w:rsidRPr="00383667">
        <w:rPr>
          <w:rFonts w:cs="Huawei Sans"/>
        </w:rPr>
        <w:t>TC</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:47</w:t>
      </w:r>
    </w:p>
    <w:p w14:paraId="6FD0AA28" w14:textId="7DA42815" w:rsidR="00135587" w:rsidRPr="00383667" w:rsidRDefault="003C096C" w:rsidP="005714FA">
      <w:pPr>
        <w:pStyle w:val="2f3"/>
        <w:rPr>
          <w:rFonts w:cs="Huawei Sans"/>
        </w:rPr>
      </w:pPr>
      <w:r w:rsidRPr="00383667">
        <w:rPr>
          <w:rFonts w:cs="Huawei Sans"/>
        </w:rPr>
        <w:t>Last</w:t>
      </w:r>
      <w:r w:rsidR="00B77238">
        <w:rPr>
          <w:rFonts w:cs="Huawei Sans"/>
        </w:rPr>
        <w:tab/>
      </w:r>
      <w:r w:rsidRPr="00383667">
        <w:rPr>
          <w:rFonts w:cs="Huawei Sans"/>
        </w:rPr>
        <w:t>TC</w:t>
      </w:r>
      <w:r w:rsidR="00B77238">
        <w:rPr>
          <w:rFonts w:cs="Huawei Sans"/>
        </w:rPr>
        <w:tab/>
      </w:r>
      <w:r w:rsidRPr="00383667">
        <w:rPr>
          <w:rFonts w:cs="Huawei Sans"/>
        </w:rPr>
        <w:t>occurred</w:t>
      </w:r>
      <w:r w:rsidR="00B77238">
        <w:rPr>
          <w:rFonts w:cs="Huawei Sans"/>
        </w:rPr>
        <w:tab/>
      </w:r>
      <w:r w:rsidR="00B77238">
        <w:rPr>
          <w:rFonts w:cs="Huawei Sans"/>
        </w:rPr>
        <w:tab/>
      </w:r>
      <w:r w:rsidR="00B77238">
        <w:rPr>
          <w:rFonts w:cs="Huawei Sans"/>
        </w:rPr>
        <w:tab/>
      </w:r>
      <w:r w:rsidR="00B77238">
        <w:rPr>
          <w:rFonts w:cs="Huawei Sans"/>
        </w:rPr>
        <w:tab/>
      </w:r>
      <w:r w:rsidR="00B77238">
        <w:rPr>
          <w:rFonts w:cs="Huawei Sans"/>
        </w:rPr>
        <w:tab/>
      </w:r>
      <w:r w:rsidRPr="00383667">
        <w:rPr>
          <w:rFonts w:cs="Huawei Sans"/>
        </w:rPr>
        <w:t>:GigabitEthernet0/0/2</w:t>
      </w:r>
    </w:p>
    <w:p w14:paraId="7026691C" w14:textId="77777777" w:rsidR="00135587" w:rsidRPr="00383667" w:rsidRDefault="003C096C" w:rsidP="005714FA">
      <w:pPr>
        <w:pStyle w:val="2f3"/>
        <w:rPr>
          <w:rFonts w:cs="Huawei Sans"/>
        </w:rPr>
      </w:pPr>
      <w:r w:rsidRPr="00383667">
        <w:rPr>
          <w:rFonts w:cs="Huawei Sans"/>
        </w:rPr>
        <w:t>----[Port2(GigabitEthernet0/0/2)][FORWARDING]----</w:t>
      </w:r>
    </w:p>
    <w:p w14:paraId="3B7A11F8" w14:textId="35051580" w:rsidR="00135587" w:rsidRPr="00383667" w:rsidRDefault="00B77238" w:rsidP="005714FA">
      <w:pPr>
        <w:pStyle w:val="2f3"/>
        <w:rPr>
          <w:rFonts w:cs="Huawei Sans"/>
        </w:rPr>
      </w:pPr>
      <w:r>
        <w:rPr>
          <w:rFonts w:cs="Huawei Sans"/>
        </w:rPr>
        <w:tab/>
      </w:r>
      <w:r w:rsidR="003C096C" w:rsidRPr="00383667">
        <w:rPr>
          <w:rFonts w:cs="Huawei Sans"/>
        </w:rPr>
        <w:t>Port</w:t>
      </w:r>
      <w:r>
        <w:rPr>
          <w:rFonts w:cs="Huawei Sans"/>
        </w:rPr>
        <w:tab/>
      </w:r>
      <w:r w:rsidR="003C096C" w:rsidRPr="00383667">
        <w:rPr>
          <w:rFonts w:cs="Huawei Sans"/>
        </w:rPr>
        <w:t>Protocol</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:Enabled</w:t>
      </w:r>
    </w:p>
    <w:p w14:paraId="6826BE85" w14:textId="4B8B2B33" w:rsidR="00135587" w:rsidRPr="00383667" w:rsidRDefault="00B77238" w:rsidP="005714FA">
      <w:pPr>
        <w:pStyle w:val="2f3"/>
        <w:rPr>
          <w:rFonts w:cs="Huawei Sans"/>
        </w:rPr>
      </w:pPr>
      <w:r>
        <w:rPr>
          <w:rFonts w:cs="Huawei Sans"/>
        </w:rPr>
        <w:tab/>
      </w:r>
      <w:r w:rsidR="003C096C" w:rsidRPr="00383667">
        <w:rPr>
          <w:rFonts w:cs="Huawei Sans"/>
        </w:rPr>
        <w:t>Port</w:t>
      </w:r>
      <w:r>
        <w:rPr>
          <w:rFonts w:cs="Huawei Sans"/>
        </w:rPr>
        <w:tab/>
      </w:r>
      <w:r w:rsidR="003C096C" w:rsidRPr="00383667">
        <w:rPr>
          <w:rFonts w:cs="Huawei Sans"/>
        </w:rPr>
        <w:t>Role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:Root</w:t>
      </w:r>
      <w:r>
        <w:rPr>
          <w:rFonts w:cs="Huawei Sans"/>
        </w:rPr>
        <w:tab/>
      </w:r>
      <w:r w:rsidR="003C096C" w:rsidRPr="00383667">
        <w:rPr>
          <w:rFonts w:cs="Huawei Sans"/>
        </w:rPr>
        <w:t>Port</w:t>
      </w:r>
    </w:p>
    <w:p w14:paraId="7BFCC568" w14:textId="57A40CC8" w:rsidR="00135587" w:rsidRPr="00383667" w:rsidRDefault="00B77238" w:rsidP="005714FA">
      <w:pPr>
        <w:pStyle w:val="2f3"/>
        <w:rPr>
          <w:rFonts w:cs="Huawei Sans"/>
        </w:rPr>
      </w:pPr>
      <w:r>
        <w:rPr>
          <w:rFonts w:cs="Huawei Sans"/>
        </w:rPr>
        <w:tab/>
      </w:r>
      <w:r w:rsidR="003C096C" w:rsidRPr="00383667">
        <w:rPr>
          <w:rFonts w:cs="Huawei Sans"/>
        </w:rPr>
        <w:t>Port</w:t>
      </w:r>
      <w:r>
        <w:rPr>
          <w:rFonts w:cs="Huawei Sans"/>
        </w:rPr>
        <w:tab/>
      </w:r>
      <w:r w:rsidR="003C096C" w:rsidRPr="00383667">
        <w:rPr>
          <w:rFonts w:cs="Huawei Sans"/>
        </w:rPr>
        <w:t>Priority</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:128</w:t>
      </w:r>
    </w:p>
    <w:p w14:paraId="2594781F" w14:textId="5A24FA52" w:rsidR="00135587" w:rsidRPr="00383667" w:rsidRDefault="00B77238" w:rsidP="005714FA">
      <w:pPr>
        <w:pStyle w:val="2f3"/>
        <w:rPr>
          <w:rFonts w:cs="Huawei Sans"/>
        </w:rPr>
      </w:pPr>
      <w:r>
        <w:rPr>
          <w:rFonts w:cs="Huawei Sans"/>
        </w:rPr>
        <w:tab/>
      </w:r>
      <w:r w:rsidR="003C096C" w:rsidRPr="00383667">
        <w:rPr>
          <w:rFonts w:cs="Huawei Sans"/>
        </w:rPr>
        <w:t>Port</w:t>
      </w:r>
      <w:r>
        <w:rPr>
          <w:rFonts w:cs="Huawei Sans"/>
        </w:rPr>
        <w:tab/>
      </w:r>
      <w:r w:rsidR="003C096C" w:rsidRPr="00383667">
        <w:rPr>
          <w:rFonts w:cs="Huawei Sans"/>
        </w:rPr>
        <w:t>Cost(</w:t>
      </w:r>
      <w:r w:rsidR="003C096C" w:rsidRPr="00383667">
        <w:rPr>
          <w:rFonts w:cs="Huawei Sans"/>
          <w:b/>
          <w:color w:val="EC7061"/>
        </w:rPr>
        <w:t>Dot1T</w:t>
      </w:r>
      <w:r>
        <w:rPr>
          <w:rFonts w:cs="Huawei Sans"/>
          <w:b/>
          <w:color w:val="EC7061"/>
        </w:rPr>
        <w:tab/>
      </w:r>
      <w:r w:rsidR="003C096C" w:rsidRPr="00383667">
        <w:rPr>
          <w:rFonts w:cs="Huawei Sans"/>
          <w:b/>
          <w:color w:val="EC7061"/>
        </w:rPr>
        <w: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:Config=auto</w:t>
      </w:r>
      <w:r>
        <w:rPr>
          <w:rFonts w:cs="Huawei Sans"/>
        </w:rPr>
        <w:tab/>
      </w:r>
      <w:r w:rsidR="003C096C" w:rsidRPr="00383667">
        <w:rPr>
          <w:rFonts w:cs="Huawei Sans"/>
        </w:rPr>
        <w:t>/</w:t>
      </w:r>
      <w:r>
        <w:rPr>
          <w:rFonts w:cs="Huawei Sans"/>
        </w:rPr>
        <w:tab/>
      </w:r>
      <w:r w:rsidR="003C096C" w:rsidRPr="00383667">
        <w:rPr>
          <w:rFonts w:cs="Huawei Sans"/>
        </w:rPr>
        <w:t>Active=</w:t>
      </w:r>
      <w:r w:rsidR="003C096C" w:rsidRPr="00383667">
        <w:rPr>
          <w:rFonts w:cs="Huawei Sans"/>
          <w:color w:val="EC7061"/>
        </w:rPr>
        <w:t>20000</w:t>
      </w:r>
    </w:p>
    <w:p w14:paraId="29B8F3F2" w14:textId="0DB7AAED" w:rsidR="00135587" w:rsidRPr="00383667" w:rsidRDefault="00B77238" w:rsidP="005714FA">
      <w:pPr>
        <w:pStyle w:val="2f3"/>
        <w:rPr>
          <w:rFonts w:cs="Huawei Sans"/>
        </w:rPr>
      </w:pPr>
      <w:r>
        <w:rPr>
          <w:rFonts w:cs="Huawei Sans"/>
        </w:rPr>
        <w:tab/>
      </w:r>
      <w:r w:rsidR="003C096C" w:rsidRPr="00383667">
        <w:rPr>
          <w:rFonts w:cs="Huawei Sans"/>
        </w:rPr>
        <w:t>Designated</w:t>
      </w:r>
      <w:r>
        <w:rPr>
          <w:rFonts w:cs="Huawei Sans"/>
        </w:rPr>
        <w:tab/>
      </w:r>
      <w:r w:rsidR="003C096C" w:rsidRPr="00383667">
        <w:rPr>
          <w:rFonts w:cs="Huawei Sans"/>
        </w:rPr>
        <w:t>Bridge/Port</w:t>
      </w:r>
      <w:r>
        <w:rPr>
          <w:rFonts w:cs="Huawei Sans"/>
        </w:rPr>
        <w:tab/>
      </w:r>
      <w:r w:rsidR="003C096C" w:rsidRPr="00383667">
        <w:rPr>
          <w:rFonts w:cs="Huawei Sans"/>
        </w:rPr>
        <w:t>:0.4c1f-cc1d-61a8</w:t>
      </w:r>
      <w:r>
        <w:rPr>
          <w:rFonts w:cs="Huawei Sans"/>
        </w:rPr>
        <w:tab/>
      </w:r>
      <w:r w:rsidR="003C096C" w:rsidRPr="00383667">
        <w:rPr>
          <w:rFonts w:cs="Huawei Sans"/>
        </w:rPr>
        <w:t>/</w:t>
      </w:r>
      <w:r>
        <w:rPr>
          <w:rFonts w:cs="Huawei Sans"/>
        </w:rPr>
        <w:tab/>
      </w:r>
      <w:r w:rsidR="003C096C" w:rsidRPr="00383667">
        <w:rPr>
          <w:rFonts w:cs="Huawei Sans"/>
        </w:rPr>
        <w:t>128.13</w:t>
      </w:r>
    </w:p>
    <w:p w14:paraId="5F0187E6" w14:textId="1EED3930" w:rsidR="00135587" w:rsidRPr="00383667" w:rsidRDefault="00B77238" w:rsidP="005714FA">
      <w:pPr>
        <w:pStyle w:val="2f3"/>
        <w:rPr>
          <w:rFonts w:cs="Huawei Sans"/>
        </w:rPr>
      </w:pPr>
      <w:r>
        <w:rPr>
          <w:rFonts w:cs="Huawei Sans"/>
        </w:rPr>
        <w:tab/>
      </w:r>
      <w:r w:rsidR="003C096C" w:rsidRPr="00383667">
        <w:rPr>
          <w:rFonts w:cs="Huawei Sans"/>
        </w:rPr>
        <w:t>Port</w:t>
      </w:r>
      <w:r>
        <w:rPr>
          <w:rFonts w:cs="Huawei Sans"/>
        </w:rPr>
        <w:tab/>
      </w:r>
      <w:r w:rsidR="003C096C" w:rsidRPr="00383667">
        <w:rPr>
          <w:rFonts w:cs="Huawei Sans"/>
        </w:rPr>
        <w:t>Edged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:Config=default</w:t>
      </w:r>
      <w:r>
        <w:rPr>
          <w:rFonts w:cs="Huawei Sans"/>
        </w:rPr>
        <w:tab/>
      </w:r>
      <w:r w:rsidR="003C096C" w:rsidRPr="00383667">
        <w:rPr>
          <w:rFonts w:cs="Huawei Sans"/>
        </w:rPr>
        <w:t>/</w:t>
      </w:r>
      <w:r>
        <w:rPr>
          <w:rFonts w:cs="Huawei Sans"/>
        </w:rPr>
        <w:tab/>
      </w:r>
      <w:r w:rsidR="003C096C" w:rsidRPr="00383667">
        <w:rPr>
          <w:rFonts w:cs="Huawei Sans"/>
        </w:rPr>
        <w:t>Active=disabled</w:t>
      </w:r>
    </w:p>
    <w:p w14:paraId="753E68B2" w14:textId="636E70E0" w:rsidR="00135587" w:rsidRPr="00383667" w:rsidRDefault="00B77238" w:rsidP="005714FA">
      <w:pPr>
        <w:pStyle w:val="2f3"/>
        <w:rPr>
          <w:rFonts w:cs="Huawei Sans"/>
        </w:rPr>
      </w:pPr>
      <w:r>
        <w:rPr>
          <w:rFonts w:cs="Huawei Sans"/>
        </w:rPr>
        <w:tab/>
      </w:r>
      <w:r w:rsidR="003C096C" w:rsidRPr="00383667">
        <w:rPr>
          <w:rFonts w:cs="Huawei Sans"/>
        </w:rPr>
        <w:t>Point-to-point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:Config=auto</w:t>
      </w:r>
      <w:r>
        <w:rPr>
          <w:rFonts w:cs="Huawei Sans"/>
        </w:rPr>
        <w:tab/>
      </w:r>
      <w:r w:rsidR="003C096C" w:rsidRPr="00383667">
        <w:rPr>
          <w:rFonts w:cs="Huawei Sans"/>
        </w:rPr>
        <w:t>/</w:t>
      </w:r>
      <w:r>
        <w:rPr>
          <w:rFonts w:cs="Huawei Sans"/>
        </w:rPr>
        <w:tab/>
      </w:r>
      <w:r w:rsidR="003C096C" w:rsidRPr="00383667">
        <w:rPr>
          <w:rFonts w:cs="Huawei Sans"/>
        </w:rPr>
        <w:t>Active=true</w:t>
      </w:r>
    </w:p>
    <w:p w14:paraId="110D46AF" w14:textId="75EB6AD5" w:rsidR="00135587" w:rsidRPr="00383667" w:rsidRDefault="00B77238" w:rsidP="005714FA">
      <w:pPr>
        <w:pStyle w:val="2f3"/>
        <w:rPr>
          <w:rFonts w:cs="Huawei Sans"/>
        </w:rPr>
      </w:pPr>
      <w:r>
        <w:rPr>
          <w:rFonts w:cs="Huawei Sans"/>
        </w:rPr>
        <w:tab/>
      </w:r>
      <w:r w:rsidR="003C096C" w:rsidRPr="00383667">
        <w:rPr>
          <w:rFonts w:cs="Huawei Sans"/>
        </w:rPr>
        <w:t>Transit</w:t>
      </w:r>
      <w:r>
        <w:rPr>
          <w:rFonts w:cs="Huawei Sans"/>
        </w:rPr>
        <w:tab/>
      </w:r>
      <w:r w:rsidR="003C096C" w:rsidRPr="00383667">
        <w:rPr>
          <w:rFonts w:cs="Huawei Sans"/>
        </w:rPr>
        <w:t>Limit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:147</w:t>
      </w:r>
      <w:r>
        <w:rPr>
          <w:rFonts w:cs="Huawei Sans"/>
        </w:rPr>
        <w:tab/>
      </w:r>
      <w:r w:rsidR="003C096C" w:rsidRPr="00383667">
        <w:rPr>
          <w:rFonts w:cs="Huawei Sans"/>
        </w:rPr>
        <w:t>packets/hello-time</w:t>
      </w:r>
    </w:p>
    <w:p w14:paraId="28895E42" w14:textId="75090400" w:rsidR="00135587" w:rsidRPr="00383667" w:rsidRDefault="00B77238" w:rsidP="005714FA">
      <w:pPr>
        <w:pStyle w:val="2f3"/>
        <w:rPr>
          <w:rFonts w:cs="Huawei Sans"/>
        </w:rPr>
      </w:pPr>
      <w:r>
        <w:rPr>
          <w:rFonts w:cs="Huawei Sans"/>
        </w:rPr>
        <w:tab/>
      </w:r>
      <w:r w:rsidR="003C096C" w:rsidRPr="00383667">
        <w:rPr>
          <w:rFonts w:cs="Huawei Sans"/>
        </w:rPr>
        <w:t>Protection</w:t>
      </w:r>
      <w:r>
        <w:rPr>
          <w:rFonts w:cs="Huawei Sans"/>
        </w:rPr>
        <w:tab/>
      </w:r>
      <w:r w:rsidR="003C096C"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0C95FC7E" w14:textId="77777777" w:rsidR="00227531" w:rsidRDefault="00B77238" w:rsidP="005714FA">
      <w:pPr>
        <w:pStyle w:val="2f3"/>
        <w:rPr>
          <w:rFonts w:cs="Huawei Sans"/>
        </w:rPr>
      </w:pPr>
      <w:r>
        <w:rPr>
          <w:rFonts w:cs="Huawei Sans"/>
        </w:rPr>
        <w:tab/>
      </w:r>
      <w:r w:rsidR="003C096C" w:rsidRPr="00383667">
        <w:rPr>
          <w:rFonts w:cs="Huawei Sans"/>
        </w:rPr>
        <w:t>Port</w:t>
      </w:r>
      <w:r>
        <w:rPr>
          <w:rFonts w:cs="Huawei Sans"/>
        </w:rPr>
        <w:tab/>
      </w:r>
      <w:r w:rsidR="003C096C" w:rsidRPr="00383667">
        <w:rPr>
          <w:rFonts w:cs="Huawei Sans"/>
        </w:rPr>
        <w:t>STP</w:t>
      </w:r>
      <w:r>
        <w:rPr>
          <w:rFonts w:cs="Huawei Sans"/>
        </w:rPr>
        <w:tab/>
      </w:r>
      <w:r w:rsidR="003C096C" w:rsidRPr="00383667">
        <w:rPr>
          <w:rFonts w:cs="Huawei Sans"/>
        </w:rPr>
        <w:t>Mode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:RSTP</w:t>
      </w:r>
    </w:p>
    <w:p w14:paraId="11EED7E7" w14:textId="5AE7E055" w:rsidR="00135587" w:rsidRPr="00383667" w:rsidRDefault="00B77238" w:rsidP="005714FA">
      <w:pPr>
        <w:pStyle w:val="2f3"/>
        <w:rPr>
          <w:rFonts w:cs="Huawei Sans"/>
        </w:rPr>
      </w:pPr>
      <w:r>
        <w:rPr>
          <w:rFonts w:cs="Huawei Sans"/>
        </w:rPr>
        <w:lastRenderedPageBreak/>
        <w:tab/>
      </w:r>
      <w:r w:rsidR="003C096C" w:rsidRPr="00383667">
        <w:rPr>
          <w:rFonts w:cs="Huawei Sans"/>
        </w:rPr>
        <w:t>Port</w:t>
      </w:r>
      <w:r>
        <w:rPr>
          <w:rFonts w:cs="Huawei Sans"/>
        </w:rPr>
        <w:tab/>
      </w:r>
      <w:r w:rsidR="003C096C" w:rsidRPr="00383667">
        <w:rPr>
          <w:rFonts w:cs="Huawei Sans"/>
        </w:rPr>
        <w:t>Protocol</w:t>
      </w:r>
      <w:r>
        <w:rPr>
          <w:rFonts w:cs="Huawei Sans"/>
        </w:rPr>
        <w:tab/>
      </w:r>
      <w:r w:rsidR="003C096C"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:Config=auto</w:t>
      </w:r>
      <w:r>
        <w:rPr>
          <w:rFonts w:cs="Huawei Sans"/>
        </w:rPr>
        <w:tab/>
      </w:r>
      <w:r w:rsidR="003C096C" w:rsidRPr="00383667">
        <w:rPr>
          <w:rFonts w:cs="Huawei Sans"/>
        </w:rPr>
        <w:t>/</w:t>
      </w:r>
      <w:r>
        <w:rPr>
          <w:rFonts w:cs="Huawei Sans"/>
        </w:rPr>
        <w:tab/>
      </w:r>
      <w:r w:rsidR="003C096C" w:rsidRPr="00383667">
        <w:rPr>
          <w:rFonts w:cs="Huawei Sans"/>
        </w:rPr>
        <w:t>Active=dot1s</w:t>
      </w:r>
    </w:p>
    <w:p w14:paraId="540CEAEE" w14:textId="5F2F6E32" w:rsidR="00135587" w:rsidRPr="00383667" w:rsidRDefault="00B77238" w:rsidP="005714FA">
      <w:pPr>
        <w:pStyle w:val="2f3"/>
        <w:rPr>
          <w:rFonts w:cs="Huawei Sans"/>
        </w:rPr>
      </w:pPr>
      <w:r>
        <w:rPr>
          <w:rFonts w:cs="Huawei Sans"/>
        </w:rPr>
        <w:tab/>
      </w:r>
      <w:r w:rsidR="003C096C" w:rsidRPr="00383667">
        <w:rPr>
          <w:rFonts w:cs="Huawei Sans"/>
        </w:rPr>
        <w:t>BPDU</w:t>
      </w:r>
      <w:r>
        <w:rPr>
          <w:rFonts w:cs="Huawei Sans"/>
        </w:rPr>
        <w:tab/>
      </w:r>
      <w:r w:rsidR="003C096C" w:rsidRPr="00383667">
        <w:rPr>
          <w:rFonts w:cs="Huawei Sans"/>
        </w:rPr>
        <w:t>Encapsulation</w:t>
      </w:r>
      <w:r>
        <w:rPr>
          <w:rFonts w:cs="Huawei Sans"/>
        </w:rPr>
        <w:tab/>
      </w:r>
      <w:r>
        <w:rPr>
          <w:rFonts w:cs="Huawei Sans"/>
        </w:rPr>
        <w:tab/>
      </w:r>
      <w:r>
        <w:rPr>
          <w:rFonts w:cs="Huawei Sans"/>
        </w:rPr>
        <w:tab/>
      </w:r>
      <w:r>
        <w:rPr>
          <w:rFonts w:cs="Huawei Sans"/>
        </w:rPr>
        <w:tab/>
      </w:r>
      <w:r w:rsidR="003C096C" w:rsidRPr="00383667">
        <w:rPr>
          <w:rFonts w:cs="Huawei Sans"/>
        </w:rPr>
        <w:t>:Config=stp</w:t>
      </w:r>
      <w:r>
        <w:rPr>
          <w:rFonts w:cs="Huawei Sans"/>
        </w:rPr>
        <w:tab/>
      </w:r>
      <w:r w:rsidR="003C096C" w:rsidRPr="00383667">
        <w:rPr>
          <w:rFonts w:cs="Huawei Sans"/>
        </w:rPr>
        <w:t>/</w:t>
      </w:r>
      <w:r>
        <w:rPr>
          <w:rFonts w:cs="Huawei Sans"/>
        </w:rPr>
        <w:tab/>
      </w:r>
      <w:r w:rsidR="003C096C" w:rsidRPr="00383667">
        <w:rPr>
          <w:rFonts w:cs="Huawei Sans"/>
        </w:rPr>
        <w:t>Active=stp</w:t>
      </w:r>
    </w:p>
    <w:p w14:paraId="4EF36A17" w14:textId="3FFCC572" w:rsidR="00135587" w:rsidRPr="00383667" w:rsidRDefault="00B77238" w:rsidP="005714FA">
      <w:pPr>
        <w:pStyle w:val="2f3"/>
        <w:rPr>
          <w:rFonts w:cs="Huawei Sans"/>
        </w:rPr>
      </w:pPr>
      <w:r>
        <w:rPr>
          <w:rFonts w:cs="Huawei Sans"/>
        </w:rPr>
        <w:tab/>
      </w:r>
      <w:r w:rsidR="003C096C" w:rsidRPr="00383667">
        <w:rPr>
          <w:rFonts w:cs="Huawei Sans"/>
        </w:rPr>
        <w:t>PortTimes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:Hello</w:t>
      </w:r>
      <w:r>
        <w:rPr>
          <w:rFonts w:cs="Huawei Sans"/>
        </w:rPr>
        <w:tab/>
      </w:r>
      <w:r w:rsidR="003C096C" w:rsidRPr="00497E5B">
        <w:rPr>
          <w:rFonts w:cs="Huawei Sans"/>
        </w:rPr>
        <w:t>2s</w:t>
      </w:r>
      <w:r>
        <w:rPr>
          <w:rFonts w:cs="Huawei Sans"/>
        </w:rPr>
        <w:tab/>
      </w:r>
      <w:r w:rsidR="003C096C" w:rsidRPr="00383667">
        <w:rPr>
          <w:rFonts w:cs="Huawei Sans"/>
        </w:rPr>
        <w:t>MaxAge</w:t>
      </w:r>
      <w:r>
        <w:rPr>
          <w:rFonts w:cs="Huawei Sans"/>
        </w:rPr>
        <w:tab/>
      </w:r>
      <w:r w:rsidR="003C096C" w:rsidRPr="00383667">
        <w:rPr>
          <w:rFonts w:cs="Huawei Sans"/>
        </w:rPr>
        <w:t>20s</w:t>
      </w:r>
      <w:r>
        <w:rPr>
          <w:rFonts w:cs="Huawei Sans"/>
        </w:rPr>
        <w:tab/>
      </w:r>
      <w:r w:rsidR="003C096C" w:rsidRPr="00383667">
        <w:rPr>
          <w:rFonts w:cs="Huawei Sans"/>
        </w:rPr>
        <w:t>FwDly</w:t>
      </w:r>
      <w:r>
        <w:rPr>
          <w:rFonts w:cs="Huawei Sans"/>
        </w:rPr>
        <w:tab/>
      </w:r>
      <w:r w:rsidR="003C096C" w:rsidRPr="00497E5B">
        <w:rPr>
          <w:rFonts w:cs="Huawei Sans"/>
        </w:rPr>
        <w:t>15s</w:t>
      </w:r>
      <w:r>
        <w:rPr>
          <w:rFonts w:cs="Huawei Sans"/>
        </w:rPr>
        <w:tab/>
      </w:r>
      <w:r w:rsidR="003C096C" w:rsidRPr="00383667">
        <w:rPr>
          <w:rFonts w:cs="Huawei Sans"/>
        </w:rPr>
        <w:t>RemHop</w:t>
      </w:r>
      <w:r>
        <w:rPr>
          <w:rFonts w:cs="Huawei Sans"/>
        </w:rPr>
        <w:tab/>
      </w:r>
      <w:r w:rsidR="003C096C" w:rsidRPr="00383667">
        <w:rPr>
          <w:rFonts w:cs="Huawei Sans"/>
        </w:rPr>
        <w:t>0</w:t>
      </w:r>
    </w:p>
    <w:p w14:paraId="22607495" w14:textId="2A9C0F1E" w:rsidR="00135587" w:rsidRPr="00383667" w:rsidRDefault="00B77238" w:rsidP="005714FA">
      <w:pPr>
        <w:pStyle w:val="2f3"/>
        <w:rPr>
          <w:rFonts w:cs="Huawei Sans"/>
        </w:rPr>
      </w:pPr>
      <w:r>
        <w:rPr>
          <w:rFonts w:cs="Huawei Sans"/>
        </w:rPr>
        <w:tab/>
      </w:r>
      <w:r w:rsidR="003C096C" w:rsidRPr="00383667">
        <w:rPr>
          <w:rFonts w:cs="Huawei Sans"/>
        </w:rPr>
        <w:t>TC</w:t>
      </w:r>
      <w:r>
        <w:rPr>
          <w:rFonts w:cs="Huawei Sans"/>
        </w:rPr>
        <w:tab/>
      </w:r>
      <w:r w:rsidR="003C096C" w:rsidRPr="00383667">
        <w:rPr>
          <w:rFonts w:cs="Huawei Sans"/>
        </w:rPr>
        <w:t>or</w:t>
      </w:r>
      <w:r>
        <w:rPr>
          <w:rFonts w:cs="Huawei Sans"/>
        </w:rPr>
        <w:tab/>
      </w:r>
      <w:r w:rsidR="003C096C" w:rsidRPr="00497E5B">
        <w:rPr>
          <w:rFonts w:cs="Huawei Sans"/>
        </w:rPr>
        <w:t>TCN</w:t>
      </w:r>
      <w:r>
        <w:rPr>
          <w:rFonts w:cs="Huawei Sans"/>
        </w:rPr>
        <w:tab/>
      </w:r>
      <w:r w:rsidR="003C096C" w:rsidRPr="00497E5B">
        <w:rPr>
          <w:rFonts w:cs="Huawei Sans"/>
        </w:rPr>
        <w:t>send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:26</w:t>
      </w:r>
    </w:p>
    <w:p w14:paraId="6A9F9B76" w14:textId="4C8BCF49" w:rsidR="00135587" w:rsidRPr="00383667" w:rsidRDefault="00B77238" w:rsidP="005714FA">
      <w:pPr>
        <w:pStyle w:val="2f3"/>
        <w:rPr>
          <w:rFonts w:cs="Huawei Sans"/>
        </w:rPr>
      </w:pPr>
      <w:r>
        <w:rPr>
          <w:rFonts w:cs="Huawei Sans"/>
        </w:rPr>
        <w:tab/>
      </w:r>
      <w:r w:rsidR="003C096C" w:rsidRPr="00383667">
        <w:rPr>
          <w:rFonts w:cs="Huawei Sans"/>
        </w:rPr>
        <w:t>TC</w:t>
      </w:r>
      <w:r>
        <w:rPr>
          <w:rFonts w:cs="Huawei Sans"/>
        </w:rPr>
        <w:tab/>
      </w:r>
      <w:r w:rsidR="003C096C" w:rsidRPr="00383667">
        <w:rPr>
          <w:rFonts w:cs="Huawei Sans"/>
        </w:rPr>
        <w:t>or</w:t>
      </w:r>
      <w:r>
        <w:rPr>
          <w:rFonts w:cs="Huawei Sans"/>
        </w:rPr>
        <w:tab/>
      </w:r>
      <w:r w:rsidR="003C096C" w:rsidRPr="00383667">
        <w:rPr>
          <w:rFonts w:cs="Huawei Sans"/>
        </w:rPr>
        <w:t>TCN</w:t>
      </w:r>
      <w:r>
        <w:rPr>
          <w:rFonts w:cs="Huawei Sans"/>
        </w:rPr>
        <w:tab/>
      </w:r>
      <w:r w:rsidR="003C096C" w:rsidRPr="00383667">
        <w:rPr>
          <w:rFonts w:cs="Huawei Sans"/>
        </w:rPr>
        <w:t>received</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:40</w:t>
      </w:r>
    </w:p>
    <w:p w14:paraId="6705EDB8" w14:textId="71EFF6BA" w:rsidR="00227531" w:rsidRDefault="00B77238" w:rsidP="005714FA">
      <w:pPr>
        <w:pStyle w:val="2f3"/>
        <w:rPr>
          <w:rFonts w:cs="Huawei Sans"/>
        </w:rPr>
      </w:pPr>
      <w:r>
        <w:rPr>
          <w:rFonts w:cs="Huawei Sans"/>
        </w:rPr>
        <w:tab/>
      </w:r>
      <w:r w:rsidR="003C096C" w:rsidRPr="00383667">
        <w:rPr>
          <w:rFonts w:cs="Huawei Sans"/>
        </w:rPr>
        <w:t>BPDU</w:t>
      </w:r>
      <w:r>
        <w:rPr>
          <w:rFonts w:cs="Huawei Sans"/>
        </w:rPr>
        <w:tab/>
      </w:r>
      <w:r w:rsidR="003C096C" w:rsidRPr="00383667">
        <w:rPr>
          <w:rFonts w:cs="Huawei Sans"/>
        </w:rPr>
        <w:t>Sent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:1747</w:t>
      </w:r>
    </w:p>
    <w:p w14:paraId="2A548446" w14:textId="79E87CBA" w:rsidR="00135587" w:rsidRPr="00383667" w:rsidRDefault="00B77238"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TCN:</w:t>
      </w:r>
      <w:r>
        <w:rPr>
          <w:rFonts w:cs="Huawei Sans"/>
        </w:rPr>
        <w:tab/>
      </w:r>
      <w:r w:rsidR="003C096C" w:rsidRPr="00383667">
        <w:rPr>
          <w:rFonts w:cs="Huawei Sans"/>
        </w:rPr>
        <w:t>0,</w:t>
      </w:r>
      <w:r>
        <w:rPr>
          <w:rFonts w:cs="Huawei Sans"/>
        </w:rPr>
        <w:tab/>
      </w:r>
      <w:r w:rsidR="003C096C" w:rsidRPr="00383667">
        <w:rPr>
          <w:rFonts w:cs="Huawei Sans"/>
        </w:rPr>
        <w:t>Config:</w:t>
      </w:r>
      <w:r>
        <w:rPr>
          <w:rFonts w:cs="Huawei Sans"/>
        </w:rPr>
        <w:tab/>
      </w:r>
      <w:r w:rsidR="003C096C" w:rsidRPr="00383667">
        <w:rPr>
          <w:rFonts w:cs="Huawei Sans"/>
        </w:rPr>
        <w:t>0,</w:t>
      </w:r>
      <w:r>
        <w:rPr>
          <w:rFonts w:cs="Huawei Sans"/>
        </w:rPr>
        <w:tab/>
      </w:r>
      <w:r w:rsidR="003C096C" w:rsidRPr="00383667">
        <w:rPr>
          <w:rFonts w:cs="Huawei Sans"/>
        </w:rPr>
        <w:t>RST:</w:t>
      </w:r>
      <w:r>
        <w:rPr>
          <w:rFonts w:cs="Huawei Sans"/>
        </w:rPr>
        <w:tab/>
      </w:r>
      <w:r w:rsidR="003C096C" w:rsidRPr="00383667">
        <w:rPr>
          <w:rFonts w:cs="Huawei Sans"/>
        </w:rPr>
        <w:t>1747,</w:t>
      </w:r>
      <w:r>
        <w:rPr>
          <w:rFonts w:cs="Huawei Sans"/>
        </w:rPr>
        <w:tab/>
      </w:r>
      <w:r w:rsidR="003C096C" w:rsidRPr="00383667">
        <w:rPr>
          <w:rFonts w:cs="Huawei Sans"/>
        </w:rPr>
        <w:t>MST:</w:t>
      </w:r>
      <w:r>
        <w:rPr>
          <w:rFonts w:cs="Huawei Sans"/>
        </w:rPr>
        <w:tab/>
      </w:r>
      <w:r w:rsidR="003C096C" w:rsidRPr="00383667">
        <w:rPr>
          <w:rFonts w:cs="Huawei Sans"/>
        </w:rPr>
        <w:t>0</w:t>
      </w:r>
    </w:p>
    <w:p w14:paraId="126F7A5E" w14:textId="1DD9348F" w:rsidR="00227531" w:rsidRDefault="00B77238" w:rsidP="005714FA">
      <w:pPr>
        <w:pStyle w:val="2f3"/>
        <w:rPr>
          <w:rFonts w:cs="Huawei Sans"/>
        </w:rPr>
      </w:pPr>
      <w:r>
        <w:rPr>
          <w:rFonts w:cs="Huawei Sans"/>
        </w:rPr>
        <w:tab/>
      </w:r>
      <w:r w:rsidR="003C096C" w:rsidRPr="00383667">
        <w:rPr>
          <w:rFonts w:cs="Huawei Sans"/>
        </w:rPr>
        <w:t>BPDU</w:t>
      </w:r>
      <w:r>
        <w:rPr>
          <w:rFonts w:cs="Huawei Sans"/>
        </w:rPr>
        <w:tab/>
      </w:r>
      <w:r w:rsidR="003C096C" w:rsidRPr="00383667">
        <w:rPr>
          <w:rFonts w:cs="Huawei Sans"/>
        </w:rPr>
        <w:t>Received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:1048</w:t>
      </w:r>
    </w:p>
    <w:p w14:paraId="1C598069" w14:textId="697D9950" w:rsidR="00135587" w:rsidRPr="00383667" w:rsidRDefault="00B77238"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TCN:</w:t>
      </w:r>
      <w:r>
        <w:rPr>
          <w:rFonts w:cs="Huawei Sans"/>
        </w:rPr>
        <w:tab/>
      </w:r>
      <w:r w:rsidR="003C096C" w:rsidRPr="00383667">
        <w:rPr>
          <w:rFonts w:cs="Huawei Sans"/>
        </w:rPr>
        <w:t>0,</w:t>
      </w:r>
      <w:r>
        <w:rPr>
          <w:rFonts w:cs="Huawei Sans"/>
        </w:rPr>
        <w:tab/>
      </w:r>
      <w:r w:rsidR="003C096C" w:rsidRPr="00383667">
        <w:rPr>
          <w:rFonts w:cs="Huawei Sans"/>
        </w:rPr>
        <w:t>Config:</w:t>
      </w:r>
      <w:r>
        <w:rPr>
          <w:rFonts w:cs="Huawei Sans"/>
        </w:rPr>
        <w:tab/>
      </w:r>
      <w:r w:rsidR="003C096C" w:rsidRPr="00383667">
        <w:rPr>
          <w:rFonts w:cs="Huawei Sans"/>
        </w:rPr>
        <w:t>0,</w:t>
      </w:r>
      <w:r>
        <w:rPr>
          <w:rFonts w:cs="Huawei Sans"/>
        </w:rPr>
        <w:tab/>
      </w:r>
      <w:r w:rsidR="003C096C" w:rsidRPr="00383667">
        <w:rPr>
          <w:rFonts w:cs="Huawei Sans"/>
        </w:rPr>
        <w:t>RST:</w:t>
      </w:r>
      <w:r>
        <w:rPr>
          <w:rFonts w:cs="Huawei Sans"/>
        </w:rPr>
        <w:tab/>
      </w:r>
      <w:r w:rsidR="003C096C" w:rsidRPr="00383667">
        <w:rPr>
          <w:rFonts w:cs="Huawei Sans"/>
        </w:rPr>
        <w:t>1048,</w:t>
      </w:r>
      <w:r>
        <w:rPr>
          <w:rFonts w:cs="Huawei Sans"/>
        </w:rPr>
        <w:tab/>
      </w:r>
      <w:r w:rsidR="003C096C" w:rsidRPr="00383667">
        <w:rPr>
          <w:rFonts w:cs="Huawei Sans"/>
        </w:rPr>
        <w:t>MST:</w:t>
      </w:r>
      <w:r>
        <w:rPr>
          <w:rFonts w:cs="Huawei Sans"/>
        </w:rPr>
        <w:tab/>
      </w:r>
      <w:r w:rsidR="003C096C" w:rsidRPr="00383667">
        <w:rPr>
          <w:rFonts w:cs="Huawei Sans"/>
        </w:rPr>
        <w:t>0</w:t>
      </w:r>
    </w:p>
    <w:p w14:paraId="0644CF92" w14:textId="77777777" w:rsidR="00135587" w:rsidRPr="00383667" w:rsidRDefault="003C096C" w:rsidP="005714FA">
      <w:pPr>
        <w:pStyle w:val="1e"/>
      </w:pPr>
      <w:r w:rsidRPr="00383667">
        <w:t>In this case, the RPC calculation method is dot1t, and the STP cost of the interface is 20000.</w:t>
      </w:r>
    </w:p>
    <w:p w14:paraId="0639C11D" w14:textId="77777777" w:rsidR="00135587" w:rsidRPr="00383667" w:rsidRDefault="003C096C" w:rsidP="005714FA">
      <w:pPr>
        <w:pStyle w:val="1e"/>
      </w:pPr>
      <w:r w:rsidRPr="00383667">
        <w:t># Change the STP cost of GE0/0/2 on S4 to 40001.</w:t>
      </w:r>
    </w:p>
    <w:p w14:paraId="7D5ACF94" w14:textId="77777777" w:rsidR="00135587" w:rsidRPr="00383667" w:rsidRDefault="003C096C" w:rsidP="005714FA">
      <w:pPr>
        <w:pStyle w:val="2f3"/>
        <w:rPr>
          <w:rFonts w:cs="Huawei Sans"/>
        </w:rPr>
      </w:pPr>
      <w:r w:rsidRPr="00383667">
        <w:rPr>
          <w:rFonts w:cs="Huawei Sans"/>
        </w:rPr>
        <w:t>[S4]interface GigabitEthernet 0/0/2</w:t>
      </w:r>
    </w:p>
    <w:p w14:paraId="16C4277C" w14:textId="77777777" w:rsidR="00135587" w:rsidRPr="00383667" w:rsidRDefault="003C096C" w:rsidP="005714FA">
      <w:pPr>
        <w:pStyle w:val="2f3"/>
        <w:rPr>
          <w:rFonts w:cs="Huawei Sans"/>
        </w:rPr>
      </w:pPr>
      <w:r w:rsidRPr="00383667">
        <w:rPr>
          <w:rFonts w:cs="Huawei Sans"/>
        </w:rPr>
        <w:t>[S4-GigabitEthernet0/0/2] stp cost 40001</w:t>
      </w:r>
    </w:p>
    <w:p w14:paraId="0861DA3D" w14:textId="49C97106" w:rsidR="00135587" w:rsidRPr="00383667" w:rsidRDefault="009700AD" w:rsidP="005714FA">
      <w:pPr>
        <w:pStyle w:val="1e"/>
      </w:pPr>
      <w:r>
        <w:t># Check</w:t>
      </w:r>
      <w:r w:rsidR="003C096C" w:rsidRPr="00383667">
        <w:t xml:space="preserve"> the STP status and statistics on S4 again.</w:t>
      </w:r>
    </w:p>
    <w:p w14:paraId="29291F5D" w14:textId="77777777" w:rsidR="00135587" w:rsidRPr="00383667" w:rsidRDefault="003C096C" w:rsidP="005714FA">
      <w:pPr>
        <w:pStyle w:val="2f3"/>
        <w:rPr>
          <w:rFonts w:cs="Huawei Sans"/>
        </w:rPr>
      </w:pPr>
      <w:r w:rsidRPr="00383667">
        <w:rPr>
          <w:rFonts w:cs="Huawei Sans"/>
        </w:rPr>
        <w:t xml:space="preserve">&lt;S4&gt;display stp brief </w:t>
      </w:r>
    </w:p>
    <w:p w14:paraId="3772BAE2" w14:textId="717F9042" w:rsidR="00135587" w:rsidRPr="00383667" w:rsidRDefault="00656B18" w:rsidP="005714FA">
      <w:pPr>
        <w:pStyle w:val="2f3"/>
        <w:rPr>
          <w:rFonts w:cs="Huawei Sans"/>
        </w:rPr>
      </w:pPr>
      <w:r>
        <w:rPr>
          <w:rFonts w:cs="Huawei Sans"/>
        </w:rPr>
        <w:tab/>
      </w:r>
      <w:r w:rsidR="003C096C" w:rsidRPr="00383667">
        <w:rPr>
          <w:rFonts w:cs="Huawei Sans"/>
        </w:rPr>
        <w:t>MSTID</w:t>
      </w:r>
      <w:r>
        <w:rPr>
          <w:rFonts w:cs="Huawei Sans"/>
        </w:rPr>
        <w:tab/>
      </w:r>
      <w:r w:rsidR="003C096C"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Role</w:t>
      </w:r>
      <w:r>
        <w:rPr>
          <w:rFonts w:cs="Huawei Sans"/>
        </w:rPr>
        <w:tab/>
      </w:r>
      <w:r>
        <w:rPr>
          <w:rFonts w:cs="Huawei Sans"/>
        </w:rPr>
        <w:tab/>
      </w:r>
      <w:r>
        <w:rPr>
          <w:rFonts w:cs="Huawei Sans"/>
        </w:rPr>
        <w:tab/>
      </w:r>
      <w:r>
        <w:rPr>
          <w:rFonts w:cs="Huawei Sans"/>
        </w:rPr>
        <w:tab/>
      </w:r>
      <w:r w:rsidR="003C096C" w:rsidRPr="00383667">
        <w:rPr>
          <w:rFonts w:cs="Huawei Sans"/>
        </w:rPr>
        <w:t>STP</w:t>
      </w:r>
      <w:r>
        <w:rPr>
          <w:rFonts w:cs="Huawei Sans"/>
        </w:rPr>
        <w:tab/>
      </w:r>
      <w:r w:rsidR="003C096C"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Protection</w:t>
      </w:r>
    </w:p>
    <w:p w14:paraId="6963BAA1" w14:textId="5F5E5102" w:rsidR="00135587" w:rsidRPr="00383667" w:rsidRDefault="00656B18" w:rsidP="005714FA">
      <w:pPr>
        <w:pStyle w:val="2f3"/>
        <w:rPr>
          <w:rFonts w:cs="Huawei Sans"/>
        </w:rPr>
      </w:pPr>
      <w:r>
        <w:rPr>
          <w:rFonts w:cs="Huawei Sans"/>
          <w:color w:val="EC7061"/>
        </w:rPr>
        <w:tab/>
      </w:r>
      <w:r>
        <w:rPr>
          <w:rFonts w:cs="Huawei Sans"/>
          <w:color w:val="EC7061"/>
        </w:rPr>
        <w:tab/>
      </w:r>
      <w:r>
        <w:rPr>
          <w:rFonts w:cs="Huawei Sans"/>
          <w:color w:val="EC7061"/>
        </w:rPr>
        <w:tab/>
      </w:r>
      <w:r w:rsidR="003C096C" w:rsidRPr="00383667">
        <w:rPr>
          <w:rFonts w:cs="Huawei Sans"/>
          <w:color w:val="EC7061"/>
        </w:rPr>
        <w:t>0</w:t>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GigabitEthernet0/0/1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ROOT</w:t>
      </w:r>
      <w:r>
        <w:rPr>
          <w:rFonts w:cs="Huawei Sans"/>
          <w:color w:val="EC7061"/>
        </w:rPr>
        <w:tab/>
      </w:r>
      <w:r>
        <w:rPr>
          <w:rFonts w:cs="Huawei Sans"/>
          <w:color w:val="EC7061"/>
        </w:rPr>
        <w:tab/>
      </w:r>
      <w:r>
        <w:rPr>
          <w:rFonts w:cs="Huawei Sans"/>
        </w:rPr>
        <w:tab/>
      </w:r>
      <w:r w:rsidR="003C096C" w:rsidRPr="00383667">
        <w:rPr>
          <w:rFonts w:cs="Huawei Sans"/>
          <w:color w:val="EC7061"/>
        </w:rPr>
        <w:t>FORWARDING</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NONE</w:t>
      </w:r>
    </w:p>
    <w:p w14:paraId="1F64E916" w14:textId="4056A5B3" w:rsidR="00135587" w:rsidRPr="00383667" w:rsidRDefault="00656B18" w:rsidP="005714FA">
      <w:pPr>
        <w:pStyle w:val="2f3"/>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ALTE</w:t>
      </w:r>
      <w:r>
        <w:rPr>
          <w:rFonts w:cs="Huawei Sans"/>
        </w:rPr>
        <w:tab/>
      </w:r>
      <w:r>
        <w:rPr>
          <w:rFonts w:cs="Huawei Sans"/>
        </w:rPr>
        <w:tab/>
      </w:r>
      <w:r>
        <w:rPr>
          <w:rFonts w:cs="Huawei Sans"/>
        </w:rPr>
        <w:tab/>
      </w:r>
      <w:r w:rsidR="003C096C" w:rsidRPr="00383667">
        <w:rPr>
          <w:rFonts w:cs="Huawei Sans"/>
        </w:rPr>
        <w:t>DISCARDING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522FC5E7" w14:textId="571F940D" w:rsidR="00135587" w:rsidRPr="00383667" w:rsidRDefault="00656B18" w:rsidP="005714FA">
      <w:pPr>
        <w:pStyle w:val="2f3"/>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ALTE</w:t>
      </w:r>
      <w:r>
        <w:rPr>
          <w:rFonts w:cs="Huawei Sans"/>
        </w:rPr>
        <w:tab/>
      </w:r>
      <w:r>
        <w:rPr>
          <w:rFonts w:cs="Huawei Sans"/>
        </w:rPr>
        <w:tab/>
      </w:r>
      <w:r>
        <w:rPr>
          <w:rFonts w:cs="Huawei Sans"/>
        </w:rPr>
        <w:tab/>
      </w:r>
      <w:r w:rsidR="003C096C" w:rsidRPr="00383667">
        <w:rPr>
          <w:rFonts w:cs="Huawei Sans"/>
        </w:rPr>
        <w:t>DISCARDING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51F2DEE2" w14:textId="77777777" w:rsidR="00135587" w:rsidRPr="00383667" w:rsidRDefault="003C096C" w:rsidP="005714FA">
      <w:pPr>
        <w:pStyle w:val="1e"/>
      </w:pPr>
      <w:r w:rsidRPr="00383667">
        <w:t>The RPC of GE0/0/1 is 40000, smaller than RPC 40001 of GE0/0/2. GE0/0/1 of S4 becomes the root port.</w:t>
      </w:r>
    </w:p>
    <w:p w14:paraId="154FF662" w14:textId="77777777" w:rsidR="00135587" w:rsidRPr="00383667" w:rsidRDefault="003C096C" w:rsidP="00604E8C">
      <w:pPr>
        <w:pStyle w:val="30"/>
        <w:numPr>
          <w:ilvl w:val="5"/>
          <w:numId w:val="26"/>
        </w:numPr>
        <w:tabs>
          <w:tab w:val="clear" w:pos="1701"/>
        </w:tabs>
        <w:ind w:left="1032" w:hanging="278"/>
        <w:outlineLvl w:val="9"/>
        <w:rPr>
          <w:rFonts w:cs="Huawei Sans"/>
        </w:rPr>
      </w:pPr>
      <w:r w:rsidRPr="00383667">
        <w:rPr>
          <w:rFonts w:cs="Huawei Sans"/>
        </w:rPr>
        <w:t>Change the interface priority to control root port election.</w:t>
      </w:r>
    </w:p>
    <w:p w14:paraId="532F0D08" w14:textId="71FD5526" w:rsidR="00135587" w:rsidRPr="00383667" w:rsidRDefault="009700AD" w:rsidP="005714FA">
      <w:pPr>
        <w:pStyle w:val="1e"/>
      </w:pPr>
      <w:r>
        <w:t># Check</w:t>
      </w:r>
      <w:r w:rsidR="003C096C" w:rsidRPr="00383667">
        <w:t xml:space="preserve"> the STP status and statistics on S2.</w:t>
      </w:r>
    </w:p>
    <w:p w14:paraId="45F1D269" w14:textId="77777777" w:rsidR="00135587" w:rsidRPr="00383667" w:rsidRDefault="003C096C" w:rsidP="005714FA">
      <w:pPr>
        <w:pStyle w:val="2f3"/>
        <w:jc w:val="both"/>
        <w:rPr>
          <w:rFonts w:cs="Huawei Sans"/>
        </w:rPr>
      </w:pPr>
      <w:r w:rsidRPr="00383667">
        <w:rPr>
          <w:rFonts w:cs="Huawei Sans"/>
        </w:rPr>
        <w:t xml:space="preserve">[S2]display stp brief </w:t>
      </w:r>
    </w:p>
    <w:p w14:paraId="538C38DD" w14:textId="091BC57F" w:rsidR="00135587" w:rsidRPr="00383667" w:rsidRDefault="00656B18" w:rsidP="005714FA">
      <w:pPr>
        <w:pStyle w:val="2f3"/>
        <w:jc w:val="both"/>
        <w:rPr>
          <w:rFonts w:cs="Huawei Sans"/>
        </w:rPr>
      </w:pPr>
      <w:r>
        <w:rPr>
          <w:rFonts w:cs="Huawei Sans"/>
        </w:rPr>
        <w:tab/>
      </w:r>
      <w:r w:rsidR="003C096C" w:rsidRPr="00383667">
        <w:rPr>
          <w:rFonts w:cs="Huawei Sans"/>
        </w:rPr>
        <w:t>MSTID</w:t>
      </w:r>
      <w:r>
        <w:rPr>
          <w:rFonts w:cs="Huawei Sans"/>
        </w:rPr>
        <w:tab/>
      </w:r>
      <w:r>
        <w:rPr>
          <w:rFonts w:cs="Huawei Sans"/>
        </w:rPr>
        <w:tab/>
      </w:r>
      <w:r w:rsidR="003C096C"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Role</w:t>
      </w:r>
      <w:r>
        <w:rPr>
          <w:rFonts w:cs="Huawei Sans"/>
        </w:rPr>
        <w:tab/>
      </w:r>
      <w:r>
        <w:rPr>
          <w:rFonts w:cs="Huawei Sans"/>
        </w:rPr>
        <w:tab/>
      </w:r>
      <w:r>
        <w:rPr>
          <w:rFonts w:cs="Huawei Sans"/>
        </w:rPr>
        <w:tab/>
      </w:r>
      <w:r w:rsidR="003C096C" w:rsidRPr="00383667">
        <w:rPr>
          <w:rFonts w:cs="Huawei Sans"/>
        </w:rPr>
        <w:t>STP</w:t>
      </w:r>
      <w:r>
        <w:rPr>
          <w:rFonts w:cs="Huawei Sans"/>
        </w:rPr>
        <w:tab/>
      </w:r>
      <w:r w:rsidR="003C096C"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Protection</w:t>
      </w:r>
    </w:p>
    <w:p w14:paraId="3709EA82" w14:textId="482609D3" w:rsidR="00135587" w:rsidRPr="00383667" w:rsidRDefault="00656B18" w:rsidP="005714FA">
      <w:pPr>
        <w:pStyle w:val="2f3"/>
        <w:jc w:val="both"/>
        <w:rPr>
          <w:rFonts w:cs="Huawei Sans"/>
          <w:color w:val="EC7061"/>
        </w:rPr>
      </w:pPr>
      <w:r>
        <w:rPr>
          <w:rFonts w:cs="Huawei Sans"/>
          <w:color w:val="EC7061"/>
        </w:rPr>
        <w:tab/>
      </w:r>
      <w:r>
        <w:rPr>
          <w:rFonts w:cs="Huawei Sans"/>
          <w:color w:val="EC7061"/>
        </w:rPr>
        <w:tab/>
      </w:r>
      <w:r>
        <w:rPr>
          <w:rFonts w:cs="Huawei Sans"/>
          <w:color w:val="EC7061"/>
        </w:rPr>
        <w:tab/>
      </w:r>
      <w:r w:rsidR="003C096C" w:rsidRPr="00383667">
        <w:rPr>
          <w:rFonts w:cs="Huawei Sans"/>
          <w:color w:val="EC7061"/>
        </w:rPr>
        <w:t>0</w:t>
      </w:r>
      <w:r>
        <w:rPr>
          <w:rFonts w:cs="Huawei Sans"/>
          <w:color w:val="EC7061"/>
        </w:rPr>
        <w:tab/>
      </w:r>
      <w:r>
        <w:rPr>
          <w:rFonts w:cs="Huawei Sans"/>
          <w:color w:val="EC7061"/>
        </w:rPr>
        <w:tab/>
      </w:r>
      <w:r>
        <w:rPr>
          <w:rFonts w:cs="Huawei Sans"/>
          <w:color w:val="EC7061"/>
        </w:rPr>
        <w:tab/>
      </w:r>
      <w:r>
        <w:rPr>
          <w:rFonts w:cs="Huawei Sans"/>
        </w:rPr>
        <w:tab/>
      </w:r>
      <w:r>
        <w:rPr>
          <w:rFonts w:cs="Huawei Sans"/>
          <w:color w:val="EC7061"/>
        </w:rPr>
        <w:tab/>
      </w:r>
      <w:r w:rsidR="003C096C" w:rsidRPr="00383667">
        <w:rPr>
          <w:rFonts w:cs="Huawei Sans"/>
          <w:color w:val="EC7061"/>
        </w:rPr>
        <w:t>GigabitEthernet0/0/10</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ROOT</w:t>
      </w:r>
      <w:r>
        <w:rPr>
          <w:rFonts w:cs="Huawei Sans"/>
          <w:color w:val="EC7061"/>
        </w:rPr>
        <w:tab/>
      </w:r>
      <w:r>
        <w:rPr>
          <w:rFonts w:cs="Huawei Sans"/>
          <w:color w:val="EC7061"/>
        </w:rPr>
        <w:tab/>
      </w:r>
      <w:r w:rsidR="003C096C" w:rsidRPr="00383667">
        <w:rPr>
          <w:rFonts w:cs="Huawei Sans"/>
          <w:color w:val="EC7061"/>
        </w:rPr>
        <w:t>FORWARDING</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NONE</w:t>
      </w:r>
    </w:p>
    <w:p w14:paraId="617E12C5" w14:textId="3D43DA9E" w:rsidR="00135587" w:rsidRPr="00383667" w:rsidRDefault="00656B18" w:rsidP="005714FA">
      <w:pPr>
        <w:pStyle w:val="2f3"/>
        <w:jc w:val="both"/>
        <w:rPr>
          <w:rFonts w:cs="Huawei Sans"/>
          <w:color w:val="EC7061"/>
        </w:rPr>
      </w:pPr>
      <w:r>
        <w:rPr>
          <w:rFonts w:cs="Huawei Sans"/>
          <w:color w:val="EC7061"/>
        </w:rPr>
        <w:tab/>
      </w:r>
      <w:r>
        <w:rPr>
          <w:rFonts w:cs="Huawei Sans"/>
          <w:color w:val="EC7061"/>
        </w:rPr>
        <w:tab/>
      </w:r>
      <w:r>
        <w:rPr>
          <w:rFonts w:cs="Huawei Sans"/>
          <w:color w:val="EC7061"/>
        </w:rPr>
        <w:tab/>
      </w:r>
      <w:r w:rsidR="003C096C" w:rsidRPr="00383667">
        <w:rPr>
          <w:rFonts w:cs="Huawei Sans"/>
          <w:color w:val="EC7061"/>
        </w:rPr>
        <w:t>0</w:t>
      </w:r>
      <w:r>
        <w:rPr>
          <w:rFonts w:cs="Huawei Sans"/>
          <w:color w:val="EC7061"/>
        </w:rPr>
        <w:tab/>
      </w:r>
      <w:r>
        <w:rPr>
          <w:rFonts w:cs="Huawei Sans"/>
          <w:color w:val="EC7061"/>
        </w:rPr>
        <w:tab/>
      </w:r>
      <w:r>
        <w:rPr>
          <w:rFonts w:cs="Huawei Sans"/>
          <w:color w:val="EC7061"/>
        </w:rPr>
        <w:tab/>
      </w:r>
      <w:r>
        <w:rPr>
          <w:rFonts w:cs="Huawei Sans"/>
        </w:rPr>
        <w:tab/>
      </w:r>
      <w:r>
        <w:rPr>
          <w:rFonts w:cs="Huawei Sans"/>
          <w:color w:val="EC7061"/>
        </w:rPr>
        <w:tab/>
      </w:r>
      <w:r w:rsidR="003C096C" w:rsidRPr="00383667">
        <w:rPr>
          <w:rFonts w:cs="Huawei Sans"/>
          <w:color w:val="EC7061"/>
        </w:rPr>
        <w:t>GigabitEthernet0/0/11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ALTE</w:t>
      </w:r>
      <w:r>
        <w:rPr>
          <w:rFonts w:cs="Huawei Sans"/>
          <w:color w:val="EC7061"/>
        </w:rPr>
        <w:tab/>
      </w:r>
      <w:r>
        <w:rPr>
          <w:rFonts w:cs="Huawei Sans"/>
          <w:color w:val="EC7061"/>
        </w:rPr>
        <w:tab/>
      </w:r>
      <w:r w:rsidR="003C096C" w:rsidRPr="00383667">
        <w:rPr>
          <w:rFonts w:cs="Huawei Sans"/>
          <w:color w:val="EC7061"/>
        </w:rPr>
        <w:t>DISCARDING</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NONE</w:t>
      </w:r>
    </w:p>
    <w:p w14:paraId="5087F076" w14:textId="6F26C633" w:rsidR="00135587" w:rsidRPr="00383667" w:rsidRDefault="00656B18"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262F5459" w14:textId="3D8E7476" w:rsidR="00135587" w:rsidRPr="00383667" w:rsidRDefault="00656B18" w:rsidP="005714FA">
      <w:pPr>
        <w:pStyle w:val="2f3"/>
        <w:jc w:val="both"/>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GigabitEthernet0/0/13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6BE4502F" w14:textId="77777777" w:rsidR="00135587" w:rsidRPr="00383667" w:rsidRDefault="003C096C" w:rsidP="005714FA">
      <w:pPr>
        <w:pStyle w:val="1e"/>
      </w:pPr>
      <w:r w:rsidRPr="00383667">
        <w:t>The BPDUs received on GE0/0/10 and GE0/0/11 of S2 have the same RPC, bridge ID, and interface priority. Therefore, S2 compares interface numbers in the received BPDU interface IDs.</w:t>
      </w:r>
    </w:p>
    <w:p w14:paraId="5112272E" w14:textId="77777777" w:rsidR="00135587" w:rsidRPr="00383667" w:rsidRDefault="003C096C" w:rsidP="005714FA">
      <w:pPr>
        <w:pStyle w:val="1e"/>
      </w:pPr>
      <w:r w:rsidRPr="00383667">
        <w:t># Enable LLDP on S1 and S2 and check interface connections.</w:t>
      </w:r>
    </w:p>
    <w:p w14:paraId="09733688" w14:textId="77777777" w:rsidR="00135587" w:rsidRDefault="003C096C" w:rsidP="005714FA">
      <w:pPr>
        <w:pStyle w:val="2f3"/>
        <w:rPr>
          <w:rFonts w:cs="Huawei Sans"/>
        </w:rPr>
      </w:pPr>
      <w:r w:rsidRPr="00383667">
        <w:rPr>
          <w:rFonts w:cs="Huawei Sans"/>
        </w:rPr>
        <w:t>[S1]lldp enable</w:t>
      </w:r>
    </w:p>
    <w:p w14:paraId="74B70B3D" w14:textId="77777777" w:rsidR="00CF0968" w:rsidRPr="00383667" w:rsidRDefault="00CF0968" w:rsidP="005714FA">
      <w:pPr>
        <w:pStyle w:val="2f3"/>
        <w:rPr>
          <w:rFonts w:cs="Huawei Sans"/>
        </w:rPr>
      </w:pPr>
    </w:p>
    <w:p w14:paraId="0FC8C304" w14:textId="77777777" w:rsidR="00135587" w:rsidRPr="00383667" w:rsidRDefault="003C096C" w:rsidP="005714FA">
      <w:pPr>
        <w:pStyle w:val="2f3"/>
        <w:rPr>
          <w:rFonts w:cs="Huawei Sans"/>
        </w:rPr>
      </w:pPr>
      <w:r w:rsidRPr="00383667">
        <w:rPr>
          <w:rFonts w:cs="Huawei Sans"/>
        </w:rPr>
        <w:t>[S2]lldp enable</w:t>
      </w:r>
    </w:p>
    <w:p w14:paraId="23EE2667" w14:textId="77777777" w:rsidR="00135587" w:rsidRPr="00383667" w:rsidRDefault="00135587" w:rsidP="005714FA">
      <w:pPr>
        <w:pStyle w:val="2f3"/>
        <w:rPr>
          <w:rFonts w:cs="Huawei Sans"/>
        </w:rPr>
      </w:pPr>
    </w:p>
    <w:p w14:paraId="07FB1F23" w14:textId="77777777" w:rsidR="00135587" w:rsidRPr="00383667" w:rsidRDefault="003C096C" w:rsidP="005714FA">
      <w:pPr>
        <w:pStyle w:val="2f3"/>
        <w:rPr>
          <w:rFonts w:cs="Huawei Sans"/>
        </w:rPr>
      </w:pPr>
      <w:r w:rsidRPr="00383667">
        <w:rPr>
          <w:rFonts w:cs="Huawei Sans"/>
        </w:rPr>
        <w:t xml:space="preserve">[S2]display lldp neighbor brief </w:t>
      </w:r>
    </w:p>
    <w:p w14:paraId="65B0402C" w14:textId="570F1268" w:rsidR="00135587" w:rsidRPr="00383667" w:rsidRDefault="003C096C" w:rsidP="005714FA">
      <w:pPr>
        <w:pStyle w:val="2f3"/>
        <w:rPr>
          <w:rFonts w:cs="Huawei Sans"/>
        </w:rPr>
      </w:pPr>
      <w:r w:rsidRPr="00383667">
        <w:rPr>
          <w:rFonts w:cs="Huawei Sans"/>
        </w:rPr>
        <w:t>Local</w:t>
      </w:r>
      <w:r w:rsidR="00656B18">
        <w:rPr>
          <w:rFonts w:cs="Huawei Sans"/>
        </w:rPr>
        <w:tab/>
      </w:r>
      <w:r w:rsidRPr="00497E5B">
        <w:rPr>
          <w:rFonts w:cs="Huawei Sans"/>
        </w:rPr>
        <w:t>Intf</w:t>
      </w:r>
      <w:r w:rsidR="00656B18">
        <w:rPr>
          <w:rFonts w:cs="Huawei Sans"/>
        </w:rPr>
        <w:tab/>
      </w:r>
      <w:r w:rsidR="00656B18">
        <w:rPr>
          <w:rFonts w:cs="Huawei Sans"/>
        </w:rPr>
        <w:tab/>
      </w:r>
      <w:r w:rsidR="00656B18">
        <w:rPr>
          <w:rFonts w:cs="Huawei Sans"/>
        </w:rPr>
        <w:tab/>
      </w:r>
      <w:r w:rsidRPr="00383667">
        <w:rPr>
          <w:rFonts w:cs="Huawei Sans"/>
        </w:rPr>
        <w:t>Neighbor</w:t>
      </w:r>
      <w:r w:rsidR="00656B18">
        <w:rPr>
          <w:rFonts w:cs="Huawei Sans"/>
        </w:rPr>
        <w:tab/>
      </w:r>
      <w:r w:rsidRPr="00383667">
        <w:rPr>
          <w:rFonts w:cs="Huawei Sans"/>
        </w:rPr>
        <w:t>Dev</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Neighbor</w:t>
      </w:r>
      <w:r w:rsidR="00656B18">
        <w:rPr>
          <w:rFonts w:cs="Huawei Sans"/>
        </w:rPr>
        <w:tab/>
      </w:r>
      <w:r w:rsidRPr="00497E5B">
        <w:rPr>
          <w:rFonts w:cs="Huawei Sans"/>
        </w:rPr>
        <w:t>Intf</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497E5B">
        <w:rPr>
          <w:rFonts w:cs="Huawei Sans"/>
        </w:rPr>
        <w:t>Exptime</w:t>
      </w:r>
    </w:p>
    <w:p w14:paraId="42409281" w14:textId="77777777" w:rsidR="00227531" w:rsidRDefault="003C096C" w:rsidP="005714FA">
      <w:pPr>
        <w:pStyle w:val="2f3"/>
        <w:rPr>
          <w:rFonts w:cs="Huawei Sans"/>
        </w:rPr>
      </w:pPr>
      <w:r w:rsidRPr="00383667">
        <w:rPr>
          <w:rFonts w:cs="Huawei Sans"/>
          <w:color w:val="EC7061"/>
        </w:rPr>
        <w:t>GE0/0/10</w:t>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Pr="00383667">
        <w:rPr>
          <w:rFonts w:cs="Huawei Sans"/>
          <w:color w:val="EC7061"/>
        </w:rPr>
        <w:t>S1</w:t>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Pr="00383667">
        <w:rPr>
          <w:rFonts w:cs="Huawei Sans"/>
          <w:color w:val="EC7061"/>
        </w:rPr>
        <w:t>GE0/0/10</w:t>
      </w:r>
      <w:r w:rsidR="00656B18">
        <w:rPr>
          <w:rFonts w:cs="Huawei Sans"/>
          <w:color w:val="EC7061"/>
        </w:rPr>
        <w:tab/>
      </w:r>
      <w:r w:rsidR="00656B18">
        <w:rPr>
          <w:rFonts w:cs="Huawei Sans"/>
          <w:color w:val="EC7061"/>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102</w:t>
      </w:r>
    </w:p>
    <w:p w14:paraId="5DB2C5D5" w14:textId="77777777" w:rsidR="00227531" w:rsidRDefault="003C096C" w:rsidP="005714FA">
      <w:pPr>
        <w:pStyle w:val="2f3"/>
        <w:rPr>
          <w:rFonts w:cs="Huawei Sans"/>
        </w:rPr>
      </w:pPr>
      <w:r w:rsidRPr="00383667">
        <w:rPr>
          <w:rFonts w:cs="Huawei Sans"/>
          <w:color w:val="EC7061"/>
        </w:rPr>
        <w:t>GE0/0/11</w:t>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Pr="00383667">
        <w:rPr>
          <w:rFonts w:cs="Huawei Sans"/>
          <w:color w:val="EC7061"/>
        </w:rPr>
        <w:t>S1</w:t>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00656B18">
        <w:rPr>
          <w:rFonts w:cs="Huawei Sans"/>
          <w:color w:val="EC7061"/>
        </w:rPr>
        <w:tab/>
      </w:r>
      <w:r w:rsidRPr="00383667">
        <w:rPr>
          <w:rFonts w:cs="Huawei Sans"/>
          <w:color w:val="EC7061"/>
        </w:rPr>
        <w:t>GE0/0/11</w:t>
      </w:r>
      <w:r w:rsidR="00656B18">
        <w:rPr>
          <w:rFonts w:cs="Huawei Sans"/>
          <w:color w:val="EC7061"/>
        </w:rPr>
        <w:tab/>
      </w:r>
      <w:r w:rsidR="00656B18">
        <w:rPr>
          <w:rFonts w:cs="Huawei Sans"/>
          <w:color w:val="EC7061"/>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102</w:t>
      </w:r>
    </w:p>
    <w:p w14:paraId="2B7AC4F1" w14:textId="77777777" w:rsidR="00227531" w:rsidRDefault="003C096C" w:rsidP="005714FA">
      <w:pPr>
        <w:pStyle w:val="2f3"/>
        <w:rPr>
          <w:rFonts w:cs="Huawei Sans"/>
        </w:rPr>
      </w:pPr>
      <w:r w:rsidRPr="00383667">
        <w:rPr>
          <w:rFonts w:cs="Huawei Sans"/>
        </w:rPr>
        <w:t>GE0/0/12</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S4</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GE0/0/1</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108</w:t>
      </w:r>
    </w:p>
    <w:p w14:paraId="4200B480" w14:textId="77777777" w:rsidR="00227531" w:rsidRDefault="003C096C" w:rsidP="005714FA">
      <w:pPr>
        <w:pStyle w:val="2f3"/>
        <w:rPr>
          <w:rFonts w:cs="Huawei Sans"/>
        </w:rPr>
      </w:pPr>
      <w:r w:rsidRPr="00383667">
        <w:rPr>
          <w:rFonts w:cs="Huawei Sans"/>
        </w:rPr>
        <w:t>GE0/0/13</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S3</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GE0/0/2</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103</w:t>
      </w:r>
    </w:p>
    <w:p w14:paraId="3954A8B0" w14:textId="1FE2270C" w:rsidR="00135587" w:rsidRPr="00383667" w:rsidRDefault="003C096C" w:rsidP="005714FA">
      <w:pPr>
        <w:pStyle w:val="1e"/>
      </w:pPr>
      <w:r w:rsidRPr="00383667">
        <w:lastRenderedPageBreak/>
        <w:t>The peer end of S2's GE0/0/10 is S1's GE0/0/10, and the peer end of S2's GE0/0/11 is S1's GE0/0/11. The BPDU received by GE0/0/10 on S2 has a smaller interface number, which is why GE0/0/10 becomes the root port.</w:t>
      </w:r>
    </w:p>
    <w:p w14:paraId="5BBB20B5" w14:textId="77777777" w:rsidR="00135587" w:rsidRPr="00383667" w:rsidRDefault="003C096C" w:rsidP="005714FA">
      <w:pPr>
        <w:pStyle w:val="1e"/>
      </w:pPr>
      <w:r w:rsidRPr="00383667">
        <w:t># Change the STP priority of S1's GE0/0/11 so that the priority of BPDUs sent by GE0/0/11 becomes higher than that of BPDUs sent by GE0/0/10.</w:t>
      </w:r>
    </w:p>
    <w:p w14:paraId="74564BF3" w14:textId="77777777" w:rsidR="00135587" w:rsidRPr="00383667" w:rsidRDefault="003C096C" w:rsidP="005714FA">
      <w:pPr>
        <w:pStyle w:val="2f3"/>
        <w:rPr>
          <w:rFonts w:cs="Huawei Sans"/>
        </w:rPr>
      </w:pPr>
      <w:r w:rsidRPr="00383667">
        <w:rPr>
          <w:rFonts w:cs="Huawei Sans"/>
        </w:rPr>
        <w:t>[S1]interface GigabitEthernet 0/0/11</w:t>
      </w:r>
    </w:p>
    <w:p w14:paraId="5059AE9C" w14:textId="77777777" w:rsidR="00135587" w:rsidRPr="00383667" w:rsidRDefault="003C096C" w:rsidP="005714FA">
      <w:pPr>
        <w:pStyle w:val="2f3"/>
        <w:rPr>
          <w:rFonts w:cs="Huawei Sans"/>
        </w:rPr>
      </w:pPr>
      <w:r w:rsidRPr="00383667">
        <w:rPr>
          <w:rFonts w:cs="Huawei Sans"/>
        </w:rPr>
        <w:t>[S1-GigabitEthernet0/0/11] stp port priority 64</w:t>
      </w:r>
    </w:p>
    <w:p w14:paraId="773DB251" w14:textId="77777777" w:rsidR="00135587" w:rsidRPr="00383667" w:rsidRDefault="003C096C" w:rsidP="005714FA">
      <w:pPr>
        <w:pStyle w:val="1e"/>
      </w:pPr>
      <w:r w:rsidRPr="00383667">
        <w:t>The priority value of the STP interface is 128. The smaller the value, the higher the priority.</w:t>
      </w:r>
    </w:p>
    <w:p w14:paraId="1D6F13FD" w14:textId="25B0D64E" w:rsidR="00135587" w:rsidRPr="00383667" w:rsidRDefault="009700AD" w:rsidP="005714FA">
      <w:pPr>
        <w:pStyle w:val="1e"/>
      </w:pPr>
      <w:r>
        <w:t># Check</w:t>
      </w:r>
      <w:r w:rsidR="003C096C" w:rsidRPr="00383667">
        <w:t xml:space="preserve"> the STP status and statistics on S2 again.</w:t>
      </w:r>
    </w:p>
    <w:p w14:paraId="4BA1C946" w14:textId="77777777" w:rsidR="00135587" w:rsidRPr="00383667" w:rsidRDefault="003C096C" w:rsidP="005714FA">
      <w:pPr>
        <w:pStyle w:val="2f3"/>
        <w:rPr>
          <w:rFonts w:cs="Huawei Sans"/>
        </w:rPr>
      </w:pPr>
      <w:r w:rsidRPr="00383667">
        <w:rPr>
          <w:rFonts w:cs="Huawei Sans"/>
        </w:rPr>
        <w:t xml:space="preserve">[S2]display stp brief </w:t>
      </w:r>
    </w:p>
    <w:p w14:paraId="3260A654" w14:textId="735C6111" w:rsidR="00135587" w:rsidRPr="00383667" w:rsidRDefault="00656B18" w:rsidP="005714FA">
      <w:pPr>
        <w:pStyle w:val="2f3"/>
        <w:rPr>
          <w:rFonts w:cs="Huawei Sans"/>
        </w:rPr>
      </w:pPr>
      <w:r>
        <w:rPr>
          <w:rFonts w:cs="Huawei Sans"/>
        </w:rPr>
        <w:tab/>
      </w:r>
      <w:r w:rsidR="003C096C" w:rsidRPr="00383667">
        <w:rPr>
          <w:rFonts w:cs="Huawei Sans"/>
        </w:rPr>
        <w:t>MSTID</w:t>
      </w:r>
      <w:r>
        <w:rPr>
          <w:rFonts w:cs="Huawei Sans"/>
        </w:rPr>
        <w:tab/>
      </w:r>
      <w:r w:rsidR="003C096C"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Role</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STP</w:t>
      </w:r>
      <w:r>
        <w:rPr>
          <w:rFonts w:cs="Huawei Sans"/>
        </w:rPr>
        <w:tab/>
      </w:r>
      <w:r w:rsidR="003C096C"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Protection</w:t>
      </w:r>
    </w:p>
    <w:p w14:paraId="7A18555E" w14:textId="31E73D16" w:rsidR="00135587" w:rsidRPr="00383667" w:rsidRDefault="00656B18" w:rsidP="005714FA">
      <w:pPr>
        <w:pStyle w:val="2f3"/>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GigabitEthernet0/0/10</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ROOT</w:t>
      </w:r>
      <w:r>
        <w:rPr>
          <w:rFonts w:cs="Huawei Sans"/>
        </w:rPr>
        <w:tab/>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38BD81AF" w14:textId="3FC10BCF" w:rsidR="00135587" w:rsidRPr="00383667" w:rsidRDefault="00656B18" w:rsidP="005714FA">
      <w:pPr>
        <w:pStyle w:val="2f3"/>
        <w:rPr>
          <w:rFonts w:cs="Huawei Sans"/>
          <w:color w:val="EC7061"/>
        </w:rPr>
      </w:pPr>
      <w:r>
        <w:rPr>
          <w:rFonts w:cs="Huawei Sans"/>
          <w:color w:val="EC7061"/>
        </w:rPr>
        <w:tab/>
      </w:r>
      <w:r>
        <w:rPr>
          <w:rFonts w:cs="Huawei Sans"/>
          <w:color w:val="EC7061"/>
        </w:rPr>
        <w:tab/>
      </w:r>
      <w:r>
        <w:rPr>
          <w:rFonts w:cs="Huawei Sans"/>
          <w:color w:val="EC7061"/>
        </w:rPr>
        <w:tab/>
      </w:r>
      <w:r w:rsidR="003C096C" w:rsidRPr="00383667">
        <w:rPr>
          <w:rFonts w:cs="Huawei Sans"/>
          <w:color w:val="EC7061"/>
        </w:rPr>
        <w:t>0</w:t>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GigabitEthernet0/0/11</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ALTE</w:t>
      </w:r>
      <w:r>
        <w:rPr>
          <w:rFonts w:cs="Huawei Sans"/>
        </w:rPr>
        <w:tab/>
      </w:r>
      <w:r>
        <w:rPr>
          <w:rFonts w:cs="Huawei Sans"/>
        </w:rPr>
        <w:tab/>
      </w:r>
      <w:r>
        <w:rPr>
          <w:rFonts w:cs="Huawei Sans"/>
          <w:color w:val="EC7061"/>
        </w:rPr>
        <w:tab/>
      </w:r>
      <w:r>
        <w:rPr>
          <w:rFonts w:cs="Huawei Sans"/>
          <w:color w:val="EC7061"/>
        </w:rPr>
        <w:tab/>
      </w:r>
      <w:r w:rsidR="003C096C" w:rsidRPr="00383667">
        <w:rPr>
          <w:rFonts w:cs="Huawei Sans"/>
          <w:color w:val="EC7061"/>
        </w:rPr>
        <w:t>DISCARDING</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3C096C" w:rsidRPr="00383667">
        <w:rPr>
          <w:rFonts w:cs="Huawei Sans"/>
          <w:color w:val="EC7061"/>
        </w:rPr>
        <w:t>NONE</w:t>
      </w:r>
    </w:p>
    <w:p w14:paraId="77929669" w14:textId="45A0B91D" w:rsidR="00135587" w:rsidRPr="00383667" w:rsidRDefault="00656B18" w:rsidP="005714FA">
      <w:pPr>
        <w:pStyle w:val="2f3"/>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GigabitEthernet0/0/12</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3E0E9115" w14:textId="5B60FEF5" w:rsidR="00135587" w:rsidRPr="00383667" w:rsidRDefault="00656B18" w:rsidP="005714FA">
      <w:pPr>
        <w:pStyle w:val="2f3"/>
        <w:rPr>
          <w:rFonts w:cs="Huawei Sans"/>
        </w:rPr>
      </w:pPr>
      <w:r>
        <w:rPr>
          <w:rFonts w:cs="Huawei Sans"/>
        </w:rPr>
        <w:tab/>
      </w:r>
      <w:r>
        <w:rPr>
          <w:rFonts w:cs="Huawei Sans"/>
        </w:rPr>
        <w:tab/>
      </w:r>
      <w:r>
        <w:rPr>
          <w:rFonts w:cs="Huawei Sans"/>
        </w:rPr>
        <w:tab/>
      </w:r>
      <w:r w:rsidR="003C096C" w:rsidRPr="00383667">
        <w:rPr>
          <w:rFonts w:cs="Huawei Sans"/>
        </w:rPr>
        <w:t>0</w:t>
      </w:r>
      <w:r>
        <w:rPr>
          <w:rFonts w:cs="Huawei Sans"/>
        </w:rPr>
        <w:tab/>
      </w:r>
      <w:r>
        <w:rPr>
          <w:rFonts w:cs="Huawei Sans"/>
        </w:rPr>
        <w:tab/>
      </w:r>
      <w:r>
        <w:rPr>
          <w:rFonts w:cs="Huawei Sans"/>
        </w:rPr>
        <w:tab/>
      </w:r>
      <w:r>
        <w:rPr>
          <w:rFonts w:cs="Huawei Sans"/>
        </w:rPr>
        <w:tab/>
      </w:r>
      <w:r w:rsidR="003C096C" w:rsidRPr="00383667">
        <w:rPr>
          <w:rFonts w:cs="Huawei Sans"/>
        </w:rPr>
        <w:t>GigabitEthernet0/0/13</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DESI</w:t>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FORWARDING</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3C096C" w:rsidRPr="00383667">
        <w:rPr>
          <w:rFonts w:cs="Huawei Sans"/>
        </w:rPr>
        <w:t>NONE</w:t>
      </w:r>
    </w:p>
    <w:p w14:paraId="76D58554" w14:textId="77777777" w:rsidR="00135587" w:rsidRPr="00383667" w:rsidRDefault="003C096C" w:rsidP="005714FA">
      <w:pPr>
        <w:pStyle w:val="1e"/>
      </w:pPr>
      <w:r w:rsidRPr="00383667">
        <w:t>S2's GE0/0/1 becomes the root port.</w:t>
      </w:r>
    </w:p>
    <w:p w14:paraId="28CED5AC" w14:textId="77777777" w:rsidR="00135587" w:rsidRPr="00383667" w:rsidRDefault="003C096C" w:rsidP="00604E8C">
      <w:pPr>
        <w:pStyle w:val="30"/>
        <w:numPr>
          <w:ilvl w:val="5"/>
          <w:numId w:val="26"/>
        </w:numPr>
        <w:tabs>
          <w:tab w:val="clear" w:pos="1701"/>
        </w:tabs>
        <w:ind w:left="1032" w:hanging="278"/>
        <w:outlineLvl w:val="9"/>
        <w:rPr>
          <w:rFonts w:cs="Huawei Sans"/>
        </w:rPr>
      </w:pPr>
      <w:r w:rsidRPr="00383667">
        <w:rPr>
          <w:rFonts w:cs="Huawei Sans"/>
        </w:rPr>
        <w:t>Basic MSTP Configurations</w:t>
      </w:r>
    </w:p>
    <w:p w14:paraId="58ECE856" w14:textId="77777777" w:rsidR="00135587" w:rsidRPr="00383667" w:rsidRDefault="003C096C" w:rsidP="005714FA">
      <w:pPr>
        <w:pStyle w:val="1e"/>
      </w:pPr>
      <w:r w:rsidRPr="00383667">
        <w:t xml:space="preserve">Create VLANs 10, 20, 30, 40, 50, 60, 70 and 80 on all switches. Configure an MSTP domain named </w:t>
      </w:r>
      <w:r w:rsidRPr="00497E5B">
        <w:rPr>
          <w:b/>
        </w:rPr>
        <w:t>hcip</w:t>
      </w:r>
      <w:r w:rsidRPr="00383667">
        <w:t>. Create two instances named</w:t>
      </w:r>
      <w:r w:rsidRPr="00383667">
        <w:rPr>
          <w:b/>
        </w:rPr>
        <w:t xml:space="preserve"> Instance 1</w:t>
      </w:r>
      <w:r w:rsidRPr="00383667">
        <w:t xml:space="preserve"> and </w:t>
      </w:r>
      <w:r w:rsidRPr="00383667">
        <w:rPr>
          <w:b/>
        </w:rPr>
        <w:t>Instance 2</w:t>
      </w:r>
      <w:r w:rsidRPr="00383667">
        <w:t xml:space="preserve">. Map VLANs 10, 30, 50, and 70 to </w:t>
      </w:r>
      <w:r w:rsidRPr="00383667">
        <w:rPr>
          <w:b/>
        </w:rPr>
        <w:t>Instance 1</w:t>
      </w:r>
      <w:r w:rsidRPr="00383667">
        <w:t xml:space="preserve">. Map VLANs 20, 40, 60, and 80 to </w:t>
      </w:r>
      <w:r w:rsidRPr="00383667">
        <w:rPr>
          <w:b/>
        </w:rPr>
        <w:t>Instance 2</w:t>
      </w:r>
      <w:r w:rsidRPr="00383667">
        <w:t>. In addition, SW1 is configured as the primary root bridge of MSTI1 and the secondary root bridge of MSTI2, and SW2 is configured as the primary root bridge of MSTI2 and the secondary root bridge of MSTI1.</w:t>
      </w:r>
    </w:p>
    <w:p w14:paraId="7377BB02" w14:textId="77777777" w:rsidR="00135587" w:rsidRPr="00383667" w:rsidRDefault="003C096C" w:rsidP="005714FA">
      <w:pPr>
        <w:pStyle w:val="1e"/>
      </w:pPr>
      <w:r w:rsidRPr="00383667">
        <w:t># Create VLANs.</w:t>
      </w:r>
    </w:p>
    <w:p w14:paraId="7BA8A7D8" w14:textId="77777777" w:rsidR="00135587" w:rsidRDefault="003C096C" w:rsidP="005714FA">
      <w:pPr>
        <w:pStyle w:val="2f3"/>
        <w:rPr>
          <w:rFonts w:cs="Huawei Sans"/>
        </w:rPr>
      </w:pPr>
      <w:r w:rsidRPr="00383667">
        <w:rPr>
          <w:rFonts w:cs="Huawei Sans"/>
        </w:rPr>
        <w:t>[S1]</w:t>
      </w:r>
      <w:r w:rsidRPr="00497E5B">
        <w:rPr>
          <w:rFonts w:cs="Huawei Sans"/>
        </w:rPr>
        <w:t>vlan</w:t>
      </w:r>
      <w:r w:rsidRPr="00383667">
        <w:rPr>
          <w:rFonts w:cs="Huawei Sans"/>
        </w:rPr>
        <w:t xml:space="preserve"> batch 10 20 30 40 50 60 70 80</w:t>
      </w:r>
    </w:p>
    <w:p w14:paraId="2D372683" w14:textId="77777777" w:rsidR="00CF0968" w:rsidRPr="00383667" w:rsidRDefault="00CF0968" w:rsidP="005714FA">
      <w:pPr>
        <w:pStyle w:val="2f3"/>
        <w:rPr>
          <w:rFonts w:cs="Huawei Sans"/>
        </w:rPr>
      </w:pPr>
    </w:p>
    <w:p w14:paraId="11B22DCD" w14:textId="77777777" w:rsidR="00135587" w:rsidRDefault="003C096C" w:rsidP="005714FA">
      <w:pPr>
        <w:pStyle w:val="2f3"/>
        <w:rPr>
          <w:rFonts w:cs="Huawei Sans"/>
        </w:rPr>
      </w:pPr>
      <w:r w:rsidRPr="00383667">
        <w:rPr>
          <w:rFonts w:cs="Huawei Sans"/>
        </w:rPr>
        <w:t>[S2]</w:t>
      </w:r>
      <w:r w:rsidRPr="00497E5B">
        <w:rPr>
          <w:rFonts w:cs="Huawei Sans"/>
        </w:rPr>
        <w:t>vlan</w:t>
      </w:r>
      <w:r w:rsidRPr="00383667">
        <w:rPr>
          <w:rFonts w:cs="Huawei Sans"/>
        </w:rPr>
        <w:t xml:space="preserve"> batch 10 20 30 40 50 60 70 80</w:t>
      </w:r>
    </w:p>
    <w:p w14:paraId="37CD331A" w14:textId="77777777" w:rsidR="00CF0968" w:rsidRPr="00383667" w:rsidRDefault="00CF0968" w:rsidP="005714FA">
      <w:pPr>
        <w:pStyle w:val="2f3"/>
        <w:rPr>
          <w:rFonts w:cs="Huawei Sans"/>
        </w:rPr>
      </w:pPr>
    </w:p>
    <w:p w14:paraId="0385DA17" w14:textId="77777777" w:rsidR="00135587" w:rsidRDefault="003C096C" w:rsidP="005714FA">
      <w:pPr>
        <w:pStyle w:val="2f3"/>
        <w:rPr>
          <w:rFonts w:cs="Huawei Sans"/>
        </w:rPr>
      </w:pPr>
      <w:r w:rsidRPr="00383667">
        <w:rPr>
          <w:rFonts w:cs="Huawei Sans"/>
        </w:rPr>
        <w:t>[S3]</w:t>
      </w:r>
      <w:r w:rsidRPr="00497E5B">
        <w:rPr>
          <w:rFonts w:cs="Huawei Sans"/>
        </w:rPr>
        <w:t>vlan</w:t>
      </w:r>
      <w:r w:rsidRPr="00383667">
        <w:rPr>
          <w:rFonts w:cs="Huawei Sans"/>
        </w:rPr>
        <w:t xml:space="preserve"> batch 10 20 30 40 50 60 70 80</w:t>
      </w:r>
    </w:p>
    <w:p w14:paraId="562E392C" w14:textId="77777777" w:rsidR="00CF0968" w:rsidRPr="00383667" w:rsidRDefault="00CF0968" w:rsidP="005714FA">
      <w:pPr>
        <w:pStyle w:val="2f3"/>
        <w:rPr>
          <w:rFonts w:cs="Huawei Sans"/>
        </w:rPr>
      </w:pPr>
    </w:p>
    <w:p w14:paraId="0F4609FC" w14:textId="77777777" w:rsidR="00135587" w:rsidRPr="00383667" w:rsidRDefault="003C096C" w:rsidP="005714FA">
      <w:pPr>
        <w:pStyle w:val="2f3"/>
        <w:rPr>
          <w:rFonts w:cs="Huawei Sans"/>
        </w:rPr>
      </w:pPr>
      <w:r w:rsidRPr="00383667">
        <w:rPr>
          <w:rFonts w:cs="Huawei Sans"/>
        </w:rPr>
        <w:t>[S4]</w:t>
      </w:r>
      <w:r w:rsidRPr="00497E5B">
        <w:rPr>
          <w:rFonts w:cs="Huawei Sans"/>
        </w:rPr>
        <w:t>vlan</w:t>
      </w:r>
      <w:r w:rsidRPr="00383667">
        <w:rPr>
          <w:rFonts w:cs="Huawei Sans"/>
        </w:rPr>
        <w:t xml:space="preserve"> batch 10 20 30 40 50 60 70 80</w:t>
      </w:r>
    </w:p>
    <w:p w14:paraId="5E2B6BE8" w14:textId="77777777" w:rsidR="00135587" w:rsidRPr="00383667" w:rsidRDefault="003C096C" w:rsidP="005714FA">
      <w:pPr>
        <w:pStyle w:val="1e"/>
      </w:pPr>
      <w:r w:rsidRPr="00383667">
        <w:t># Configure all interconnection interfaces as trunk interfaces and allow packets from all VLANs to pass.</w:t>
      </w:r>
    </w:p>
    <w:p w14:paraId="624F0442" w14:textId="77777777" w:rsidR="00135587" w:rsidRPr="00383667" w:rsidRDefault="003C096C" w:rsidP="005714FA">
      <w:pPr>
        <w:pStyle w:val="1e"/>
      </w:pPr>
      <w:r w:rsidRPr="00383667">
        <w:t>The configuration details are not provided.</w:t>
      </w:r>
    </w:p>
    <w:p w14:paraId="0B6CF6FA" w14:textId="77777777" w:rsidR="00135587" w:rsidRPr="00383667" w:rsidRDefault="003C096C" w:rsidP="005714FA">
      <w:pPr>
        <w:pStyle w:val="1e"/>
      </w:pPr>
      <w:r w:rsidRPr="00383667">
        <w:t># Change the STP mode to MSTP.</w:t>
      </w:r>
    </w:p>
    <w:p w14:paraId="60FB1153" w14:textId="77777777" w:rsidR="00135587" w:rsidRDefault="003C096C" w:rsidP="005714FA">
      <w:pPr>
        <w:pStyle w:val="2f3"/>
        <w:rPr>
          <w:rFonts w:cs="Huawei Sans"/>
        </w:rPr>
      </w:pPr>
      <w:r w:rsidRPr="00383667">
        <w:rPr>
          <w:rFonts w:cs="Huawei Sans"/>
        </w:rPr>
        <w:t>[S1]stp mode mstp</w:t>
      </w:r>
    </w:p>
    <w:p w14:paraId="465426D3" w14:textId="77777777" w:rsidR="00CF0968" w:rsidRPr="00383667" w:rsidRDefault="00CF0968" w:rsidP="005714FA">
      <w:pPr>
        <w:pStyle w:val="2f3"/>
        <w:rPr>
          <w:rFonts w:cs="Huawei Sans"/>
        </w:rPr>
      </w:pPr>
    </w:p>
    <w:p w14:paraId="4A392C71" w14:textId="77777777" w:rsidR="00135587" w:rsidRDefault="003C096C" w:rsidP="005714FA">
      <w:pPr>
        <w:pStyle w:val="2f3"/>
        <w:rPr>
          <w:rFonts w:cs="Huawei Sans"/>
        </w:rPr>
      </w:pPr>
      <w:r w:rsidRPr="00383667">
        <w:rPr>
          <w:rFonts w:cs="Huawei Sans"/>
        </w:rPr>
        <w:t>[S2]stp mode mstp</w:t>
      </w:r>
    </w:p>
    <w:p w14:paraId="25623E53" w14:textId="77777777" w:rsidR="00CF0968" w:rsidRPr="00383667" w:rsidRDefault="00CF0968" w:rsidP="005714FA">
      <w:pPr>
        <w:pStyle w:val="2f3"/>
        <w:rPr>
          <w:rFonts w:cs="Huawei Sans"/>
        </w:rPr>
      </w:pPr>
    </w:p>
    <w:p w14:paraId="5D1A5F77" w14:textId="77777777" w:rsidR="00135587" w:rsidRDefault="003C096C" w:rsidP="005714FA">
      <w:pPr>
        <w:pStyle w:val="2f3"/>
        <w:rPr>
          <w:rFonts w:cs="Huawei Sans"/>
        </w:rPr>
      </w:pPr>
      <w:r w:rsidRPr="00383667">
        <w:rPr>
          <w:rFonts w:cs="Huawei Sans"/>
        </w:rPr>
        <w:t>[S3]stp mode mstp</w:t>
      </w:r>
    </w:p>
    <w:p w14:paraId="44FDCF8B" w14:textId="77777777" w:rsidR="00CF0968" w:rsidRPr="00383667" w:rsidRDefault="00CF0968" w:rsidP="005714FA">
      <w:pPr>
        <w:pStyle w:val="2f3"/>
        <w:rPr>
          <w:rFonts w:cs="Huawei Sans"/>
        </w:rPr>
      </w:pPr>
    </w:p>
    <w:p w14:paraId="696457DA" w14:textId="77777777" w:rsidR="00135587" w:rsidRPr="00383667" w:rsidRDefault="003C096C" w:rsidP="005714FA">
      <w:pPr>
        <w:pStyle w:val="2f3"/>
        <w:rPr>
          <w:rFonts w:cs="Huawei Sans"/>
        </w:rPr>
      </w:pPr>
      <w:r w:rsidRPr="00383667">
        <w:rPr>
          <w:rFonts w:cs="Huawei Sans"/>
        </w:rPr>
        <w:lastRenderedPageBreak/>
        <w:t>[S4]stp mode mstp</w:t>
      </w:r>
    </w:p>
    <w:p w14:paraId="38599A04" w14:textId="77777777" w:rsidR="00135587" w:rsidRPr="00383667" w:rsidRDefault="003C096C" w:rsidP="005714FA">
      <w:pPr>
        <w:pStyle w:val="1e"/>
      </w:pPr>
      <w:r w:rsidRPr="00383667">
        <w:t># Configure MSTP.</w:t>
      </w:r>
    </w:p>
    <w:p w14:paraId="3A1B7447" w14:textId="77777777" w:rsidR="00135587" w:rsidRPr="00383667" w:rsidRDefault="003C096C" w:rsidP="005714FA">
      <w:pPr>
        <w:pStyle w:val="2f3"/>
        <w:rPr>
          <w:rFonts w:cs="Huawei Sans"/>
        </w:rPr>
      </w:pPr>
      <w:r w:rsidRPr="00383667">
        <w:rPr>
          <w:rFonts w:cs="Huawei Sans"/>
        </w:rPr>
        <w:t>[S1]stp region-configuration</w:t>
      </w:r>
    </w:p>
    <w:p w14:paraId="61450050" w14:textId="77777777" w:rsidR="00135587" w:rsidRPr="00383667" w:rsidRDefault="003C096C" w:rsidP="005714FA">
      <w:pPr>
        <w:pStyle w:val="2f3"/>
        <w:rPr>
          <w:rFonts w:cs="Huawei Sans"/>
        </w:rPr>
      </w:pPr>
      <w:r w:rsidRPr="00383667">
        <w:rPr>
          <w:rFonts w:cs="Huawei Sans"/>
        </w:rPr>
        <w:t xml:space="preserve">[S1-mst-region] region-name </w:t>
      </w:r>
      <w:r w:rsidRPr="00497E5B">
        <w:rPr>
          <w:rFonts w:cs="Huawei Sans"/>
        </w:rPr>
        <w:t>hcip</w:t>
      </w:r>
    </w:p>
    <w:p w14:paraId="75485504" w14:textId="77777777" w:rsidR="00135587" w:rsidRPr="00383667" w:rsidRDefault="003C096C" w:rsidP="005714FA">
      <w:pPr>
        <w:pStyle w:val="2f3"/>
        <w:rPr>
          <w:rFonts w:cs="Huawei Sans"/>
        </w:rPr>
      </w:pPr>
      <w:r w:rsidRPr="00383667">
        <w:rPr>
          <w:rFonts w:cs="Huawei Sans"/>
        </w:rPr>
        <w:t>[S1-mst-region] revision-level 1</w:t>
      </w:r>
    </w:p>
    <w:p w14:paraId="58EB6CB6" w14:textId="77777777" w:rsidR="00135587" w:rsidRPr="00383667" w:rsidRDefault="003C096C" w:rsidP="005714FA">
      <w:pPr>
        <w:pStyle w:val="2f3"/>
        <w:rPr>
          <w:rFonts w:cs="Huawei Sans"/>
        </w:rPr>
      </w:pPr>
      <w:r w:rsidRPr="00383667">
        <w:rPr>
          <w:rFonts w:cs="Huawei Sans"/>
        </w:rPr>
        <w:t xml:space="preserve">[S1-mst-region] instance 1 </w:t>
      </w:r>
      <w:r w:rsidRPr="00497E5B">
        <w:rPr>
          <w:rFonts w:cs="Huawei Sans"/>
        </w:rPr>
        <w:t>vlan</w:t>
      </w:r>
      <w:r w:rsidRPr="00383667">
        <w:rPr>
          <w:rFonts w:cs="Huawei Sans"/>
        </w:rPr>
        <w:t xml:space="preserve"> 10 30 50 70</w:t>
      </w:r>
    </w:p>
    <w:p w14:paraId="231A7ED9" w14:textId="77777777" w:rsidR="00135587" w:rsidRPr="00383667" w:rsidRDefault="003C096C" w:rsidP="005714FA">
      <w:pPr>
        <w:pStyle w:val="2f3"/>
        <w:rPr>
          <w:rFonts w:cs="Huawei Sans"/>
        </w:rPr>
      </w:pPr>
      <w:r w:rsidRPr="00383667">
        <w:rPr>
          <w:rFonts w:cs="Huawei Sans"/>
        </w:rPr>
        <w:t xml:space="preserve">[S1-mst-region] instance 2 </w:t>
      </w:r>
      <w:r w:rsidRPr="00497E5B">
        <w:rPr>
          <w:rFonts w:cs="Huawei Sans"/>
        </w:rPr>
        <w:t>vlan</w:t>
      </w:r>
      <w:r w:rsidRPr="00383667">
        <w:rPr>
          <w:rFonts w:cs="Huawei Sans"/>
        </w:rPr>
        <w:t xml:space="preserve"> 20 40 60 80</w:t>
      </w:r>
    </w:p>
    <w:p w14:paraId="53BF9651" w14:textId="77777777" w:rsidR="00135587" w:rsidRPr="00383667" w:rsidRDefault="003C096C" w:rsidP="005714FA">
      <w:pPr>
        <w:pStyle w:val="2f3"/>
        <w:rPr>
          <w:rFonts w:cs="Huawei Sans"/>
        </w:rPr>
      </w:pPr>
      <w:r w:rsidRPr="00383667">
        <w:rPr>
          <w:rFonts w:cs="Huawei Sans"/>
        </w:rPr>
        <w:t>[S1-mst-region] active region-configuration</w:t>
      </w:r>
    </w:p>
    <w:p w14:paraId="45EF30DC" w14:textId="77777777" w:rsidR="00135587" w:rsidRPr="00383667" w:rsidRDefault="003C096C"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148DC47C" w14:textId="77777777" w:rsidR="00135587" w:rsidRDefault="003C096C" w:rsidP="005714FA">
      <w:pPr>
        <w:pStyle w:val="2f3"/>
        <w:rPr>
          <w:rFonts w:cs="Huawei Sans"/>
        </w:rPr>
      </w:pPr>
      <w:r w:rsidRPr="00383667">
        <w:rPr>
          <w:rFonts w:cs="Huawei Sans"/>
        </w:rPr>
        <w:t>[S1-mst-region] quit</w:t>
      </w:r>
    </w:p>
    <w:p w14:paraId="580FD5B8" w14:textId="77777777" w:rsidR="00CF0968" w:rsidRPr="00383667" w:rsidRDefault="00CF0968" w:rsidP="005714FA">
      <w:pPr>
        <w:pStyle w:val="2f3"/>
        <w:rPr>
          <w:rFonts w:cs="Huawei Sans"/>
        </w:rPr>
      </w:pPr>
    </w:p>
    <w:p w14:paraId="5AF5013E" w14:textId="77777777" w:rsidR="00135587" w:rsidRPr="00383667" w:rsidRDefault="003C096C" w:rsidP="005714FA">
      <w:pPr>
        <w:pStyle w:val="2f3"/>
        <w:rPr>
          <w:rFonts w:cs="Huawei Sans"/>
        </w:rPr>
      </w:pPr>
      <w:r w:rsidRPr="00383667">
        <w:rPr>
          <w:rFonts w:cs="Huawei Sans"/>
        </w:rPr>
        <w:t>[S2]stp region-configuration</w:t>
      </w:r>
    </w:p>
    <w:p w14:paraId="4650C1B1" w14:textId="77777777" w:rsidR="00135587" w:rsidRPr="00383667" w:rsidRDefault="003C096C" w:rsidP="005714FA">
      <w:pPr>
        <w:pStyle w:val="2f3"/>
        <w:rPr>
          <w:rFonts w:cs="Huawei Sans"/>
        </w:rPr>
      </w:pPr>
      <w:r w:rsidRPr="00383667">
        <w:rPr>
          <w:rFonts w:cs="Huawei Sans"/>
        </w:rPr>
        <w:t xml:space="preserve">[S2-mst-region] region-name </w:t>
      </w:r>
      <w:r w:rsidRPr="00497E5B">
        <w:rPr>
          <w:rFonts w:cs="Huawei Sans"/>
        </w:rPr>
        <w:t>hcip</w:t>
      </w:r>
    </w:p>
    <w:p w14:paraId="21A49559" w14:textId="77777777" w:rsidR="00135587" w:rsidRPr="00383667" w:rsidRDefault="003C096C" w:rsidP="005714FA">
      <w:pPr>
        <w:pStyle w:val="2f3"/>
        <w:rPr>
          <w:rFonts w:cs="Huawei Sans"/>
        </w:rPr>
      </w:pPr>
      <w:r w:rsidRPr="00383667">
        <w:rPr>
          <w:rFonts w:cs="Huawei Sans"/>
        </w:rPr>
        <w:t>[S2-mst-region] revision-level 1</w:t>
      </w:r>
    </w:p>
    <w:p w14:paraId="6D867B70" w14:textId="77777777" w:rsidR="00135587" w:rsidRPr="00383667" w:rsidRDefault="003C096C" w:rsidP="005714FA">
      <w:pPr>
        <w:pStyle w:val="2f3"/>
        <w:rPr>
          <w:rFonts w:cs="Huawei Sans"/>
        </w:rPr>
      </w:pPr>
      <w:r w:rsidRPr="00383667">
        <w:rPr>
          <w:rFonts w:cs="Huawei Sans"/>
        </w:rPr>
        <w:t xml:space="preserve">[S2-mst-region] instance 1 </w:t>
      </w:r>
      <w:r w:rsidRPr="00497E5B">
        <w:rPr>
          <w:rFonts w:cs="Huawei Sans"/>
        </w:rPr>
        <w:t>vlan</w:t>
      </w:r>
      <w:r w:rsidRPr="00383667">
        <w:rPr>
          <w:rFonts w:cs="Huawei Sans"/>
        </w:rPr>
        <w:t xml:space="preserve"> 10 30 50 70</w:t>
      </w:r>
    </w:p>
    <w:p w14:paraId="6CDF99F4" w14:textId="77777777" w:rsidR="00135587" w:rsidRPr="00383667" w:rsidRDefault="003C096C" w:rsidP="005714FA">
      <w:pPr>
        <w:pStyle w:val="2f3"/>
        <w:rPr>
          <w:rFonts w:cs="Huawei Sans"/>
        </w:rPr>
      </w:pPr>
      <w:r w:rsidRPr="00383667">
        <w:rPr>
          <w:rFonts w:cs="Huawei Sans"/>
        </w:rPr>
        <w:t xml:space="preserve">[S2-mst-region] instance 2 </w:t>
      </w:r>
      <w:r w:rsidRPr="00497E5B">
        <w:rPr>
          <w:rFonts w:cs="Huawei Sans"/>
        </w:rPr>
        <w:t>vlan</w:t>
      </w:r>
      <w:r w:rsidRPr="00383667">
        <w:rPr>
          <w:rFonts w:cs="Huawei Sans"/>
        </w:rPr>
        <w:t xml:space="preserve"> 20 40 60 80</w:t>
      </w:r>
    </w:p>
    <w:p w14:paraId="0E3DBF5B" w14:textId="77777777" w:rsidR="00135587" w:rsidRPr="00383667" w:rsidRDefault="003C096C" w:rsidP="005714FA">
      <w:pPr>
        <w:pStyle w:val="2f3"/>
        <w:rPr>
          <w:rFonts w:cs="Huawei Sans"/>
        </w:rPr>
      </w:pPr>
      <w:r w:rsidRPr="00383667">
        <w:rPr>
          <w:rFonts w:cs="Huawei Sans"/>
        </w:rPr>
        <w:t>[S2-mst-region] active region-configuration</w:t>
      </w:r>
    </w:p>
    <w:p w14:paraId="20763FA5" w14:textId="77777777" w:rsidR="00135587" w:rsidRPr="00383667" w:rsidRDefault="003C096C"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51D6182E" w14:textId="77777777" w:rsidR="00135587" w:rsidRDefault="003C096C" w:rsidP="005714FA">
      <w:pPr>
        <w:pStyle w:val="2f3"/>
        <w:rPr>
          <w:rFonts w:cs="Huawei Sans"/>
        </w:rPr>
      </w:pPr>
      <w:r w:rsidRPr="00383667">
        <w:rPr>
          <w:rFonts w:cs="Huawei Sans"/>
        </w:rPr>
        <w:t>[S2-mst-region] quit</w:t>
      </w:r>
    </w:p>
    <w:p w14:paraId="7286E5F5" w14:textId="77777777" w:rsidR="00CF0968" w:rsidRPr="00383667" w:rsidRDefault="00CF0968" w:rsidP="005714FA">
      <w:pPr>
        <w:pStyle w:val="2f3"/>
        <w:rPr>
          <w:rFonts w:cs="Huawei Sans"/>
        </w:rPr>
      </w:pPr>
    </w:p>
    <w:p w14:paraId="26BC7974" w14:textId="77777777" w:rsidR="00135587" w:rsidRPr="00383667" w:rsidRDefault="003C096C" w:rsidP="005714FA">
      <w:pPr>
        <w:pStyle w:val="2f3"/>
        <w:rPr>
          <w:rFonts w:cs="Huawei Sans"/>
        </w:rPr>
      </w:pPr>
      <w:r w:rsidRPr="00383667">
        <w:rPr>
          <w:rFonts w:cs="Huawei Sans"/>
        </w:rPr>
        <w:t>[S3]stp region-configuration</w:t>
      </w:r>
    </w:p>
    <w:p w14:paraId="449F68A1" w14:textId="77777777" w:rsidR="00135587" w:rsidRPr="00383667" w:rsidRDefault="003C096C" w:rsidP="005714FA">
      <w:pPr>
        <w:pStyle w:val="2f3"/>
        <w:rPr>
          <w:rFonts w:cs="Huawei Sans"/>
        </w:rPr>
      </w:pPr>
      <w:r w:rsidRPr="00383667">
        <w:rPr>
          <w:rFonts w:cs="Huawei Sans"/>
        </w:rPr>
        <w:t xml:space="preserve">[S3-mst-region] region-name </w:t>
      </w:r>
      <w:r w:rsidRPr="00497E5B">
        <w:rPr>
          <w:rFonts w:cs="Huawei Sans"/>
        </w:rPr>
        <w:t>hcip</w:t>
      </w:r>
    </w:p>
    <w:p w14:paraId="1BC61703" w14:textId="77777777" w:rsidR="00135587" w:rsidRPr="00383667" w:rsidRDefault="003C096C" w:rsidP="005714FA">
      <w:pPr>
        <w:pStyle w:val="2f3"/>
        <w:rPr>
          <w:rFonts w:cs="Huawei Sans"/>
        </w:rPr>
      </w:pPr>
      <w:r w:rsidRPr="00383667">
        <w:rPr>
          <w:rFonts w:cs="Huawei Sans"/>
        </w:rPr>
        <w:t>[S3-mst-region] revision-level 1</w:t>
      </w:r>
    </w:p>
    <w:p w14:paraId="1AB13699" w14:textId="77777777" w:rsidR="00135587" w:rsidRPr="00383667" w:rsidRDefault="003C096C" w:rsidP="005714FA">
      <w:pPr>
        <w:pStyle w:val="2f3"/>
        <w:rPr>
          <w:rFonts w:cs="Huawei Sans"/>
        </w:rPr>
      </w:pPr>
      <w:r w:rsidRPr="00383667">
        <w:rPr>
          <w:rFonts w:cs="Huawei Sans"/>
        </w:rPr>
        <w:t xml:space="preserve">[S3-mst-region] instance 1 </w:t>
      </w:r>
      <w:r w:rsidRPr="00497E5B">
        <w:rPr>
          <w:rFonts w:cs="Huawei Sans"/>
        </w:rPr>
        <w:t>vlan</w:t>
      </w:r>
      <w:r w:rsidRPr="00383667">
        <w:rPr>
          <w:rFonts w:cs="Huawei Sans"/>
        </w:rPr>
        <w:t xml:space="preserve"> 10 30 50 70</w:t>
      </w:r>
    </w:p>
    <w:p w14:paraId="574678D5" w14:textId="77777777" w:rsidR="00135587" w:rsidRPr="00383667" w:rsidRDefault="003C096C" w:rsidP="005714FA">
      <w:pPr>
        <w:pStyle w:val="2f3"/>
        <w:rPr>
          <w:rFonts w:cs="Huawei Sans"/>
        </w:rPr>
      </w:pPr>
      <w:r w:rsidRPr="00383667">
        <w:rPr>
          <w:rFonts w:cs="Huawei Sans"/>
        </w:rPr>
        <w:t xml:space="preserve">[S3-mst-region] instance 2 </w:t>
      </w:r>
      <w:r w:rsidRPr="00497E5B">
        <w:rPr>
          <w:rFonts w:cs="Huawei Sans"/>
        </w:rPr>
        <w:t>vlan</w:t>
      </w:r>
      <w:r w:rsidRPr="00383667">
        <w:rPr>
          <w:rFonts w:cs="Huawei Sans"/>
        </w:rPr>
        <w:t xml:space="preserve"> 20 40 60 80</w:t>
      </w:r>
    </w:p>
    <w:p w14:paraId="365D49AE" w14:textId="77777777" w:rsidR="00135587" w:rsidRPr="00383667" w:rsidRDefault="003C096C" w:rsidP="005714FA">
      <w:pPr>
        <w:pStyle w:val="2f3"/>
        <w:rPr>
          <w:rFonts w:cs="Huawei Sans"/>
        </w:rPr>
      </w:pPr>
      <w:r w:rsidRPr="00383667">
        <w:rPr>
          <w:rFonts w:cs="Huawei Sans"/>
        </w:rPr>
        <w:t>[S3-mst-region] active region-configuration</w:t>
      </w:r>
    </w:p>
    <w:p w14:paraId="40487F27" w14:textId="77777777" w:rsidR="00135587" w:rsidRPr="00383667" w:rsidRDefault="003C096C"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73FE8169" w14:textId="77777777" w:rsidR="00135587" w:rsidRDefault="003C096C" w:rsidP="005714FA">
      <w:pPr>
        <w:pStyle w:val="2f3"/>
        <w:rPr>
          <w:rFonts w:cs="Huawei Sans"/>
        </w:rPr>
      </w:pPr>
      <w:r w:rsidRPr="00383667">
        <w:rPr>
          <w:rFonts w:cs="Huawei Sans"/>
        </w:rPr>
        <w:t>[S3-mst-region] quit</w:t>
      </w:r>
    </w:p>
    <w:p w14:paraId="3C30DA58" w14:textId="77777777" w:rsidR="00CF0968" w:rsidRPr="00383667" w:rsidRDefault="00CF0968" w:rsidP="005714FA">
      <w:pPr>
        <w:pStyle w:val="2f3"/>
        <w:rPr>
          <w:rFonts w:cs="Huawei Sans"/>
        </w:rPr>
      </w:pPr>
    </w:p>
    <w:p w14:paraId="74A08106" w14:textId="77777777" w:rsidR="00135587" w:rsidRPr="00383667" w:rsidRDefault="003C096C" w:rsidP="005714FA">
      <w:pPr>
        <w:pStyle w:val="2f3"/>
        <w:rPr>
          <w:rFonts w:cs="Huawei Sans"/>
        </w:rPr>
      </w:pPr>
      <w:r w:rsidRPr="00383667">
        <w:rPr>
          <w:rFonts w:cs="Huawei Sans"/>
        </w:rPr>
        <w:t>[S4]stp region-configuration</w:t>
      </w:r>
    </w:p>
    <w:p w14:paraId="4DC26D0A" w14:textId="77777777" w:rsidR="00135587" w:rsidRPr="00383667" w:rsidRDefault="003C096C" w:rsidP="005714FA">
      <w:pPr>
        <w:pStyle w:val="2f3"/>
        <w:rPr>
          <w:rFonts w:cs="Huawei Sans"/>
        </w:rPr>
      </w:pPr>
      <w:r w:rsidRPr="00383667">
        <w:rPr>
          <w:rFonts w:cs="Huawei Sans"/>
        </w:rPr>
        <w:t xml:space="preserve">[S4-mst-region] region-name </w:t>
      </w:r>
      <w:r w:rsidRPr="00497E5B">
        <w:rPr>
          <w:rFonts w:cs="Huawei Sans"/>
        </w:rPr>
        <w:t>hcip</w:t>
      </w:r>
    </w:p>
    <w:p w14:paraId="7DB9E5F5" w14:textId="77777777" w:rsidR="00135587" w:rsidRPr="00383667" w:rsidRDefault="003C096C" w:rsidP="005714FA">
      <w:pPr>
        <w:pStyle w:val="2f3"/>
        <w:rPr>
          <w:rFonts w:cs="Huawei Sans"/>
        </w:rPr>
      </w:pPr>
      <w:r w:rsidRPr="00383667">
        <w:rPr>
          <w:rFonts w:cs="Huawei Sans"/>
        </w:rPr>
        <w:t>[S4-mst-region] revision-level 1</w:t>
      </w:r>
    </w:p>
    <w:p w14:paraId="2F39D512" w14:textId="77777777" w:rsidR="00135587" w:rsidRPr="00383667" w:rsidRDefault="003C096C" w:rsidP="005714FA">
      <w:pPr>
        <w:pStyle w:val="2f3"/>
        <w:rPr>
          <w:rFonts w:cs="Huawei Sans"/>
        </w:rPr>
      </w:pPr>
      <w:r w:rsidRPr="00383667">
        <w:rPr>
          <w:rFonts w:cs="Huawei Sans"/>
        </w:rPr>
        <w:t xml:space="preserve">[S4-mst-region] instance 1 </w:t>
      </w:r>
      <w:r w:rsidRPr="00497E5B">
        <w:rPr>
          <w:rFonts w:cs="Huawei Sans"/>
        </w:rPr>
        <w:t>vlan</w:t>
      </w:r>
      <w:r w:rsidRPr="00383667">
        <w:rPr>
          <w:rFonts w:cs="Huawei Sans"/>
        </w:rPr>
        <w:t xml:space="preserve"> 10 30 50 70</w:t>
      </w:r>
    </w:p>
    <w:p w14:paraId="6F3E1EE6" w14:textId="77777777" w:rsidR="00135587" w:rsidRPr="00383667" w:rsidRDefault="003C096C" w:rsidP="005714FA">
      <w:pPr>
        <w:pStyle w:val="2f3"/>
        <w:rPr>
          <w:rFonts w:cs="Huawei Sans"/>
        </w:rPr>
      </w:pPr>
      <w:r w:rsidRPr="00383667">
        <w:rPr>
          <w:rFonts w:cs="Huawei Sans"/>
        </w:rPr>
        <w:t xml:space="preserve">[S4-mst-region] instance 2 </w:t>
      </w:r>
      <w:r w:rsidRPr="00497E5B">
        <w:rPr>
          <w:rFonts w:cs="Huawei Sans"/>
        </w:rPr>
        <w:t>vlan</w:t>
      </w:r>
      <w:r w:rsidRPr="00383667">
        <w:rPr>
          <w:rFonts w:cs="Huawei Sans"/>
        </w:rPr>
        <w:t xml:space="preserve"> 20 40 60 80</w:t>
      </w:r>
    </w:p>
    <w:p w14:paraId="1DAD0543" w14:textId="77777777" w:rsidR="00135587" w:rsidRPr="00383667" w:rsidRDefault="003C096C" w:rsidP="005714FA">
      <w:pPr>
        <w:pStyle w:val="2f3"/>
        <w:rPr>
          <w:rFonts w:cs="Huawei Sans"/>
        </w:rPr>
      </w:pPr>
      <w:r w:rsidRPr="00383667">
        <w:rPr>
          <w:rFonts w:cs="Huawei Sans"/>
        </w:rPr>
        <w:t>[S4-mst-region] active region-configuration</w:t>
      </w:r>
    </w:p>
    <w:p w14:paraId="1987BCC3" w14:textId="77777777" w:rsidR="00135587" w:rsidRPr="00383667" w:rsidRDefault="003C096C"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37EB2AE6" w14:textId="77777777" w:rsidR="00135587" w:rsidRPr="00383667" w:rsidRDefault="003C096C" w:rsidP="005714FA">
      <w:pPr>
        <w:pStyle w:val="2f3"/>
        <w:rPr>
          <w:rFonts w:cs="Huawei Sans"/>
        </w:rPr>
      </w:pPr>
      <w:r w:rsidRPr="00383667">
        <w:rPr>
          <w:rFonts w:cs="Huawei Sans"/>
        </w:rPr>
        <w:t>[S4-mst-region] quit</w:t>
      </w:r>
    </w:p>
    <w:p w14:paraId="7FAA2D19" w14:textId="667261FA" w:rsidR="00135587" w:rsidRPr="00383667" w:rsidRDefault="009700AD" w:rsidP="005714FA">
      <w:pPr>
        <w:pStyle w:val="1e"/>
      </w:pPr>
      <w:r>
        <w:t># Check</w:t>
      </w:r>
      <w:r w:rsidR="003C096C" w:rsidRPr="00383667">
        <w:t xml:space="preserve"> mappings between MSTIs and VLANs on S1.</w:t>
      </w:r>
    </w:p>
    <w:p w14:paraId="5C891ADB" w14:textId="77777777" w:rsidR="00135587" w:rsidRPr="00383667" w:rsidRDefault="003C096C" w:rsidP="005714FA">
      <w:pPr>
        <w:pStyle w:val="2f3"/>
        <w:rPr>
          <w:rFonts w:cs="Huawei Sans"/>
        </w:rPr>
      </w:pPr>
      <w:r w:rsidRPr="00383667">
        <w:rPr>
          <w:rFonts w:cs="Huawei Sans"/>
        </w:rPr>
        <w:t xml:space="preserve">[S1]display stp region-configuration </w:t>
      </w:r>
    </w:p>
    <w:p w14:paraId="094E33D3" w14:textId="77777777" w:rsidR="00135587" w:rsidRPr="00383667" w:rsidRDefault="003C096C" w:rsidP="005714FA">
      <w:pPr>
        <w:pStyle w:val="2f3"/>
        <w:rPr>
          <w:rFonts w:cs="Huawei Sans"/>
        </w:rPr>
      </w:pPr>
      <w:r w:rsidRPr="00383667">
        <w:rPr>
          <w:rFonts w:cs="Huawei Sans"/>
        </w:rPr>
        <w:t xml:space="preserve"> </w:t>
      </w:r>
      <w:r w:rsidRPr="00497E5B">
        <w:rPr>
          <w:rFonts w:cs="Huawei Sans"/>
        </w:rPr>
        <w:t>Oper</w:t>
      </w:r>
      <w:r w:rsidRPr="00383667">
        <w:rPr>
          <w:rFonts w:cs="Huawei Sans"/>
        </w:rPr>
        <w:t xml:space="preserve"> configuration</w:t>
      </w:r>
    </w:p>
    <w:p w14:paraId="241A0789" w14:textId="62E14AC4" w:rsidR="00135587" w:rsidRPr="00383667" w:rsidRDefault="003C096C" w:rsidP="005714FA">
      <w:pPr>
        <w:pStyle w:val="2f3"/>
        <w:rPr>
          <w:rFonts w:cs="Huawei Sans"/>
        </w:rPr>
      </w:pPr>
      <w:r w:rsidRPr="00383667">
        <w:rPr>
          <w:rFonts w:cs="Huawei Sans"/>
        </w:rPr>
        <w:t xml:space="preserve">   Format selector</w:t>
      </w:r>
      <w:r w:rsidR="00656B18">
        <w:rPr>
          <w:rFonts w:cs="Huawei Sans"/>
        </w:rPr>
        <w:tab/>
      </w:r>
      <w:r w:rsidR="00656B18">
        <w:rPr>
          <w:rFonts w:cs="Huawei Sans"/>
        </w:rPr>
        <w:tab/>
      </w:r>
      <w:r w:rsidR="00656B18">
        <w:rPr>
          <w:rFonts w:cs="Huawei Sans"/>
        </w:rPr>
        <w:tab/>
      </w:r>
      <w:r w:rsidRPr="00383667">
        <w:rPr>
          <w:rFonts w:cs="Huawei Sans"/>
        </w:rPr>
        <w:t xml:space="preserve">:0             </w:t>
      </w:r>
    </w:p>
    <w:p w14:paraId="2F7C39EE" w14:textId="5CDC22A6" w:rsidR="00135587" w:rsidRPr="00383667" w:rsidRDefault="003C096C" w:rsidP="005714FA">
      <w:pPr>
        <w:pStyle w:val="2f3"/>
        <w:rPr>
          <w:rFonts w:cs="Huawei Sans"/>
        </w:rPr>
      </w:pPr>
      <w:r w:rsidRPr="00383667">
        <w:rPr>
          <w:rFonts w:cs="Huawei Sans"/>
        </w:rPr>
        <w:t xml:space="preserve">   Region name </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w:t>
      </w:r>
      <w:r w:rsidRPr="00497E5B">
        <w:rPr>
          <w:rFonts w:cs="Huawei Sans"/>
        </w:rPr>
        <w:t>hcip</w:t>
      </w:r>
      <w:r w:rsidRPr="00383667">
        <w:rPr>
          <w:rFonts w:cs="Huawei Sans"/>
        </w:rPr>
        <w:t xml:space="preserve">             </w:t>
      </w:r>
    </w:p>
    <w:p w14:paraId="30452651" w14:textId="01117484" w:rsidR="00135587" w:rsidRPr="00383667" w:rsidRDefault="003C096C" w:rsidP="005714FA">
      <w:pPr>
        <w:pStyle w:val="2f3"/>
        <w:rPr>
          <w:rFonts w:cs="Huawei Sans"/>
        </w:rPr>
      </w:pPr>
      <w:r w:rsidRPr="00383667">
        <w:rPr>
          <w:rFonts w:cs="Huawei Sans"/>
        </w:rPr>
        <w:t xml:space="preserve">   Revision level</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:1</w:t>
      </w:r>
    </w:p>
    <w:p w14:paraId="67DBBAB4" w14:textId="77777777" w:rsidR="00135587" w:rsidRPr="00383667" w:rsidRDefault="00135587" w:rsidP="005714FA">
      <w:pPr>
        <w:pStyle w:val="2f3"/>
        <w:rPr>
          <w:rFonts w:cs="Huawei Sans"/>
        </w:rPr>
      </w:pPr>
    </w:p>
    <w:p w14:paraId="6F6AEF6D" w14:textId="77777777" w:rsidR="00135587" w:rsidRPr="00383667" w:rsidRDefault="003C096C" w:rsidP="005714FA">
      <w:pPr>
        <w:pStyle w:val="2f3"/>
        <w:rPr>
          <w:rFonts w:cs="Huawei Sans"/>
        </w:rPr>
      </w:pPr>
      <w:r w:rsidRPr="00383667">
        <w:rPr>
          <w:rFonts w:cs="Huawei Sans"/>
        </w:rPr>
        <w:t xml:space="preserve">   Instance   VLANs Mapped</w:t>
      </w:r>
    </w:p>
    <w:p w14:paraId="0B33B0BE" w14:textId="77777777" w:rsidR="00135587" w:rsidRPr="00383667" w:rsidRDefault="003C096C" w:rsidP="005714FA">
      <w:pPr>
        <w:pStyle w:val="2f3"/>
        <w:rPr>
          <w:rFonts w:cs="Huawei Sans"/>
        </w:rPr>
      </w:pPr>
      <w:r w:rsidRPr="00383667">
        <w:rPr>
          <w:rFonts w:cs="Huawei Sans"/>
        </w:rPr>
        <w:t xml:space="preserve">      0       1 to 9, 11 to 19, 21 to 29, 31 to 39, 41 to 49, 51 to 59, 61 to </w:t>
      </w:r>
    </w:p>
    <w:p w14:paraId="5D248983" w14:textId="77777777" w:rsidR="00135587" w:rsidRPr="00383667" w:rsidRDefault="003C096C" w:rsidP="005714FA">
      <w:pPr>
        <w:pStyle w:val="2f3"/>
        <w:rPr>
          <w:rFonts w:cs="Huawei Sans"/>
        </w:rPr>
      </w:pPr>
      <w:r w:rsidRPr="00383667">
        <w:rPr>
          <w:rFonts w:cs="Huawei Sans"/>
        </w:rPr>
        <w:t xml:space="preserve">              69, 71 to 79, 81 to 4094</w:t>
      </w:r>
    </w:p>
    <w:p w14:paraId="1B25C072" w14:textId="77777777" w:rsidR="00135587" w:rsidRPr="00383667" w:rsidRDefault="003C096C" w:rsidP="005714FA">
      <w:pPr>
        <w:pStyle w:val="2f3"/>
        <w:rPr>
          <w:rFonts w:cs="Huawei Sans"/>
          <w:color w:val="EC7061"/>
        </w:rPr>
      </w:pPr>
      <w:r w:rsidRPr="00383667">
        <w:rPr>
          <w:rFonts w:cs="Huawei Sans"/>
          <w:color w:val="EC7061"/>
        </w:rPr>
        <w:t xml:space="preserve">      1       10, 30, 50, 70</w:t>
      </w:r>
    </w:p>
    <w:p w14:paraId="5042626E" w14:textId="77777777" w:rsidR="00135587" w:rsidRPr="00383667" w:rsidRDefault="003C096C" w:rsidP="005714FA">
      <w:pPr>
        <w:pStyle w:val="2f3"/>
        <w:rPr>
          <w:rFonts w:cs="Huawei Sans"/>
          <w:color w:val="EC7061"/>
        </w:rPr>
      </w:pPr>
      <w:r w:rsidRPr="00383667">
        <w:rPr>
          <w:rFonts w:cs="Huawei Sans"/>
          <w:color w:val="EC7061"/>
        </w:rPr>
        <w:t xml:space="preserve">      2       20, 40, 60, 80</w:t>
      </w:r>
    </w:p>
    <w:p w14:paraId="72F942BD" w14:textId="77777777" w:rsidR="00135587" w:rsidRPr="00383667" w:rsidRDefault="003C096C" w:rsidP="005714FA">
      <w:pPr>
        <w:pStyle w:val="1e"/>
      </w:pPr>
      <w:r w:rsidRPr="00383667">
        <w:t># Configure SW1 as the root bridge of MSTI1 and the secondary root bridge of MSTI2.</w:t>
      </w:r>
    </w:p>
    <w:p w14:paraId="251088EE" w14:textId="77777777" w:rsidR="00135587" w:rsidRPr="00383667" w:rsidRDefault="003C096C" w:rsidP="005714FA">
      <w:pPr>
        <w:pStyle w:val="2f3"/>
        <w:rPr>
          <w:rFonts w:cs="Huawei Sans"/>
        </w:rPr>
      </w:pPr>
      <w:r w:rsidRPr="00383667">
        <w:rPr>
          <w:rFonts w:cs="Huawei Sans"/>
        </w:rPr>
        <w:lastRenderedPageBreak/>
        <w:t xml:space="preserve">[S1]stp instance 1 root primary </w:t>
      </w:r>
    </w:p>
    <w:p w14:paraId="735A52AC" w14:textId="77777777" w:rsidR="00135587" w:rsidRPr="00383667" w:rsidRDefault="003C096C" w:rsidP="005714FA">
      <w:pPr>
        <w:pStyle w:val="2f3"/>
        <w:rPr>
          <w:rFonts w:cs="Huawei Sans"/>
        </w:rPr>
      </w:pPr>
      <w:r w:rsidRPr="00383667">
        <w:rPr>
          <w:rFonts w:cs="Huawei Sans"/>
        </w:rPr>
        <w:t>[S1]stp instance 2 root secondary</w:t>
      </w:r>
    </w:p>
    <w:p w14:paraId="3B296084" w14:textId="77777777" w:rsidR="00135587" w:rsidRPr="00383667" w:rsidRDefault="003C096C" w:rsidP="005714FA">
      <w:pPr>
        <w:pStyle w:val="1e"/>
      </w:pPr>
      <w:r w:rsidRPr="00383667">
        <w:t># Configure SW2 as the primary root bridge of MSTI2 and the secondary root bridge of MSTI1.</w:t>
      </w:r>
    </w:p>
    <w:p w14:paraId="6DB8355F" w14:textId="77777777" w:rsidR="00135587" w:rsidRPr="00383667" w:rsidRDefault="003C096C" w:rsidP="005714FA">
      <w:pPr>
        <w:pStyle w:val="2f3"/>
        <w:rPr>
          <w:rFonts w:cs="Huawei Sans"/>
        </w:rPr>
      </w:pPr>
      <w:r w:rsidRPr="00383667">
        <w:rPr>
          <w:rFonts w:cs="Huawei Sans"/>
        </w:rPr>
        <w:t xml:space="preserve">[S2]stp instance 1 root secondary </w:t>
      </w:r>
    </w:p>
    <w:p w14:paraId="2D8F9479" w14:textId="77777777" w:rsidR="00135587" w:rsidRPr="00383667" w:rsidRDefault="003C096C" w:rsidP="005714FA">
      <w:pPr>
        <w:pStyle w:val="2f3"/>
        <w:rPr>
          <w:rFonts w:cs="Huawei Sans"/>
        </w:rPr>
      </w:pPr>
      <w:r w:rsidRPr="00383667">
        <w:rPr>
          <w:rFonts w:cs="Huawei Sans"/>
        </w:rPr>
        <w:t>[S2]stp instance 2 root primary</w:t>
      </w:r>
    </w:p>
    <w:p w14:paraId="071CEB2C" w14:textId="3636ACDE" w:rsidR="00135587" w:rsidRPr="00383667" w:rsidRDefault="009700AD" w:rsidP="005714FA">
      <w:pPr>
        <w:pStyle w:val="1e"/>
      </w:pPr>
      <w:r>
        <w:t># Check</w:t>
      </w:r>
      <w:r w:rsidR="003C096C" w:rsidRPr="00383667">
        <w:t xml:space="preserve"> the status and statistics of MSTI1 on S1.</w:t>
      </w:r>
    </w:p>
    <w:p w14:paraId="1348191A" w14:textId="77777777" w:rsidR="00135587" w:rsidRPr="00383667" w:rsidRDefault="003C096C" w:rsidP="005714FA">
      <w:pPr>
        <w:pStyle w:val="2f3"/>
        <w:rPr>
          <w:rFonts w:cs="Huawei Sans"/>
        </w:rPr>
      </w:pPr>
      <w:r w:rsidRPr="00383667">
        <w:rPr>
          <w:rFonts w:cs="Huawei Sans"/>
        </w:rPr>
        <w:t>[S1]display stp instance 1 brief</w:t>
      </w:r>
    </w:p>
    <w:p w14:paraId="6CB27E93" w14:textId="273C3E28" w:rsidR="00135587" w:rsidRPr="00383667" w:rsidRDefault="003C096C" w:rsidP="005714FA">
      <w:pPr>
        <w:pStyle w:val="2f3"/>
        <w:rPr>
          <w:rFonts w:cs="Huawei Sans"/>
        </w:rPr>
      </w:pPr>
      <w:r w:rsidRPr="00383667">
        <w:rPr>
          <w:rFonts w:cs="Huawei Sans"/>
        </w:rPr>
        <w:t xml:space="preserve"> MSTID Port                </w:t>
      </w:r>
      <w:r w:rsidR="00656B18">
        <w:rPr>
          <w:rFonts w:cs="Huawei Sans"/>
        </w:rPr>
        <w:t xml:space="preserve">   </w:t>
      </w:r>
      <w:r w:rsidRPr="00383667">
        <w:rPr>
          <w:rFonts w:cs="Huawei Sans"/>
        </w:rPr>
        <w:t xml:space="preserve">     Role  STP State          Protection</w:t>
      </w:r>
    </w:p>
    <w:p w14:paraId="4A0FD0B2" w14:textId="77777777" w:rsidR="00135587" w:rsidRPr="00383667" w:rsidRDefault="003C096C" w:rsidP="005714FA">
      <w:pPr>
        <w:pStyle w:val="2f3"/>
        <w:rPr>
          <w:rFonts w:cs="Huawei Sans"/>
        </w:rPr>
      </w:pPr>
      <w:r w:rsidRPr="00383667">
        <w:rPr>
          <w:rFonts w:cs="Huawei Sans"/>
        </w:rPr>
        <w:t xml:space="preserve">   1    GigabitEthernet0/0/10       DESI  FORWARDING      NONE</w:t>
      </w:r>
    </w:p>
    <w:p w14:paraId="586B8F45" w14:textId="77777777" w:rsidR="00135587" w:rsidRPr="00383667" w:rsidRDefault="003C096C" w:rsidP="005714FA">
      <w:pPr>
        <w:pStyle w:val="2f3"/>
        <w:rPr>
          <w:rFonts w:cs="Huawei Sans"/>
        </w:rPr>
      </w:pPr>
      <w:r w:rsidRPr="00383667">
        <w:rPr>
          <w:rFonts w:cs="Huawei Sans"/>
        </w:rPr>
        <w:t xml:space="preserve">   1    GigabitEthernet0/0/11       DESI  FORWARDING      NONE</w:t>
      </w:r>
    </w:p>
    <w:p w14:paraId="6935734A" w14:textId="77777777" w:rsidR="00135587" w:rsidRPr="00383667" w:rsidRDefault="003C096C" w:rsidP="005714FA">
      <w:pPr>
        <w:pStyle w:val="2f3"/>
        <w:rPr>
          <w:rFonts w:cs="Huawei Sans"/>
        </w:rPr>
      </w:pPr>
      <w:r w:rsidRPr="00383667">
        <w:rPr>
          <w:rFonts w:cs="Huawei Sans"/>
        </w:rPr>
        <w:t xml:space="preserve">   1    GigabitEthernet0/0/12       DESI  FORWARDING      NONE</w:t>
      </w:r>
    </w:p>
    <w:p w14:paraId="5FCBD532" w14:textId="77777777" w:rsidR="00135587" w:rsidRPr="00383667" w:rsidRDefault="003C096C" w:rsidP="005714FA">
      <w:pPr>
        <w:pStyle w:val="2f3"/>
        <w:rPr>
          <w:rFonts w:cs="Huawei Sans"/>
        </w:rPr>
      </w:pPr>
      <w:r w:rsidRPr="00383667">
        <w:rPr>
          <w:rFonts w:cs="Huawei Sans"/>
        </w:rPr>
        <w:t xml:space="preserve">   1    GigabitEthernet0/0/13       DESI  FORWARDING      NONE</w:t>
      </w:r>
    </w:p>
    <w:p w14:paraId="158CC460" w14:textId="77777777" w:rsidR="00135587" w:rsidRPr="00383667" w:rsidRDefault="003C096C" w:rsidP="005714FA">
      <w:pPr>
        <w:pStyle w:val="1e"/>
      </w:pPr>
      <w:r w:rsidRPr="00383667">
        <w:t>All ports on S1 are designated ports, and S1 is the root bridge of MSTI1.</w:t>
      </w:r>
    </w:p>
    <w:p w14:paraId="66311D3C" w14:textId="1385B2DF" w:rsidR="00135587" w:rsidRPr="00383667" w:rsidRDefault="009700AD" w:rsidP="005714FA">
      <w:pPr>
        <w:pStyle w:val="1e"/>
      </w:pPr>
      <w:r>
        <w:t># Check</w:t>
      </w:r>
      <w:r w:rsidR="003C096C" w:rsidRPr="00383667">
        <w:t xml:space="preserve"> th</w:t>
      </w:r>
      <w:r w:rsidR="007678B7" w:rsidRPr="00383667">
        <w:t>e status and statistics of MSTI</w:t>
      </w:r>
      <w:r w:rsidR="003C096C" w:rsidRPr="00383667">
        <w:t>2 on S2.</w:t>
      </w:r>
    </w:p>
    <w:p w14:paraId="55B733B1" w14:textId="77777777" w:rsidR="00135587" w:rsidRPr="00383667" w:rsidRDefault="003C096C" w:rsidP="005714FA">
      <w:pPr>
        <w:pStyle w:val="2f3"/>
        <w:rPr>
          <w:rFonts w:cs="Huawei Sans"/>
        </w:rPr>
      </w:pPr>
      <w:r w:rsidRPr="00383667">
        <w:rPr>
          <w:rFonts w:cs="Huawei Sans"/>
        </w:rPr>
        <w:t xml:space="preserve">[S2]display stp instance 2 brief </w:t>
      </w:r>
    </w:p>
    <w:p w14:paraId="6BBF1A81" w14:textId="399843EF" w:rsidR="00135587" w:rsidRPr="00383667" w:rsidRDefault="003C096C" w:rsidP="005714FA">
      <w:pPr>
        <w:pStyle w:val="2f3"/>
        <w:rPr>
          <w:rFonts w:cs="Huawei Sans"/>
        </w:rPr>
      </w:pPr>
      <w:r w:rsidRPr="00383667">
        <w:rPr>
          <w:rFonts w:cs="Huawei Sans"/>
        </w:rPr>
        <w:t xml:space="preserve"> MSTID Port                </w:t>
      </w:r>
      <w:r w:rsidR="00656B18">
        <w:rPr>
          <w:rFonts w:cs="Huawei Sans"/>
        </w:rPr>
        <w:t xml:space="preserve">   </w:t>
      </w:r>
      <w:r w:rsidRPr="00383667">
        <w:rPr>
          <w:rFonts w:cs="Huawei Sans"/>
        </w:rPr>
        <w:t xml:space="preserve">     Role  STP State      </w:t>
      </w:r>
      <w:r w:rsidR="00656B18">
        <w:rPr>
          <w:rFonts w:cs="Huawei Sans"/>
        </w:rPr>
        <w:t xml:space="preserve"> </w:t>
      </w:r>
      <w:r w:rsidRPr="00383667">
        <w:rPr>
          <w:rFonts w:cs="Huawei Sans"/>
        </w:rPr>
        <w:t xml:space="preserve">    Protection</w:t>
      </w:r>
    </w:p>
    <w:p w14:paraId="57872A79" w14:textId="77777777" w:rsidR="00135587" w:rsidRPr="00383667" w:rsidRDefault="003C096C" w:rsidP="005714FA">
      <w:pPr>
        <w:pStyle w:val="2f3"/>
        <w:rPr>
          <w:rFonts w:cs="Huawei Sans"/>
        </w:rPr>
      </w:pPr>
      <w:r w:rsidRPr="00383667">
        <w:rPr>
          <w:rFonts w:cs="Huawei Sans"/>
        </w:rPr>
        <w:t xml:space="preserve">   2    GigabitEthernet0/0/10       DESI  FORWARDING      NONE</w:t>
      </w:r>
    </w:p>
    <w:p w14:paraId="6A740E63" w14:textId="77777777" w:rsidR="00135587" w:rsidRPr="00383667" w:rsidRDefault="003C096C" w:rsidP="005714FA">
      <w:pPr>
        <w:pStyle w:val="2f3"/>
        <w:rPr>
          <w:rFonts w:cs="Huawei Sans"/>
        </w:rPr>
      </w:pPr>
      <w:r w:rsidRPr="00383667">
        <w:rPr>
          <w:rFonts w:cs="Huawei Sans"/>
        </w:rPr>
        <w:t xml:space="preserve">   2    GigabitEthernet0/0/11       DESI  FORWARDING      NONE</w:t>
      </w:r>
    </w:p>
    <w:p w14:paraId="49F3501B" w14:textId="77777777" w:rsidR="00135587" w:rsidRPr="00383667" w:rsidRDefault="003C096C" w:rsidP="005714FA">
      <w:pPr>
        <w:pStyle w:val="2f3"/>
        <w:rPr>
          <w:rFonts w:cs="Huawei Sans"/>
        </w:rPr>
      </w:pPr>
      <w:r w:rsidRPr="00383667">
        <w:rPr>
          <w:rFonts w:cs="Huawei Sans"/>
        </w:rPr>
        <w:t xml:space="preserve">   2    GigabitEthernet0/0/12       DESI  FORWARDING      NONE</w:t>
      </w:r>
    </w:p>
    <w:p w14:paraId="541BC18B" w14:textId="77777777" w:rsidR="00135587" w:rsidRPr="00383667" w:rsidRDefault="003C096C" w:rsidP="005714FA">
      <w:pPr>
        <w:pStyle w:val="2f3"/>
        <w:rPr>
          <w:rFonts w:cs="Huawei Sans"/>
        </w:rPr>
      </w:pPr>
      <w:r w:rsidRPr="00383667">
        <w:rPr>
          <w:rFonts w:cs="Huawei Sans"/>
        </w:rPr>
        <w:t xml:space="preserve">   2    GigabitEthernet0/0/13       DESI  FORWARDING      NONE</w:t>
      </w:r>
    </w:p>
    <w:p w14:paraId="7E7F7C3E" w14:textId="77777777" w:rsidR="00135587" w:rsidRPr="00383667" w:rsidRDefault="003C096C" w:rsidP="005714FA">
      <w:pPr>
        <w:pStyle w:val="1e"/>
      </w:pPr>
      <w:r w:rsidRPr="00383667">
        <w:t>All ports on S2 are designated ports, and S2 is the root bridge of MSTI2.</w:t>
      </w:r>
    </w:p>
    <w:p w14:paraId="37ABEC5C" w14:textId="77777777" w:rsidR="0004606D" w:rsidRPr="00383667" w:rsidRDefault="0004606D" w:rsidP="005714FA">
      <w:pPr>
        <w:pStyle w:val="End"/>
        <w:rPr>
          <w:rFonts w:ascii="Huawei Sans" w:hAnsi="Huawei Sans" w:cs="Huawei Sans"/>
        </w:rPr>
      </w:pPr>
      <w:r w:rsidRPr="00383667">
        <w:rPr>
          <w:rFonts w:ascii="Huawei Sans" w:hAnsi="Huawei Sans" w:cs="Huawei Sans"/>
        </w:rPr>
        <w:t>----End</w:t>
      </w:r>
    </w:p>
    <w:p w14:paraId="041FDE84" w14:textId="77777777" w:rsidR="00135587" w:rsidRPr="00383667" w:rsidRDefault="003C096C" w:rsidP="004027AB">
      <w:pPr>
        <w:pStyle w:val="3"/>
        <w:rPr>
          <w:lang w:eastAsia="en-US"/>
        </w:rPr>
      </w:pPr>
      <w:bookmarkStart w:id="103" w:name="_Toc49940039"/>
      <w:r w:rsidRPr="00383667">
        <w:t>Quiz</w:t>
      </w:r>
      <w:bookmarkEnd w:id="103"/>
    </w:p>
    <w:p w14:paraId="2B6289CD" w14:textId="77777777" w:rsidR="00135587" w:rsidRPr="00383667" w:rsidRDefault="003C096C" w:rsidP="005714FA">
      <w:pPr>
        <w:pStyle w:val="1e"/>
      </w:pPr>
      <w:r w:rsidRPr="00383667">
        <w:t>Compared with STP, which improvements are made in RTSP?</w:t>
      </w:r>
    </w:p>
    <w:p w14:paraId="776651E1" w14:textId="25D9FD5C" w:rsidR="00135587" w:rsidRPr="00383667" w:rsidRDefault="003C096C" w:rsidP="004027AB">
      <w:pPr>
        <w:pStyle w:val="3"/>
        <w:rPr>
          <w:lang w:eastAsia="en-US"/>
        </w:rPr>
      </w:pPr>
      <w:bookmarkStart w:id="104" w:name="_Toc49940040"/>
      <w:r w:rsidRPr="00383667">
        <w:t>Configuration Reference</w:t>
      </w:r>
      <w:bookmarkEnd w:id="104"/>
    </w:p>
    <w:p w14:paraId="21119356" w14:textId="77777777" w:rsidR="00135587" w:rsidRPr="00383667" w:rsidRDefault="00C96EF5" w:rsidP="005714FA">
      <w:pPr>
        <w:pStyle w:val="1e"/>
      </w:pPr>
      <w:r w:rsidRPr="00383667">
        <w:t>Configuration on</w:t>
      </w:r>
      <w:r w:rsidR="003C096C" w:rsidRPr="00383667">
        <w:t xml:space="preserve"> S1</w:t>
      </w:r>
    </w:p>
    <w:p w14:paraId="5FDCCD0E" w14:textId="77777777" w:rsidR="00135587" w:rsidRPr="00383667" w:rsidRDefault="003C096C" w:rsidP="005714FA">
      <w:pPr>
        <w:pStyle w:val="2f3"/>
        <w:rPr>
          <w:rFonts w:cs="Huawei Sans"/>
          <w:lang w:eastAsia="en-US"/>
        </w:rPr>
      </w:pPr>
      <w:r w:rsidRPr="00497E5B">
        <w:rPr>
          <w:rFonts w:cs="Huawei Sans"/>
        </w:rPr>
        <w:t>sysname</w:t>
      </w:r>
      <w:r w:rsidRPr="00383667">
        <w:rPr>
          <w:rFonts w:cs="Huawei Sans"/>
        </w:rPr>
        <w:t xml:space="preserve"> S1</w:t>
      </w:r>
    </w:p>
    <w:p w14:paraId="62659316" w14:textId="77777777" w:rsidR="00135587" w:rsidRPr="00383667" w:rsidRDefault="003C096C" w:rsidP="005714FA">
      <w:pPr>
        <w:pStyle w:val="2f3"/>
        <w:rPr>
          <w:rFonts w:cs="Huawei Sans"/>
          <w:lang w:eastAsia="en-US"/>
        </w:rPr>
      </w:pPr>
      <w:r w:rsidRPr="00383667">
        <w:rPr>
          <w:rFonts w:cs="Huawei Sans"/>
        </w:rPr>
        <w:t>#</w:t>
      </w:r>
    </w:p>
    <w:p w14:paraId="453691DD" w14:textId="77777777" w:rsidR="00135587" w:rsidRPr="00383667" w:rsidRDefault="003C096C" w:rsidP="005714FA">
      <w:pPr>
        <w:pStyle w:val="2f3"/>
        <w:rPr>
          <w:rFonts w:cs="Huawei Sans"/>
          <w:lang w:eastAsia="en-US"/>
        </w:rPr>
      </w:pPr>
      <w:r w:rsidRPr="00497E5B">
        <w:rPr>
          <w:rFonts w:cs="Huawei Sans"/>
        </w:rPr>
        <w:t>vlan</w:t>
      </w:r>
      <w:r w:rsidRPr="00383667">
        <w:rPr>
          <w:rFonts w:cs="Huawei Sans"/>
        </w:rPr>
        <w:t xml:space="preserve"> batch 10 20 30 40 50 60 70 80</w:t>
      </w:r>
    </w:p>
    <w:p w14:paraId="20033112" w14:textId="77777777" w:rsidR="00135587" w:rsidRPr="00383667" w:rsidRDefault="003C096C" w:rsidP="005714FA">
      <w:pPr>
        <w:pStyle w:val="2f3"/>
        <w:rPr>
          <w:rFonts w:cs="Huawei Sans"/>
          <w:lang w:eastAsia="en-US"/>
        </w:rPr>
      </w:pPr>
      <w:r w:rsidRPr="00383667">
        <w:rPr>
          <w:rFonts w:cs="Huawei Sans"/>
        </w:rPr>
        <w:t>#</w:t>
      </w:r>
    </w:p>
    <w:p w14:paraId="498E430D" w14:textId="77777777" w:rsidR="00135587" w:rsidRPr="00383667" w:rsidRDefault="003C096C" w:rsidP="005714FA">
      <w:pPr>
        <w:pStyle w:val="2f3"/>
        <w:rPr>
          <w:rFonts w:cs="Huawei Sans"/>
          <w:lang w:eastAsia="en-US"/>
        </w:rPr>
      </w:pPr>
      <w:r w:rsidRPr="00497E5B">
        <w:rPr>
          <w:rFonts w:cs="Huawei Sans"/>
        </w:rPr>
        <w:t>lldp</w:t>
      </w:r>
      <w:r w:rsidRPr="00383667">
        <w:rPr>
          <w:rFonts w:cs="Huawei Sans"/>
        </w:rPr>
        <w:t xml:space="preserve"> enable</w:t>
      </w:r>
    </w:p>
    <w:p w14:paraId="664D647C" w14:textId="77777777" w:rsidR="00135587" w:rsidRPr="00383667" w:rsidRDefault="003C096C" w:rsidP="005714FA">
      <w:pPr>
        <w:pStyle w:val="2f3"/>
        <w:rPr>
          <w:rFonts w:cs="Huawei Sans"/>
          <w:lang w:eastAsia="en-US"/>
        </w:rPr>
      </w:pPr>
      <w:r w:rsidRPr="00383667">
        <w:rPr>
          <w:rFonts w:cs="Huawei Sans"/>
        </w:rPr>
        <w:t>#</w:t>
      </w:r>
    </w:p>
    <w:p w14:paraId="32C741A7"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instance 0 root primary</w:t>
      </w:r>
    </w:p>
    <w:p w14:paraId="0F5278BF"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instance 1 root primary</w:t>
      </w:r>
    </w:p>
    <w:p w14:paraId="0FBA5AAE"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instance 2 root secondary</w:t>
      </w:r>
    </w:p>
    <w:p w14:paraId="5123DE6A" w14:textId="77777777" w:rsidR="00135587" w:rsidRPr="00383667" w:rsidRDefault="003C096C" w:rsidP="005714FA">
      <w:pPr>
        <w:pStyle w:val="2f3"/>
        <w:rPr>
          <w:rFonts w:cs="Huawei Sans"/>
          <w:lang w:eastAsia="en-US"/>
        </w:rPr>
      </w:pPr>
      <w:r w:rsidRPr="00383667">
        <w:rPr>
          <w:rFonts w:cs="Huawei Sans"/>
        </w:rPr>
        <w:t>#</w:t>
      </w:r>
    </w:p>
    <w:p w14:paraId="0B22BAC4"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region-configuration</w:t>
      </w:r>
    </w:p>
    <w:p w14:paraId="5F893AB1"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region-name</w:t>
      </w:r>
      <w:r w:rsidRPr="00383667">
        <w:rPr>
          <w:rFonts w:cs="Huawei Sans"/>
        </w:rPr>
        <w:t xml:space="preserve"> </w:t>
      </w:r>
      <w:r w:rsidRPr="00497E5B">
        <w:rPr>
          <w:rFonts w:cs="Huawei Sans"/>
        </w:rPr>
        <w:t>hcip</w:t>
      </w:r>
    </w:p>
    <w:p w14:paraId="6C050028"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revision-level</w:t>
      </w:r>
      <w:r w:rsidRPr="00383667">
        <w:rPr>
          <w:rFonts w:cs="Huawei Sans"/>
        </w:rPr>
        <w:t xml:space="preserve"> 1</w:t>
      </w:r>
    </w:p>
    <w:p w14:paraId="4337897A"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instance</w:t>
      </w:r>
      <w:r w:rsidRPr="00383667">
        <w:rPr>
          <w:rFonts w:cs="Huawei Sans"/>
        </w:rPr>
        <w:t xml:space="preserve"> 1 </w:t>
      </w:r>
      <w:r w:rsidRPr="00497E5B">
        <w:rPr>
          <w:rFonts w:cs="Huawei Sans"/>
        </w:rPr>
        <w:t>vlan</w:t>
      </w:r>
      <w:r w:rsidRPr="00383667">
        <w:rPr>
          <w:rFonts w:cs="Huawei Sans"/>
        </w:rPr>
        <w:t xml:space="preserve"> 10 30 50 70</w:t>
      </w:r>
    </w:p>
    <w:p w14:paraId="105956A6" w14:textId="77777777" w:rsidR="00135587" w:rsidRPr="00383667" w:rsidRDefault="003C096C" w:rsidP="005714FA">
      <w:pPr>
        <w:pStyle w:val="2f3"/>
        <w:rPr>
          <w:rFonts w:cs="Huawei Sans"/>
          <w:lang w:eastAsia="en-US"/>
        </w:rPr>
      </w:pPr>
      <w:r w:rsidRPr="00383667">
        <w:rPr>
          <w:rFonts w:cs="Huawei Sans"/>
        </w:rPr>
        <w:lastRenderedPageBreak/>
        <w:t xml:space="preserve"> </w:t>
      </w:r>
      <w:r w:rsidRPr="00497E5B">
        <w:rPr>
          <w:rFonts w:cs="Huawei Sans"/>
        </w:rPr>
        <w:t>instance</w:t>
      </w:r>
      <w:r w:rsidRPr="00383667">
        <w:rPr>
          <w:rFonts w:cs="Huawei Sans"/>
        </w:rPr>
        <w:t xml:space="preserve"> 2 </w:t>
      </w:r>
      <w:r w:rsidRPr="00497E5B">
        <w:rPr>
          <w:rFonts w:cs="Huawei Sans"/>
        </w:rPr>
        <w:t>vlan</w:t>
      </w:r>
      <w:r w:rsidRPr="00383667">
        <w:rPr>
          <w:rFonts w:cs="Huawei Sans"/>
        </w:rPr>
        <w:t xml:space="preserve"> 20 40 60 80</w:t>
      </w:r>
    </w:p>
    <w:p w14:paraId="0322B65B"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active</w:t>
      </w:r>
      <w:r w:rsidRPr="00383667">
        <w:rPr>
          <w:rFonts w:cs="Huawei Sans"/>
        </w:rPr>
        <w:t xml:space="preserve"> region-configuration</w:t>
      </w:r>
    </w:p>
    <w:p w14:paraId="3AC27837" w14:textId="77777777" w:rsidR="00135587" w:rsidRPr="00383667" w:rsidRDefault="003C096C" w:rsidP="005714FA">
      <w:pPr>
        <w:pStyle w:val="2f3"/>
        <w:rPr>
          <w:rFonts w:cs="Huawei Sans"/>
          <w:lang w:eastAsia="en-US"/>
        </w:rPr>
      </w:pPr>
      <w:r w:rsidRPr="00383667">
        <w:rPr>
          <w:rFonts w:cs="Huawei Sans"/>
        </w:rPr>
        <w:t>#</w:t>
      </w:r>
    </w:p>
    <w:p w14:paraId="4F852899"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GigabitEthernet0/0/10</w:t>
      </w:r>
    </w:p>
    <w:p w14:paraId="60808873"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12A76CD8"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7E0F9C8D" w14:textId="77777777" w:rsidR="00135587" w:rsidRPr="00383667" w:rsidRDefault="003C096C" w:rsidP="005714FA">
      <w:pPr>
        <w:pStyle w:val="2f3"/>
        <w:rPr>
          <w:rFonts w:cs="Huawei Sans"/>
          <w:lang w:eastAsia="en-US"/>
        </w:rPr>
      </w:pPr>
      <w:r w:rsidRPr="00383667">
        <w:rPr>
          <w:rFonts w:cs="Huawei Sans"/>
        </w:rPr>
        <w:t>#</w:t>
      </w:r>
    </w:p>
    <w:p w14:paraId="697AFB80"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GigabitEthernet0/0/11</w:t>
      </w:r>
    </w:p>
    <w:p w14:paraId="1CFB060B"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1E9B23EF"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5F3790A6"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stp</w:t>
      </w:r>
      <w:r w:rsidRPr="00383667">
        <w:rPr>
          <w:rFonts w:cs="Huawei Sans"/>
        </w:rPr>
        <w:t xml:space="preserve"> instance 0 port priority 64</w:t>
      </w:r>
    </w:p>
    <w:p w14:paraId="4B9A84DC" w14:textId="77777777" w:rsidR="00135587" w:rsidRPr="00383667" w:rsidRDefault="003C096C" w:rsidP="005714FA">
      <w:pPr>
        <w:pStyle w:val="2f3"/>
        <w:rPr>
          <w:rFonts w:cs="Huawei Sans"/>
          <w:lang w:eastAsia="en-US"/>
        </w:rPr>
      </w:pPr>
      <w:r w:rsidRPr="00383667">
        <w:rPr>
          <w:rFonts w:cs="Huawei Sans"/>
        </w:rPr>
        <w:t>#</w:t>
      </w:r>
    </w:p>
    <w:p w14:paraId="34A8CF5B"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GigabitEthernet0/0/12</w:t>
      </w:r>
    </w:p>
    <w:p w14:paraId="4BF2FA79"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17B0CC2C"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271E5875" w14:textId="77777777" w:rsidR="00135587" w:rsidRPr="00383667" w:rsidRDefault="003C096C" w:rsidP="005714FA">
      <w:pPr>
        <w:pStyle w:val="2f3"/>
        <w:rPr>
          <w:rFonts w:cs="Huawei Sans"/>
          <w:lang w:eastAsia="en-US"/>
        </w:rPr>
      </w:pPr>
      <w:r w:rsidRPr="00383667">
        <w:rPr>
          <w:rFonts w:cs="Huawei Sans"/>
        </w:rPr>
        <w:t>#</w:t>
      </w:r>
    </w:p>
    <w:p w14:paraId="3AF110DE"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GigabitEthernet0/0/13</w:t>
      </w:r>
    </w:p>
    <w:p w14:paraId="04F0F17F"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3FB5279E"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40461601" w14:textId="77777777" w:rsidR="00135587" w:rsidRPr="00383667" w:rsidRDefault="003C096C" w:rsidP="005714FA">
      <w:pPr>
        <w:pStyle w:val="2f3"/>
        <w:rPr>
          <w:rFonts w:cs="Huawei Sans"/>
          <w:lang w:eastAsia="en-US"/>
        </w:rPr>
      </w:pPr>
      <w:r w:rsidRPr="00383667">
        <w:rPr>
          <w:rFonts w:cs="Huawei Sans"/>
        </w:rPr>
        <w:t>#</w:t>
      </w:r>
    </w:p>
    <w:p w14:paraId="7B102E33" w14:textId="77777777" w:rsidR="00135587" w:rsidRPr="00383667" w:rsidRDefault="003C096C" w:rsidP="005714FA">
      <w:pPr>
        <w:pStyle w:val="2f3"/>
        <w:rPr>
          <w:rFonts w:cs="Huawei Sans"/>
          <w:lang w:eastAsia="en-US"/>
        </w:rPr>
      </w:pPr>
      <w:r w:rsidRPr="00497E5B">
        <w:rPr>
          <w:rFonts w:cs="Huawei Sans"/>
        </w:rPr>
        <w:t>return</w:t>
      </w:r>
    </w:p>
    <w:p w14:paraId="0A07EBD1" w14:textId="77777777" w:rsidR="00135587" w:rsidRPr="00383667" w:rsidRDefault="00C96EF5" w:rsidP="005714FA">
      <w:pPr>
        <w:pStyle w:val="1e"/>
      </w:pPr>
      <w:r w:rsidRPr="00383667">
        <w:t>Configuration on</w:t>
      </w:r>
      <w:r w:rsidR="003C096C" w:rsidRPr="00383667">
        <w:t xml:space="preserve"> S2</w:t>
      </w:r>
    </w:p>
    <w:p w14:paraId="0FD0DDA1" w14:textId="77777777" w:rsidR="00135587" w:rsidRPr="00383667" w:rsidRDefault="003C096C" w:rsidP="005714FA">
      <w:pPr>
        <w:pStyle w:val="2f3"/>
        <w:rPr>
          <w:rFonts w:cs="Huawei Sans"/>
          <w:lang w:eastAsia="en-US"/>
        </w:rPr>
      </w:pPr>
      <w:r w:rsidRPr="00497E5B">
        <w:rPr>
          <w:rFonts w:cs="Huawei Sans"/>
        </w:rPr>
        <w:t>sysname</w:t>
      </w:r>
      <w:r w:rsidRPr="00383667">
        <w:rPr>
          <w:rFonts w:cs="Huawei Sans"/>
        </w:rPr>
        <w:t xml:space="preserve"> S2</w:t>
      </w:r>
    </w:p>
    <w:p w14:paraId="707DFC3A" w14:textId="77777777" w:rsidR="00135587" w:rsidRPr="00383667" w:rsidRDefault="003C096C" w:rsidP="005714FA">
      <w:pPr>
        <w:pStyle w:val="2f3"/>
        <w:rPr>
          <w:rFonts w:cs="Huawei Sans"/>
          <w:lang w:eastAsia="en-US"/>
        </w:rPr>
      </w:pPr>
      <w:r w:rsidRPr="00383667">
        <w:rPr>
          <w:rFonts w:cs="Huawei Sans"/>
        </w:rPr>
        <w:t>#</w:t>
      </w:r>
    </w:p>
    <w:p w14:paraId="026F4C9D" w14:textId="77777777" w:rsidR="00135587" w:rsidRPr="00383667" w:rsidRDefault="003C096C" w:rsidP="005714FA">
      <w:pPr>
        <w:pStyle w:val="2f3"/>
        <w:rPr>
          <w:rFonts w:cs="Huawei Sans"/>
          <w:lang w:eastAsia="en-US"/>
        </w:rPr>
      </w:pPr>
      <w:r w:rsidRPr="00497E5B">
        <w:rPr>
          <w:rFonts w:cs="Huawei Sans"/>
        </w:rPr>
        <w:t>vlan</w:t>
      </w:r>
      <w:r w:rsidRPr="00383667">
        <w:rPr>
          <w:rFonts w:cs="Huawei Sans"/>
        </w:rPr>
        <w:t xml:space="preserve"> batch 10 20 30 40 50 60 70 80</w:t>
      </w:r>
    </w:p>
    <w:p w14:paraId="213607D3" w14:textId="77777777" w:rsidR="00135587" w:rsidRPr="00383667" w:rsidRDefault="003C096C" w:rsidP="005714FA">
      <w:pPr>
        <w:pStyle w:val="2f3"/>
        <w:rPr>
          <w:rFonts w:cs="Huawei Sans"/>
          <w:lang w:eastAsia="en-US"/>
        </w:rPr>
      </w:pPr>
      <w:r w:rsidRPr="00383667">
        <w:rPr>
          <w:rFonts w:cs="Huawei Sans"/>
        </w:rPr>
        <w:t>#</w:t>
      </w:r>
    </w:p>
    <w:p w14:paraId="4237ED40" w14:textId="77777777" w:rsidR="00135587" w:rsidRPr="00383667" w:rsidRDefault="003C096C" w:rsidP="005714FA">
      <w:pPr>
        <w:pStyle w:val="2f3"/>
        <w:rPr>
          <w:rFonts w:cs="Huawei Sans"/>
          <w:lang w:eastAsia="en-US"/>
        </w:rPr>
      </w:pPr>
      <w:r w:rsidRPr="00497E5B">
        <w:rPr>
          <w:rFonts w:cs="Huawei Sans"/>
        </w:rPr>
        <w:t>lldp</w:t>
      </w:r>
      <w:r w:rsidRPr="00383667">
        <w:rPr>
          <w:rFonts w:cs="Huawei Sans"/>
        </w:rPr>
        <w:t xml:space="preserve"> enable</w:t>
      </w:r>
    </w:p>
    <w:p w14:paraId="645209D5" w14:textId="77777777" w:rsidR="00135587" w:rsidRPr="00383667" w:rsidRDefault="003C096C" w:rsidP="005714FA">
      <w:pPr>
        <w:pStyle w:val="2f3"/>
        <w:rPr>
          <w:rFonts w:cs="Huawei Sans"/>
          <w:lang w:eastAsia="en-US"/>
        </w:rPr>
      </w:pPr>
      <w:r w:rsidRPr="00383667">
        <w:rPr>
          <w:rFonts w:cs="Huawei Sans"/>
        </w:rPr>
        <w:t>#</w:t>
      </w:r>
    </w:p>
    <w:p w14:paraId="2EEC3241"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instance 0 root secondary</w:t>
      </w:r>
    </w:p>
    <w:p w14:paraId="50ECA9E7"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instance 1 root secondary</w:t>
      </w:r>
    </w:p>
    <w:p w14:paraId="5FAADB87"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instance 2 root primary</w:t>
      </w:r>
    </w:p>
    <w:p w14:paraId="0789898D" w14:textId="77777777" w:rsidR="00135587" w:rsidRPr="00383667" w:rsidRDefault="003C096C" w:rsidP="005714FA">
      <w:pPr>
        <w:pStyle w:val="2f3"/>
        <w:rPr>
          <w:rFonts w:cs="Huawei Sans"/>
          <w:lang w:eastAsia="en-US"/>
        </w:rPr>
      </w:pPr>
      <w:r w:rsidRPr="00383667">
        <w:rPr>
          <w:rFonts w:cs="Huawei Sans"/>
        </w:rPr>
        <w:t>#</w:t>
      </w:r>
    </w:p>
    <w:p w14:paraId="2661CCD7"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region-configuration</w:t>
      </w:r>
    </w:p>
    <w:p w14:paraId="34D4B616"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region-name</w:t>
      </w:r>
      <w:r w:rsidRPr="00383667">
        <w:rPr>
          <w:rFonts w:cs="Huawei Sans"/>
        </w:rPr>
        <w:t xml:space="preserve"> </w:t>
      </w:r>
      <w:r w:rsidRPr="00497E5B">
        <w:rPr>
          <w:rFonts w:cs="Huawei Sans"/>
        </w:rPr>
        <w:t>hcip</w:t>
      </w:r>
    </w:p>
    <w:p w14:paraId="262B0591"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revision-level</w:t>
      </w:r>
      <w:r w:rsidRPr="00383667">
        <w:rPr>
          <w:rFonts w:cs="Huawei Sans"/>
        </w:rPr>
        <w:t xml:space="preserve"> 1</w:t>
      </w:r>
    </w:p>
    <w:p w14:paraId="0DE10D79"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instance</w:t>
      </w:r>
      <w:r w:rsidRPr="00383667">
        <w:rPr>
          <w:rFonts w:cs="Huawei Sans"/>
        </w:rPr>
        <w:t xml:space="preserve"> 1 </w:t>
      </w:r>
      <w:r w:rsidRPr="00497E5B">
        <w:rPr>
          <w:rFonts w:cs="Huawei Sans"/>
        </w:rPr>
        <w:t>vlan</w:t>
      </w:r>
      <w:r w:rsidRPr="00383667">
        <w:rPr>
          <w:rFonts w:cs="Huawei Sans"/>
        </w:rPr>
        <w:t xml:space="preserve"> 10 30 50 70</w:t>
      </w:r>
    </w:p>
    <w:p w14:paraId="4A4072B8"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instance</w:t>
      </w:r>
      <w:r w:rsidRPr="00383667">
        <w:rPr>
          <w:rFonts w:cs="Huawei Sans"/>
        </w:rPr>
        <w:t xml:space="preserve"> 2 </w:t>
      </w:r>
      <w:r w:rsidRPr="00497E5B">
        <w:rPr>
          <w:rFonts w:cs="Huawei Sans"/>
        </w:rPr>
        <w:t>vlan</w:t>
      </w:r>
      <w:r w:rsidRPr="00383667">
        <w:rPr>
          <w:rFonts w:cs="Huawei Sans"/>
        </w:rPr>
        <w:t xml:space="preserve"> 20 40 60 80</w:t>
      </w:r>
    </w:p>
    <w:p w14:paraId="65A22044"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active</w:t>
      </w:r>
      <w:r w:rsidRPr="00383667">
        <w:rPr>
          <w:rFonts w:cs="Huawei Sans"/>
        </w:rPr>
        <w:t xml:space="preserve"> region-configuration</w:t>
      </w:r>
    </w:p>
    <w:p w14:paraId="3C8860ED" w14:textId="77777777" w:rsidR="00135587" w:rsidRPr="00383667" w:rsidRDefault="003C096C" w:rsidP="005714FA">
      <w:pPr>
        <w:pStyle w:val="2f3"/>
        <w:rPr>
          <w:rFonts w:cs="Huawei Sans"/>
          <w:lang w:eastAsia="en-US"/>
        </w:rPr>
      </w:pPr>
      <w:r w:rsidRPr="00383667">
        <w:rPr>
          <w:rFonts w:cs="Huawei Sans"/>
        </w:rPr>
        <w:t>#</w:t>
      </w:r>
    </w:p>
    <w:p w14:paraId="7F5BB3AB"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GigabitEthernet0/0/10</w:t>
      </w:r>
    </w:p>
    <w:p w14:paraId="701C8E85"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67422D56"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4A016EA2" w14:textId="77777777" w:rsidR="00135587" w:rsidRPr="00383667" w:rsidRDefault="003C096C" w:rsidP="005714FA">
      <w:pPr>
        <w:pStyle w:val="2f3"/>
        <w:rPr>
          <w:rFonts w:cs="Huawei Sans"/>
          <w:lang w:eastAsia="en-US"/>
        </w:rPr>
      </w:pPr>
      <w:r w:rsidRPr="00383667">
        <w:rPr>
          <w:rFonts w:cs="Huawei Sans"/>
        </w:rPr>
        <w:t>#</w:t>
      </w:r>
    </w:p>
    <w:p w14:paraId="34FB9E82"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GigabitEthernet0/0/11</w:t>
      </w:r>
    </w:p>
    <w:p w14:paraId="021447AE"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4B31B30B"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61B08C4C"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stp</w:t>
      </w:r>
      <w:r w:rsidRPr="00383667">
        <w:rPr>
          <w:rFonts w:cs="Huawei Sans"/>
        </w:rPr>
        <w:t xml:space="preserve"> instance 0 port priority 64</w:t>
      </w:r>
    </w:p>
    <w:p w14:paraId="0BDCF7FA" w14:textId="77777777" w:rsidR="00135587" w:rsidRPr="00383667" w:rsidRDefault="003C096C" w:rsidP="005714FA">
      <w:pPr>
        <w:pStyle w:val="2f3"/>
        <w:rPr>
          <w:rFonts w:cs="Huawei Sans"/>
          <w:lang w:eastAsia="en-US"/>
        </w:rPr>
      </w:pPr>
      <w:r w:rsidRPr="00383667">
        <w:rPr>
          <w:rFonts w:cs="Huawei Sans"/>
        </w:rPr>
        <w:t>#</w:t>
      </w:r>
    </w:p>
    <w:p w14:paraId="2C0CF346"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GigabitEthernet0/0/12</w:t>
      </w:r>
    </w:p>
    <w:p w14:paraId="577023E4"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0481779D"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417ABC56" w14:textId="77777777" w:rsidR="00135587" w:rsidRPr="00383667" w:rsidRDefault="003C096C" w:rsidP="005714FA">
      <w:pPr>
        <w:pStyle w:val="2f3"/>
        <w:rPr>
          <w:rFonts w:cs="Huawei Sans"/>
          <w:lang w:eastAsia="en-US"/>
        </w:rPr>
      </w:pPr>
      <w:r w:rsidRPr="00383667">
        <w:rPr>
          <w:rFonts w:cs="Huawei Sans"/>
        </w:rPr>
        <w:t>#</w:t>
      </w:r>
    </w:p>
    <w:p w14:paraId="104DB48B"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GigabitEthernet0/0/13</w:t>
      </w:r>
    </w:p>
    <w:p w14:paraId="6A6F9D2D" w14:textId="77777777" w:rsidR="00135587" w:rsidRPr="00383667" w:rsidRDefault="003C096C" w:rsidP="005714FA">
      <w:pPr>
        <w:pStyle w:val="2f3"/>
        <w:rPr>
          <w:rFonts w:cs="Huawei Sans"/>
          <w:lang w:eastAsia="en-US"/>
        </w:rPr>
      </w:pPr>
      <w:r w:rsidRPr="00383667">
        <w:rPr>
          <w:rFonts w:cs="Huawei Sans"/>
        </w:rPr>
        <w:lastRenderedPageBreak/>
        <w:t xml:space="preserve"> </w:t>
      </w:r>
      <w:r w:rsidRPr="00497E5B">
        <w:rPr>
          <w:rFonts w:cs="Huawei Sans"/>
        </w:rPr>
        <w:t>port</w:t>
      </w:r>
      <w:r w:rsidRPr="00383667">
        <w:rPr>
          <w:rFonts w:cs="Huawei Sans"/>
        </w:rPr>
        <w:t xml:space="preserve"> link-type trunk</w:t>
      </w:r>
    </w:p>
    <w:p w14:paraId="760577D4"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1C62EE98" w14:textId="77777777" w:rsidR="00135587" w:rsidRPr="00383667" w:rsidRDefault="003C096C" w:rsidP="005714FA">
      <w:pPr>
        <w:pStyle w:val="2f3"/>
        <w:rPr>
          <w:rFonts w:cs="Huawei Sans"/>
          <w:lang w:eastAsia="en-US"/>
        </w:rPr>
      </w:pPr>
      <w:r w:rsidRPr="00383667">
        <w:rPr>
          <w:rFonts w:cs="Huawei Sans"/>
        </w:rPr>
        <w:t>#</w:t>
      </w:r>
    </w:p>
    <w:p w14:paraId="20309259" w14:textId="77777777" w:rsidR="00135587" w:rsidRPr="00383667" w:rsidRDefault="003C096C" w:rsidP="005714FA">
      <w:pPr>
        <w:pStyle w:val="2f3"/>
        <w:rPr>
          <w:rFonts w:cs="Huawei Sans"/>
          <w:lang w:eastAsia="en-US"/>
        </w:rPr>
      </w:pPr>
      <w:r w:rsidRPr="00497E5B">
        <w:rPr>
          <w:rFonts w:cs="Huawei Sans"/>
        </w:rPr>
        <w:t>return</w:t>
      </w:r>
    </w:p>
    <w:p w14:paraId="52CD5995" w14:textId="77777777" w:rsidR="00135587" w:rsidRPr="00383667" w:rsidRDefault="00C96EF5" w:rsidP="005714FA">
      <w:pPr>
        <w:pStyle w:val="1e"/>
      </w:pPr>
      <w:r w:rsidRPr="00383667">
        <w:t>Configuration on</w:t>
      </w:r>
      <w:r w:rsidR="003C096C" w:rsidRPr="00383667">
        <w:t xml:space="preserve"> S3</w:t>
      </w:r>
    </w:p>
    <w:p w14:paraId="33F35D23" w14:textId="77777777" w:rsidR="00135587" w:rsidRPr="00383667" w:rsidRDefault="003C096C" w:rsidP="005714FA">
      <w:pPr>
        <w:pStyle w:val="2f3"/>
        <w:rPr>
          <w:rFonts w:cs="Huawei Sans"/>
          <w:lang w:eastAsia="en-US"/>
        </w:rPr>
      </w:pPr>
      <w:r w:rsidRPr="00383667">
        <w:rPr>
          <w:rFonts w:cs="Huawei Sans"/>
        </w:rPr>
        <w:t>#</w:t>
      </w:r>
    </w:p>
    <w:p w14:paraId="79A5AEE2" w14:textId="77777777" w:rsidR="00135587" w:rsidRPr="00383667" w:rsidRDefault="003C096C" w:rsidP="005714FA">
      <w:pPr>
        <w:pStyle w:val="2f3"/>
        <w:rPr>
          <w:rFonts w:cs="Huawei Sans"/>
          <w:lang w:eastAsia="en-US"/>
        </w:rPr>
      </w:pPr>
      <w:r w:rsidRPr="00497E5B">
        <w:rPr>
          <w:rFonts w:cs="Huawei Sans"/>
        </w:rPr>
        <w:t>sysname</w:t>
      </w:r>
      <w:r w:rsidRPr="00383667">
        <w:rPr>
          <w:rFonts w:cs="Huawei Sans"/>
        </w:rPr>
        <w:t xml:space="preserve"> S3</w:t>
      </w:r>
    </w:p>
    <w:p w14:paraId="15D86F16" w14:textId="77777777" w:rsidR="00135587" w:rsidRPr="00383667" w:rsidRDefault="003C096C" w:rsidP="005714FA">
      <w:pPr>
        <w:pStyle w:val="2f3"/>
        <w:rPr>
          <w:rFonts w:cs="Huawei Sans"/>
          <w:lang w:eastAsia="en-US"/>
        </w:rPr>
      </w:pPr>
      <w:r w:rsidRPr="00383667">
        <w:rPr>
          <w:rFonts w:cs="Huawei Sans"/>
        </w:rPr>
        <w:t>#</w:t>
      </w:r>
    </w:p>
    <w:p w14:paraId="104EC6EB" w14:textId="77777777" w:rsidR="00135587" w:rsidRPr="00383667" w:rsidRDefault="003C096C" w:rsidP="005714FA">
      <w:pPr>
        <w:pStyle w:val="2f3"/>
        <w:rPr>
          <w:rFonts w:cs="Huawei Sans"/>
          <w:lang w:eastAsia="en-US"/>
        </w:rPr>
      </w:pPr>
      <w:r w:rsidRPr="00497E5B">
        <w:rPr>
          <w:rFonts w:cs="Huawei Sans"/>
        </w:rPr>
        <w:t>vlan</w:t>
      </w:r>
      <w:r w:rsidRPr="00383667">
        <w:rPr>
          <w:rFonts w:cs="Huawei Sans"/>
        </w:rPr>
        <w:t xml:space="preserve"> batch 10 20 30 40 50 60 70 80</w:t>
      </w:r>
    </w:p>
    <w:p w14:paraId="4844AF69" w14:textId="77777777" w:rsidR="00135587" w:rsidRPr="00383667" w:rsidRDefault="003C096C" w:rsidP="005714FA">
      <w:pPr>
        <w:pStyle w:val="2f3"/>
        <w:rPr>
          <w:rFonts w:cs="Huawei Sans"/>
          <w:lang w:eastAsia="en-US"/>
        </w:rPr>
      </w:pPr>
      <w:r w:rsidRPr="00383667">
        <w:rPr>
          <w:rFonts w:cs="Huawei Sans"/>
        </w:rPr>
        <w:t>#</w:t>
      </w:r>
    </w:p>
    <w:p w14:paraId="3554CE6C" w14:textId="77777777" w:rsidR="00135587" w:rsidRPr="00383667" w:rsidRDefault="003C096C" w:rsidP="005714FA">
      <w:pPr>
        <w:pStyle w:val="2f3"/>
        <w:rPr>
          <w:rFonts w:cs="Huawei Sans"/>
          <w:lang w:eastAsia="en-US"/>
        </w:rPr>
      </w:pPr>
      <w:r w:rsidRPr="00497E5B">
        <w:rPr>
          <w:rFonts w:cs="Huawei Sans"/>
        </w:rPr>
        <w:t>lldp</w:t>
      </w:r>
      <w:r w:rsidRPr="00383667">
        <w:rPr>
          <w:rFonts w:cs="Huawei Sans"/>
        </w:rPr>
        <w:t xml:space="preserve"> enable</w:t>
      </w:r>
    </w:p>
    <w:p w14:paraId="6D733D8D" w14:textId="77777777" w:rsidR="00135587" w:rsidRPr="00383667" w:rsidRDefault="003C096C" w:rsidP="005714FA">
      <w:pPr>
        <w:pStyle w:val="2f3"/>
        <w:rPr>
          <w:rFonts w:cs="Huawei Sans"/>
          <w:lang w:eastAsia="en-US"/>
        </w:rPr>
      </w:pPr>
      <w:r w:rsidRPr="00383667">
        <w:rPr>
          <w:rFonts w:cs="Huawei Sans"/>
        </w:rPr>
        <w:t>#</w:t>
      </w:r>
    </w:p>
    <w:p w14:paraId="0D0433E6"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region-configuration</w:t>
      </w:r>
    </w:p>
    <w:p w14:paraId="5AD62AF5"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region-name</w:t>
      </w:r>
      <w:r w:rsidRPr="00383667">
        <w:rPr>
          <w:rFonts w:cs="Huawei Sans"/>
        </w:rPr>
        <w:t xml:space="preserve"> </w:t>
      </w:r>
      <w:r w:rsidRPr="00497E5B">
        <w:rPr>
          <w:rFonts w:cs="Huawei Sans"/>
        </w:rPr>
        <w:t>hcip</w:t>
      </w:r>
    </w:p>
    <w:p w14:paraId="1CA07B2D"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revision-level</w:t>
      </w:r>
      <w:r w:rsidRPr="00383667">
        <w:rPr>
          <w:rFonts w:cs="Huawei Sans"/>
        </w:rPr>
        <w:t xml:space="preserve"> 1</w:t>
      </w:r>
    </w:p>
    <w:p w14:paraId="12B19833"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instance</w:t>
      </w:r>
      <w:r w:rsidRPr="00383667">
        <w:rPr>
          <w:rFonts w:cs="Huawei Sans"/>
        </w:rPr>
        <w:t xml:space="preserve"> 1 </w:t>
      </w:r>
      <w:r w:rsidRPr="00497E5B">
        <w:rPr>
          <w:rFonts w:cs="Huawei Sans"/>
        </w:rPr>
        <w:t>vlan</w:t>
      </w:r>
      <w:r w:rsidRPr="00383667">
        <w:rPr>
          <w:rFonts w:cs="Huawei Sans"/>
        </w:rPr>
        <w:t xml:space="preserve"> 10 30 50 70</w:t>
      </w:r>
    </w:p>
    <w:p w14:paraId="2B45AFB9"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instance</w:t>
      </w:r>
      <w:r w:rsidRPr="00383667">
        <w:rPr>
          <w:rFonts w:cs="Huawei Sans"/>
        </w:rPr>
        <w:t xml:space="preserve"> 2 </w:t>
      </w:r>
      <w:r w:rsidRPr="00497E5B">
        <w:rPr>
          <w:rFonts w:cs="Huawei Sans"/>
        </w:rPr>
        <w:t>vlan</w:t>
      </w:r>
      <w:r w:rsidRPr="00383667">
        <w:rPr>
          <w:rFonts w:cs="Huawei Sans"/>
        </w:rPr>
        <w:t xml:space="preserve"> 20 40 60 80</w:t>
      </w:r>
    </w:p>
    <w:p w14:paraId="7A56B9BD"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active</w:t>
      </w:r>
      <w:r w:rsidRPr="00383667">
        <w:rPr>
          <w:rFonts w:cs="Huawei Sans"/>
        </w:rPr>
        <w:t xml:space="preserve"> region-configuration</w:t>
      </w:r>
    </w:p>
    <w:p w14:paraId="3371246B" w14:textId="77777777" w:rsidR="00135587" w:rsidRPr="00383667" w:rsidRDefault="003C096C" w:rsidP="005714FA">
      <w:pPr>
        <w:pStyle w:val="2f3"/>
        <w:rPr>
          <w:rFonts w:cs="Huawei Sans"/>
          <w:lang w:eastAsia="en-US"/>
        </w:rPr>
      </w:pPr>
      <w:r w:rsidRPr="00383667">
        <w:rPr>
          <w:rFonts w:cs="Huawei Sans"/>
        </w:rPr>
        <w:t>#</w:t>
      </w:r>
    </w:p>
    <w:p w14:paraId="030093CC"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w:t>
      </w:r>
    </w:p>
    <w:p w14:paraId="5A8F8E1D"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095DD981"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411C0C6D" w14:textId="77777777" w:rsidR="00135587" w:rsidRPr="00383667" w:rsidRDefault="003C096C" w:rsidP="005714FA">
      <w:pPr>
        <w:pStyle w:val="2f3"/>
        <w:rPr>
          <w:rFonts w:cs="Huawei Sans"/>
          <w:lang w:eastAsia="en-US"/>
        </w:rPr>
      </w:pPr>
      <w:r w:rsidRPr="00383667">
        <w:rPr>
          <w:rFonts w:cs="Huawei Sans"/>
        </w:rPr>
        <w:t>#</w:t>
      </w:r>
    </w:p>
    <w:p w14:paraId="102EA966"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GigabitEthernet0/0/2</w:t>
      </w:r>
    </w:p>
    <w:p w14:paraId="5BE75B62"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6AE483B2"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3AF0F104" w14:textId="77777777" w:rsidR="00135587" w:rsidRPr="00383667" w:rsidRDefault="003C096C" w:rsidP="005714FA">
      <w:pPr>
        <w:pStyle w:val="2f3"/>
        <w:rPr>
          <w:rFonts w:cs="Huawei Sans"/>
          <w:lang w:eastAsia="en-US"/>
        </w:rPr>
      </w:pPr>
      <w:r w:rsidRPr="00383667">
        <w:rPr>
          <w:rFonts w:cs="Huawei Sans"/>
        </w:rPr>
        <w:t>#</w:t>
      </w:r>
    </w:p>
    <w:p w14:paraId="672CA326"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GigabitEthernet0/0/3</w:t>
      </w:r>
    </w:p>
    <w:p w14:paraId="46205784"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282616ED"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3590D090" w14:textId="77777777" w:rsidR="00135587" w:rsidRPr="00383667" w:rsidRDefault="003C096C" w:rsidP="005714FA">
      <w:pPr>
        <w:pStyle w:val="2f3"/>
        <w:rPr>
          <w:rFonts w:cs="Huawei Sans"/>
          <w:lang w:eastAsia="en-US"/>
        </w:rPr>
      </w:pPr>
      <w:r w:rsidRPr="00383667">
        <w:rPr>
          <w:rFonts w:cs="Huawei Sans"/>
        </w:rPr>
        <w:t>#</w:t>
      </w:r>
    </w:p>
    <w:p w14:paraId="3854B08F" w14:textId="77777777" w:rsidR="00135587" w:rsidRPr="00383667" w:rsidRDefault="003C096C" w:rsidP="005714FA">
      <w:pPr>
        <w:pStyle w:val="2f3"/>
        <w:rPr>
          <w:rFonts w:cs="Huawei Sans"/>
          <w:lang w:eastAsia="en-US"/>
        </w:rPr>
      </w:pPr>
      <w:r w:rsidRPr="00497E5B">
        <w:rPr>
          <w:rFonts w:cs="Huawei Sans"/>
        </w:rPr>
        <w:t>return</w:t>
      </w:r>
    </w:p>
    <w:p w14:paraId="64FDA52E" w14:textId="77777777" w:rsidR="00135587" w:rsidRPr="00383667" w:rsidRDefault="00C96EF5" w:rsidP="005714FA">
      <w:pPr>
        <w:pStyle w:val="1e"/>
      </w:pPr>
      <w:r w:rsidRPr="00383667">
        <w:t>Configuration on</w:t>
      </w:r>
      <w:r w:rsidR="003C096C" w:rsidRPr="00383667">
        <w:t xml:space="preserve"> S4</w:t>
      </w:r>
    </w:p>
    <w:p w14:paraId="0B81A2FB" w14:textId="77777777" w:rsidR="00135587" w:rsidRPr="00383667" w:rsidRDefault="003C096C" w:rsidP="005714FA">
      <w:pPr>
        <w:pStyle w:val="2f3"/>
        <w:rPr>
          <w:rFonts w:cs="Huawei Sans"/>
          <w:lang w:eastAsia="en-US"/>
        </w:rPr>
      </w:pPr>
      <w:r w:rsidRPr="00383667">
        <w:rPr>
          <w:rFonts w:cs="Huawei Sans"/>
        </w:rPr>
        <w:t>#</w:t>
      </w:r>
    </w:p>
    <w:p w14:paraId="0F98681B" w14:textId="77777777" w:rsidR="00135587" w:rsidRPr="00383667" w:rsidRDefault="003C096C" w:rsidP="005714FA">
      <w:pPr>
        <w:pStyle w:val="2f3"/>
        <w:rPr>
          <w:rFonts w:cs="Huawei Sans"/>
          <w:lang w:eastAsia="en-US"/>
        </w:rPr>
      </w:pPr>
      <w:r w:rsidRPr="00497E5B">
        <w:rPr>
          <w:rFonts w:cs="Huawei Sans"/>
        </w:rPr>
        <w:t>sysname</w:t>
      </w:r>
      <w:r w:rsidRPr="00383667">
        <w:rPr>
          <w:rFonts w:cs="Huawei Sans"/>
        </w:rPr>
        <w:t xml:space="preserve"> S4</w:t>
      </w:r>
    </w:p>
    <w:p w14:paraId="47189747" w14:textId="77777777" w:rsidR="00135587" w:rsidRPr="00383667" w:rsidRDefault="003C096C" w:rsidP="005714FA">
      <w:pPr>
        <w:pStyle w:val="2f3"/>
        <w:rPr>
          <w:rFonts w:cs="Huawei Sans"/>
          <w:lang w:eastAsia="en-US"/>
        </w:rPr>
      </w:pPr>
      <w:r w:rsidRPr="00383667">
        <w:rPr>
          <w:rFonts w:cs="Huawei Sans"/>
        </w:rPr>
        <w:t>#</w:t>
      </w:r>
    </w:p>
    <w:p w14:paraId="14217837" w14:textId="77777777" w:rsidR="00135587" w:rsidRPr="00383667" w:rsidRDefault="003C096C" w:rsidP="005714FA">
      <w:pPr>
        <w:pStyle w:val="2f3"/>
        <w:rPr>
          <w:rFonts w:cs="Huawei Sans"/>
          <w:lang w:eastAsia="en-US"/>
        </w:rPr>
      </w:pPr>
      <w:r w:rsidRPr="00497E5B">
        <w:rPr>
          <w:rFonts w:cs="Huawei Sans"/>
        </w:rPr>
        <w:t>vlan</w:t>
      </w:r>
      <w:r w:rsidRPr="00383667">
        <w:rPr>
          <w:rFonts w:cs="Huawei Sans"/>
        </w:rPr>
        <w:t xml:space="preserve"> batch 10 20 30 40 50 60 70 80</w:t>
      </w:r>
    </w:p>
    <w:p w14:paraId="182E6CE3" w14:textId="77777777" w:rsidR="00135587" w:rsidRPr="00383667" w:rsidRDefault="003C096C" w:rsidP="005714FA">
      <w:pPr>
        <w:pStyle w:val="2f3"/>
        <w:rPr>
          <w:rFonts w:cs="Huawei Sans"/>
          <w:lang w:eastAsia="en-US"/>
        </w:rPr>
      </w:pPr>
      <w:r w:rsidRPr="00383667">
        <w:rPr>
          <w:rFonts w:cs="Huawei Sans"/>
        </w:rPr>
        <w:t>#</w:t>
      </w:r>
    </w:p>
    <w:p w14:paraId="42AA1D64" w14:textId="77777777" w:rsidR="00135587" w:rsidRPr="00383667" w:rsidRDefault="003C096C" w:rsidP="005714FA">
      <w:pPr>
        <w:pStyle w:val="2f3"/>
        <w:rPr>
          <w:rFonts w:cs="Huawei Sans"/>
          <w:lang w:eastAsia="en-US"/>
        </w:rPr>
      </w:pPr>
      <w:r w:rsidRPr="00497E5B">
        <w:rPr>
          <w:rFonts w:cs="Huawei Sans"/>
        </w:rPr>
        <w:t>lldp</w:t>
      </w:r>
      <w:r w:rsidRPr="00383667">
        <w:rPr>
          <w:rFonts w:cs="Huawei Sans"/>
        </w:rPr>
        <w:t xml:space="preserve"> enable</w:t>
      </w:r>
    </w:p>
    <w:p w14:paraId="2A046E3D" w14:textId="77777777" w:rsidR="00135587" w:rsidRPr="00383667" w:rsidRDefault="003C096C" w:rsidP="005714FA">
      <w:pPr>
        <w:pStyle w:val="2f3"/>
        <w:rPr>
          <w:rFonts w:cs="Huawei Sans"/>
          <w:lang w:eastAsia="en-US"/>
        </w:rPr>
      </w:pPr>
      <w:r w:rsidRPr="00383667">
        <w:rPr>
          <w:rFonts w:cs="Huawei Sans"/>
        </w:rPr>
        <w:t>#</w:t>
      </w:r>
    </w:p>
    <w:p w14:paraId="0A79F528" w14:textId="77777777" w:rsidR="00135587" w:rsidRPr="00383667" w:rsidRDefault="003C096C" w:rsidP="005714FA">
      <w:pPr>
        <w:pStyle w:val="2f3"/>
        <w:rPr>
          <w:rFonts w:cs="Huawei Sans"/>
          <w:lang w:eastAsia="en-US"/>
        </w:rPr>
      </w:pPr>
      <w:r w:rsidRPr="00497E5B">
        <w:rPr>
          <w:rFonts w:cs="Huawei Sans"/>
        </w:rPr>
        <w:t>stp</w:t>
      </w:r>
      <w:r w:rsidRPr="00383667">
        <w:rPr>
          <w:rFonts w:cs="Huawei Sans"/>
        </w:rPr>
        <w:t xml:space="preserve"> region-configuration</w:t>
      </w:r>
    </w:p>
    <w:p w14:paraId="491C4069"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region-name</w:t>
      </w:r>
      <w:r w:rsidRPr="00383667">
        <w:rPr>
          <w:rFonts w:cs="Huawei Sans"/>
        </w:rPr>
        <w:t xml:space="preserve"> </w:t>
      </w:r>
      <w:r w:rsidRPr="00497E5B">
        <w:rPr>
          <w:rFonts w:cs="Huawei Sans"/>
        </w:rPr>
        <w:t>hcip</w:t>
      </w:r>
    </w:p>
    <w:p w14:paraId="36A7E4A2"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revision-level</w:t>
      </w:r>
      <w:r w:rsidRPr="00383667">
        <w:rPr>
          <w:rFonts w:cs="Huawei Sans"/>
        </w:rPr>
        <w:t xml:space="preserve"> 1</w:t>
      </w:r>
    </w:p>
    <w:p w14:paraId="6FF7E518"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instance</w:t>
      </w:r>
      <w:r w:rsidRPr="00383667">
        <w:rPr>
          <w:rFonts w:cs="Huawei Sans"/>
        </w:rPr>
        <w:t xml:space="preserve"> 1 </w:t>
      </w:r>
      <w:r w:rsidRPr="00497E5B">
        <w:rPr>
          <w:rFonts w:cs="Huawei Sans"/>
        </w:rPr>
        <w:t>vlan</w:t>
      </w:r>
      <w:r w:rsidRPr="00383667">
        <w:rPr>
          <w:rFonts w:cs="Huawei Sans"/>
        </w:rPr>
        <w:t xml:space="preserve"> 10 30 50 70</w:t>
      </w:r>
    </w:p>
    <w:p w14:paraId="3055AAA7"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instance</w:t>
      </w:r>
      <w:r w:rsidRPr="00383667">
        <w:rPr>
          <w:rFonts w:cs="Huawei Sans"/>
        </w:rPr>
        <w:t xml:space="preserve"> 2 </w:t>
      </w:r>
      <w:r w:rsidRPr="00497E5B">
        <w:rPr>
          <w:rFonts w:cs="Huawei Sans"/>
        </w:rPr>
        <w:t>vlan</w:t>
      </w:r>
      <w:r w:rsidRPr="00383667">
        <w:rPr>
          <w:rFonts w:cs="Huawei Sans"/>
        </w:rPr>
        <w:t xml:space="preserve"> 20 40 60 80</w:t>
      </w:r>
    </w:p>
    <w:p w14:paraId="1EEFC683"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active</w:t>
      </w:r>
      <w:r w:rsidRPr="00383667">
        <w:rPr>
          <w:rFonts w:cs="Huawei Sans"/>
        </w:rPr>
        <w:t xml:space="preserve"> region-configuration</w:t>
      </w:r>
    </w:p>
    <w:p w14:paraId="4FB0E8BF" w14:textId="77777777" w:rsidR="00135587" w:rsidRPr="00383667" w:rsidRDefault="003C096C" w:rsidP="005714FA">
      <w:pPr>
        <w:pStyle w:val="2f3"/>
        <w:rPr>
          <w:rFonts w:cs="Huawei Sans"/>
          <w:lang w:eastAsia="en-US"/>
        </w:rPr>
      </w:pPr>
      <w:r w:rsidRPr="00383667">
        <w:rPr>
          <w:rFonts w:cs="Huawei Sans"/>
        </w:rPr>
        <w:t>#</w:t>
      </w:r>
    </w:p>
    <w:p w14:paraId="685B87F2"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GigabitEthernet0/0/1</w:t>
      </w:r>
    </w:p>
    <w:p w14:paraId="031EF70C"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2D7A867D"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4878AF50" w14:textId="77777777" w:rsidR="00135587" w:rsidRPr="00383667" w:rsidRDefault="003C096C" w:rsidP="005714FA">
      <w:pPr>
        <w:pStyle w:val="2f3"/>
        <w:rPr>
          <w:rFonts w:cs="Huawei Sans"/>
          <w:lang w:eastAsia="en-US"/>
        </w:rPr>
      </w:pPr>
      <w:r w:rsidRPr="00383667">
        <w:rPr>
          <w:rFonts w:cs="Huawei Sans"/>
        </w:rPr>
        <w:t>#</w:t>
      </w:r>
    </w:p>
    <w:p w14:paraId="329D43B9" w14:textId="77777777" w:rsidR="00135587" w:rsidRPr="00383667" w:rsidRDefault="003C096C" w:rsidP="005714FA">
      <w:pPr>
        <w:pStyle w:val="2f3"/>
        <w:rPr>
          <w:rFonts w:cs="Huawei Sans"/>
          <w:lang w:eastAsia="en-US"/>
        </w:rPr>
      </w:pPr>
      <w:r w:rsidRPr="00497E5B">
        <w:rPr>
          <w:rFonts w:cs="Huawei Sans"/>
        </w:rPr>
        <w:lastRenderedPageBreak/>
        <w:t>interface</w:t>
      </w:r>
      <w:r w:rsidRPr="00383667">
        <w:rPr>
          <w:rFonts w:cs="Huawei Sans"/>
        </w:rPr>
        <w:t xml:space="preserve"> GigabitEthernet0/0/2</w:t>
      </w:r>
    </w:p>
    <w:p w14:paraId="51021D63"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5F6B0FCE"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202F1E5B"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stp</w:t>
      </w:r>
      <w:r w:rsidRPr="00383667">
        <w:rPr>
          <w:rFonts w:cs="Huawei Sans"/>
        </w:rPr>
        <w:t xml:space="preserve"> instance 0 cost 40001</w:t>
      </w:r>
    </w:p>
    <w:p w14:paraId="4D2DBED8" w14:textId="77777777" w:rsidR="00135587" w:rsidRPr="00383667" w:rsidRDefault="003C096C" w:rsidP="005714FA">
      <w:pPr>
        <w:pStyle w:val="2f3"/>
        <w:rPr>
          <w:rFonts w:cs="Huawei Sans"/>
          <w:lang w:eastAsia="en-US"/>
        </w:rPr>
      </w:pPr>
      <w:r w:rsidRPr="00383667">
        <w:rPr>
          <w:rFonts w:cs="Huawei Sans"/>
        </w:rPr>
        <w:t>#</w:t>
      </w:r>
    </w:p>
    <w:p w14:paraId="53F46C9E" w14:textId="77777777" w:rsidR="00135587" w:rsidRPr="00383667" w:rsidRDefault="003C096C" w:rsidP="005714FA">
      <w:pPr>
        <w:pStyle w:val="2f3"/>
        <w:rPr>
          <w:rFonts w:cs="Huawei Sans"/>
          <w:lang w:eastAsia="en-US"/>
        </w:rPr>
      </w:pPr>
      <w:r w:rsidRPr="00497E5B">
        <w:rPr>
          <w:rFonts w:cs="Huawei Sans"/>
        </w:rPr>
        <w:t>interface</w:t>
      </w:r>
      <w:r w:rsidRPr="00383667">
        <w:rPr>
          <w:rFonts w:cs="Huawei Sans"/>
        </w:rPr>
        <w:t xml:space="preserve"> GigabitEthernet0/0/3</w:t>
      </w:r>
    </w:p>
    <w:p w14:paraId="55C4CFEF"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link-type trunk</w:t>
      </w:r>
    </w:p>
    <w:p w14:paraId="4DAB2EED" w14:textId="77777777" w:rsidR="00135587" w:rsidRPr="00383667" w:rsidRDefault="003C096C" w:rsidP="005714FA">
      <w:pPr>
        <w:pStyle w:val="2f3"/>
        <w:rPr>
          <w:rFonts w:cs="Huawei Sans"/>
          <w:lang w:eastAsia="en-U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10 20 30 40 50 60 70 80</w:t>
      </w:r>
    </w:p>
    <w:p w14:paraId="56FC3AB9" w14:textId="77777777" w:rsidR="00135587" w:rsidRPr="00383667" w:rsidRDefault="003C096C" w:rsidP="005714FA">
      <w:pPr>
        <w:pStyle w:val="2f3"/>
        <w:rPr>
          <w:rFonts w:cs="Huawei Sans"/>
          <w:lang w:eastAsia="en-US"/>
        </w:rPr>
      </w:pPr>
      <w:r w:rsidRPr="00383667">
        <w:rPr>
          <w:rFonts w:cs="Huawei Sans"/>
        </w:rPr>
        <w:t>#</w:t>
      </w:r>
    </w:p>
    <w:p w14:paraId="478ACE41" w14:textId="77777777" w:rsidR="00135587" w:rsidRPr="00383667" w:rsidRDefault="003C096C" w:rsidP="005714FA">
      <w:pPr>
        <w:pStyle w:val="2f3"/>
        <w:rPr>
          <w:rFonts w:cs="Huawei Sans"/>
          <w:lang w:eastAsia="en-US"/>
        </w:rPr>
      </w:pPr>
      <w:r w:rsidRPr="00497E5B">
        <w:rPr>
          <w:rFonts w:cs="Huawei Sans"/>
        </w:rPr>
        <w:t>return</w:t>
      </w:r>
    </w:p>
    <w:p w14:paraId="1CF8187E" w14:textId="77777777" w:rsidR="0004606D" w:rsidRPr="00383667" w:rsidRDefault="0004606D" w:rsidP="005714FA">
      <w:pPr>
        <w:pStyle w:val="1e"/>
      </w:pPr>
    </w:p>
    <w:p w14:paraId="74D05304" w14:textId="77777777" w:rsidR="0004606D" w:rsidRPr="00383667" w:rsidRDefault="0004606D" w:rsidP="005714FA">
      <w:pPr>
        <w:pStyle w:val="1e"/>
        <w:sectPr w:rsidR="0004606D" w:rsidRPr="00383667" w:rsidSect="00D01CEC">
          <w:pgSz w:w="11907" w:h="16840" w:code="9"/>
          <w:pgMar w:top="1701" w:right="1134" w:bottom="1701" w:left="1134" w:header="567" w:footer="567" w:gutter="0"/>
          <w:cols w:space="425"/>
          <w:docGrid w:linePitch="312"/>
        </w:sectPr>
      </w:pPr>
    </w:p>
    <w:p w14:paraId="6D9DCCB2" w14:textId="77777777" w:rsidR="00135587" w:rsidRPr="00383667" w:rsidRDefault="00534F7A" w:rsidP="005714FA">
      <w:pPr>
        <w:pStyle w:val="1"/>
        <w:rPr>
          <w:rFonts w:cs="Huawei Sans"/>
        </w:rPr>
      </w:pPr>
      <w:bookmarkStart w:id="105" w:name="_Toc47368959"/>
      <w:bookmarkStart w:id="106" w:name="_Toc49940041"/>
      <w:r w:rsidRPr="00383667">
        <w:rPr>
          <w:rFonts w:cs="Huawei Sans"/>
        </w:rPr>
        <w:lastRenderedPageBreak/>
        <w:t>Multicast</w:t>
      </w:r>
      <w:bookmarkEnd w:id="105"/>
      <w:bookmarkEnd w:id="106"/>
    </w:p>
    <w:p w14:paraId="0006F08D" w14:textId="23E58DC4" w:rsidR="00135587" w:rsidRPr="00383667" w:rsidRDefault="00534F7A" w:rsidP="004027AB">
      <w:pPr>
        <w:pStyle w:val="2"/>
      </w:pPr>
      <w:bookmarkStart w:id="107" w:name="_Toc47368960"/>
      <w:bookmarkStart w:id="108" w:name="_Toc49940042"/>
      <w:r w:rsidRPr="00383667">
        <w:t>IGMP, IGMP Snooping, and PIM-DM</w:t>
      </w:r>
      <w:bookmarkEnd w:id="107"/>
      <w:bookmarkEnd w:id="108"/>
    </w:p>
    <w:p w14:paraId="2F2D687B" w14:textId="77777777" w:rsidR="00135587" w:rsidRPr="00383667" w:rsidRDefault="00534F7A" w:rsidP="004027AB">
      <w:pPr>
        <w:pStyle w:val="3"/>
      </w:pPr>
      <w:bookmarkStart w:id="109" w:name="_Toc49940043"/>
      <w:r w:rsidRPr="00383667">
        <w:t>Introduction</w:t>
      </w:r>
      <w:bookmarkEnd w:id="109"/>
    </w:p>
    <w:p w14:paraId="3F721AD2" w14:textId="77777777" w:rsidR="00135587" w:rsidRPr="00383667" w:rsidRDefault="00534F7A" w:rsidP="004027AB">
      <w:pPr>
        <w:pStyle w:val="4"/>
      </w:pPr>
      <w:r w:rsidRPr="00383667">
        <w:t>Objectives</w:t>
      </w:r>
    </w:p>
    <w:p w14:paraId="03BDE50B" w14:textId="77777777" w:rsidR="00135587" w:rsidRPr="00383667" w:rsidRDefault="00534F7A" w:rsidP="00604E8C">
      <w:pPr>
        <w:pStyle w:val="1e"/>
      </w:pPr>
      <w:r w:rsidRPr="00383667">
        <w:t xml:space="preserve">Upon completion of this task, you will be able to: </w:t>
      </w:r>
    </w:p>
    <w:p w14:paraId="0AF1F572" w14:textId="77777777" w:rsidR="00135587" w:rsidRPr="00383667" w:rsidRDefault="00534F7A" w:rsidP="00604E8C">
      <w:pPr>
        <w:pStyle w:val="4a"/>
      </w:pPr>
      <w:r w:rsidRPr="00383667">
        <w:t>Know how to enable multicast routing for multicast traffic forwarding.</w:t>
      </w:r>
    </w:p>
    <w:p w14:paraId="67EC6615" w14:textId="77777777" w:rsidR="00135587" w:rsidRPr="00383667" w:rsidRDefault="00534F7A" w:rsidP="00604E8C">
      <w:pPr>
        <w:pStyle w:val="4a"/>
      </w:pPr>
      <w:r w:rsidRPr="00383667">
        <w:t>Know how to enable IGMP snooping on a switch and manually configure a static router port and member port.</w:t>
      </w:r>
    </w:p>
    <w:p w14:paraId="0AF477C9" w14:textId="77777777" w:rsidR="00135587" w:rsidRPr="00383667" w:rsidRDefault="00534F7A" w:rsidP="00604E8C">
      <w:pPr>
        <w:pStyle w:val="4a"/>
      </w:pPr>
      <w:r w:rsidRPr="00383667">
        <w:t>Know how to use PIM-DM to forward multicast traffic.</w:t>
      </w:r>
    </w:p>
    <w:p w14:paraId="336D1565" w14:textId="77777777" w:rsidR="00135587" w:rsidRPr="00383667" w:rsidRDefault="00534F7A" w:rsidP="00604E8C">
      <w:pPr>
        <w:pStyle w:val="4a"/>
      </w:pPr>
      <w:r w:rsidRPr="00383667">
        <w:t>Know how to control the election result of the Assert mechanism by changing the IGP cost.</w:t>
      </w:r>
    </w:p>
    <w:p w14:paraId="30A37307" w14:textId="77777777" w:rsidR="00135587" w:rsidRPr="00383667" w:rsidRDefault="00534F7A" w:rsidP="004027AB">
      <w:pPr>
        <w:pStyle w:val="4"/>
      </w:pPr>
      <w:r w:rsidRPr="00383667">
        <w:t>Networking Topology</w:t>
      </w:r>
    </w:p>
    <w:p w14:paraId="257A7D74" w14:textId="77777777" w:rsidR="00135587" w:rsidRPr="00383667" w:rsidRDefault="007018E4" w:rsidP="00E6622B">
      <w:pPr>
        <w:pStyle w:val="92"/>
        <w:numPr>
          <w:ilvl w:val="7"/>
          <w:numId w:val="31"/>
        </w:numPr>
        <w:ind w:left="1021"/>
        <w:rPr>
          <w:b/>
        </w:rPr>
      </w:pPr>
      <w:r w:rsidRPr="00383667">
        <w:rPr>
          <w:b/>
        </w:rPr>
        <w:t>Lab topology for IGMP, IGMP snooping, and PIM-DM</w:t>
      </w:r>
    </w:p>
    <w:p w14:paraId="0BD5F75E" w14:textId="4C8595A0" w:rsidR="00135587" w:rsidRPr="00383667" w:rsidRDefault="00D150F0" w:rsidP="00527208">
      <w:pPr>
        <w:pStyle w:val="1e"/>
        <w:ind w:left="-709"/>
        <w:jc w:val="center"/>
      </w:pPr>
      <w:r>
        <w:rPr>
          <w:noProof/>
        </w:rPr>
        <w:drawing>
          <wp:inline distT="0" distB="0" distL="0" distR="0" wp14:anchorId="176BD24F" wp14:editId="079DDEBF">
            <wp:extent cx="3009331" cy="213277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68825" cy="2174944"/>
                    </a:xfrm>
                    <a:prstGeom prst="rect">
                      <a:avLst/>
                    </a:prstGeom>
                    <a:noFill/>
                  </pic:spPr>
                </pic:pic>
              </a:graphicData>
            </a:graphic>
          </wp:inline>
        </w:drawing>
      </w:r>
    </w:p>
    <w:p w14:paraId="2A7F7557" w14:textId="77777777" w:rsidR="00135587" w:rsidRPr="00383667" w:rsidRDefault="00135587" w:rsidP="005714FA">
      <w:pPr>
        <w:pStyle w:val="1e"/>
      </w:pPr>
    </w:p>
    <w:p w14:paraId="0C216CCF" w14:textId="4CFC29CE" w:rsidR="00135587" w:rsidRPr="00383667" w:rsidRDefault="00534F7A" w:rsidP="005714FA">
      <w:pPr>
        <w:pStyle w:val="1e"/>
      </w:pPr>
      <w:r w:rsidRPr="00383667">
        <w:t>In the preceding figure, OSPF runs on four routers. Loopback0 is created on each router. The IP address of Loopback0 is 10.0.x.x/32, where</w:t>
      </w:r>
      <w:r w:rsidR="003A3242" w:rsidRPr="00383667">
        <w:rPr>
          <w:i/>
        </w:rPr>
        <w:t xml:space="preserve"> x </w:t>
      </w:r>
      <w:r w:rsidRPr="00383667">
        <w:t>is the device number.</w:t>
      </w:r>
    </w:p>
    <w:p w14:paraId="3CA335EB" w14:textId="7B8D3306" w:rsidR="00135587" w:rsidRPr="00383667" w:rsidRDefault="00534F7A" w:rsidP="005714FA">
      <w:pPr>
        <w:pStyle w:val="1e"/>
      </w:pPr>
      <w:r w:rsidRPr="00383667">
        <w:t xml:space="preserve">The four routers form a multicast network. R1 is the first-hop router and is connected to multicast source 239.0.0.12. R4 is the last-hop router and is connected to receivers of multicast group 239.0.0.12. To ensure that the traffic from the multicast source can be received by multicast group members connected to R4, deploy PIM-DM on each router and activate IGMPv2 on </w:t>
      </w:r>
      <w:r w:rsidR="00694179">
        <w:t>GE0</w:t>
      </w:r>
      <w:r w:rsidRPr="00383667">
        <w:t>/0/5 of R4.</w:t>
      </w:r>
    </w:p>
    <w:p w14:paraId="43EC2C90" w14:textId="77777777" w:rsidR="00135587" w:rsidRPr="00383667" w:rsidRDefault="00534F7A" w:rsidP="005714FA">
      <w:pPr>
        <w:pStyle w:val="1e"/>
      </w:pPr>
      <w:r w:rsidRPr="00383667">
        <w:lastRenderedPageBreak/>
        <w:t>To optimize multicast traffic forwarding on S2, configure IGMP snooping on S2 and manually specify a static router port and member port.</w:t>
      </w:r>
    </w:p>
    <w:p w14:paraId="1A235134" w14:textId="77777777" w:rsidR="00135587" w:rsidRPr="00383667" w:rsidRDefault="00534F7A" w:rsidP="004027AB">
      <w:pPr>
        <w:pStyle w:val="4"/>
      </w:pPr>
      <w:r w:rsidRPr="00383667">
        <w:t>Background</w:t>
      </w:r>
    </w:p>
    <w:p w14:paraId="02F95023" w14:textId="77777777" w:rsidR="00135587" w:rsidRPr="00383667" w:rsidRDefault="00534F7A" w:rsidP="005714FA">
      <w:pPr>
        <w:pStyle w:val="1e"/>
      </w:pPr>
      <w:r w:rsidRPr="00383667">
        <w:t>You are a network administrator of a company. Multicast needs to be configured to forward some services. The network size is small, so you can configure PIM-DM to implement multicast route learning. To improve network efficiency and security, you can manually control the election result of the PIM-DM Assert mechanism. To optimize multicast traffic forwarding on the switch connected to multicast receivers, you can enable IGMP snooping on the switch.</w:t>
      </w:r>
    </w:p>
    <w:p w14:paraId="2EBCB5D7" w14:textId="74D6C324" w:rsidR="00135587" w:rsidRPr="00383667" w:rsidRDefault="00534F7A" w:rsidP="004027AB">
      <w:pPr>
        <w:pStyle w:val="3"/>
      </w:pPr>
      <w:bookmarkStart w:id="110" w:name="_Toc49940044"/>
      <w:r w:rsidRPr="00383667">
        <w:t>Lab Configuration</w:t>
      </w:r>
      <w:bookmarkEnd w:id="110"/>
    </w:p>
    <w:p w14:paraId="38F88A10" w14:textId="77777777" w:rsidR="00135587" w:rsidRPr="00383667" w:rsidRDefault="00534F7A" w:rsidP="004027AB">
      <w:pPr>
        <w:pStyle w:val="4"/>
      </w:pPr>
      <w:r w:rsidRPr="00383667">
        <w:t>Configuration Roadmap</w:t>
      </w:r>
    </w:p>
    <w:p w14:paraId="604709E7" w14:textId="77777777" w:rsidR="00135587" w:rsidRPr="00383667" w:rsidRDefault="00534F7A" w:rsidP="00B36A6B">
      <w:pPr>
        <w:pStyle w:val="1e"/>
        <w:numPr>
          <w:ilvl w:val="0"/>
          <w:numId w:val="22"/>
        </w:numPr>
      </w:pPr>
      <w:r w:rsidRPr="00383667">
        <w:t>Configure IP addresses for the devices.</w:t>
      </w:r>
    </w:p>
    <w:p w14:paraId="47E1CB9F" w14:textId="77777777" w:rsidR="00135587" w:rsidRPr="00383667" w:rsidRDefault="00534F7A" w:rsidP="00B36A6B">
      <w:pPr>
        <w:pStyle w:val="1e"/>
        <w:numPr>
          <w:ilvl w:val="0"/>
          <w:numId w:val="22"/>
        </w:numPr>
      </w:pPr>
      <w:r w:rsidRPr="00383667">
        <w:t>Configure OSPF on each Loopback0 interface and the interfaces that connect R1, R2, R3, and R4.</w:t>
      </w:r>
    </w:p>
    <w:p w14:paraId="029C727D" w14:textId="77777777" w:rsidR="00135587" w:rsidRPr="00383667" w:rsidRDefault="00534F7A" w:rsidP="00B36A6B">
      <w:pPr>
        <w:pStyle w:val="1e"/>
        <w:numPr>
          <w:ilvl w:val="0"/>
          <w:numId w:val="22"/>
        </w:numPr>
      </w:pPr>
      <w:r w:rsidRPr="00383667">
        <w:t>Enable the multicast routing function on the routers, and enable PIM-DM on involved interfaces.</w:t>
      </w:r>
    </w:p>
    <w:p w14:paraId="3D575256" w14:textId="342CEE23" w:rsidR="00135587" w:rsidRPr="00383667" w:rsidRDefault="00534F7A" w:rsidP="00B36A6B">
      <w:pPr>
        <w:pStyle w:val="1e"/>
        <w:numPr>
          <w:ilvl w:val="0"/>
          <w:numId w:val="22"/>
        </w:numPr>
      </w:pPr>
      <w:r w:rsidRPr="00383667">
        <w:t>On R</w:t>
      </w:r>
      <w:r w:rsidR="00171D71">
        <w:t>1</w:t>
      </w:r>
      <w:r w:rsidRPr="00383667">
        <w:t>, simulate traffic of the multicast source, and then check the PIM routing table of each router.</w:t>
      </w:r>
    </w:p>
    <w:p w14:paraId="11A5A3EE" w14:textId="573E68B1" w:rsidR="00135587" w:rsidRPr="00383667" w:rsidRDefault="00534F7A" w:rsidP="00B36A6B">
      <w:pPr>
        <w:pStyle w:val="1e"/>
        <w:numPr>
          <w:ilvl w:val="0"/>
          <w:numId w:val="22"/>
        </w:numPr>
      </w:pPr>
      <w:r w:rsidRPr="00383667">
        <w:t>Change the OSPF cost of GE0/0/1 on R3 to control the election result of the Assert mechanism. Then, check the PIM routing tables of R2 and R3 again.</w:t>
      </w:r>
    </w:p>
    <w:p w14:paraId="6A7BD24A" w14:textId="77777777" w:rsidR="00135587" w:rsidRPr="00383667" w:rsidRDefault="00534F7A" w:rsidP="00B36A6B">
      <w:pPr>
        <w:pStyle w:val="1e"/>
        <w:numPr>
          <w:ilvl w:val="0"/>
          <w:numId w:val="22"/>
        </w:numPr>
      </w:pPr>
      <w:r w:rsidRPr="00383667">
        <w:t>Configure IGMP snooping on S2 and manually configure a static router port and member port.</w:t>
      </w:r>
    </w:p>
    <w:p w14:paraId="369C7BC6" w14:textId="77777777" w:rsidR="00135587" w:rsidRPr="00383667" w:rsidRDefault="00534F7A" w:rsidP="004027AB">
      <w:pPr>
        <w:pStyle w:val="4"/>
      </w:pPr>
      <w:r w:rsidRPr="00383667">
        <w:t>Configuration Procedure</w:t>
      </w:r>
    </w:p>
    <w:p w14:paraId="73151D1E" w14:textId="77777777" w:rsidR="00135587" w:rsidRPr="00383667" w:rsidRDefault="00534F7A" w:rsidP="00604E8C">
      <w:pPr>
        <w:pStyle w:val="30"/>
        <w:ind w:left="1032" w:hanging="278"/>
        <w:outlineLvl w:val="9"/>
        <w:rPr>
          <w:rFonts w:cs="Huawei Sans"/>
        </w:rPr>
      </w:pPr>
      <w:r w:rsidRPr="00383667">
        <w:rPr>
          <w:rFonts w:cs="Huawei Sans"/>
        </w:rPr>
        <w:t>Configure IP addresses for interconnection interfaces and loopback interfaces.</w:t>
      </w:r>
    </w:p>
    <w:p w14:paraId="1F061666" w14:textId="77777777" w:rsidR="00135587" w:rsidRPr="00383667" w:rsidRDefault="00534F7A" w:rsidP="005714FA">
      <w:pPr>
        <w:pStyle w:val="1e"/>
      </w:pPr>
      <w:r w:rsidRPr="00383667">
        <w:t># Name the devices.</w:t>
      </w:r>
    </w:p>
    <w:p w14:paraId="64B26BC9" w14:textId="77777777" w:rsidR="00135587" w:rsidRPr="00383667" w:rsidRDefault="00534F7A" w:rsidP="005714FA">
      <w:pPr>
        <w:pStyle w:val="1e"/>
      </w:pPr>
      <w:r w:rsidRPr="00383667">
        <w:t>The configuration details are not provided.</w:t>
      </w:r>
    </w:p>
    <w:p w14:paraId="36E74032" w14:textId="77777777" w:rsidR="00135587" w:rsidRPr="00383667" w:rsidRDefault="00534F7A" w:rsidP="005714FA">
      <w:pPr>
        <w:pStyle w:val="1e"/>
      </w:pPr>
      <w:r w:rsidRPr="00383667">
        <w:t># Disable the interfaces that are not used in this experiment.</w:t>
      </w:r>
    </w:p>
    <w:p w14:paraId="0A9D43B2" w14:textId="77777777" w:rsidR="00135587" w:rsidRPr="00383667" w:rsidRDefault="00534F7A" w:rsidP="005714FA">
      <w:pPr>
        <w:pStyle w:val="1e"/>
      </w:pPr>
      <w:r w:rsidRPr="00383667">
        <w:t>The configuration details are not provided.</w:t>
      </w:r>
    </w:p>
    <w:p w14:paraId="3B8EEE6D" w14:textId="77777777" w:rsidR="00135587" w:rsidRPr="00383667" w:rsidRDefault="00534F7A" w:rsidP="005714FA">
      <w:pPr>
        <w:pStyle w:val="1e"/>
      </w:pPr>
      <w:r w:rsidRPr="00383667">
        <w:t># Configure R1.</w:t>
      </w:r>
    </w:p>
    <w:p w14:paraId="263B98DE" w14:textId="77777777" w:rsidR="00135587" w:rsidRPr="00383667" w:rsidRDefault="00534F7A" w:rsidP="005714FA">
      <w:pPr>
        <w:pStyle w:val="2f3"/>
        <w:rPr>
          <w:rFonts w:cs="Huawei Sans"/>
        </w:rPr>
      </w:pPr>
      <w:r w:rsidRPr="00383667">
        <w:rPr>
          <w:rFonts w:cs="Huawei Sans"/>
        </w:rPr>
        <w:t>[R1]interface LoopBack0</w:t>
      </w:r>
    </w:p>
    <w:p w14:paraId="3D34A3A8" w14:textId="77777777" w:rsidR="00135587" w:rsidRPr="00383667" w:rsidRDefault="00534F7A" w:rsidP="005714FA">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10.0.1.1 255.255.255.255</w:t>
      </w:r>
    </w:p>
    <w:p w14:paraId="21180D85" w14:textId="77777777" w:rsidR="00135587" w:rsidRPr="00383667" w:rsidRDefault="00534F7A" w:rsidP="005714FA">
      <w:pPr>
        <w:pStyle w:val="2f3"/>
        <w:rPr>
          <w:rFonts w:cs="Huawei Sans"/>
        </w:rPr>
      </w:pPr>
      <w:r w:rsidRPr="00383667">
        <w:rPr>
          <w:rFonts w:cs="Huawei Sans"/>
        </w:rPr>
        <w:t>[R1-LoopBack0] quit</w:t>
      </w:r>
    </w:p>
    <w:p w14:paraId="3ED42A81" w14:textId="77777777" w:rsidR="00135587" w:rsidRPr="00383667" w:rsidRDefault="00534F7A" w:rsidP="005714FA">
      <w:pPr>
        <w:pStyle w:val="2f3"/>
        <w:rPr>
          <w:rFonts w:cs="Huawei Sans"/>
        </w:rPr>
      </w:pPr>
      <w:r w:rsidRPr="00383667">
        <w:rPr>
          <w:rFonts w:cs="Huawei Sans"/>
        </w:rPr>
        <w:t>[R1]interface GigabitEthernet0/0/2</w:t>
      </w:r>
    </w:p>
    <w:p w14:paraId="09B98146" w14:textId="77777777" w:rsidR="00135587" w:rsidRPr="00383667" w:rsidRDefault="00534F7A" w:rsidP="005714FA">
      <w:pPr>
        <w:pStyle w:val="2f3"/>
        <w:rPr>
          <w:rFonts w:cs="Huawei Sans"/>
        </w:rPr>
      </w:pPr>
      <w:r w:rsidRPr="00383667">
        <w:rPr>
          <w:rFonts w:cs="Huawei Sans"/>
        </w:rPr>
        <w:t xml:space="preserve">[R1-GigabitEthernet0/0/2] </w:t>
      </w:r>
      <w:r w:rsidRPr="00497E5B">
        <w:rPr>
          <w:rFonts w:cs="Huawei Sans"/>
        </w:rPr>
        <w:t>ip</w:t>
      </w:r>
      <w:r w:rsidRPr="00383667">
        <w:rPr>
          <w:rFonts w:cs="Huawei Sans"/>
        </w:rPr>
        <w:t xml:space="preserve"> address 10.0.12.1 255.255.255.0</w:t>
      </w:r>
    </w:p>
    <w:p w14:paraId="3A79C520" w14:textId="77777777" w:rsidR="00135587" w:rsidRPr="00383667" w:rsidRDefault="00534F7A" w:rsidP="005714FA">
      <w:pPr>
        <w:pStyle w:val="2f3"/>
        <w:rPr>
          <w:rFonts w:cs="Huawei Sans"/>
        </w:rPr>
      </w:pPr>
      <w:r w:rsidRPr="00383667">
        <w:rPr>
          <w:rFonts w:cs="Huawei Sans"/>
        </w:rPr>
        <w:t>[R1-GigabitEthernet0/0/2] quit</w:t>
      </w:r>
    </w:p>
    <w:p w14:paraId="590F908A" w14:textId="77777777" w:rsidR="00135587" w:rsidRPr="00383667" w:rsidRDefault="00534F7A" w:rsidP="005714FA">
      <w:pPr>
        <w:pStyle w:val="2f3"/>
        <w:rPr>
          <w:rFonts w:cs="Huawei Sans"/>
        </w:rPr>
      </w:pPr>
      <w:r w:rsidRPr="00383667">
        <w:rPr>
          <w:rFonts w:cs="Huawei Sans"/>
        </w:rPr>
        <w:t>[R1]interface GigabitEthernet0/0/1</w:t>
      </w:r>
    </w:p>
    <w:p w14:paraId="4EB811AD" w14:textId="77777777" w:rsidR="00135587" w:rsidRPr="00383667" w:rsidRDefault="00534F7A" w:rsidP="005714FA">
      <w:pPr>
        <w:pStyle w:val="2f3"/>
        <w:rPr>
          <w:rFonts w:cs="Huawei Sans"/>
        </w:rPr>
      </w:pPr>
      <w:r w:rsidRPr="00383667">
        <w:rPr>
          <w:rFonts w:cs="Huawei Sans"/>
        </w:rPr>
        <w:t xml:space="preserve">[R1-GigabitEthernet0/0/1] </w:t>
      </w:r>
      <w:r w:rsidRPr="00497E5B">
        <w:rPr>
          <w:rFonts w:cs="Huawei Sans"/>
        </w:rPr>
        <w:t>ip</w:t>
      </w:r>
      <w:r w:rsidRPr="00383667">
        <w:rPr>
          <w:rFonts w:cs="Huawei Sans"/>
        </w:rPr>
        <w:t xml:space="preserve"> address 10.0.13.1 255.255.255.0</w:t>
      </w:r>
    </w:p>
    <w:p w14:paraId="1B183F98" w14:textId="77777777" w:rsidR="00135587" w:rsidRPr="00383667" w:rsidRDefault="00534F7A" w:rsidP="005714FA">
      <w:pPr>
        <w:pStyle w:val="2f3"/>
        <w:rPr>
          <w:rFonts w:cs="Huawei Sans"/>
        </w:rPr>
      </w:pPr>
      <w:r w:rsidRPr="00383667">
        <w:rPr>
          <w:rFonts w:cs="Huawei Sans"/>
        </w:rPr>
        <w:t>[R1-GigabitEthernet0/0/1] quit</w:t>
      </w:r>
    </w:p>
    <w:p w14:paraId="47E3A376" w14:textId="77777777" w:rsidR="00135587" w:rsidRPr="00383667" w:rsidRDefault="00534F7A" w:rsidP="005714FA">
      <w:pPr>
        <w:pStyle w:val="1e"/>
      </w:pPr>
      <w:r w:rsidRPr="00383667">
        <w:t># Configure R2.</w:t>
      </w:r>
    </w:p>
    <w:p w14:paraId="19762BF7" w14:textId="77777777" w:rsidR="00135587" w:rsidRPr="00383667" w:rsidRDefault="00534F7A" w:rsidP="005714FA">
      <w:pPr>
        <w:pStyle w:val="2f3"/>
        <w:rPr>
          <w:rFonts w:cs="Huawei Sans"/>
        </w:rPr>
      </w:pPr>
      <w:r w:rsidRPr="00383667">
        <w:rPr>
          <w:rFonts w:cs="Huawei Sans"/>
        </w:rPr>
        <w:lastRenderedPageBreak/>
        <w:t>[R2]interface GigabitEthernet0/0/4</w:t>
      </w:r>
    </w:p>
    <w:p w14:paraId="30EE743C" w14:textId="77777777" w:rsidR="00135587" w:rsidRPr="00383667" w:rsidRDefault="00534F7A" w:rsidP="005714FA">
      <w:pPr>
        <w:pStyle w:val="2f3"/>
        <w:rPr>
          <w:rFonts w:cs="Huawei Sans"/>
        </w:rPr>
      </w:pPr>
      <w:r w:rsidRPr="00383667">
        <w:rPr>
          <w:rFonts w:cs="Huawei Sans"/>
        </w:rPr>
        <w:t xml:space="preserve">[R2-GigabitEthernet0/0/4] </w:t>
      </w:r>
      <w:r w:rsidRPr="00497E5B">
        <w:rPr>
          <w:rFonts w:cs="Huawei Sans"/>
        </w:rPr>
        <w:t>ip</w:t>
      </w:r>
      <w:r w:rsidRPr="00383667">
        <w:rPr>
          <w:rFonts w:cs="Huawei Sans"/>
        </w:rPr>
        <w:t xml:space="preserve"> address 10.0.234.2 255.255.255.0</w:t>
      </w:r>
    </w:p>
    <w:p w14:paraId="3373C709" w14:textId="77777777" w:rsidR="00135587" w:rsidRPr="00383667" w:rsidRDefault="00534F7A" w:rsidP="005714FA">
      <w:pPr>
        <w:pStyle w:val="2f3"/>
        <w:rPr>
          <w:rFonts w:cs="Huawei Sans"/>
        </w:rPr>
      </w:pPr>
      <w:r w:rsidRPr="00383667">
        <w:rPr>
          <w:rFonts w:cs="Huawei Sans"/>
        </w:rPr>
        <w:t>[R2-GigabitEthernet0/0/4] quit</w:t>
      </w:r>
    </w:p>
    <w:p w14:paraId="5F901887" w14:textId="77777777" w:rsidR="00135587" w:rsidRPr="00383667" w:rsidRDefault="00534F7A" w:rsidP="005714FA">
      <w:pPr>
        <w:pStyle w:val="2f3"/>
        <w:rPr>
          <w:rFonts w:cs="Huawei Sans"/>
        </w:rPr>
      </w:pPr>
      <w:r w:rsidRPr="00383667">
        <w:rPr>
          <w:rFonts w:cs="Huawei Sans"/>
        </w:rPr>
        <w:t>[R2]interface GigabitEthernet0/0/3</w:t>
      </w:r>
    </w:p>
    <w:p w14:paraId="357258D2" w14:textId="77777777" w:rsidR="00135587" w:rsidRPr="00383667" w:rsidRDefault="00534F7A" w:rsidP="005714FA">
      <w:pPr>
        <w:pStyle w:val="2f3"/>
        <w:rPr>
          <w:rFonts w:cs="Huawei Sans"/>
        </w:rPr>
      </w:pPr>
      <w:r w:rsidRPr="00383667">
        <w:rPr>
          <w:rFonts w:cs="Huawei Sans"/>
        </w:rPr>
        <w:t xml:space="preserve">[R2-GigabitEthernet0/0/3] </w:t>
      </w:r>
      <w:r w:rsidRPr="00497E5B">
        <w:rPr>
          <w:rFonts w:cs="Huawei Sans"/>
        </w:rPr>
        <w:t>ip</w:t>
      </w:r>
      <w:r w:rsidRPr="00383667">
        <w:rPr>
          <w:rFonts w:cs="Huawei Sans"/>
        </w:rPr>
        <w:t xml:space="preserve"> address 10.0.12.2 255.255.255.0</w:t>
      </w:r>
    </w:p>
    <w:p w14:paraId="16283BE8" w14:textId="77777777" w:rsidR="00135587" w:rsidRPr="00383667" w:rsidRDefault="00534F7A" w:rsidP="005714FA">
      <w:pPr>
        <w:pStyle w:val="2f3"/>
        <w:rPr>
          <w:rFonts w:cs="Huawei Sans"/>
        </w:rPr>
      </w:pPr>
      <w:r w:rsidRPr="00383667">
        <w:rPr>
          <w:rFonts w:cs="Huawei Sans"/>
        </w:rPr>
        <w:t>[R2-GigabitEthernet0/0/3] quit</w:t>
      </w:r>
    </w:p>
    <w:p w14:paraId="27E9531D" w14:textId="77777777" w:rsidR="00135587" w:rsidRPr="00383667" w:rsidRDefault="00534F7A" w:rsidP="005714FA">
      <w:pPr>
        <w:pStyle w:val="2f3"/>
        <w:rPr>
          <w:rFonts w:cs="Huawei Sans"/>
        </w:rPr>
      </w:pPr>
      <w:r w:rsidRPr="00383667">
        <w:rPr>
          <w:rFonts w:cs="Huawei Sans"/>
        </w:rPr>
        <w:t>[R2]interface LoopBack0</w:t>
      </w:r>
    </w:p>
    <w:p w14:paraId="7EB07E0D" w14:textId="77777777" w:rsidR="00135587" w:rsidRPr="00383667" w:rsidRDefault="00534F7A" w:rsidP="005714FA">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10.0.2.2 255.255.255.255</w:t>
      </w:r>
    </w:p>
    <w:p w14:paraId="6CD8C839" w14:textId="77777777" w:rsidR="00135587" w:rsidRPr="00383667" w:rsidRDefault="00534F7A" w:rsidP="005714FA">
      <w:pPr>
        <w:pStyle w:val="2f3"/>
        <w:rPr>
          <w:rFonts w:cs="Huawei Sans"/>
        </w:rPr>
      </w:pPr>
      <w:r w:rsidRPr="00383667">
        <w:rPr>
          <w:rFonts w:cs="Huawei Sans"/>
        </w:rPr>
        <w:t>[R2-LoopBack0] quit</w:t>
      </w:r>
    </w:p>
    <w:p w14:paraId="0C7913DC" w14:textId="77777777" w:rsidR="00135587" w:rsidRPr="00383667" w:rsidRDefault="00534F7A" w:rsidP="005714FA">
      <w:pPr>
        <w:pStyle w:val="1e"/>
      </w:pPr>
      <w:r w:rsidRPr="00383667">
        <w:t># Configure R3.</w:t>
      </w:r>
    </w:p>
    <w:p w14:paraId="1C9C6B32" w14:textId="77777777" w:rsidR="00135587" w:rsidRPr="00383667" w:rsidRDefault="00534F7A" w:rsidP="005714FA">
      <w:pPr>
        <w:pStyle w:val="2f3"/>
        <w:rPr>
          <w:rFonts w:cs="Huawei Sans"/>
        </w:rPr>
      </w:pPr>
      <w:r w:rsidRPr="00383667">
        <w:rPr>
          <w:rFonts w:cs="Huawei Sans"/>
        </w:rPr>
        <w:t>[R3]interface GigabitEthernet0/0/1</w:t>
      </w:r>
    </w:p>
    <w:p w14:paraId="39A11D74" w14:textId="77777777" w:rsidR="00135587" w:rsidRPr="00383667" w:rsidRDefault="00534F7A" w:rsidP="005714FA">
      <w:pPr>
        <w:pStyle w:val="2f3"/>
        <w:rPr>
          <w:rFonts w:cs="Huawei Sans"/>
        </w:rPr>
      </w:pPr>
      <w:r w:rsidRPr="00383667">
        <w:rPr>
          <w:rFonts w:cs="Huawei Sans"/>
        </w:rPr>
        <w:t xml:space="preserve">[R3-GigabitEthernet0/0/1] </w:t>
      </w:r>
      <w:r w:rsidRPr="00497E5B">
        <w:rPr>
          <w:rFonts w:cs="Huawei Sans"/>
        </w:rPr>
        <w:t>ip</w:t>
      </w:r>
      <w:r w:rsidRPr="00383667">
        <w:rPr>
          <w:rFonts w:cs="Huawei Sans"/>
        </w:rPr>
        <w:t xml:space="preserve"> address 10.0.13.3 24</w:t>
      </w:r>
    </w:p>
    <w:p w14:paraId="4820541D" w14:textId="77777777" w:rsidR="00135587" w:rsidRPr="00383667" w:rsidRDefault="00534F7A" w:rsidP="005714FA">
      <w:pPr>
        <w:pStyle w:val="2f3"/>
        <w:rPr>
          <w:rFonts w:cs="Huawei Sans"/>
        </w:rPr>
      </w:pPr>
      <w:r w:rsidRPr="00383667">
        <w:rPr>
          <w:rFonts w:cs="Huawei Sans"/>
        </w:rPr>
        <w:t>[R3-GigabitEthernet0/0/1] quit</w:t>
      </w:r>
    </w:p>
    <w:p w14:paraId="27B0E39F" w14:textId="77777777" w:rsidR="00135587" w:rsidRPr="00383667" w:rsidRDefault="00534F7A" w:rsidP="005714FA">
      <w:pPr>
        <w:pStyle w:val="2f3"/>
        <w:rPr>
          <w:rFonts w:cs="Huawei Sans"/>
        </w:rPr>
      </w:pPr>
      <w:r w:rsidRPr="00383667">
        <w:rPr>
          <w:rFonts w:cs="Huawei Sans"/>
        </w:rPr>
        <w:t>[R3]interface GigabitEthernet0/0/4</w:t>
      </w:r>
    </w:p>
    <w:p w14:paraId="02D570B7" w14:textId="77777777" w:rsidR="00135587" w:rsidRPr="00383667" w:rsidRDefault="00534F7A" w:rsidP="005714FA">
      <w:pPr>
        <w:pStyle w:val="2f3"/>
        <w:rPr>
          <w:rFonts w:cs="Huawei Sans"/>
        </w:rPr>
      </w:pPr>
      <w:r w:rsidRPr="00383667">
        <w:rPr>
          <w:rFonts w:cs="Huawei Sans"/>
        </w:rPr>
        <w:t xml:space="preserve">[R3-GigabitEthernet0/0/4] </w:t>
      </w:r>
      <w:r w:rsidRPr="00497E5B">
        <w:rPr>
          <w:rFonts w:cs="Huawei Sans"/>
        </w:rPr>
        <w:t>ip</w:t>
      </w:r>
      <w:r w:rsidRPr="00383667">
        <w:rPr>
          <w:rFonts w:cs="Huawei Sans"/>
        </w:rPr>
        <w:t xml:space="preserve"> address 10.0.234.3 255.255.255.0</w:t>
      </w:r>
    </w:p>
    <w:p w14:paraId="4933CC3B" w14:textId="77777777" w:rsidR="00135587" w:rsidRPr="00383667" w:rsidRDefault="00534F7A" w:rsidP="005714FA">
      <w:pPr>
        <w:pStyle w:val="2f3"/>
        <w:rPr>
          <w:rFonts w:cs="Huawei Sans"/>
        </w:rPr>
      </w:pPr>
      <w:r w:rsidRPr="00383667">
        <w:rPr>
          <w:rFonts w:cs="Huawei Sans"/>
        </w:rPr>
        <w:t>[R3-GigabitEthernet0/0/4] quit</w:t>
      </w:r>
    </w:p>
    <w:p w14:paraId="177711BB" w14:textId="77777777" w:rsidR="00135587" w:rsidRPr="00383667" w:rsidRDefault="00534F7A" w:rsidP="005714FA">
      <w:pPr>
        <w:pStyle w:val="2f3"/>
        <w:rPr>
          <w:rFonts w:cs="Huawei Sans"/>
        </w:rPr>
      </w:pPr>
      <w:r w:rsidRPr="00383667">
        <w:rPr>
          <w:rFonts w:cs="Huawei Sans"/>
        </w:rPr>
        <w:t>[R3]interface LoopBack 0</w:t>
      </w:r>
    </w:p>
    <w:p w14:paraId="09BA210D" w14:textId="77777777" w:rsidR="00135587" w:rsidRPr="00383667" w:rsidRDefault="00534F7A" w:rsidP="005714FA">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32</w:t>
      </w:r>
    </w:p>
    <w:p w14:paraId="471E9DA0" w14:textId="77777777" w:rsidR="00135587" w:rsidRPr="00383667" w:rsidRDefault="00534F7A" w:rsidP="005714FA">
      <w:pPr>
        <w:pStyle w:val="2f3"/>
        <w:rPr>
          <w:rFonts w:cs="Huawei Sans"/>
        </w:rPr>
      </w:pPr>
      <w:r w:rsidRPr="00383667">
        <w:rPr>
          <w:rFonts w:cs="Huawei Sans"/>
        </w:rPr>
        <w:t>[R3-LoopBack0] quit</w:t>
      </w:r>
    </w:p>
    <w:p w14:paraId="19CA388D" w14:textId="77777777" w:rsidR="00135587" w:rsidRPr="00383667" w:rsidRDefault="00534F7A" w:rsidP="005714FA">
      <w:pPr>
        <w:pStyle w:val="1e"/>
      </w:pPr>
      <w:r w:rsidRPr="00383667">
        <w:t># Configure R4.</w:t>
      </w:r>
    </w:p>
    <w:p w14:paraId="4F388A00" w14:textId="77777777" w:rsidR="00135587" w:rsidRPr="00383667" w:rsidRDefault="00534F7A" w:rsidP="005714FA">
      <w:pPr>
        <w:pStyle w:val="2f3"/>
        <w:rPr>
          <w:rFonts w:cs="Huawei Sans"/>
        </w:rPr>
      </w:pPr>
      <w:r w:rsidRPr="00383667">
        <w:rPr>
          <w:rFonts w:cs="Huawei Sans"/>
        </w:rPr>
        <w:t>[R4]interface GigabitEthernet0/0/4</w:t>
      </w:r>
    </w:p>
    <w:p w14:paraId="41791491" w14:textId="77777777" w:rsidR="00135587" w:rsidRPr="00383667" w:rsidRDefault="00534F7A" w:rsidP="005714FA">
      <w:pPr>
        <w:pStyle w:val="2f3"/>
        <w:rPr>
          <w:rFonts w:cs="Huawei Sans"/>
        </w:rPr>
      </w:pPr>
      <w:r w:rsidRPr="00383667">
        <w:rPr>
          <w:rFonts w:cs="Huawei Sans"/>
        </w:rPr>
        <w:t xml:space="preserve">[R4-GigabitEthernet0/0/4] </w:t>
      </w:r>
      <w:r w:rsidRPr="00497E5B">
        <w:rPr>
          <w:rFonts w:cs="Huawei Sans"/>
        </w:rPr>
        <w:t>ip</w:t>
      </w:r>
      <w:r w:rsidRPr="00383667">
        <w:rPr>
          <w:rFonts w:cs="Huawei Sans"/>
        </w:rPr>
        <w:t xml:space="preserve"> address 10.0.234.4 255.255.255.0</w:t>
      </w:r>
    </w:p>
    <w:p w14:paraId="4FF8D793" w14:textId="77777777" w:rsidR="00135587" w:rsidRPr="00383667" w:rsidRDefault="00534F7A" w:rsidP="005714FA">
      <w:pPr>
        <w:pStyle w:val="2f3"/>
        <w:rPr>
          <w:rFonts w:cs="Huawei Sans"/>
        </w:rPr>
      </w:pPr>
      <w:r w:rsidRPr="00383667">
        <w:rPr>
          <w:rFonts w:cs="Huawei Sans"/>
        </w:rPr>
        <w:t>[R4-GigabitEthernet0/0/4] quit</w:t>
      </w:r>
    </w:p>
    <w:p w14:paraId="0DDC2CDB" w14:textId="77777777" w:rsidR="00135587" w:rsidRPr="00383667" w:rsidRDefault="00534F7A" w:rsidP="005714FA">
      <w:pPr>
        <w:pStyle w:val="2f3"/>
        <w:rPr>
          <w:rFonts w:cs="Huawei Sans"/>
        </w:rPr>
      </w:pPr>
      <w:r w:rsidRPr="00383667">
        <w:rPr>
          <w:rFonts w:cs="Huawei Sans"/>
        </w:rPr>
        <w:t>[R4]interface GigabitEthernet0/0/5</w:t>
      </w:r>
    </w:p>
    <w:p w14:paraId="7DDB5182" w14:textId="77777777" w:rsidR="00135587" w:rsidRPr="00383667" w:rsidRDefault="00534F7A" w:rsidP="005714FA">
      <w:pPr>
        <w:pStyle w:val="2f3"/>
        <w:rPr>
          <w:rFonts w:cs="Huawei Sans"/>
        </w:rPr>
      </w:pPr>
      <w:r w:rsidRPr="00383667">
        <w:rPr>
          <w:rFonts w:cs="Huawei Sans"/>
        </w:rPr>
        <w:t xml:space="preserve">[R4-GigabitEthernet0/0/5] </w:t>
      </w:r>
      <w:r w:rsidRPr="00497E5B">
        <w:rPr>
          <w:rFonts w:cs="Huawei Sans"/>
        </w:rPr>
        <w:t>ip</w:t>
      </w:r>
      <w:r w:rsidRPr="00383667">
        <w:rPr>
          <w:rFonts w:cs="Huawei Sans"/>
        </w:rPr>
        <w:t xml:space="preserve"> address 192.168.1.1 255.255.255.0</w:t>
      </w:r>
    </w:p>
    <w:p w14:paraId="72CF99D8" w14:textId="77777777" w:rsidR="00135587" w:rsidRPr="00383667" w:rsidRDefault="00534F7A" w:rsidP="005714FA">
      <w:pPr>
        <w:pStyle w:val="2f3"/>
        <w:rPr>
          <w:rFonts w:cs="Huawei Sans"/>
        </w:rPr>
      </w:pPr>
      <w:r w:rsidRPr="00383667">
        <w:rPr>
          <w:rFonts w:cs="Huawei Sans"/>
        </w:rPr>
        <w:t>[R4-GigabitEthernet0/0/5] quit</w:t>
      </w:r>
    </w:p>
    <w:p w14:paraId="4448194D" w14:textId="77777777" w:rsidR="00135587" w:rsidRPr="00383667" w:rsidRDefault="00534F7A" w:rsidP="005714FA">
      <w:pPr>
        <w:pStyle w:val="2f3"/>
        <w:rPr>
          <w:rFonts w:cs="Huawei Sans"/>
        </w:rPr>
      </w:pPr>
      <w:r w:rsidRPr="00383667">
        <w:rPr>
          <w:rFonts w:cs="Huawei Sans"/>
        </w:rPr>
        <w:t>[R4]interface LoopBack0</w:t>
      </w:r>
    </w:p>
    <w:p w14:paraId="0F7738FD" w14:textId="77777777" w:rsidR="00135587" w:rsidRPr="00383667" w:rsidRDefault="00534F7A" w:rsidP="005714FA">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10.0.4.4 255.255.255.255</w:t>
      </w:r>
    </w:p>
    <w:p w14:paraId="715801C8" w14:textId="77777777" w:rsidR="00135587" w:rsidRPr="00383667" w:rsidRDefault="00534F7A" w:rsidP="005714FA">
      <w:pPr>
        <w:pStyle w:val="2f3"/>
        <w:rPr>
          <w:rFonts w:cs="Huawei Sans"/>
        </w:rPr>
      </w:pPr>
      <w:r w:rsidRPr="00383667">
        <w:rPr>
          <w:rFonts w:cs="Huawei Sans"/>
        </w:rPr>
        <w:t>[R4-LoopBack0] quit</w:t>
      </w:r>
    </w:p>
    <w:p w14:paraId="13EE59D8" w14:textId="7EC1A1BD" w:rsidR="00135587" w:rsidRPr="00383667" w:rsidRDefault="00986343" w:rsidP="005714FA">
      <w:pPr>
        <w:pStyle w:val="1e"/>
      </w:pPr>
      <w:r>
        <w:t xml:space="preserve"># Check IP </w:t>
      </w:r>
      <w:r w:rsidR="00534F7A" w:rsidRPr="00383667">
        <w:t>connectivity on R1 and R4.</w:t>
      </w:r>
    </w:p>
    <w:p w14:paraId="305C5EAC" w14:textId="77777777" w:rsidR="00135587" w:rsidRPr="00383667" w:rsidRDefault="00534F7A" w:rsidP="005714FA">
      <w:pPr>
        <w:pStyle w:val="2f3"/>
        <w:rPr>
          <w:rFonts w:cs="Huawei Sans"/>
        </w:rPr>
      </w:pPr>
      <w:r w:rsidRPr="00383667">
        <w:rPr>
          <w:rFonts w:cs="Huawei Sans"/>
        </w:rPr>
        <w:t>&lt;R1&gt;ping -c 1 10.0.12.2</w:t>
      </w:r>
    </w:p>
    <w:p w14:paraId="7F433607" w14:textId="77777777" w:rsidR="00135587" w:rsidRPr="00383667" w:rsidRDefault="00534F7A" w:rsidP="005714FA">
      <w:pPr>
        <w:pStyle w:val="2f3"/>
        <w:rPr>
          <w:rFonts w:cs="Huawei Sans"/>
        </w:rPr>
      </w:pPr>
      <w:r w:rsidRPr="00383667">
        <w:rPr>
          <w:rFonts w:cs="Huawei Sans"/>
        </w:rPr>
        <w:t xml:space="preserve">  PING 10.0.12.2: 56  data bytes, press CTRL_C to break</w:t>
      </w:r>
    </w:p>
    <w:p w14:paraId="5A83E990" w14:textId="77777777" w:rsidR="00135587" w:rsidRPr="00383667" w:rsidRDefault="00534F7A" w:rsidP="005714FA">
      <w:pPr>
        <w:pStyle w:val="2f3"/>
        <w:rPr>
          <w:rFonts w:cs="Huawei Sans"/>
        </w:rPr>
      </w:pPr>
      <w:r w:rsidRPr="00383667">
        <w:rPr>
          <w:rFonts w:cs="Huawei Sans"/>
        </w:rPr>
        <w:t xml:space="preserve">    Reply from 10.0.12.2: bytes=56 Sequence=1 ttl=255 time=50 ms</w:t>
      </w:r>
    </w:p>
    <w:p w14:paraId="11A41B9F" w14:textId="77777777" w:rsidR="00135587" w:rsidRPr="00383667" w:rsidRDefault="00135587" w:rsidP="005714FA">
      <w:pPr>
        <w:pStyle w:val="2f3"/>
        <w:rPr>
          <w:rFonts w:cs="Huawei Sans"/>
        </w:rPr>
      </w:pPr>
    </w:p>
    <w:p w14:paraId="0BF91F25" w14:textId="77777777" w:rsidR="00135587" w:rsidRPr="00383667" w:rsidRDefault="00534F7A" w:rsidP="005714FA">
      <w:pPr>
        <w:pStyle w:val="2f3"/>
        <w:rPr>
          <w:rFonts w:cs="Huawei Sans"/>
        </w:rPr>
      </w:pPr>
      <w:r w:rsidRPr="00383667">
        <w:rPr>
          <w:rFonts w:cs="Huawei Sans"/>
        </w:rPr>
        <w:t xml:space="preserve">  --- 10.0.12.2 ping statistics ---</w:t>
      </w:r>
    </w:p>
    <w:p w14:paraId="185BB33D" w14:textId="77777777" w:rsidR="00135587" w:rsidRPr="00383667" w:rsidRDefault="00534F7A" w:rsidP="005714FA">
      <w:pPr>
        <w:pStyle w:val="2f3"/>
        <w:rPr>
          <w:rFonts w:cs="Huawei Sans"/>
        </w:rPr>
      </w:pPr>
      <w:r w:rsidRPr="00383667">
        <w:rPr>
          <w:rFonts w:cs="Huawei Sans"/>
        </w:rPr>
        <w:t xml:space="preserve">    1 packet(s) transmitted</w:t>
      </w:r>
    </w:p>
    <w:p w14:paraId="0FD46883" w14:textId="77777777" w:rsidR="00135587" w:rsidRPr="00383667" w:rsidRDefault="00534F7A" w:rsidP="005714FA">
      <w:pPr>
        <w:pStyle w:val="2f3"/>
        <w:rPr>
          <w:rFonts w:cs="Huawei Sans"/>
        </w:rPr>
      </w:pPr>
      <w:r w:rsidRPr="00383667">
        <w:rPr>
          <w:rFonts w:cs="Huawei Sans"/>
        </w:rPr>
        <w:t xml:space="preserve">    1 packet(s) received</w:t>
      </w:r>
    </w:p>
    <w:p w14:paraId="18F4271C" w14:textId="77777777" w:rsidR="00135587" w:rsidRPr="00383667" w:rsidRDefault="00534F7A" w:rsidP="005714FA">
      <w:pPr>
        <w:pStyle w:val="2f3"/>
        <w:rPr>
          <w:rFonts w:cs="Huawei Sans"/>
        </w:rPr>
      </w:pPr>
      <w:r w:rsidRPr="00383667">
        <w:rPr>
          <w:rFonts w:cs="Huawei Sans"/>
        </w:rPr>
        <w:t xml:space="preserve">    0.00% packet loss</w:t>
      </w:r>
    </w:p>
    <w:p w14:paraId="64EF7486"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50/50/50 ms</w:t>
      </w:r>
    </w:p>
    <w:p w14:paraId="515631D7" w14:textId="77777777" w:rsidR="00135587" w:rsidRPr="00383667" w:rsidRDefault="00135587" w:rsidP="005714FA">
      <w:pPr>
        <w:pStyle w:val="2f3"/>
        <w:rPr>
          <w:rFonts w:cs="Huawei Sans"/>
        </w:rPr>
      </w:pPr>
    </w:p>
    <w:p w14:paraId="37492E99" w14:textId="77777777" w:rsidR="00135587" w:rsidRPr="00383667" w:rsidRDefault="00534F7A" w:rsidP="005714FA">
      <w:pPr>
        <w:pStyle w:val="2f3"/>
        <w:rPr>
          <w:rFonts w:cs="Huawei Sans"/>
        </w:rPr>
      </w:pPr>
      <w:r w:rsidRPr="00383667">
        <w:rPr>
          <w:rFonts w:cs="Huawei Sans"/>
        </w:rPr>
        <w:t>&lt;R1&gt;ping -c 1 10.0.13.3</w:t>
      </w:r>
    </w:p>
    <w:p w14:paraId="06CF7865" w14:textId="77777777" w:rsidR="00135587" w:rsidRPr="00383667" w:rsidRDefault="00534F7A" w:rsidP="005714FA">
      <w:pPr>
        <w:pStyle w:val="2f3"/>
        <w:rPr>
          <w:rFonts w:cs="Huawei Sans"/>
        </w:rPr>
      </w:pPr>
      <w:r w:rsidRPr="00383667">
        <w:rPr>
          <w:rFonts w:cs="Huawei Sans"/>
        </w:rPr>
        <w:t xml:space="preserve">  PING 10.0.13.3: 56  data bytes, press CTRL_C to break</w:t>
      </w:r>
    </w:p>
    <w:p w14:paraId="228DF800" w14:textId="77777777" w:rsidR="00135587" w:rsidRPr="00383667" w:rsidRDefault="00534F7A" w:rsidP="005714FA">
      <w:pPr>
        <w:pStyle w:val="2f3"/>
        <w:rPr>
          <w:rFonts w:cs="Huawei Sans"/>
        </w:rPr>
      </w:pPr>
      <w:r w:rsidRPr="00383667">
        <w:rPr>
          <w:rFonts w:cs="Huawei Sans"/>
        </w:rPr>
        <w:t xml:space="preserve">    Reply from 10.0.13.3: bytes=56 Sequence=1 ttl=255 time=50 ms</w:t>
      </w:r>
    </w:p>
    <w:p w14:paraId="3B6FEE8B" w14:textId="77777777" w:rsidR="00135587" w:rsidRPr="00383667" w:rsidRDefault="00135587" w:rsidP="005714FA">
      <w:pPr>
        <w:pStyle w:val="2f3"/>
        <w:rPr>
          <w:rFonts w:cs="Huawei Sans"/>
        </w:rPr>
      </w:pPr>
    </w:p>
    <w:p w14:paraId="5493F67E" w14:textId="77777777" w:rsidR="00135587" w:rsidRPr="00383667" w:rsidRDefault="00534F7A" w:rsidP="005714FA">
      <w:pPr>
        <w:pStyle w:val="2f3"/>
        <w:rPr>
          <w:rFonts w:cs="Huawei Sans"/>
        </w:rPr>
      </w:pPr>
      <w:r w:rsidRPr="00383667">
        <w:rPr>
          <w:rFonts w:cs="Huawei Sans"/>
        </w:rPr>
        <w:t xml:space="preserve">  --- 10.0.13.3 ping statistics ---</w:t>
      </w:r>
    </w:p>
    <w:p w14:paraId="5BC13BFD" w14:textId="77777777" w:rsidR="00135587" w:rsidRPr="00383667" w:rsidRDefault="00534F7A" w:rsidP="005714FA">
      <w:pPr>
        <w:pStyle w:val="2f3"/>
        <w:rPr>
          <w:rFonts w:cs="Huawei Sans"/>
        </w:rPr>
      </w:pPr>
      <w:r w:rsidRPr="00383667">
        <w:rPr>
          <w:rFonts w:cs="Huawei Sans"/>
        </w:rPr>
        <w:t xml:space="preserve">    1 packet(s) transmitted</w:t>
      </w:r>
    </w:p>
    <w:p w14:paraId="3F624F72" w14:textId="77777777" w:rsidR="00135587" w:rsidRPr="00383667" w:rsidRDefault="00534F7A" w:rsidP="005714FA">
      <w:pPr>
        <w:pStyle w:val="2f3"/>
        <w:rPr>
          <w:rFonts w:cs="Huawei Sans"/>
        </w:rPr>
      </w:pPr>
      <w:r w:rsidRPr="00383667">
        <w:rPr>
          <w:rFonts w:cs="Huawei Sans"/>
        </w:rPr>
        <w:t xml:space="preserve">    1 packet(s) received</w:t>
      </w:r>
    </w:p>
    <w:p w14:paraId="3046C589" w14:textId="77777777" w:rsidR="00135587" w:rsidRPr="00383667" w:rsidRDefault="00534F7A" w:rsidP="005714FA">
      <w:pPr>
        <w:pStyle w:val="2f3"/>
        <w:rPr>
          <w:rFonts w:cs="Huawei Sans"/>
        </w:rPr>
      </w:pPr>
      <w:r w:rsidRPr="00383667">
        <w:rPr>
          <w:rFonts w:cs="Huawei Sans"/>
        </w:rPr>
        <w:t xml:space="preserve">    0.00% packet loss</w:t>
      </w:r>
    </w:p>
    <w:p w14:paraId="0BF144C1" w14:textId="77777777" w:rsidR="00135587" w:rsidRPr="00383667" w:rsidRDefault="00534F7A" w:rsidP="005714FA">
      <w:pPr>
        <w:pStyle w:val="2f3"/>
        <w:ind w:firstLine="360"/>
        <w:rPr>
          <w:rFonts w:cs="Huawei Sans"/>
        </w:rPr>
      </w:pPr>
      <w:r w:rsidRPr="00497E5B">
        <w:rPr>
          <w:rFonts w:cs="Huawei Sans"/>
        </w:rPr>
        <w:t>round-trip</w:t>
      </w:r>
      <w:r w:rsidRPr="00383667">
        <w:rPr>
          <w:rFonts w:cs="Huawei Sans"/>
        </w:rPr>
        <w:t xml:space="preserve"> min/avg/max = 50/50/50 ms</w:t>
      </w:r>
    </w:p>
    <w:p w14:paraId="41E75277" w14:textId="77777777" w:rsidR="00135587" w:rsidRPr="00383667" w:rsidRDefault="00135587" w:rsidP="005714FA">
      <w:pPr>
        <w:pStyle w:val="2f3"/>
        <w:rPr>
          <w:rFonts w:cs="Huawei Sans"/>
        </w:rPr>
      </w:pPr>
    </w:p>
    <w:p w14:paraId="37B47513" w14:textId="77777777" w:rsidR="00135587" w:rsidRPr="00383667" w:rsidRDefault="00534F7A" w:rsidP="005714FA">
      <w:pPr>
        <w:pStyle w:val="2f3"/>
        <w:rPr>
          <w:rFonts w:cs="Huawei Sans"/>
        </w:rPr>
      </w:pPr>
      <w:r w:rsidRPr="00383667">
        <w:rPr>
          <w:rFonts w:cs="Huawei Sans"/>
        </w:rPr>
        <w:t>&lt;R4&gt;ping -c 1 10.0.234.2</w:t>
      </w:r>
    </w:p>
    <w:p w14:paraId="03C4AF72" w14:textId="77777777" w:rsidR="00135587" w:rsidRPr="00383667" w:rsidRDefault="00534F7A" w:rsidP="005714FA">
      <w:pPr>
        <w:pStyle w:val="2f3"/>
        <w:rPr>
          <w:rFonts w:cs="Huawei Sans"/>
        </w:rPr>
      </w:pPr>
      <w:r w:rsidRPr="00383667">
        <w:rPr>
          <w:rFonts w:cs="Huawei Sans"/>
        </w:rPr>
        <w:t xml:space="preserve">  PING 10.0.234.2: 56  data bytes, press CTRL_C to break</w:t>
      </w:r>
    </w:p>
    <w:p w14:paraId="1A909FAD" w14:textId="77777777" w:rsidR="00135587" w:rsidRPr="00383667" w:rsidRDefault="00534F7A" w:rsidP="005714FA">
      <w:pPr>
        <w:pStyle w:val="2f3"/>
        <w:rPr>
          <w:rFonts w:cs="Huawei Sans"/>
        </w:rPr>
      </w:pPr>
      <w:r w:rsidRPr="00383667">
        <w:rPr>
          <w:rFonts w:cs="Huawei Sans"/>
        </w:rPr>
        <w:t xml:space="preserve">    Reply from 10.0.234.2: bytes=56 Sequence=1 ttl=255 time=70 ms</w:t>
      </w:r>
    </w:p>
    <w:p w14:paraId="394A7FF2" w14:textId="77777777" w:rsidR="00135587" w:rsidRPr="00383667" w:rsidRDefault="00135587" w:rsidP="005714FA">
      <w:pPr>
        <w:pStyle w:val="2f3"/>
        <w:rPr>
          <w:rFonts w:cs="Huawei Sans"/>
        </w:rPr>
      </w:pPr>
    </w:p>
    <w:p w14:paraId="038FD247" w14:textId="77777777" w:rsidR="00135587" w:rsidRPr="00383667" w:rsidRDefault="00534F7A" w:rsidP="005714FA">
      <w:pPr>
        <w:pStyle w:val="2f3"/>
        <w:rPr>
          <w:rFonts w:cs="Huawei Sans"/>
        </w:rPr>
      </w:pPr>
      <w:r w:rsidRPr="00383667">
        <w:rPr>
          <w:rFonts w:cs="Huawei Sans"/>
        </w:rPr>
        <w:t xml:space="preserve">  --- 10.0.234.2 ping statistics ---</w:t>
      </w:r>
    </w:p>
    <w:p w14:paraId="13EA094A" w14:textId="77777777" w:rsidR="00135587" w:rsidRPr="00383667" w:rsidRDefault="00534F7A" w:rsidP="005714FA">
      <w:pPr>
        <w:pStyle w:val="2f3"/>
        <w:rPr>
          <w:rFonts w:cs="Huawei Sans"/>
        </w:rPr>
      </w:pPr>
      <w:r w:rsidRPr="00383667">
        <w:rPr>
          <w:rFonts w:cs="Huawei Sans"/>
        </w:rPr>
        <w:t xml:space="preserve">    1 packet(s) transmitted</w:t>
      </w:r>
    </w:p>
    <w:p w14:paraId="1F2C368F" w14:textId="77777777" w:rsidR="00135587" w:rsidRPr="00383667" w:rsidRDefault="00534F7A" w:rsidP="005714FA">
      <w:pPr>
        <w:pStyle w:val="2f3"/>
        <w:rPr>
          <w:rFonts w:cs="Huawei Sans"/>
        </w:rPr>
      </w:pPr>
      <w:r w:rsidRPr="00383667">
        <w:rPr>
          <w:rFonts w:cs="Huawei Sans"/>
        </w:rPr>
        <w:t xml:space="preserve">    1 packet(s) received</w:t>
      </w:r>
    </w:p>
    <w:p w14:paraId="71816D4C" w14:textId="77777777" w:rsidR="00135587" w:rsidRPr="00383667" w:rsidRDefault="00534F7A" w:rsidP="005714FA">
      <w:pPr>
        <w:pStyle w:val="2f3"/>
        <w:rPr>
          <w:rFonts w:cs="Huawei Sans"/>
        </w:rPr>
      </w:pPr>
      <w:r w:rsidRPr="00383667">
        <w:rPr>
          <w:rFonts w:cs="Huawei Sans"/>
        </w:rPr>
        <w:t xml:space="preserve">    0.00% packet loss</w:t>
      </w:r>
    </w:p>
    <w:p w14:paraId="106A0DF8"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70/70/70 ms</w:t>
      </w:r>
    </w:p>
    <w:p w14:paraId="4FA697FE" w14:textId="77777777" w:rsidR="00135587" w:rsidRPr="00383667" w:rsidRDefault="00135587" w:rsidP="005714FA">
      <w:pPr>
        <w:pStyle w:val="2f3"/>
        <w:rPr>
          <w:rFonts w:cs="Huawei Sans"/>
        </w:rPr>
      </w:pPr>
    </w:p>
    <w:p w14:paraId="3CF26B6E" w14:textId="77777777" w:rsidR="00135587" w:rsidRPr="00383667" w:rsidRDefault="00534F7A" w:rsidP="005714FA">
      <w:pPr>
        <w:pStyle w:val="2f3"/>
        <w:rPr>
          <w:rFonts w:cs="Huawei Sans"/>
        </w:rPr>
      </w:pPr>
      <w:r w:rsidRPr="00383667">
        <w:rPr>
          <w:rFonts w:cs="Huawei Sans"/>
        </w:rPr>
        <w:t>&lt;R4&gt;ping -c 1 10.0.234.3</w:t>
      </w:r>
    </w:p>
    <w:p w14:paraId="7719F5E7" w14:textId="77777777" w:rsidR="00135587" w:rsidRPr="00383667" w:rsidRDefault="00534F7A" w:rsidP="005714FA">
      <w:pPr>
        <w:pStyle w:val="2f3"/>
        <w:rPr>
          <w:rFonts w:cs="Huawei Sans"/>
        </w:rPr>
      </w:pPr>
      <w:r w:rsidRPr="00383667">
        <w:rPr>
          <w:rFonts w:cs="Huawei Sans"/>
        </w:rPr>
        <w:t xml:space="preserve">  PING 10.0.234.3: 56  data bytes, press CTRL_C to break</w:t>
      </w:r>
    </w:p>
    <w:p w14:paraId="01D29F84" w14:textId="77777777" w:rsidR="00135587" w:rsidRPr="00383667" w:rsidRDefault="00534F7A" w:rsidP="005714FA">
      <w:pPr>
        <w:pStyle w:val="2f3"/>
        <w:rPr>
          <w:rFonts w:cs="Huawei Sans"/>
        </w:rPr>
      </w:pPr>
      <w:r w:rsidRPr="00383667">
        <w:rPr>
          <w:rFonts w:cs="Huawei Sans"/>
        </w:rPr>
        <w:t xml:space="preserve">    Reply from 10.0.234.3: bytes=56 Sequence=1 ttl=255 time=80 ms</w:t>
      </w:r>
    </w:p>
    <w:p w14:paraId="083E4ACC" w14:textId="77777777" w:rsidR="00135587" w:rsidRPr="00383667" w:rsidRDefault="00135587" w:rsidP="005714FA">
      <w:pPr>
        <w:pStyle w:val="2f3"/>
        <w:rPr>
          <w:rFonts w:cs="Huawei Sans"/>
        </w:rPr>
      </w:pPr>
    </w:p>
    <w:p w14:paraId="103F1E33" w14:textId="77777777" w:rsidR="00135587" w:rsidRPr="00383667" w:rsidRDefault="00534F7A" w:rsidP="005714FA">
      <w:pPr>
        <w:pStyle w:val="2f3"/>
        <w:rPr>
          <w:rFonts w:cs="Huawei Sans"/>
        </w:rPr>
      </w:pPr>
      <w:r w:rsidRPr="00383667">
        <w:rPr>
          <w:rFonts w:cs="Huawei Sans"/>
        </w:rPr>
        <w:t xml:space="preserve">  --- 10.0.234.3 ping statistics ---</w:t>
      </w:r>
    </w:p>
    <w:p w14:paraId="315573A2" w14:textId="77777777" w:rsidR="00135587" w:rsidRPr="00383667" w:rsidRDefault="00534F7A" w:rsidP="005714FA">
      <w:pPr>
        <w:pStyle w:val="2f3"/>
        <w:rPr>
          <w:rFonts w:cs="Huawei Sans"/>
        </w:rPr>
      </w:pPr>
      <w:r w:rsidRPr="00383667">
        <w:rPr>
          <w:rFonts w:cs="Huawei Sans"/>
        </w:rPr>
        <w:t xml:space="preserve">    1 packet(s) transmitted</w:t>
      </w:r>
    </w:p>
    <w:p w14:paraId="18F7E7C3" w14:textId="77777777" w:rsidR="00135587" w:rsidRPr="00383667" w:rsidRDefault="00534F7A" w:rsidP="005714FA">
      <w:pPr>
        <w:pStyle w:val="2f3"/>
        <w:rPr>
          <w:rFonts w:cs="Huawei Sans"/>
        </w:rPr>
      </w:pPr>
      <w:r w:rsidRPr="00383667">
        <w:rPr>
          <w:rFonts w:cs="Huawei Sans"/>
        </w:rPr>
        <w:t xml:space="preserve">    1 packet(s) received</w:t>
      </w:r>
    </w:p>
    <w:p w14:paraId="2B54728E" w14:textId="77777777" w:rsidR="00135587" w:rsidRPr="00383667" w:rsidRDefault="00534F7A" w:rsidP="005714FA">
      <w:pPr>
        <w:pStyle w:val="2f3"/>
        <w:rPr>
          <w:rFonts w:cs="Huawei Sans"/>
        </w:rPr>
      </w:pPr>
      <w:r w:rsidRPr="00383667">
        <w:rPr>
          <w:rFonts w:cs="Huawei Sans"/>
        </w:rPr>
        <w:t xml:space="preserve">    0.00% packet loss</w:t>
      </w:r>
    </w:p>
    <w:p w14:paraId="730EA433"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80/80/80 ms</w:t>
      </w:r>
    </w:p>
    <w:p w14:paraId="25BA5376" w14:textId="77777777" w:rsidR="00135587" w:rsidRPr="00383667" w:rsidRDefault="00534F7A" w:rsidP="00604E8C">
      <w:pPr>
        <w:pStyle w:val="30"/>
        <w:ind w:left="1032" w:hanging="278"/>
        <w:outlineLvl w:val="9"/>
        <w:rPr>
          <w:rFonts w:cs="Huawei Sans"/>
        </w:rPr>
      </w:pPr>
      <w:r w:rsidRPr="00383667">
        <w:rPr>
          <w:rFonts w:cs="Huawei Sans"/>
        </w:rPr>
        <w:t>Configure OSPF.</w:t>
      </w:r>
    </w:p>
    <w:p w14:paraId="18A58891" w14:textId="77777777" w:rsidR="00135587" w:rsidRPr="00383667" w:rsidRDefault="00534F7A" w:rsidP="005714FA">
      <w:pPr>
        <w:pStyle w:val="1e"/>
      </w:pPr>
      <w:r w:rsidRPr="00383667">
        <w:t>Use the IP address of the Loopback0 interface as the router ID of each router and activate OSPF on the interconnection interfaces and each Loopback0 interface.</w:t>
      </w:r>
    </w:p>
    <w:p w14:paraId="2B477C71" w14:textId="77777777" w:rsidR="00135587" w:rsidRPr="00383667" w:rsidRDefault="00534F7A" w:rsidP="005714FA">
      <w:pPr>
        <w:pStyle w:val="1e"/>
      </w:pPr>
      <w:r w:rsidRPr="00383667">
        <w:t># Configure R1.</w:t>
      </w:r>
    </w:p>
    <w:p w14:paraId="2579EAB8" w14:textId="77777777" w:rsidR="00135587" w:rsidRPr="00383667" w:rsidRDefault="00534F7A" w:rsidP="005714FA">
      <w:pPr>
        <w:pStyle w:val="2f3"/>
        <w:rPr>
          <w:rFonts w:cs="Huawei Sans"/>
        </w:rPr>
      </w:pPr>
      <w:r w:rsidRPr="00383667">
        <w:rPr>
          <w:rFonts w:cs="Huawei Sans"/>
        </w:rPr>
        <w:t>[R1]</w:t>
      </w:r>
      <w:r w:rsidRPr="00497E5B">
        <w:rPr>
          <w:rFonts w:cs="Huawei Sans"/>
        </w:rPr>
        <w:t>ospf</w:t>
      </w:r>
      <w:r w:rsidRPr="00383667">
        <w:rPr>
          <w:rFonts w:cs="Huawei Sans"/>
        </w:rPr>
        <w:t xml:space="preserve"> 1 router-id 10.0.1.1</w:t>
      </w:r>
    </w:p>
    <w:p w14:paraId="7A56A3E7" w14:textId="77777777" w:rsidR="00135587" w:rsidRPr="00383667" w:rsidRDefault="00534F7A" w:rsidP="005714FA">
      <w:pPr>
        <w:pStyle w:val="2f3"/>
        <w:rPr>
          <w:rFonts w:cs="Huawei Sans"/>
        </w:rPr>
      </w:pPr>
      <w:r w:rsidRPr="00383667">
        <w:rPr>
          <w:rFonts w:cs="Huawei Sans"/>
        </w:rPr>
        <w:t>[R1-ospf-1] area 0</w:t>
      </w:r>
    </w:p>
    <w:p w14:paraId="2CE726C1" w14:textId="77777777" w:rsidR="00135587" w:rsidRPr="00383667" w:rsidRDefault="00534F7A" w:rsidP="005714FA">
      <w:pPr>
        <w:pStyle w:val="2f3"/>
        <w:rPr>
          <w:rFonts w:cs="Huawei Sans"/>
        </w:rPr>
      </w:pPr>
      <w:r w:rsidRPr="00383667">
        <w:rPr>
          <w:rFonts w:cs="Huawei Sans"/>
        </w:rPr>
        <w:t>[R1-ospf-1-area-0.0.0.0] network 10.0.1.1 0.0.0.0</w:t>
      </w:r>
    </w:p>
    <w:p w14:paraId="6BCB4FFB" w14:textId="77777777" w:rsidR="00135587" w:rsidRPr="00383667" w:rsidRDefault="00534F7A" w:rsidP="005714FA">
      <w:pPr>
        <w:pStyle w:val="2f3"/>
        <w:rPr>
          <w:rFonts w:cs="Huawei Sans"/>
        </w:rPr>
      </w:pPr>
      <w:r w:rsidRPr="00383667">
        <w:rPr>
          <w:rFonts w:cs="Huawei Sans"/>
        </w:rPr>
        <w:t>[R1-ospf-1-area-0.0.0.0] network 10.0.12.1 0.0.0.0</w:t>
      </w:r>
    </w:p>
    <w:p w14:paraId="279F12E4" w14:textId="77777777" w:rsidR="00135587" w:rsidRPr="00383667" w:rsidRDefault="00534F7A" w:rsidP="005714FA">
      <w:pPr>
        <w:pStyle w:val="2f3"/>
        <w:rPr>
          <w:rFonts w:cs="Huawei Sans"/>
        </w:rPr>
      </w:pPr>
      <w:r w:rsidRPr="00383667">
        <w:rPr>
          <w:rFonts w:cs="Huawei Sans"/>
        </w:rPr>
        <w:t>[R1-ospf-1-area-0.0.0.0] network 10.0.13.1 0.0.0.0</w:t>
      </w:r>
    </w:p>
    <w:p w14:paraId="6CD1AC85" w14:textId="77777777" w:rsidR="00135587" w:rsidRPr="00383667" w:rsidRDefault="00534F7A" w:rsidP="005714FA">
      <w:pPr>
        <w:pStyle w:val="2f3"/>
        <w:rPr>
          <w:rFonts w:cs="Huawei Sans"/>
        </w:rPr>
      </w:pPr>
      <w:r w:rsidRPr="00383667">
        <w:rPr>
          <w:rFonts w:cs="Huawei Sans"/>
        </w:rPr>
        <w:t>[R1-ospf-1-area-0.0.0.0] quit</w:t>
      </w:r>
    </w:p>
    <w:p w14:paraId="6721A36D" w14:textId="77777777" w:rsidR="00135587" w:rsidRPr="00383667" w:rsidRDefault="00534F7A" w:rsidP="005714FA">
      <w:pPr>
        <w:pStyle w:val="2f3"/>
        <w:rPr>
          <w:rFonts w:cs="Huawei Sans"/>
        </w:rPr>
      </w:pPr>
      <w:r w:rsidRPr="00383667">
        <w:rPr>
          <w:rFonts w:cs="Huawei Sans"/>
        </w:rPr>
        <w:t>[R1-ospf-1] quit</w:t>
      </w:r>
    </w:p>
    <w:p w14:paraId="06EE0B49" w14:textId="77777777" w:rsidR="00135587" w:rsidRPr="00383667" w:rsidRDefault="00534F7A" w:rsidP="005714FA">
      <w:pPr>
        <w:pStyle w:val="1e"/>
      </w:pPr>
      <w:r w:rsidRPr="00383667">
        <w:t># Configure R2.</w:t>
      </w:r>
    </w:p>
    <w:p w14:paraId="59B31A4A" w14:textId="77777777" w:rsidR="00135587" w:rsidRPr="00383667" w:rsidRDefault="00534F7A" w:rsidP="005714FA">
      <w:pPr>
        <w:pStyle w:val="2f3"/>
        <w:rPr>
          <w:rFonts w:cs="Huawei Sans"/>
        </w:rPr>
      </w:pPr>
      <w:r w:rsidRPr="00383667">
        <w:rPr>
          <w:rFonts w:cs="Huawei Sans"/>
        </w:rPr>
        <w:t>[R2]</w:t>
      </w:r>
      <w:r w:rsidRPr="00497E5B">
        <w:rPr>
          <w:rFonts w:cs="Huawei Sans"/>
        </w:rPr>
        <w:t>ospf</w:t>
      </w:r>
      <w:r w:rsidRPr="00383667">
        <w:rPr>
          <w:rFonts w:cs="Huawei Sans"/>
        </w:rPr>
        <w:t xml:space="preserve"> 1 router-id 10.0.2.2 </w:t>
      </w:r>
    </w:p>
    <w:p w14:paraId="102F0F28" w14:textId="77777777" w:rsidR="00135587" w:rsidRPr="00383667" w:rsidRDefault="00534F7A" w:rsidP="005714FA">
      <w:pPr>
        <w:pStyle w:val="2f3"/>
        <w:rPr>
          <w:rFonts w:cs="Huawei Sans"/>
        </w:rPr>
      </w:pPr>
      <w:r w:rsidRPr="00383667">
        <w:rPr>
          <w:rFonts w:cs="Huawei Sans"/>
        </w:rPr>
        <w:t>[R2-ospf-1] area 0</w:t>
      </w:r>
    </w:p>
    <w:p w14:paraId="5AF35347" w14:textId="77777777" w:rsidR="00135587" w:rsidRPr="00383667" w:rsidRDefault="00534F7A" w:rsidP="005714FA">
      <w:pPr>
        <w:pStyle w:val="2f3"/>
        <w:rPr>
          <w:rFonts w:cs="Huawei Sans"/>
        </w:rPr>
      </w:pPr>
      <w:r w:rsidRPr="00383667">
        <w:rPr>
          <w:rFonts w:cs="Huawei Sans"/>
        </w:rPr>
        <w:t>[R2-ospf-1-area-0.0.0.0] network 10.0.2.2 0.0.0.0</w:t>
      </w:r>
    </w:p>
    <w:p w14:paraId="6AC51E8E" w14:textId="77777777" w:rsidR="00135587" w:rsidRPr="00383667" w:rsidRDefault="00534F7A" w:rsidP="005714FA">
      <w:pPr>
        <w:pStyle w:val="2f3"/>
        <w:rPr>
          <w:rFonts w:cs="Huawei Sans"/>
        </w:rPr>
      </w:pPr>
      <w:r w:rsidRPr="00383667">
        <w:rPr>
          <w:rFonts w:cs="Huawei Sans"/>
        </w:rPr>
        <w:t>[R2-ospf-1-area-0.0.0.0] network 10.0.12.2 0.0.0.0</w:t>
      </w:r>
    </w:p>
    <w:p w14:paraId="478CD8BD" w14:textId="77777777" w:rsidR="00135587" w:rsidRPr="00383667" w:rsidRDefault="00534F7A" w:rsidP="005714FA">
      <w:pPr>
        <w:pStyle w:val="2f3"/>
        <w:rPr>
          <w:rFonts w:cs="Huawei Sans"/>
        </w:rPr>
      </w:pPr>
      <w:r w:rsidRPr="00383667">
        <w:rPr>
          <w:rFonts w:cs="Huawei Sans"/>
        </w:rPr>
        <w:t>[R2-ospf-1-area-0.0.0.0] network 10.0.234.2 0.0.0.0</w:t>
      </w:r>
    </w:p>
    <w:p w14:paraId="6617FAC4" w14:textId="77777777" w:rsidR="00135587" w:rsidRPr="00383667" w:rsidRDefault="00534F7A" w:rsidP="005714FA">
      <w:pPr>
        <w:pStyle w:val="2f3"/>
        <w:rPr>
          <w:rFonts w:cs="Huawei Sans"/>
        </w:rPr>
      </w:pPr>
      <w:r w:rsidRPr="00383667">
        <w:rPr>
          <w:rFonts w:cs="Huawei Sans"/>
        </w:rPr>
        <w:t>[R2-ospf-1-area-0.0.0.0] quit</w:t>
      </w:r>
    </w:p>
    <w:p w14:paraId="22EF833A" w14:textId="77777777" w:rsidR="00135587" w:rsidRPr="00383667" w:rsidRDefault="00534F7A" w:rsidP="005714FA">
      <w:pPr>
        <w:pStyle w:val="2f3"/>
        <w:rPr>
          <w:rFonts w:cs="Huawei Sans"/>
        </w:rPr>
      </w:pPr>
      <w:r w:rsidRPr="00383667">
        <w:rPr>
          <w:rFonts w:cs="Huawei Sans"/>
        </w:rPr>
        <w:t>[R2-ospf-1] quit</w:t>
      </w:r>
    </w:p>
    <w:p w14:paraId="2E2FBFE5" w14:textId="77777777" w:rsidR="00135587" w:rsidRPr="00383667" w:rsidRDefault="00534F7A" w:rsidP="005714FA">
      <w:pPr>
        <w:pStyle w:val="1e"/>
      </w:pPr>
      <w:r w:rsidRPr="00383667">
        <w:t># Configure R3.</w:t>
      </w:r>
    </w:p>
    <w:p w14:paraId="7B9D6DEB" w14:textId="77777777" w:rsidR="00135587" w:rsidRPr="00383667" w:rsidRDefault="00534F7A" w:rsidP="005714FA">
      <w:pPr>
        <w:pStyle w:val="2f3"/>
        <w:rPr>
          <w:rFonts w:cs="Huawei Sans"/>
        </w:rPr>
      </w:pPr>
      <w:r w:rsidRPr="00383667">
        <w:rPr>
          <w:rFonts w:cs="Huawei Sans"/>
        </w:rPr>
        <w:t>[R3]</w:t>
      </w:r>
      <w:r w:rsidRPr="00497E5B">
        <w:rPr>
          <w:rFonts w:cs="Huawei Sans"/>
        </w:rPr>
        <w:t>ospf</w:t>
      </w:r>
      <w:r w:rsidRPr="00383667">
        <w:rPr>
          <w:rFonts w:cs="Huawei Sans"/>
        </w:rPr>
        <w:t xml:space="preserve"> 1 router-id 10.0.3.3</w:t>
      </w:r>
    </w:p>
    <w:p w14:paraId="3CCDC134" w14:textId="77777777" w:rsidR="00135587" w:rsidRPr="00383667" w:rsidRDefault="00534F7A" w:rsidP="005714FA">
      <w:pPr>
        <w:pStyle w:val="2f3"/>
        <w:rPr>
          <w:rFonts w:cs="Huawei Sans"/>
        </w:rPr>
      </w:pPr>
      <w:r w:rsidRPr="00383667">
        <w:rPr>
          <w:rFonts w:cs="Huawei Sans"/>
        </w:rPr>
        <w:t>[R3-ospf-1] area 0</w:t>
      </w:r>
    </w:p>
    <w:p w14:paraId="26E74AA6" w14:textId="77777777" w:rsidR="00135587" w:rsidRPr="00383667" w:rsidRDefault="00534F7A" w:rsidP="005714FA">
      <w:pPr>
        <w:pStyle w:val="2f3"/>
        <w:rPr>
          <w:rFonts w:cs="Huawei Sans"/>
        </w:rPr>
      </w:pPr>
      <w:r w:rsidRPr="00383667">
        <w:rPr>
          <w:rFonts w:cs="Huawei Sans"/>
        </w:rPr>
        <w:t>[R3-ospf-1-area-0.0.0.0] network 10.0.3.3 0.0.0.0</w:t>
      </w:r>
    </w:p>
    <w:p w14:paraId="12FD3BDE" w14:textId="77777777" w:rsidR="00135587" w:rsidRPr="00383667" w:rsidRDefault="00534F7A" w:rsidP="005714FA">
      <w:pPr>
        <w:pStyle w:val="2f3"/>
        <w:rPr>
          <w:rFonts w:cs="Huawei Sans"/>
        </w:rPr>
      </w:pPr>
      <w:r w:rsidRPr="00383667">
        <w:rPr>
          <w:rFonts w:cs="Huawei Sans"/>
        </w:rPr>
        <w:t>[R3-ospf-1-area-0.0.0.0] network 10.0.13.3 0.0.0.0</w:t>
      </w:r>
    </w:p>
    <w:p w14:paraId="3335C2EC" w14:textId="77777777" w:rsidR="00135587" w:rsidRPr="00383667" w:rsidRDefault="00534F7A" w:rsidP="005714FA">
      <w:pPr>
        <w:pStyle w:val="2f3"/>
        <w:rPr>
          <w:rFonts w:cs="Huawei Sans"/>
        </w:rPr>
      </w:pPr>
      <w:r w:rsidRPr="00383667">
        <w:rPr>
          <w:rFonts w:cs="Huawei Sans"/>
        </w:rPr>
        <w:t>[R3-ospf-1-area-0.0.0.0] network 10.0.234.3 0.0.0.0</w:t>
      </w:r>
    </w:p>
    <w:p w14:paraId="46ECC9D3" w14:textId="77777777" w:rsidR="00135587" w:rsidRPr="00383667" w:rsidRDefault="00534F7A" w:rsidP="005714FA">
      <w:pPr>
        <w:pStyle w:val="2f3"/>
        <w:rPr>
          <w:rFonts w:cs="Huawei Sans"/>
        </w:rPr>
      </w:pPr>
      <w:r w:rsidRPr="00383667">
        <w:rPr>
          <w:rFonts w:cs="Huawei Sans"/>
        </w:rPr>
        <w:t>[R3-ospf-1-area-0.0.0.0] quit</w:t>
      </w:r>
    </w:p>
    <w:p w14:paraId="0BFE7598" w14:textId="77777777" w:rsidR="00135587" w:rsidRPr="00383667" w:rsidRDefault="00534F7A" w:rsidP="005714FA">
      <w:pPr>
        <w:pStyle w:val="2f3"/>
        <w:rPr>
          <w:rFonts w:cs="Huawei Sans"/>
        </w:rPr>
      </w:pPr>
      <w:r w:rsidRPr="00383667">
        <w:rPr>
          <w:rFonts w:cs="Huawei Sans"/>
        </w:rPr>
        <w:t>[R3-ospf-1] quit</w:t>
      </w:r>
    </w:p>
    <w:p w14:paraId="5CFC0B1F" w14:textId="77777777" w:rsidR="00135587" w:rsidRPr="00383667" w:rsidRDefault="00534F7A" w:rsidP="005714FA">
      <w:pPr>
        <w:pStyle w:val="1e"/>
      </w:pPr>
      <w:r w:rsidRPr="00383667">
        <w:lastRenderedPageBreak/>
        <w:t># Configure R4.</w:t>
      </w:r>
    </w:p>
    <w:p w14:paraId="554671BC" w14:textId="77777777" w:rsidR="00135587" w:rsidRPr="00383667" w:rsidRDefault="00534F7A" w:rsidP="005714FA">
      <w:pPr>
        <w:pStyle w:val="2f3"/>
        <w:rPr>
          <w:rFonts w:cs="Huawei Sans"/>
        </w:rPr>
      </w:pPr>
      <w:r w:rsidRPr="00383667">
        <w:rPr>
          <w:rFonts w:cs="Huawei Sans"/>
        </w:rPr>
        <w:t>[R4]</w:t>
      </w:r>
      <w:r w:rsidRPr="00497E5B">
        <w:rPr>
          <w:rFonts w:cs="Huawei Sans"/>
        </w:rPr>
        <w:t>ospf</w:t>
      </w:r>
      <w:r w:rsidRPr="00383667">
        <w:rPr>
          <w:rFonts w:cs="Huawei Sans"/>
        </w:rPr>
        <w:t xml:space="preserve"> 1 router-id 10.0.4.4</w:t>
      </w:r>
    </w:p>
    <w:p w14:paraId="57AC93F3" w14:textId="77777777" w:rsidR="00135587" w:rsidRPr="00383667" w:rsidRDefault="00534F7A" w:rsidP="005714FA">
      <w:pPr>
        <w:pStyle w:val="2f3"/>
        <w:rPr>
          <w:rFonts w:cs="Huawei Sans"/>
        </w:rPr>
      </w:pPr>
      <w:r w:rsidRPr="00383667">
        <w:rPr>
          <w:rFonts w:cs="Huawei Sans"/>
        </w:rPr>
        <w:t>[R4-ospf-1]area 0</w:t>
      </w:r>
    </w:p>
    <w:p w14:paraId="3B45CAD8" w14:textId="77777777" w:rsidR="00135587" w:rsidRPr="00383667" w:rsidRDefault="00534F7A" w:rsidP="005714FA">
      <w:pPr>
        <w:pStyle w:val="2f3"/>
        <w:rPr>
          <w:rFonts w:cs="Huawei Sans"/>
        </w:rPr>
      </w:pPr>
      <w:r w:rsidRPr="00383667">
        <w:rPr>
          <w:rFonts w:cs="Huawei Sans"/>
        </w:rPr>
        <w:t>[R4-ospf-1-area-0.0.0.0] network 10.0.234.4 0.0.0.0</w:t>
      </w:r>
    </w:p>
    <w:p w14:paraId="73C6FCC5" w14:textId="77777777" w:rsidR="00135587" w:rsidRPr="00383667" w:rsidRDefault="00534F7A" w:rsidP="005714FA">
      <w:pPr>
        <w:pStyle w:val="2f3"/>
        <w:rPr>
          <w:rFonts w:cs="Huawei Sans"/>
        </w:rPr>
      </w:pPr>
      <w:r w:rsidRPr="00383667">
        <w:rPr>
          <w:rFonts w:cs="Huawei Sans"/>
        </w:rPr>
        <w:t>[R4-ospf-1-area-0.0.0.0] network 10.0.4.4 0.0.0.0</w:t>
      </w:r>
    </w:p>
    <w:p w14:paraId="1A1EA149" w14:textId="77777777" w:rsidR="00135587" w:rsidRPr="00383667" w:rsidRDefault="00534F7A" w:rsidP="005714FA">
      <w:pPr>
        <w:pStyle w:val="2f3"/>
        <w:rPr>
          <w:rFonts w:cs="Huawei Sans"/>
        </w:rPr>
      </w:pPr>
      <w:r w:rsidRPr="00383667">
        <w:rPr>
          <w:rFonts w:cs="Huawei Sans"/>
        </w:rPr>
        <w:t>[R4-ospf-1-area-0.0.0.0] network 192.168.1.1 0.0.0.0</w:t>
      </w:r>
    </w:p>
    <w:p w14:paraId="343AB8EB" w14:textId="77777777" w:rsidR="00135587" w:rsidRPr="00383667" w:rsidRDefault="00534F7A" w:rsidP="005714FA">
      <w:pPr>
        <w:pStyle w:val="2f3"/>
        <w:rPr>
          <w:rFonts w:cs="Huawei Sans"/>
        </w:rPr>
      </w:pPr>
      <w:r w:rsidRPr="00383667">
        <w:rPr>
          <w:rFonts w:cs="Huawei Sans"/>
        </w:rPr>
        <w:t>[R4-ospf-1-area-0.0.0.0] quit</w:t>
      </w:r>
    </w:p>
    <w:p w14:paraId="433160B6" w14:textId="77777777" w:rsidR="00135587" w:rsidRPr="00383667" w:rsidRDefault="00534F7A" w:rsidP="005714FA">
      <w:pPr>
        <w:pStyle w:val="2f3"/>
        <w:rPr>
          <w:rFonts w:cs="Huawei Sans"/>
        </w:rPr>
      </w:pPr>
      <w:r w:rsidRPr="00383667">
        <w:rPr>
          <w:rFonts w:cs="Huawei Sans"/>
        </w:rPr>
        <w:t>[R4-ospf-1] quit</w:t>
      </w:r>
    </w:p>
    <w:p w14:paraId="3CB3C387" w14:textId="77777777" w:rsidR="00135587" w:rsidRPr="00383667" w:rsidRDefault="00534F7A" w:rsidP="005714FA">
      <w:pPr>
        <w:pStyle w:val="1e"/>
      </w:pPr>
      <w:r w:rsidRPr="00383667">
        <w:t># Check the OSPF neighbor status on R1 and R4.</w:t>
      </w:r>
    </w:p>
    <w:p w14:paraId="3DAA7EBD" w14:textId="77777777" w:rsidR="00135587" w:rsidRPr="00383667" w:rsidRDefault="00534F7A" w:rsidP="005714FA">
      <w:pPr>
        <w:pStyle w:val="2f3"/>
        <w:rPr>
          <w:rFonts w:cs="Huawei Sans"/>
        </w:rPr>
      </w:pPr>
      <w:r w:rsidRPr="00383667">
        <w:rPr>
          <w:rFonts w:cs="Huawei Sans"/>
        </w:rPr>
        <w:t xml:space="preserve">&lt;R1&gt;display </w:t>
      </w:r>
      <w:r w:rsidRPr="00497E5B">
        <w:rPr>
          <w:rFonts w:cs="Huawei Sans"/>
        </w:rPr>
        <w:t>ospf</w:t>
      </w:r>
      <w:r w:rsidRPr="00383667">
        <w:rPr>
          <w:rFonts w:cs="Huawei Sans"/>
        </w:rPr>
        <w:t xml:space="preserve"> peer brief </w:t>
      </w:r>
    </w:p>
    <w:p w14:paraId="50CCE5C3" w14:textId="77777777" w:rsidR="00135587" w:rsidRPr="00383667" w:rsidRDefault="00135587" w:rsidP="005714FA">
      <w:pPr>
        <w:pStyle w:val="2f3"/>
        <w:rPr>
          <w:rFonts w:cs="Huawei Sans"/>
        </w:rPr>
      </w:pPr>
    </w:p>
    <w:p w14:paraId="488521F6" w14:textId="77777777" w:rsidR="00135587" w:rsidRPr="00383667" w:rsidRDefault="00534F7A" w:rsidP="005714FA">
      <w:pPr>
        <w:pStyle w:val="2f3"/>
        <w:rPr>
          <w:rFonts w:cs="Huawei Sans"/>
        </w:rPr>
      </w:pPr>
      <w:r w:rsidRPr="00383667">
        <w:rPr>
          <w:rFonts w:cs="Huawei Sans"/>
        </w:rPr>
        <w:tab/>
        <w:t xml:space="preserve"> OSPF Process 1 with Router ID 10.0.1.1</w:t>
      </w:r>
    </w:p>
    <w:p w14:paraId="3668C478" w14:textId="77777777" w:rsidR="00135587" w:rsidRPr="00383667" w:rsidRDefault="00534F7A" w:rsidP="005714FA">
      <w:pPr>
        <w:pStyle w:val="2f3"/>
        <w:rPr>
          <w:rFonts w:cs="Huawei Sans"/>
        </w:rPr>
      </w:pPr>
      <w:r w:rsidRPr="00383667">
        <w:rPr>
          <w:rFonts w:cs="Huawei Sans"/>
        </w:rPr>
        <w:tab/>
      </w:r>
      <w:r w:rsidRPr="00383667">
        <w:rPr>
          <w:rFonts w:cs="Huawei Sans"/>
        </w:rPr>
        <w:tab/>
        <w:t xml:space="preserve">  Peer Statistic Information</w:t>
      </w:r>
    </w:p>
    <w:p w14:paraId="55971C7D" w14:textId="77777777" w:rsidR="00135587" w:rsidRPr="00383667" w:rsidRDefault="00534F7A" w:rsidP="005714FA">
      <w:pPr>
        <w:pStyle w:val="2f3"/>
        <w:rPr>
          <w:rFonts w:cs="Huawei Sans"/>
        </w:rPr>
      </w:pPr>
      <w:r w:rsidRPr="00383667">
        <w:rPr>
          <w:rFonts w:cs="Huawei Sans"/>
        </w:rPr>
        <w:t xml:space="preserve"> ----------------------------------------------------------------------------</w:t>
      </w:r>
    </w:p>
    <w:p w14:paraId="4C5D8D2A" w14:textId="77777777" w:rsidR="00135587" w:rsidRPr="00383667" w:rsidRDefault="00534F7A" w:rsidP="005714FA">
      <w:pPr>
        <w:pStyle w:val="2f3"/>
        <w:rPr>
          <w:rFonts w:cs="Huawei Sans"/>
        </w:rPr>
      </w:pPr>
      <w:r w:rsidRPr="00383667">
        <w:rPr>
          <w:rFonts w:cs="Huawei Sans"/>
        </w:rPr>
        <w:t xml:space="preserve"> Area Id          Interface                      Neighbor id      State    </w:t>
      </w:r>
    </w:p>
    <w:p w14:paraId="02157680" w14:textId="77777777" w:rsidR="00135587" w:rsidRPr="00383667" w:rsidRDefault="00534F7A" w:rsidP="005714FA">
      <w:pPr>
        <w:pStyle w:val="2f3"/>
        <w:rPr>
          <w:rFonts w:cs="Huawei Sans"/>
        </w:rPr>
      </w:pPr>
      <w:r w:rsidRPr="00383667">
        <w:rPr>
          <w:rFonts w:cs="Huawei Sans"/>
        </w:rPr>
        <w:t xml:space="preserve"> 0.0.0.0          GigabitEthernet0/0/2             10.0.2.2         Full        </w:t>
      </w:r>
    </w:p>
    <w:p w14:paraId="34D73A7F" w14:textId="77777777" w:rsidR="00135587" w:rsidRPr="00383667" w:rsidRDefault="00534F7A" w:rsidP="005714FA">
      <w:pPr>
        <w:pStyle w:val="2f3"/>
        <w:rPr>
          <w:rFonts w:cs="Huawei Sans"/>
        </w:rPr>
      </w:pPr>
      <w:r w:rsidRPr="00383667">
        <w:rPr>
          <w:rFonts w:cs="Huawei Sans"/>
        </w:rPr>
        <w:t xml:space="preserve"> 0.0.0.0          GigabitEthernet0/0/1             10.0.3.3         Full        </w:t>
      </w:r>
    </w:p>
    <w:p w14:paraId="5A431049" w14:textId="77777777" w:rsidR="00135587" w:rsidRDefault="00534F7A" w:rsidP="005714FA">
      <w:pPr>
        <w:pStyle w:val="2f3"/>
        <w:rPr>
          <w:rFonts w:cs="Huawei Sans"/>
        </w:rPr>
      </w:pPr>
      <w:r w:rsidRPr="00383667">
        <w:rPr>
          <w:rFonts w:cs="Huawei Sans"/>
        </w:rPr>
        <w:t xml:space="preserve"> ----------------------------------------------------------------------------</w:t>
      </w:r>
    </w:p>
    <w:p w14:paraId="39354300" w14:textId="77777777" w:rsidR="00CF0968" w:rsidRPr="00383667" w:rsidRDefault="00CF0968" w:rsidP="005714FA">
      <w:pPr>
        <w:pStyle w:val="2f3"/>
        <w:rPr>
          <w:rFonts w:cs="Huawei Sans"/>
        </w:rPr>
      </w:pPr>
    </w:p>
    <w:p w14:paraId="09875630" w14:textId="77777777" w:rsidR="00135587" w:rsidRPr="00383667" w:rsidRDefault="00534F7A" w:rsidP="005714FA">
      <w:pPr>
        <w:pStyle w:val="2f3"/>
        <w:rPr>
          <w:rFonts w:cs="Huawei Sans"/>
        </w:rPr>
      </w:pPr>
      <w:r w:rsidRPr="00383667">
        <w:rPr>
          <w:rFonts w:cs="Huawei Sans"/>
        </w:rPr>
        <w:t xml:space="preserve">&lt;R4&gt;display </w:t>
      </w:r>
      <w:r w:rsidRPr="00497E5B">
        <w:rPr>
          <w:rFonts w:cs="Huawei Sans"/>
        </w:rPr>
        <w:t>ospf</w:t>
      </w:r>
      <w:r w:rsidRPr="00383667">
        <w:rPr>
          <w:rFonts w:cs="Huawei Sans"/>
        </w:rPr>
        <w:t xml:space="preserve"> peer brief </w:t>
      </w:r>
    </w:p>
    <w:p w14:paraId="28021E92" w14:textId="77777777" w:rsidR="00135587" w:rsidRPr="00383667" w:rsidRDefault="00135587" w:rsidP="005714FA">
      <w:pPr>
        <w:pStyle w:val="2f3"/>
        <w:rPr>
          <w:rFonts w:cs="Huawei Sans"/>
        </w:rPr>
      </w:pPr>
    </w:p>
    <w:p w14:paraId="75EABAF0" w14:textId="77777777" w:rsidR="00135587" w:rsidRPr="00383667" w:rsidRDefault="00534F7A" w:rsidP="005714FA">
      <w:pPr>
        <w:pStyle w:val="2f3"/>
        <w:rPr>
          <w:rFonts w:cs="Huawei Sans"/>
        </w:rPr>
      </w:pPr>
      <w:r w:rsidRPr="00383667">
        <w:rPr>
          <w:rFonts w:cs="Huawei Sans"/>
        </w:rPr>
        <w:tab/>
        <w:t xml:space="preserve"> OSPF Process 1 with Router ID 10.0.4.4</w:t>
      </w:r>
    </w:p>
    <w:p w14:paraId="67F10A47" w14:textId="77777777" w:rsidR="00135587" w:rsidRPr="00383667" w:rsidRDefault="00534F7A" w:rsidP="005714FA">
      <w:pPr>
        <w:pStyle w:val="2f3"/>
        <w:rPr>
          <w:rFonts w:cs="Huawei Sans"/>
        </w:rPr>
      </w:pPr>
      <w:r w:rsidRPr="00383667">
        <w:rPr>
          <w:rFonts w:cs="Huawei Sans"/>
        </w:rPr>
        <w:tab/>
      </w:r>
      <w:r w:rsidRPr="00383667">
        <w:rPr>
          <w:rFonts w:cs="Huawei Sans"/>
        </w:rPr>
        <w:tab/>
        <w:t xml:space="preserve">  Peer Statistic Information</w:t>
      </w:r>
    </w:p>
    <w:p w14:paraId="7AD7C23B" w14:textId="77777777" w:rsidR="00135587" w:rsidRPr="00383667" w:rsidRDefault="00534F7A" w:rsidP="005714FA">
      <w:pPr>
        <w:pStyle w:val="2f3"/>
        <w:rPr>
          <w:rFonts w:cs="Huawei Sans"/>
        </w:rPr>
      </w:pPr>
      <w:r w:rsidRPr="00383667">
        <w:rPr>
          <w:rFonts w:cs="Huawei Sans"/>
        </w:rPr>
        <w:t xml:space="preserve"> ----------------------------------------------------------------------------</w:t>
      </w:r>
    </w:p>
    <w:p w14:paraId="282D3397" w14:textId="77777777" w:rsidR="00135587" w:rsidRPr="00383667" w:rsidRDefault="00534F7A" w:rsidP="005714FA">
      <w:pPr>
        <w:pStyle w:val="2f3"/>
        <w:rPr>
          <w:rFonts w:cs="Huawei Sans"/>
        </w:rPr>
      </w:pPr>
      <w:r w:rsidRPr="00383667">
        <w:rPr>
          <w:rFonts w:cs="Huawei Sans"/>
        </w:rPr>
        <w:t xml:space="preserve"> Area Id          Interface                      Neighbor id      State    </w:t>
      </w:r>
    </w:p>
    <w:p w14:paraId="3219FD89" w14:textId="77777777" w:rsidR="00135587" w:rsidRPr="00383667" w:rsidRDefault="00534F7A" w:rsidP="005714FA">
      <w:pPr>
        <w:pStyle w:val="2f3"/>
        <w:rPr>
          <w:rFonts w:cs="Huawei Sans"/>
        </w:rPr>
      </w:pPr>
      <w:r w:rsidRPr="00383667">
        <w:rPr>
          <w:rFonts w:cs="Huawei Sans"/>
        </w:rPr>
        <w:t xml:space="preserve"> 0.0.0.0          GigabitEthernet0/0/4             10.0.2.2         Full        </w:t>
      </w:r>
    </w:p>
    <w:p w14:paraId="32CA00A1" w14:textId="77777777" w:rsidR="00135587" w:rsidRPr="00383667" w:rsidRDefault="00534F7A" w:rsidP="005714FA">
      <w:pPr>
        <w:pStyle w:val="2f3"/>
        <w:rPr>
          <w:rFonts w:cs="Huawei Sans"/>
        </w:rPr>
      </w:pPr>
      <w:r w:rsidRPr="00383667">
        <w:rPr>
          <w:rFonts w:cs="Huawei Sans"/>
        </w:rPr>
        <w:t xml:space="preserve"> 0.0.0.0          GigabitEthernet0/0/4             10.0.3.3         Full        </w:t>
      </w:r>
    </w:p>
    <w:p w14:paraId="785ACD62" w14:textId="77777777" w:rsidR="00135587" w:rsidRPr="00383667" w:rsidRDefault="00534F7A" w:rsidP="005714FA">
      <w:pPr>
        <w:pStyle w:val="2f3"/>
        <w:rPr>
          <w:rFonts w:cs="Huawei Sans"/>
        </w:rPr>
      </w:pPr>
      <w:r w:rsidRPr="00383667">
        <w:rPr>
          <w:rFonts w:cs="Huawei Sans"/>
        </w:rPr>
        <w:t xml:space="preserve"> ----------------------------------------------------------------------------</w:t>
      </w:r>
    </w:p>
    <w:p w14:paraId="0820C352" w14:textId="77777777" w:rsidR="00135587" w:rsidRPr="00383667" w:rsidRDefault="00534F7A" w:rsidP="005714FA">
      <w:pPr>
        <w:pStyle w:val="1e"/>
      </w:pPr>
      <w:r w:rsidRPr="00383667">
        <w:t>OSPF neighbor relationships have been established between routers.</w:t>
      </w:r>
    </w:p>
    <w:p w14:paraId="751009D0" w14:textId="77777777" w:rsidR="00135587" w:rsidRPr="00383667" w:rsidRDefault="00534F7A" w:rsidP="005714FA">
      <w:pPr>
        <w:pStyle w:val="1e"/>
      </w:pPr>
      <w:r w:rsidRPr="00383667">
        <w:t># Check the OSPF routing table on R4.</w:t>
      </w:r>
    </w:p>
    <w:p w14:paraId="7D8C5B20" w14:textId="77777777" w:rsidR="00135587" w:rsidRPr="00383667" w:rsidRDefault="00534F7A" w:rsidP="005714FA">
      <w:pPr>
        <w:pStyle w:val="2f3"/>
        <w:rPr>
          <w:rFonts w:cs="Huawei Sans"/>
        </w:rPr>
      </w:pPr>
      <w:r w:rsidRPr="00383667">
        <w:rPr>
          <w:rFonts w:cs="Huawei Sans"/>
        </w:rPr>
        <w:t xml:space="preserve">[R4]display </w:t>
      </w:r>
      <w:r w:rsidRPr="00497E5B">
        <w:rPr>
          <w:rFonts w:cs="Huawei Sans"/>
        </w:rPr>
        <w:t>ospf</w:t>
      </w:r>
      <w:r w:rsidRPr="00383667">
        <w:rPr>
          <w:rFonts w:cs="Huawei Sans"/>
        </w:rPr>
        <w:t xml:space="preserve"> routing </w:t>
      </w:r>
    </w:p>
    <w:p w14:paraId="0C90D2F7" w14:textId="77777777" w:rsidR="00135587" w:rsidRPr="00383667" w:rsidRDefault="00135587" w:rsidP="005714FA">
      <w:pPr>
        <w:pStyle w:val="2f3"/>
        <w:rPr>
          <w:rFonts w:cs="Huawei Sans"/>
        </w:rPr>
      </w:pPr>
    </w:p>
    <w:p w14:paraId="55DECAF9" w14:textId="77777777" w:rsidR="00135587" w:rsidRPr="00383667" w:rsidRDefault="00534F7A" w:rsidP="005714FA">
      <w:pPr>
        <w:pStyle w:val="2f3"/>
        <w:rPr>
          <w:rFonts w:cs="Huawei Sans"/>
        </w:rPr>
      </w:pPr>
      <w:r w:rsidRPr="00383667">
        <w:rPr>
          <w:rFonts w:cs="Huawei Sans"/>
        </w:rPr>
        <w:tab/>
        <w:t xml:space="preserve"> OSPF Process 1 with Router ID 10.0.4.4</w:t>
      </w:r>
    </w:p>
    <w:p w14:paraId="0EFA6A7D" w14:textId="77777777" w:rsidR="00135587" w:rsidRPr="00383667" w:rsidRDefault="00534F7A" w:rsidP="005714FA">
      <w:pPr>
        <w:pStyle w:val="2f3"/>
        <w:rPr>
          <w:rFonts w:cs="Huawei Sans"/>
        </w:rPr>
      </w:pPr>
      <w:r w:rsidRPr="00383667">
        <w:rPr>
          <w:rFonts w:cs="Huawei Sans"/>
        </w:rPr>
        <w:tab/>
      </w:r>
      <w:r w:rsidRPr="00383667">
        <w:rPr>
          <w:rFonts w:cs="Huawei Sans"/>
        </w:rPr>
        <w:tab/>
        <w:t xml:space="preserve">  Routing Tables </w:t>
      </w:r>
    </w:p>
    <w:p w14:paraId="37D3E7BF" w14:textId="77777777" w:rsidR="00135587" w:rsidRPr="00383667" w:rsidRDefault="00135587" w:rsidP="005714FA">
      <w:pPr>
        <w:pStyle w:val="2f3"/>
        <w:rPr>
          <w:rFonts w:cs="Huawei Sans"/>
        </w:rPr>
      </w:pPr>
    </w:p>
    <w:p w14:paraId="3EE2CF72" w14:textId="77777777" w:rsidR="00135587" w:rsidRPr="00383667" w:rsidRDefault="00534F7A" w:rsidP="005714FA">
      <w:pPr>
        <w:pStyle w:val="2f3"/>
        <w:rPr>
          <w:rFonts w:cs="Huawei Sans"/>
        </w:rPr>
      </w:pPr>
      <w:r w:rsidRPr="00383667">
        <w:rPr>
          <w:rFonts w:cs="Huawei Sans"/>
        </w:rPr>
        <w:t xml:space="preserve"> Routing for Network </w:t>
      </w:r>
    </w:p>
    <w:p w14:paraId="2780AA02" w14:textId="2044D090" w:rsidR="00135587" w:rsidRPr="00383667" w:rsidRDefault="00656B18" w:rsidP="005714FA">
      <w:pPr>
        <w:pStyle w:val="2f3"/>
        <w:rPr>
          <w:rFonts w:cs="Huawei Sans"/>
        </w:rPr>
      </w:pPr>
      <w:r>
        <w:rPr>
          <w:rFonts w:cs="Huawei Sans"/>
        </w:rPr>
        <w:tab/>
      </w:r>
      <w:r w:rsidR="00534F7A" w:rsidRPr="00383667">
        <w:rPr>
          <w:rFonts w:cs="Huawei Sans"/>
        </w:rPr>
        <w:t>Destination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Cost</w:t>
      </w:r>
      <w:r>
        <w:rPr>
          <w:rFonts w:cs="Huawei Sans"/>
        </w:rPr>
        <w:tab/>
      </w:r>
      <w:r>
        <w:rPr>
          <w:rFonts w:cs="Huawei Sans"/>
        </w:rPr>
        <w:tab/>
      </w:r>
      <w:r w:rsidR="00534F7A"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NextHop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AdvRouter</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Area</w:t>
      </w:r>
    </w:p>
    <w:p w14:paraId="35496B92" w14:textId="5657B463" w:rsidR="00135587" w:rsidRPr="00383667" w:rsidRDefault="00656B18" w:rsidP="005714FA">
      <w:pPr>
        <w:pStyle w:val="2f3"/>
        <w:rPr>
          <w:rFonts w:cs="Huawei Sans"/>
        </w:rPr>
      </w:pPr>
      <w:r>
        <w:rPr>
          <w:rFonts w:cs="Huawei Sans"/>
        </w:rPr>
        <w:tab/>
      </w:r>
      <w:r w:rsidR="00534F7A" w:rsidRPr="00383667">
        <w:rPr>
          <w:rFonts w:cs="Huawei Sans"/>
        </w:rPr>
        <w:t>10.0.4.4/32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0.0.0.0</w:t>
      </w:r>
    </w:p>
    <w:p w14:paraId="7D3A47D9" w14:textId="32AE2035" w:rsidR="00135587" w:rsidRPr="00383667" w:rsidRDefault="00656B18" w:rsidP="005714FA">
      <w:pPr>
        <w:pStyle w:val="2f3"/>
        <w:rPr>
          <w:rFonts w:cs="Huawei Sans"/>
        </w:rPr>
      </w:pPr>
      <w:r>
        <w:rPr>
          <w:rFonts w:cs="Huawei Sans"/>
        </w:rPr>
        <w:tab/>
      </w:r>
      <w:r w:rsidR="00534F7A" w:rsidRPr="00383667">
        <w:rPr>
          <w:rFonts w:cs="Huawei Sans"/>
        </w:rPr>
        <w:t>10.0.234.0/24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10.0.234.4</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0.0.0.0</w:t>
      </w:r>
    </w:p>
    <w:p w14:paraId="0D882632" w14:textId="5D283227" w:rsidR="00135587" w:rsidRPr="00383667" w:rsidRDefault="00656B18" w:rsidP="005714FA">
      <w:pPr>
        <w:pStyle w:val="2f3"/>
        <w:rPr>
          <w:rFonts w:cs="Huawei Sans"/>
        </w:rPr>
      </w:pPr>
      <w:r>
        <w:rPr>
          <w:rFonts w:cs="Huawei Sans"/>
        </w:rPr>
        <w:tab/>
      </w:r>
      <w:r w:rsidR="00534F7A" w:rsidRPr="00383667">
        <w:rPr>
          <w:rFonts w:cs="Huawei Sans"/>
        </w:rPr>
        <w:t>192.168.1.0/24</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192.168.1.1</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10.0.4.4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0.0.0.0</w:t>
      </w:r>
    </w:p>
    <w:p w14:paraId="70A09222" w14:textId="6588E40D" w:rsidR="00135587" w:rsidRPr="00383667" w:rsidRDefault="00656B18" w:rsidP="005714FA">
      <w:pPr>
        <w:pStyle w:val="2f3"/>
        <w:rPr>
          <w:rFonts w:cs="Huawei Sans"/>
        </w:rPr>
      </w:pPr>
      <w:r>
        <w:rPr>
          <w:rFonts w:cs="Huawei Sans"/>
        </w:rPr>
        <w:tab/>
      </w:r>
      <w:r w:rsidR="00534F7A" w:rsidRPr="00383667">
        <w:rPr>
          <w:rFonts w:cs="Huawei Sans"/>
        </w:rPr>
        <w:t>10.0.1.1/32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10.0.234.3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0.0.0.0</w:t>
      </w:r>
    </w:p>
    <w:p w14:paraId="05F0EC7B" w14:textId="23C5C8D4" w:rsidR="00135587" w:rsidRPr="00383667" w:rsidRDefault="00656B18" w:rsidP="005714FA">
      <w:pPr>
        <w:pStyle w:val="2f3"/>
        <w:rPr>
          <w:rFonts w:cs="Huawei Sans"/>
        </w:rPr>
      </w:pPr>
      <w:r>
        <w:rPr>
          <w:rFonts w:cs="Huawei Sans"/>
        </w:rPr>
        <w:tab/>
      </w:r>
      <w:r w:rsidR="00534F7A" w:rsidRPr="00383667">
        <w:rPr>
          <w:rFonts w:cs="Huawei Sans"/>
        </w:rPr>
        <w:t>10.0.1.1/32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10.0.234.2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0.0.0.0</w:t>
      </w:r>
    </w:p>
    <w:p w14:paraId="3074C0D6" w14:textId="4D5C3DA9" w:rsidR="00135587" w:rsidRPr="00383667" w:rsidRDefault="00656B18" w:rsidP="005714FA">
      <w:pPr>
        <w:pStyle w:val="2f3"/>
        <w:rPr>
          <w:rFonts w:cs="Huawei Sans"/>
        </w:rPr>
      </w:pPr>
      <w:r>
        <w:rPr>
          <w:rFonts w:cs="Huawei Sans"/>
        </w:rPr>
        <w:tab/>
      </w:r>
      <w:r w:rsidR="00534F7A" w:rsidRPr="00383667">
        <w:rPr>
          <w:rFonts w:cs="Huawei Sans"/>
        </w:rPr>
        <w:t>10.0.2.2/32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10.0.234.2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10.0.2.2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0.0.0.0</w:t>
      </w:r>
    </w:p>
    <w:p w14:paraId="201243B6" w14:textId="3398C323" w:rsidR="00135587" w:rsidRPr="00383667" w:rsidRDefault="00656B18" w:rsidP="005714FA">
      <w:pPr>
        <w:pStyle w:val="2f3"/>
        <w:rPr>
          <w:rFonts w:cs="Huawei Sans"/>
        </w:rPr>
      </w:pPr>
      <w:r>
        <w:rPr>
          <w:rFonts w:cs="Huawei Sans"/>
        </w:rPr>
        <w:tab/>
      </w:r>
      <w:r w:rsidR="00534F7A" w:rsidRPr="00383667">
        <w:rPr>
          <w:rFonts w:cs="Huawei Sans"/>
        </w:rPr>
        <w:t>10.0.3.3/32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Stub</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10.0.234.3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10.0.3.3</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0.0.0.0</w:t>
      </w:r>
    </w:p>
    <w:p w14:paraId="123B1D0D" w14:textId="612C71D4" w:rsidR="00135587" w:rsidRPr="00383667" w:rsidRDefault="00656B18" w:rsidP="005714FA">
      <w:pPr>
        <w:pStyle w:val="2f3"/>
        <w:rPr>
          <w:rFonts w:cs="Huawei Sans"/>
        </w:rPr>
      </w:pPr>
      <w:r>
        <w:rPr>
          <w:rFonts w:cs="Huawei Sans"/>
        </w:rPr>
        <w:tab/>
      </w:r>
      <w:r w:rsidR="00534F7A" w:rsidRPr="00383667">
        <w:rPr>
          <w:rFonts w:cs="Huawei Sans"/>
        </w:rPr>
        <w:t>10.0.12.0/24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10.0.234.2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0.0.0.0</w:t>
      </w:r>
    </w:p>
    <w:p w14:paraId="372AA32E" w14:textId="2D72982D" w:rsidR="00135587" w:rsidRPr="00383667" w:rsidRDefault="00656B18" w:rsidP="005714FA">
      <w:pPr>
        <w:pStyle w:val="2f3"/>
        <w:rPr>
          <w:rFonts w:cs="Huawei Sans"/>
        </w:rPr>
      </w:pPr>
      <w:r>
        <w:rPr>
          <w:rFonts w:cs="Huawei Sans"/>
        </w:rPr>
        <w:tab/>
      </w:r>
      <w:r w:rsidR="00534F7A" w:rsidRPr="00383667">
        <w:rPr>
          <w:rFonts w:cs="Huawei Sans"/>
        </w:rPr>
        <w:t>10.0.13.0/24</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2</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Transit</w:t>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10.0.234.3</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10.0.1.1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0.0.0.0</w:t>
      </w:r>
    </w:p>
    <w:p w14:paraId="79C2DEC5" w14:textId="77777777" w:rsidR="00135587" w:rsidRPr="00383667" w:rsidRDefault="00135587" w:rsidP="005714FA">
      <w:pPr>
        <w:pStyle w:val="2f3"/>
        <w:rPr>
          <w:rFonts w:cs="Huawei Sans"/>
        </w:rPr>
      </w:pPr>
    </w:p>
    <w:p w14:paraId="627D7F1B" w14:textId="77777777" w:rsidR="00135587" w:rsidRPr="00383667" w:rsidRDefault="00534F7A" w:rsidP="005714FA">
      <w:pPr>
        <w:pStyle w:val="2f3"/>
        <w:rPr>
          <w:rFonts w:cs="Huawei Sans"/>
        </w:rPr>
      </w:pPr>
      <w:r w:rsidRPr="00383667">
        <w:rPr>
          <w:rFonts w:cs="Huawei Sans"/>
        </w:rPr>
        <w:t xml:space="preserve"> Total Nets: 9  </w:t>
      </w:r>
    </w:p>
    <w:p w14:paraId="314D1A8D" w14:textId="77777777" w:rsidR="00135587" w:rsidRPr="00383667" w:rsidRDefault="00534F7A" w:rsidP="005714FA">
      <w:pPr>
        <w:pStyle w:val="2f3"/>
        <w:rPr>
          <w:rFonts w:cs="Huawei Sans"/>
        </w:rPr>
      </w:pPr>
      <w:r w:rsidRPr="00383667">
        <w:rPr>
          <w:rFonts w:cs="Huawei Sans"/>
        </w:rPr>
        <w:t xml:space="preserve"> Intra Area: 9  </w:t>
      </w:r>
      <w:r w:rsidRPr="00497E5B">
        <w:rPr>
          <w:rFonts w:cs="Huawei Sans"/>
        </w:rPr>
        <w:t>Inter</w:t>
      </w:r>
      <w:r w:rsidRPr="00383667">
        <w:rPr>
          <w:rFonts w:cs="Huawei Sans"/>
        </w:rPr>
        <w:t xml:space="preserve"> Area: 0  ASE: 0  NSSA: 0</w:t>
      </w:r>
    </w:p>
    <w:p w14:paraId="08BB381E" w14:textId="77777777" w:rsidR="00135587" w:rsidRPr="00383667" w:rsidRDefault="00534F7A" w:rsidP="005714FA">
      <w:pPr>
        <w:pStyle w:val="1e"/>
      </w:pPr>
      <w:r w:rsidRPr="00383667">
        <w:lastRenderedPageBreak/>
        <w:t>R4 has learned OSPF routes on the entire network.</w:t>
      </w:r>
    </w:p>
    <w:p w14:paraId="33C38FE2" w14:textId="77777777" w:rsidR="00135587" w:rsidRPr="00383667" w:rsidRDefault="00534F7A" w:rsidP="00604E8C">
      <w:pPr>
        <w:pStyle w:val="30"/>
        <w:ind w:left="1032" w:hanging="278"/>
        <w:outlineLvl w:val="9"/>
        <w:rPr>
          <w:rFonts w:cs="Huawei Sans"/>
        </w:rPr>
      </w:pPr>
      <w:r w:rsidRPr="00383667">
        <w:rPr>
          <w:rFonts w:cs="Huawei Sans"/>
        </w:rPr>
        <w:t>Configure PIM-DM.</w:t>
      </w:r>
    </w:p>
    <w:p w14:paraId="1CA33D11" w14:textId="77777777" w:rsidR="00135587" w:rsidRPr="00383667" w:rsidRDefault="00534F7A" w:rsidP="005714FA">
      <w:pPr>
        <w:pStyle w:val="1e"/>
      </w:pPr>
      <w:r w:rsidRPr="00383667">
        <w:t>Enable multicast routing on all routers and enable PIM-DM on involved interfaces.</w:t>
      </w:r>
    </w:p>
    <w:p w14:paraId="0E730C42" w14:textId="77777777" w:rsidR="00135587" w:rsidRPr="00383667" w:rsidRDefault="00534F7A" w:rsidP="005714FA">
      <w:pPr>
        <w:pStyle w:val="1e"/>
      </w:pPr>
      <w:r w:rsidRPr="00383667">
        <w:t># Enable multicast routing.</w:t>
      </w:r>
    </w:p>
    <w:p w14:paraId="075DECCB" w14:textId="77777777" w:rsidR="00135587" w:rsidRPr="00383667" w:rsidRDefault="00534F7A" w:rsidP="005714FA">
      <w:pPr>
        <w:pStyle w:val="2f3"/>
        <w:rPr>
          <w:rFonts w:cs="Huawei Sans"/>
        </w:rPr>
      </w:pPr>
      <w:r w:rsidRPr="00383667">
        <w:rPr>
          <w:rFonts w:cs="Huawei Sans"/>
        </w:rPr>
        <w:t>[R1]multicast routing-enable</w:t>
      </w:r>
    </w:p>
    <w:p w14:paraId="3951D83A" w14:textId="77777777" w:rsidR="00135587" w:rsidRPr="00383667" w:rsidRDefault="00135587" w:rsidP="005714FA">
      <w:pPr>
        <w:pStyle w:val="2f3"/>
        <w:rPr>
          <w:rFonts w:cs="Huawei Sans"/>
        </w:rPr>
      </w:pPr>
    </w:p>
    <w:p w14:paraId="37793601" w14:textId="77777777" w:rsidR="00135587" w:rsidRPr="00383667" w:rsidRDefault="00534F7A" w:rsidP="005714FA">
      <w:pPr>
        <w:pStyle w:val="2f3"/>
        <w:rPr>
          <w:rFonts w:cs="Huawei Sans"/>
        </w:rPr>
      </w:pPr>
      <w:r w:rsidRPr="00383667">
        <w:rPr>
          <w:rFonts w:cs="Huawei Sans"/>
        </w:rPr>
        <w:t>[R2]multicast routing-enable</w:t>
      </w:r>
    </w:p>
    <w:p w14:paraId="4019839A" w14:textId="77777777" w:rsidR="00135587" w:rsidRPr="00383667" w:rsidRDefault="00135587" w:rsidP="005714FA">
      <w:pPr>
        <w:pStyle w:val="2f3"/>
        <w:rPr>
          <w:rFonts w:cs="Huawei Sans"/>
        </w:rPr>
      </w:pPr>
    </w:p>
    <w:p w14:paraId="34E55084" w14:textId="77777777" w:rsidR="00135587" w:rsidRPr="00383667" w:rsidRDefault="00534F7A" w:rsidP="005714FA">
      <w:pPr>
        <w:pStyle w:val="2f3"/>
        <w:rPr>
          <w:rFonts w:cs="Huawei Sans"/>
        </w:rPr>
      </w:pPr>
      <w:r w:rsidRPr="00383667">
        <w:rPr>
          <w:rFonts w:cs="Huawei Sans"/>
        </w:rPr>
        <w:t>[R3]multicast routing-enable</w:t>
      </w:r>
    </w:p>
    <w:p w14:paraId="5C4EBAA2" w14:textId="77777777" w:rsidR="00135587" w:rsidRPr="00656B18" w:rsidRDefault="00135587" w:rsidP="005714FA">
      <w:pPr>
        <w:pStyle w:val="2f3"/>
        <w:rPr>
          <w:rFonts w:cs="Huawei Sans"/>
        </w:rPr>
      </w:pPr>
    </w:p>
    <w:p w14:paraId="5ACAD35C" w14:textId="77777777" w:rsidR="00135587" w:rsidRPr="00383667" w:rsidRDefault="00534F7A" w:rsidP="005714FA">
      <w:pPr>
        <w:pStyle w:val="2f3"/>
        <w:rPr>
          <w:rFonts w:cs="Huawei Sans"/>
        </w:rPr>
      </w:pPr>
      <w:r w:rsidRPr="00383667">
        <w:rPr>
          <w:rFonts w:cs="Huawei Sans"/>
        </w:rPr>
        <w:t>[R4]multicast routing-enable</w:t>
      </w:r>
    </w:p>
    <w:p w14:paraId="5EE478E6" w14:textId="77777777" w:rsidR="00135587" w:rsidRPr="00383667" w:rsidRDefault="00534F7A" w:rsidP="005714FA">
      <w:pPr>
        <w:pStyle w:val="1e"/>
      </w:pPr>
      <w:r w:rsidRPr="00383667">
        <w:t># Enable PIM-DM on involved interfaces of R1.</w:t>
      </w:r>
    </w:p>
    <w:p w14:paraId="36FC1CFC" w14:textId="77777777" w:rsidR="00135587" w:rsidRPr="00383667" w:rsidRDefault="00534F7A" w:rsidP="005714FA">
      <w:pPr>
        <w:pStyle w:val="2f3"/>
        <w:rPr>
          <w:rFonts w:cs="Huawei Sans"/>
        </w:rPr>
      </w:pPr>
      <w:r w:rsidRPr="00383667">
        <w:rPr>
          <w:rFonts w:cs="Huawei Sans"/>
        </w:rPr>
        <w:t>[R1]interface GigabitEthernet0/0/1</w:t>
      </w:r>
    </w:p>
    <w:p w14:paraId="306AACA3" w14:textId="77777777" w:rsidR="00135587" w:rsidRPr="00383667" w:rsidRDefault="00534F7A" w:rsidP="005714FA">
      <w:pPr>
        <w:pStyle w:val="2f3"/>
        <w:rPr>
          <w:rFonts w:cs="Huawei Sans"/>
        </w:rPr>
      </w:pPr>
      <w:r w:rsidRPr="00383667">
        <w:rPr>
          <w:rFonts w:cs="Huawei Sans"/>
        </w:rPr>
        <w:t xml:space="preserve">[R1-GigabitEthernet0/0/1] </w:t>
      </w:r>
      <w:r w:rsidRPr="00497E5B">
        <w:rPr>
          <w:rFonts w:cs="Huawei Sans"/>
        </w:rPr>
        <w:t>pim</w:t>
      </w:r>
      <w:r w:rsidRPr="00383667">
        <w:rPr>
          <w:rFonts w:cs="Huawei Sans"/>
        </w:rPr>
        <w:t xml:space="preserve"> dm </w:t>
      </w:r>
    </w:p>
    <w:p w14:paraId="18CF8E0A" w14:textId="77777777" w:rsidR="00135587" w:rsidRPr="00383667" w:rsidRDefault="00534F7A" w:rsidP="005714FA">
      <w:pPr>
        <w:pStyle w:val="2f3"/>
        <w:rPr>
          <w:rFonts w:cs="Huawei Sans"/>
        </w:rPr>
      </w:pPr>
      <w:r w:rsidRPr="00383667">
        <w:rPr>
          <w:rFonts w:cs="Huawei Sans"/>
        </w:rPr>
        <w:t>[R1-GigabitEthernet0/0/1] quit</w:t>
      </w:r>
    </w:p>
    <w:p w14:paraId="33AD97E0" w14:textId="77777777" w:rsidR="00135587" w:rsidRPr="00383667" w:rsidRDefault="00534F7A" w:rsidP="005714FA">
      <w:pPr>
        <w:pStyle w:val="2f3"/>
        <w:rPr>
          <w:rFonts w:cs="Huawei Sans"/>
        </w:rPr>
      </w:pPr>
      <w:r w:rsidRPr="00383667">
        <w:rPr>
          <w:rFonts w:cs="Huawei Sans"/>
        </w:rPr>
        <w:t>[R1]interface GigabitEthernet0/0/2</w:t>
      </w:r>
    </w:p>
    <w:p w14:paraId="41C8D29A" w14:textId="77777777" w:rsidR="00135587" w:rsidRPr="00383667" w:rsidRDefault="00534F7A" w:rsidP="005714FA">
      <w:pPr>
        <w:pStyle w:val="2f3"/>
        <w:rPr>
          <w:rFonts w:cs="Huawei Sans"/>
        </w:rPr>
      </w:pPr>
      <w:r w:rsidRPr="00383667">
        <w:rPr>
          <w:rFonts w:cs="Huawei Sans"/>
        </w:rPr>
        <w:t xml:space="preserve">[R1-GigabitEthernet0/0/2] </w:t>
      </w:r>
      <w:r w:rsidRPr="00497E5B">
        <w:rPr>
          <w:rFonts w:cs="Huawei Sans"/>
        </w:rPr>
        <w:t>pim</w:t>
      </w:r>
      <w:r w:rsidRPr="00383667">
        <w:rPr>
          <w:rFonts w:cs="Huawei Sans"/>
        </w:rPr>
        <w:t xml:space="preserve"> dm</w:t>
      </w:r>
    </w:p>
    <w:p w14:paraId="665BD1D3" w14:textId="77777777" w:rsidR="00135587" w:rsidRPr="00383667" w:rsidRDefault="00534F7A" w:rsidP="005714FA">
      <w:pPr>
        <w:pStyle w:val="2f3"/>
        <w:rPr>
          <w:rFonts w:cs="Huawei Sans"/>
        </w:rPr>
      </w:pPr>
      <w:r w:rsidRPr="00383667">
        <w:rPr>
          <w:rFonts w:cs="Huawei Sans"/>
        </w:rPr>
        <w:t>[R1-GigabitEthernet0/0/2] quit</w:t>
      </w:r>
    </w:p>
    <w:p w14:paraId="7DBFFA97" w14:textId="77777777" w:rsidR="00135587" w:rsidRPr="00383667" w:rsidRDefault="00534F7A" w:rsidP="005714FA">
      <w:pPr>
        <w:pStyle w:val="1e"/>
      </w:pPr>
      <w:r w:rsidRPr="00383667">
        <w:t># Enable PIM-DM on involved interfaces of R2.</w:t>
      </w:r>
    </w:p>
    <w:p w14:paraId="3F72E9EB" w14:textId="77777777" w:rsidR="00135587" w:rsidRPr="00383667" w:rsidRDefault="00534F7A" w:rsidP="005714FA">
      <w:pPr>
        <w:pStyle w:val="2f3"/>
        <w:rPr>
          <w:rFonts w:cs="Huawei Sans"/>
        </w:rPr>
      </w:pPr>
      <w:r w:rsidRPr="00383667">
        <w:rPr>
          <w:rFonts w:cs="Huawei Sans"/>
        </w:rPr>
        <w:t>[R2]interface GigabitEthernet0/0/4</w:t>
      </w:r>
    </w:p>
    <w:p w14:paraId="1904CD2F" w14:textId="77777777" w:rsidR="00135587" w:rsidRPr="00383667" w:rsidRDefault="00534F7A" w:rsidP="005714FA">
      <w:pPr>
        <w:pStyle w:val="2f3"/>
        <w:rPr>
          <w:rFonts w:cs="Huawei Sans"/>
        </w:rPr>
      </w:pPr>
      <w:r w:rsidRPr="00383667">
        <w:rPr>
          <w:rFonts w:cs="Huawei Sans"/>
        </w:rPr>
        <w:t xml:space="preserve">[R2-GigabitEthernet0/0/4] </w:t>
      </w:r>
      <w:r w:rsidRPr="00497E5B">
        <w:rPr>
          <w:rFonts w:cs="Huawei Sans"/>
        </w:rPr>
        <w:t>pim</w:t>
      </w:r>
      <w:r w:rsidRPr="00383667">
        <w:rPr>
          <w:rFonts w:cs="Huawei Sans"/>
        </w:rPr>
        <w:t xml:space="preserve"> dm</w:t>
      </w:r>
    </w:p>
    <w:p w14:paraId="05492F40" w14:textId="77777777" w:rsidR="00135587" w:rsidRPr="00383667" w:rsidRDefault="00534F7A" w:rsidP="005714FA">
      <w:pPr>
        <w:pStyle w:val="2f3"/>
        <w:rPr>
          <w:rFonts w:cs="Huawei Sans"/>
        </w:rPr>
      </w:pPr>
      <w:r w:rsidRPr="00383667">
        <w:rPr>
          <w:rFonts w:cs="Huawei Sans"/>
        </w:rPr>
        <w:t>[R2-GigabitEthernet0/0/4] quit</w:t>
      </w:r>
    </w:p>
    <w:p w14:paraId="7DB1B968" w14:textId="77777777" w:rsidR="00135587" w:rsidRPr="00383667" w:rsidRDefault="00534F7A" w:rsidP="005714FA">
      <w:pPr>
        <w:pStyle w:val="2f3"/>
        <w:rPr>
          <w:rFonts w:cs="Huawei Sans"/>
        </w:rPr>
      </w:pPr>
      <w:r w:rsidRPr="00383667">
        <w:rPr>
          <w:rFonts w:cs="Huawei Sans"/>
        </w:rPr>
        <w:t>[R2]interface GigabitEthernet0/0/3</w:t>
      </w:r>
    </w:p>
    <w:p w14:paraId="1F1CDF5E" w14:textId="77777777" w:rsidR="00135587" w:rsidRPr="00383667" w:rsidRDefault="00534F7A" w:rsidP="005714FA">
      <w:pPr>
        <w:pStyle w:val="2f3"/>
        <w:rPr>
          <w:rFonts w:cs="Huawei Sans"/>
        </w:rPr>
      </w:pPr>
      <w:r w:rsidRPr="00383667">
        <w:rPr>
          <w:rFonts w:cs="Huawei Sans"/>
        </w:rPr>
        <w:t xml:space="preserve">[R2-GigabitEthernet0/0/3] </w:t>
      </w:r>
      <w:r w:rsidRPr="00497E5B">
        <w:rPr>
          <w:rFonts w:cs="Huawei Sans"/>
        </w:rPr>
        <w:t>pim</w:t>
      </w:r>
      <w:r w:rsidRPr="00383667">
        <w:rPr>
          <w:rFonts w:cs="Huawei Sans"/>
        </w:rPr>
        <w:t xml:space="preserve"> dm</w:t>
      </w:r>
    </w:p>
    <w:p w14:paraId="115C55C0" w14:textId="77777777" w:rsidR="00135587" w:rsidRPr="00383667" w:rsidRDefault="00534F7A" w:rsidP="005714FA">
      <w:pPr>
        <w:pStyle w:val="2f3"/>
        <w:rPr>
          <w:rFonts w:cs="Huawei Sans"/>
        </w:rPr>
      </w:pPr>
      <w:r w:rsidRPr="00383667">
        <w:rPr>
          <w:rFonts w:cs="Huawei Sans"/>
        </w:rPr>
        <w:t>[R2-GigabitEthernet0/0/3] quit</w:t>
      </w:r>
    </w:p>
    <w:p w14:paraId="24F65120" w14:textId="77777777" w:rsidR="00135587" w:rsidRPr="00383667" w:rsidRDefault="00534F7A" w:rsidP="005714FA">
      <w:pPr>
        <w:pStyle w:val="1e"/>
      </w:pPr>
      <w:r w:rsidRPr="00383667">
        <w:t># Enable PIM-DM on involved interfaces of R3.</w:t>
      </w:r>
    </w:p>
    <w:p w14:paraId="5BF07FA5" w14:textId="77777777" w:rsidR="00135587" w:rsidRPr="00383667" w:rsidRDefault="00534F7A" w:rsidP="005714FA">
      <w:pPr>
        <w:pStyle w:val="2f3"/>
        <w:rPr>
          <w:rFonts w:cs="Huawei Sans"/>
        </w:rPr>
      </w:pPr>
      <w:r w:rsidRPr="00383667">
        <w:rPr>
          <w:rFonts w:cs="Huawei Sans"/>
        </w:rPr>
        <w:t>[R3]interface GigabitEthernet0/0/4</w:t>
      </w:r>
    </w:p>
    <w:p w14:paraId="0B92D8D0" w14:textId="77777777" w:rsidR="00135587" w:rsidRPr="00383667" w:rsidRDefault="00534F7A" w:rsidP="005714FA">
      <w:pPr>
        <w:pStyle w:val="2f3"/>
        <w:rPr>
          <w:rFonts w:cs="Huawei Sans"/>
        </w:rPr>
      </w:pPr>
      <w:r w:rsidRPr="00383667">
        <w:rPr>
          <w:rFonts w:cs="Huawei Sans"/>
        </w:rPr>
        <w:t xml:space="preserve">[R3-GigabitEthernet0/0/4] </w:t>
      </w:r>
      <w:r w:rsidRPr="00497E5B">
        <w:rPr>
          <w:rFonts w:cs="Huawei Sans"/>
        </w:rPr>
        <w:t>pim</w:t>
      </w:r>
      <w:r w:rsidRPr="00383667">
        <w:rPr>
          <w:rFonts w:cs="Huawei Sans"/>
        </w:rPr>
        <w:t xml:space="preserve"> dm</w:t>
      </w:r>
    </w:p>
    <w:p w14:paraId="256BA5D7" w14:textId="77777777" w:rsidR="00135587" w:rsidRPr="00383667" w:rsidRDefault="00534F7A" w:rsidP="005714FA">
      <w:pPr>
        <w:pStyle w:val="2f3"/>
        <w:rPr>
          <w:rFonts w:cs="Huawei Sans"/>
        </w:rPr>
      </w:pPr>
      <w:r w:rsidRPr="00383667">
        <w:rPr>
          <w:rFonts w:cs="Huawei Sans"/>
        </w:rPr>
        <w:t>[R3-GigabitEthernet0/0/4] quit</w:t>
      </w:r>
    </w:p>
    <w:p w14:paraId="1E3868F0" w14:textId="77777777" w:rsidR="00135587" w:rsidRPr="00383667" w:rsidRDefault="00534F7A" w:rsidP="005714FA">
      <w:pPr>
        <w:pStyle w:val="2f3"/>
        <w:rPr>
          <w:rFonts w:cs="Huawei Sans"/>
        </w:rPr>
      </w:pPr>
      <w:r w:rsidRPr="00383667">
        <w:rPr>
          <w:rFonts w:cs="Huawei Sans"/>
        </w:rPr>
        <w:t>[R3]interface GigabitEthernet0/0/1</w:t>
      </w:r>
    </w:p>
    <w:p w14:paraId="2C60F296" w14:textId="77777777" w:rsidR="00135587" w:rsidRPr="00383667" w:rsidRDefault="00534F7A" w:rsidP="005714FA">
      <w:pPr>
        <w:pStyle w:val="2f3"/>
        <w:rPr>
          <w:rFonts w:cs="Huawei Sans"/>
        </w:rPr>
      </w:pPr>
      <w:r w:rsidRPr="00383667">
        <w:rPr>
          <w:rFonts w:cs="Huawei Sans"/>
        </w:rPr>
        <w:t xml:space="preserve">[R3-GigabitEthernet0/0/1] </w:t>
      </w:r>
      <w:r w:rsidRPr="00497E5B">
        <w:rPr>
          <w:rFonts w:cs="Huawei Sans"/>
        </w:rPr>
        <w:t>pim</w:t>
      </w:r>
      <w:r w:rsidRPr="00383667">
        <w:rPr>
          <w:rFonts w:cs="Huawei Sans"/>
        </w:rPr>
        <w:t xml:space="preserve"> dm</w:t>
      </w:r>
    </w:p>
    <w:p w14:paraId="2C072D62" w14:textId="77777777" w:rsidR="00135587" w:rsidRPr="00383667" w:rsidRDefault="00534F7A" w:rsidP="005714FA">
      <w:pPr>
        <w:pStyle w:val="2f3"/>
        <w:rPr>
          <w:rFonts w:cs="Huawei Sans"/>
        </w:rPr>
      </w:pPr>
      <w:r w:rsidRPr="00383667">
        <w:rPr>
          <w:rFonts w:cs="Huawei Sans"/>
        </w:rPr>
        <w:t>[R3-GigabitEthernet0/0/1] quit</w:t>
      </w:r>
    </w:p>
    <w:p w14:paraId="7710DE3E" w14:textId="77777777" w:rsidR="00135587" w:rsidRPr="00383667" w:rsidRDefault="00534F7A" w:rsidP="005714FA">
      <w:pPr>
        <w:pStyle w:val="1e"/>
      </w:pPr>
      <w:r w:rsidRPr="00383667">
        <w:t># Enable PIM-DM on involved interfaces of R4.</w:t>
      </w:r>
    </w:p>
    <w:p w14:paraId="5208F0D6" w14:textId="77777777" w:rsidR="00135587" w:rsidRPr="00383667" w:rsidRDefault="00534F7A" w:rsidP="005714FA">
      <w:pPr>
        <w:pStyle w:val="2f3"/>
        <w:rPr>
          <w:rFonts w:cs="Huawei Sans"/>
        </w:rPr>
      </w:pPr>
      <w:r w:rsidRPr="00383667">
        <w:rPr>
          <w:rFonts w:cs="Huawei Sans"/>
        </w:rPr>
        <w:t>[R4]interface GigabitEthernet0/0/4</w:t>
      </w:r>
    </w:p>
    <w:p w14:paraId="37E410CB" w14:textId="77777777" w:rsidR="00135587" w:rsidRPr="00383667" w:rsidRDefault="00534F7A" w:rsidP="005714FA">
      <w:pPr>
        <w:pStyle w:val="2f3"/>
        <w:rPr>
          <w:rFonts w:cs="Huawei Sans"/>
        </w:rPr>
      </w:pPr>
      <w:r w:rsidRPr="00383667">
        <w:rPr>
          <w:rFonts w:cs="Huawei Sans"/>
        </w:rPr>
        <w:t xml:space="preserve">[R4-GigabitEthernet0/0/4] </w:t>
      </w:r>
      <w:r w:rsidRPr="00497E5B">
        <w:rPr>
          <w:rFonts w:cs="Huawei Sans"/>
        </w:rPr>
        <w:t>pim</w:t>
      </w:r>
      <w:r w:rsidRPr="00383667">
        <w:rPr>
          <w:rFonts w:cs="Huawei Sans"/>
        </w:rPr>
        <w:t xml:space="preserve"> dm</w:t>
      </w:r>
    </w:p>
    <w:p w14:paraId="1602E3CD" w14:textId="77777777" w:rsidR="00135587" w:rsidRPr="00383667" w:rsidRDefault="00534F7A" w:rsidP="005714FA">
      <w:pPr>
        <w:pStyle w:val="2f3"/>
        <w:rPr>
          <w:rFonts w:cs="Huawei Sans"/>
        </w:rPr>
      </w:pPr>
      <w:r w:rsidRPr="00383667">
        <w:rPr>
          <w:rFonts w:cs="Huawei Sans"/>
        </w:rPr>
        <w:t>[R4-GigabitEthernet0/0/4] quit</w:t>
      </w:r>
    </w:p>
    <w:p w14:paraId="317B040C" w14:textId="77777777" w:rsidR="00135587" w:rsidRPr="00383667" w:rsidRDefault="00534F7A" w:rsidP="005714FA">
      <w:pPr>
        <w:pStyle w:val="2f3"/>
        <w:rPr>
          <w:rFonts w:cs="Huawei Sans"/>
        </w:rPr>
      </w:pPr>
      <w:r w:rsidRPr="00383667">
        <w:rPr>
          <w:rFonts w:cs="Huawei Sans"/>
        </w:rPr>
        <w:t>[R4]interface GigabitEthernet0/0/5</w:t>
      </w:r>
    </w:p>
    <w:p w14:paraId="41D75C3F" w14:textId="77777777" w:rsidR="00135587" w:rsidRPr="00383667" w:rsidRDefault="00534F7A" w:rsidP="005714FA">
      <w:pPr>
        <w:pStyle w:val="2f3"/>
        <w:rPr>
          <w:rFonts w:cs="Huawei Sans"/>
        </w:rPr>
      </w:pPr>
      <w:r w:rsidRPr="00383667">
        <w:rPr>
          <w:rFonts w:cs="Huawei Sans"/>
        </w:rPr>
        <w:t xml:space="preserve">[R4-GigabitEthernet0/0/5] </w:t>
      </w:r>
      <w:r w:rsidRPr="00497E5B">
        <w:rPr>
          <w:rFonts w:cs="Huawei Sans"/>
        </w:rPr>
        <w:t>pim</w:t>
      </w:r>
      <w:r w:rsidRPr="00383667">
        <w:rPr>
          <w:rFonts w:cs="Huawei Sans"/>
        </w:rPr>
        <w:t xml:space="preserve"> dm</w:t>
      </w:r>
    </w:p>
    <w:p w14:paraId="142D072C" w14:textId="77777777" w:rsidR="00135587" w:rsidRPr="00383667" w:rsidRDefault="00534F7A" w:rsidP="005714FA">
      <w:pPr>
        <w:pStyle w:val="2f3"/>
        <w:rPr>
          <w:rFonts w:cs="Huawei Sans"/>
        </w:rPr>
      </w:pPr>
      <w:r w:rsidRPr="00383667">
        <w:rPr>
          <w:rFonts w:cs="Huawei Sans"/>
        </w:rPr>
        <w:t>[R4-GigabitEthernet0/0/5] quit</w:t>
      </w:r>
    </w:p>
    <w:p w14:paraId="21D3192E" w14:textId="77777777" w:rsidR="00135587" w:rsidRPr="00383667" w:rsidRDefault="00534F7A" w:rsidP="005714FA">
      <w:pPr>
        <w:pStyle w:val="1e"/>
      </w:pPr>
      <w:r w:rsidRPr="00383667">
        <w:t># Check the PIM neighbor relationships on R1 and R4.</w:t>
      </w:r>
    </w:p>
    <w:p w14:paraId="6909FB34" w14:textId="77777777" w:rsidR="00135587" w:rsidRPr="00383667" w:rsidRDefault="00534F7A" w:rsidP="005714FA">
      <w:pPr>
        <w:pStyle w:val="2f3"/>
        <w:rPr>
          <w:rFonts w:cs="Huawei Sans"/>
        </w:rPr>
      </w:pPr>
      <w:r w:rsidRPr="00383667">
        <w:rPr>
          <w:rFonts w:cs="Huawei Sans"/>
        </w:rPr>
        <w:t xml:space="preserve">[R1]display </w:t>
      </w:r>
      <w:r w:rsidRPr="00497E5B">
        <w:rPr>
          <w:rFonts w:cs="Huawei Sans"/>
        </w:rPr>
        <w:t>pim</w:t>
      </w:r>
      <w:r w:rsidRPr="00383667">
        <w:rPr>
          <w:rFonts w:cs="Huawei Sans"/>
        </w:rPr>
        <w:t xml:space="preserve"> neighbor </w:t>
      </w:r>
    </w:p>
    <w:p w14:paraId="1F814EF6" w14:textId="77777777" w:rsidR="00135587" w:rsidRPr="00383667" w:rsidRDefault="00534F7A" w:rsidP="005714FA">
      <w:pPr>
        <w:pStyle w:val="2f3"/>
        <w:rPr>
          <w:rFonts w:cs="Huawei Sans"/>
        </w:rPr>
      </w:pPr>
      <w:r w:rsidRPr="00383667">
        <w:rPr>
          <w:rFonts w:cs="Huawei Sans"/>
        </w:rPr>
        <w:lastRenderedPageBreak/>
        <w:t xml:space="preserve"> VPN-Instance: public net</w:t>
      </w:r>
    </w:p>
    <w:p w14:paraId="3C9C5ECA" w14:textId="77777777" w:rsidR="00135587" w:rsidRPr="00383667" w:rsidRDefault="00534F7A" w:rsidP="005714FA">
      <w:pPr>
        <w:pStyle w:val="2f3"/>
        <w:rPr>
          <w:rFonts w:cs="Huawei Sans"/>
        </w:rPr>
      </w:pPr>
      <w:r w:rsidRPr="00383667">
        <w:rPr>
          <w:rFonts w:cs="Huawei Sans"/>
        </w:rPr>
        <w:t xml:space="preserve"> Total Number of Neighbors = 2</w:t>
      </w:r>
    </w:p>
    <w:p w14:paraId="55ED3303" w14:textId="77777777" w:rsidR="00135587" w:rsidRPr="00383667" w:rsidRDefault="00135587" w:rsidP="005714FA">
      <w:pPr>
        <w:pStyle w:val="2f3"/>
        <w:rPr>
          <w:rFonts w:cs="Huawei Sans"/>
        </w:rPr>
      </w:pPr>
    </w:p>
    <w:p w14:paraId="0EEB7833" w14:textId="1067A168" w:rsidR="00135587" w:rsidRPr="00383667" w:rsidRDefault="00534F7A" w:rsidP="005714FA">
      <w:pPr>
        <w:pStyle w:val="2f3"/>
        <w:rPr>
          <w:rFonts w:cs="Huawei Sans"/>
        </w:rPr>
      </w:pPr>
      <w:r w:rsidRPr="00383667">
        <w:rPr>
          <w:rFonts w:cs="Huawei Sans"/>
        </w:rPr>
        <w:t xml:space="preserve"> Neighbor        Interface            Uptime    Expires   Dr-Priority  BFD-Session</w:t>
      </w:r>
    </w:p>
    <w:p w14:paraId="0ED75292" w14:textId="77777777" w:rsidR="00135587" w:rsidRPr="00383667" w:rsidRDefault="00534F7A" w:rsidP="005714FA">
      <w:pPr>
        <w:pStyle w:val="2f3"/>
        <w:rPr>
          <w:rFonts w:cs="Huawei Sans"/>
        </w:rPr>
      </w:pPr>
      <w:r w:rsidRPr="00383667">
        <w:rPr>
          <w:rFonts w:cs="Huawei Sans"/>
        </w:rPr>
        <w:t xml:space="preserve"> 10.0.13.3        GE0/0/1             00:04:14   00:01:31     1            N          </w:t>
      </w:r>
    </w:p>
    <w:p w14:paraId="6627B547" w14:textId="77777777" w:rsidR="00135587" w:rsidRPr="00383667" w:rsidRDefault="00534F7A" w:rsidP="005714FA">
      <w:pPr>
        <w:pStyle w:val="2f3"/>
        <w:rPr>
          <w:rFonts w:cs="Huawei Sans"/>
        </w:rPr>
      </w:pPr>
      <w:r w:rsidRPr="00383667">
        <w:rPr>
          <w:rFonts w:cs="Huawei Sans"/>
        </w:rPr>
        <w:t xml:space="preserve"> 10.0.12.2        GE0/0/2             00:04:50   00:01:26     1            N     </w:t>
      </w:r>
    </w:p>
    <w:p w14:paraId="1C624DEB" w14:textId="77777777" w:rsidR="00135587" w:rsidRPr="00383667" w:rsidRDefault="00135587" w:rsidP="005714FA">
      <w:pPr>
        <w:pStyle w:val="2f3"/>
        <w:rPr>
          <w:rFonts w:cs="Huawei Sans"/>
        </w:rPr>
      </w:pPr>
    </w:p>
    <w:p w14:paraId="6C2FB5C3" w14:textId="77777777" w:rsidR="00135587" w:rsidRPr="00383667" w:rsidRDefault="00534F7A" w:rsidP="005714FA">
      <w:pPr>
        <w:pStyle w:val="2f3"/>
        <w:rPr>
          <w:rFonts w:cs="Huawei Sans"/>
        </w:rPr>
      </w:pPr>
      <w:r w:rsidRPr="00383667">
        <w:rPr>
          <w:rFonts w:cs="Huawei Sans"/>
        </w:rPr>
        <w:t xml:space="preserve">[R4]display </w:t>
      </w:r>
      <w:r w:rsidRPr="00497E5B">
        <w:rPr>
          <w:rFonts w:cs="Huawei Sans"/>
        </w:rPr>
        <w:t>pim</w:t>
      </w:r>
      <w:r w:rsidRPr="00383667">
        <w:rPr>
          <w:rFonts w:cs="Huawei Sans"/>
        </w:rPr>
        <w:t xml:space="preserve"> neighbor </w:t>
      </w:r>
    </w:p>
    <w:p w14:paraId="7128554E" w14:textId="77777777" w:rsidR="00135587" w:rsidRPr="00383667" w:rsidRDefault="00534F7A" w:rsidP="005714FA">
      <w:pPr>
        <w:pStyle w:val="2f3"/>
        <w:rPr>
          <w:rFonts w:cs="Huawei Sans"/>
        </w:rPr>
      </w:pPr>
      <w:r w:rsidRPr="00383667">
        <w:rPr>
          <w:rFonts w:cs="Huawei Sans"/>
        </w:rPr>
        <w:t xml:space="preserve"> VPN-Instance: public net</w:t>
      </w:r>
    </w:p>
    <w:p w14:paraId="27BC2BD9" w14:textId="77777777" w:rsidR="00135587" w:rsidRPr="00383667" w:rsidRDefault="00534F7A" w:rsidP="005714FA">
      <w:pPr>
        <w:pStyle w:val="2f3"/>
        <w:rPr>
          <w:rFonts w:cs="Huawei Sans"/>
        </w:rPr>
      </w:pPr>
      <w:r w:rsidRPr="00383667">
        <w:rPr>
          <w:rFonts w:cs="Huawei Sans"/>
        </w:rPr>
        <w:t xml:space="preserve"> Total Number of Neighbors = 2</w:t>
      </w:r>
    </w:p>
    <w:p w14:paraId="78EAE338" w14:textId="77777777" w:rsidR="00135587" w:rsidRPr="00383667" w:rsidRDefault="00135587" w:rsidP="005714FA">
      <w:pPr>
        <w:pStyle w:val="2f3"/>
        <w:rPr>
          <w:rFonts w:cs="Huawei Sans"/>
        </w:rPr>
      </w:pPr>
    </w:p>
    <w:p w14:paraId="53D9B197" w14:textId="72A7C86D" w:rsidR="00135587" w:rsidRPr="00383667" w:rsidRDefault="00534F7A" w:rsidP="005714FA">
      <w:pPr>
        <w:pStyle w:val="2f3"/>
        <w:rPr>
          <w:rFonts w:cs="Huawei Sans"/>
        </w:rPr>
      </w:pPr>
      <w:r w:rsidRPr="00383667">
        <w:rPr>
          <w:rFonts w:cs="Huawei Sans"/>
        </w:rPr>
        <w:t xml:space="preserve"> Neighbor        Interface            Uptime    Expires   Dr-Priority  BFD-Session</w:t>
      </w:r>
    </w:p>
    <w:p w14:paraId="5A3B0CC1" w14:textId="77777777" w:rsidR="00135587" w:rsidRPr="00383667" w:rsidRDefault="00534F7A" w:rsidP="005714FA">
      <w:pPr>
        <w:pStyle w:val="2f3"/>
        <w:rPr>
          <w:rFonts w:cs="Huawei Sans"/>
        </w:rPr>
      </w:pPr>
      <w:r w:rsidRPr="00383667">
        <w:rPr>
          <w:rFonts w:cs="Huawei Sans"/>
        </w:rPr>
        <w:t xml:space="preserve"> 10.0.234.2       GE0/0/4             00:03:09   00:01:41     1            N          </w:t>
      </w:r>
    </w:p>
    <w:p w14:paraId="12416EE4" w14:textId="77777777" w:rsidR="00135587" w:rsidRPr="00383667" w:rsidRDefault="00534F7A" w:rsidP="005714FA">
      <w:pPr>
        <w:pStyle w:val="2f3"/>
        <w:rPr>
          <w:rFonts w:cs="Huawei Sans"/>
        </w:rPr>
      </w:pPr>
      <w:r w:rsidRPr="00383667">
        <w:rPr>
          <w:rFonts w:cs="Huawei Sans"/>
        </w:rPr>
        <w:t xml:space="preserve"> 10.0.234.3       GE0/0/4             00:03:08   00:01:19     1            N    </w:t>
      </w:r>
    </w:p>
    <w:p w14:paraId="27A54F1E" w14:textId="77777777" w:rsidR="00135587" w:rsidRPr="00383667" w:rsidRDefault="00534F7A" w:rsidP="005714FA">
      <w:pPr>
        <w:pStyle w:val="1e"/>
      </w:pPr>
      <w:r w:rsidRPr="00383667">
        <w:t>PIM neighbor relationships have been established between R1 and R2, between R1 and R3, between R4 and R2, and between R4 and R3.</w:t>
      </w:r>
    </w:p>
    <w:p w14:paraId="289F5695" w14:textId="18BF079D" w:rsidR="00135587" w:rsidRPr="00383667" w:rsidRDefault="00534F7A" w:rsidP="005714FA">
      <w:pPr>
        <w:pStyle w:val="1e"/>
      </w:pPr>
      <w:r w:rsidRPr="00383667">
        <w:t xml:space="preserve"># Enable IGMP on </w:t>
      </w:r>
      <w:r w:rsidR="00694179">
        <w:t>GE0</w:t>
      </w:r>
      <w:r w:rsidRPr="00383667">
        <w:t xml:space="preserve">/0/5 of R4 and configure </w:t>
      </w:r>
      <w:r w:rsidR="00694179">
        <w:t>GE0</w:t>
      </w:r>
      <w:r w:rsidRPr="00383667">
        <w:t>/0/5 to join the multicast group in static mode.</w:t>
      </w:r>
    </w:p>
    <w:p w14:paraId="5ED5D692" w14:textId="77777777" w:rsidR="00135587" w:rsidRPr="00383667" w:rsidRDefault="00534F7A" w:rsidP="005714FA">
      <w:pPr>
        <w:pStyle w:val="2f3"/>
        <w:rPr>
          <w:rFonts w:cs="Huawei Sans"/>
        </w:rPr>
      </w:pPr>
      <w:r w:rsidRPr="00383667">
        <w:rPr>
          <w:rFonts w:cs="Huawei Sans"/>
        </w:rPr>
        <w:t>[R4]interface GigabitEthernet0/0/5</w:t>
      </w:r>
    </w:p>
    <w:p w14:paraId="1DC6BBDA" w14:textId="77777777" w:rsidR="00135587" w:rsidRPr="00383667" w:rsidRDefault="00534F7A" w:rsidP="005714FA">
      <w:pPr>
        <w:pStyle w:val="2f3"/>
        <w:rPr>
          <w:rFonts w:cs="Huawei Sans"/>
        </w:rPr>
      </w:pPr>
      <w:r w:rsidRPr="00383667">
        <w:rPr>
          <w:rFonts w:cs="Huawei Sans"/>
        </w:rPr>
        <w:t xml:space="preserve">[R4-GigabitEthernet0/0/5] </w:t>
      </w:r>
      <w:r w:rsidRPr="00497E5B">
        <w:rPr>
          <w:rFonts w:cs="Huawei Sans"/>
        </w:rPr>
        <w:t>igmp</w:t>
      </w:r>
      <w:r w:rsidRPr="00383667">
        <w:rPr>
          <w:rFonts w:cs="Huawei Sans"/>
        </w:rPr>
        <w:t xml:space="preserve"> enable</w:t>
      </w:r>
    </w:p>
    <w:p w14:paraId="56CCD8B6" w14:textId="77777777" w:rsidR="00135587" w:rsidRPr="00383667" w:rsidRDefault="00534F7A" w:rsidP="005714FA">
      <w:pPr>
        <w:pStyle w:val="2f3"/>
        <w:rPr>
          <w:rFonts w:cs="Huawei Sans"/>
        </w:rPr>
      </w:pPr>
      <w:r w:rsidRPr="00383667">
        <w:rPr>
          <w:rFonts w:cs="Huawei Sans"/>
        </w:rPr>
        <w:t xml:space="preserve">[R4-GigabitEthernet0/0/5] </w:t>
      </w:r>
      <w:r w:rsidRPr="00497E5B">
        <w:rPr>
          <w:rFonts w:cs="Huawei Sans"/>
        </w:rPr>
        <w:t>igmp</w:t>
      </w:r>
      <w:r w:rsidRPr="00383667">
        <w:rPr>
          <w:rFonts w:cs="Huawei Sans"/>
        </w:rPr>
        <w:t xml:space="preserve"> static-group 239.0.0.12</w:t>
      </w:r>
    </w:p>
    <w:p w14:paraId="4C4A56C0" w14:textId="77777777" w:rsidR="00135587" w:rsidRPr="00383667" w:rsidRDefault="00534F7A" w:rsidP="005714FA">
      <w:pPr>
        <w:pStyle w:val="1e"/>
      </w:pPr>
      <w:r w:rsidRPr="00383667">
        <w:t># Check IGMP interface information on R4.</w:t>
      </w:r>
    </w:p>
    <w:p w14:paraId="1980F27A" w14:textId="77777777" w:rsidR="00135587" w:rsidRPr="00383667" w:rsidRDefault="00534F7A" w:rsidP="005714FA">
      <w:pPr>
        <w:pStyle w:val="2f3"/>
        <w:rPr>
          <w:rFonts w:cs="Huawei Sans"/>
        </w:rPr>
      </w:pPr>
      <w:r w:rsidRPr="00383667">
        <w:rPr>
          <w:rFonts w:cs="Huawei Sans"/>
        </w:rPr>
        <w:t xml:space="preserve">[R4]display </w:t>
      </w:r>
      <w:r w:rsidRPr="00497E5B">
        <w:rPr>
          <w:rFonts w:cs="Huawei Sans"/>
        </w:rPr>
        <w:t>igmp</w:t>
      </w:r>
      <w:r w:rsidRPr="00383667">
        <w:rPr>
          <w:rFonts w:cs="Huawei Sans"/>
        </w:rPr>
        <w:t xml:space="preserve"> interface GigabitEthernet 0/0/5</w:t>
      </w:r>
    </w:p>
    <w:p w14:paraId="584875BE" w14:textId="77777777" w:rsidR="00135587" w:rsidRPr="00383667" w:rsidRDefault="00534F7A" w:rsidP="005714FA">
      <w:pPr>
        <w:pStyle w:val="2f3"/>
        <w:rPr>
          <w:rFonts w:cs="Huawei Sans"/>
        </w:rPr>
      </w:pPr>
      <w:r w:rsidRPr="00383667">
        <w:rPr>
          <w:rFonts w:cs="Huawei Sans"/>
        </w:rPr>
        <w:t xml:space="preserve">Interface information of VPN-Instance: public net </w:t>
      </w:r>
    </w:p>
    <w:p w14:paraId="36D26041" w14:textId="77777777" w:rsidR="00135587" w:rsidRPr="00383667" w:rsidRDefault="00534F7A" w:rsidP="005714FA">
      <w:pPr>
        <w:pStyle w:val="2f3"/>
        <w:rPr>
          <w:rFonts w:cs="Huawei Sans"/>
        </w:rPr>
      </w:pPr>
      <w:r w:rsidRPr="00383667">
        <w:rPr>
          <w:rFonts w:cs="Huawei Sans"/>
        </w:rPr>
        <w:t xml:space="preserve"> GigabitEthernet0/0/5(192.168.1.1): </w:t>
      </w:r>
    </w:p>
    <w:p w14:paraId="452718B7" w14:textId="77777777" w:rsidR="00135587" w:rsidRPr="00383667" w:rsidRDefault="00534F7A" w:rsidP="005714FA">
      <w:pPr>
        <w:pStyle w:val="2f3"/>
        <w:rPr>
          <w:rFonts w:cs="Huawei Sans"/>
        </w:rPr>
      </w:pPr>
      <w:r w:rsidRPr="00383667">
        <w:rPr>
          <w:rFonts w:cs="Huawei Sans"/>
        </w:rPr>
        <w:t xml:space="preserve">   IGMP is enabled</w:t>
      </w:r>
    </w:p>
    <w:p w14:paraId="0257AF2C" w14:textId="77777777" w:rsidR="00135587" w:rsidRPr="00383667" w:rsidRDefault="00534F7A" w:rsidP="005714FA">
      <w:pPr>
        <w:pStyle w:val="2f3"/>
        <w:rPr>
          <w:rFonts w:cs="Huawei Sans"/>
        </w:rPr>
      </w:pPr>
      <w:r w:rsidRPr="00383667">
        <w:rPr>
          <w:rFonts w:cs="Huawei Sans"/>
        </w:rPr>
        <w:t xml:space="preserve">  </w:t>
      </w:r>
      <w:r w:rsidRPr="00383667">
        <w:rPr>
          <w:rFonts w:cs="Huawei Sans"/>
          <w:color w:val="EC7061"/>
        </w:rPr>
        <w:t xml:space="preserve"> Current IGMP version is 2</w:t>
      </w:r>
    </w:p>
    <w:p w14:paraId="74760DB5" w14:textId="77777777" w:rsidR="00135587" w:rsidRPr="00383667" w:rsidRDefault="00534F7A" w:rsidP="005714FA">
      <w:pPr>
        <w:pStyle w:val="2f3"/>
        <w:rPr>
          <w:rFonts w:cs="Huawei Sans"/>
        </w:rPr>
      </w:pPr>
      <w:r w:rsidRPr="00383667">
        <w:rPr>
          <w:rFonts w:cs="Huawei Sans"/>
        </w:rPr>
        <w:t xml:space="preserve">   IGMP state: up</w:t>
      </w:r>
    </w:p>
    <w:p w14:paraId="38744314" w14:textId="77777777" w:rsidR="00135587" w:rsidRPr="00383667" w:rsidRDefault="00534F7A" w:rsidP="005714FA">
      <w:pPr>
        <w:pStyle w:val="2f3"/>
        <w:rPr>
          <w:rFonts w:cs="Huawei Sans"/>
        </w:rPr>
      </w:pPr>
      <w:r w:rsidRPr="00383667">
        <w:rPr>
          <w:rFonts w:cs="Huawei Sans"/>
        </w:rPr>
        <w:t xml:space="preserve">   IGMP group policy: none</w:t>
      </w:r>
    </w:p>
    <w:p w14:paraId="7063867F" w14:textId="77777777" w:rsidR="00135587" w:rsidRPr="00383667" w:rsidRDefault="00534F7A" w:rsidP="005714FA">
      <w:pPr>
        <w:pStyle w:val="2f3"/>
        <w:rPr>
          <w:rFonts w:cs="Huawei Sans"/>
        </w:rPr>
      </w:pPr>
      <w:r w:rsidRPr="00383667">
        <w:rPr>
          <w:rFonts w:cs="Huawei Sans"/>
        </w:rPr>
        <w:t xml:space="preserve">   IGMP limit: -</w:t>
      </w:r>
    </w:p>
    <w:p w14:paraId="64532F26" w14:textId="77777777" w:rsidR="00135587" w:rsidRPr="00383667" w:rsidRDefault="00534F7A" w:rsidP="005714FA">
      <w:pPr>
        <w:pStyle w:val="2f3"/>
        <w:rPr>
          <w:rFonts w:cs="Huawei Sans"/>
        </w:rPr>
      </w:pPr>
      <w:r w:rsidRPr="00383667">
        <w:rPr>
          <w:rFonts w:cs="Huawei Sans"/>
        </w:rPr>
        <w:t xml:space="preserve">   Value of query interval for IGMP (negotiated): -</w:t>
      </w:r>
    </w:p>
    <w:p w14:paraId="7674D8D6" w14:textId="77777777" w:rsidR="00135587" w:rsidRPr="00383667" w:rsidRDefault="00534F7A" w:rsidP="005714FA">
      <w:pPr>
        <w:pStyle w:val="2f3"/>
        <w:rPr>
          <w:rFonts w:cs="Huawei Sans"/>
        </w:rPr>
      </w:pPr>
      <w:r w:rsidRPr="00383667">
        <w:rPr>
          <w:rFonts w:cs="Huawei Sans"/>
        </w:rPr>
        <w:t xml:space="preserve">   Value of query interval for IGMP (configured): 60 s</w:t>
      </w:r>
    </w:p>
    <w:p w14:paraId="1751C5D7" w14:textId="77777777" w:rsidR="00135587" w:rsidRPr="00383667" w:rsidRDefault="00534F7A" w:rsidP="005714FA">
      <w:pPr>
        <w:pStyle w:val="2f3"/>
        <w:rPr>
          <w:rFonts w:cs="Huawei Sans"/>
        </w:rPr>
      </w:pPr>
      <w:r w:rsidRPr="00383667">
        <w:rPr>
          <w:rFonts w:cs="Huawei Sans"/>
        </w:rPr>
        <w:t xml:space="preserve">   Value of other querier timeout for IGMP: 0 s</w:t>
      </w:r>
    </w:p>
    <w:p w14:paraId="4FE99B8E" w14:textId="77777777" w:rsidR="00135587" w:rsidRPr="00383667" w:rsidRDefault="00534F7A" w:rsidP="005714FA">
      <w:pPr>
        <w:pStyle w:val="2f3"/>
        <w:rPr>
          <w:rFonts w:cs="Huawei Sans"/>
        </w:rPr>
      </w:pPr>
      <w:r w:rsidRPr="00383667">
        <w:rPr>
          <w:rFonts w:cs="Huawei Sans"/>
        </w:rPr>
        <w:t xml:space="preserve">   Value of maximum query response time for IGMP: 10 s</w:t>
      </w:r>
    </w:p>
    <w:p w14:paraId="6533F562" w14:textId="77777777" w:rsidR="00135587" w:rsidRPr="00383667" w:rsidRDefault="00534F7A" w:rsidP="005714FA">
      <w:pPr>
        <w:pStyle w:val="2f3"/>
        <w:rPr>
          <w:rFonts w:cs="Huawei Sans"/>
        </w:rPr>
      </w:pPr>
      <w:r w:rsidRPr="00383667">
        <w:rPr>
          <w:rFonts w:cs="Huawei Sans"/>
        </w:rPr>
        <w:t xml:space="preserve">   </w:t>
      </w:r>
      <w:r w:rsidRPr="00383667">
        <w:rPr>
          <w:rFonts w:cs="Huawei Sans"/>
          <w:color w:val="EC7061"/>
        </w:rPr>
        <w:t>Querier for IGMP: 192.168.1.1 (this router)</w:t>
      </w:r>
    </w:p>
    <w:p w14:paraId="1559AAD0" w14:textId="77777777" w:rsidR="00135587" w:rsidRPr="00383667" w:rsidRDefault="00135587" w:rsidP="005714FA">
      <w:pPr>
        <w:pStyle w:val="2f3"/>
        <w:rPr>
          <w:rFonts w:cs="Huawei Sans"/>
        </w:rPr>
      </w:pPr>
    </w:p>
    <w:p w14:paraId="4A795D5D" w14:textId="77777777" w:rsidR="00135587" w:rsidRPr="00383667" w:rsidRDefault="00534F7A" w:rsidP="005714FA">
      <w:pPr>
        <w:pStyle w:val="1e"/>
      </w:pPr>
      <w:r w:rsidRPr="00383667">
        <w:t xml:space="preserve">The default IGMP version (IGMPv2) is used, and R4 is the IGMP querier. </w:t>
      </w:r>
    </w:p>
    <w:p w14:paraId="594B0333" w14:textId="77777777" w:rsidR="00135587" w:rsidRPr="00383667" w:rsidRDefault="00534F7A" w:rsidP="00604E8C">
      <w:pPr>
        <w:pStyle w:val="30"/>
        <w:ind w:left="1032" w:hanging="278"/>
        <w:outlineLvl w:val="9"/>
        <w:rPr>
          <w:rFonts w:cs="Huawei Sans"/>
        </w:rPr>
      </w:pPr>
      <w:r w:rsidRPr="00383667">
        <w:rPr>
          <w:rFonts w:cs="Huawei Sans"/>
        </w:rPr>
        <w:t>Check the PIM routing table.</w:t>
      </w:r>
    </w:p>
    <w:p w14:paraId="37F53675" w14:textId="77777777" w:rsidR="00135587" w:rsidRPr="00383667" w:rsidRDefault="00534F7A" w:rsidP="005714FA">
      <w:pPr>
        <w:pStyle w:val="1e"/>
      </w:pPr>
      <w:r w:rsidRPr="00383667">
        <w:t>On R1, use the address of Loopback0 as the source address to send ICMP packets to 239.0.0.12 to simulate traffic of the multicast source. Then, check the PIM routing table on each router.</w:t>
      </w:r>
    </w:p>
    <w:p w14:paraId="3D8488D6" w14:textId="77777777" w:rsidR="00135587" w:rsidRPr="00383667" w:rsidRDefault="00534F7A" w:rsidP="005714FA">
      <w:pPr>
        <w:pStyle w:val="1e"/>
      </w:pPr>
      <w:r w:rsidRPr="00383667">
        <w:t># Use R1 to send packets to simulate traffic of the multicast source.</w:t>
      </w:r>
    </w:p>
    <w:p w14:paraId="44EC945C" w14:textId="77777777" w:rsidR="00135587" w:rsidRPr="00383667" w:rsidRDefault="00534F7A" w:rsidP="005714FA">
      <w:pPr>
        <w:pStyle w:val="2f3"/>
        <w:rPr>
          <w:rFonts w:cs="Huawei Sans"/>
        </w:rPr>
      </w:pPr>
      <w:r w:rsidRPr="00497E5B">
        <w:rPr>
          <w:rFonts w:cs="Huawei Sans"/>
        </w:rPr>
        <w:t>ping</w:t>
      </w:r>
      <w:r w:rsidRPr="00383667">
        <w:rPr>
          <w:rFonts w:cs="Huawei Sans"/>
        </w:rPr>
        <w:t xml:space="preserve"> -a 10.0.1.1 -c 10 239.0.0.12</w:t>
      </w:r>
    </w:p>
    <w:p w14:paraId="192B7BD6" w14:textId="77777777" w:rsidR="00135587" w:rsidRPr="00383667" w:rsidRDefault="00534F7A" w:rsidP="005714FA">
      <w:pPr>
        <w:pStyle w:val="1e"/>
      </w:pPr>
      <w:r w:rsidRPr="00383667">
        <w:lastRenderedPageBreak/>
        <w:t>After this command is run, R1 does not send multicast traffic, but it triggers PIM-DM State-Refresh messages.</w:t>
      </w:r>
    </w:p>
    <w:p w14:paraId="43311EFD" w14:textId="10F912B3" w:rsidR="00135587" w:rsidRPr="00383667" w:rsidRDefault="008D412C" w:rsidP="005714FA">
      <w:pPr>
        <w:pStyle w:val="1e"/>
      </w:pPr>
      <w:r>
        <w:t># Query the content</w:t>
      </w:r>
      <w:r w:rsidR="00534F7A" w:rsidRPr="00383667">
        <w:t xml:space="preserve"> of the PIM-DM State-Refresh messages.</w:t>
      </w:r>
    </w:p>
    <w:p w14:paraId="6CE9B4EB" w14:textId="77777777" w:rsidR="00135587" w:rsidRPr="00383667" w:rsidRDefault="00534F7A" w:rsidP="005714FA">
      <w:pPr>
        <w:pStyle w:val="2f3"/>
        <w:rPr>
          <w:rFonts w:cs="Huawei Sans"/>
        </w:rPr>
      </w:pPr>
      <w:r w:rsidRPr="00383667">
        <w:rPr>
          <w:rFonts w:cs="Huawei Sans"/>
        </w:rPr>
        <w:t>Frame 45: 70 bytes on wire (560 bits), 70 bytes captured (560 bits) on interface 0</w:t>
      </w:r>
    </w:p>
    <w:p w14:paraId="7BCEB82F" w14:textId="77777777" w:rsidR="00135587" w:rsidRPr="00383667" w:rsidRDefault="00534F7A" w:rsidP="005714FA">
      <w:pPr>
        <w:pStyle w:val="2f3"/>
        <w:rPr>
          <w:rFonts w:cs="Huawei Sans"/>
        </w:rPr>
      </w:pPr>
      <w:r w:rsidRPr="00383667">
        <w:rPr>
          <w:rFonts w:cs="Huawei Sans"/>
        </w:rPr>
        <w:t>Ethernet II, Src: HuaweiTe_0c:16:0a (54:89:98:0c:16:0a), Dst: IPv4mcast_0d (01:00:5e:00:00:0d)</w:t>
      </w:r>
    </w:p>
    <w:p w14:paraId="0339AE5F" w14:textId="77777777" w:rsidR="00135587" w:rsidRPr="00383667" w:rsidRDefault="00534F7A" w:rsidP="005714FA">
      <w:pPr>
        <w:pStyle w:val="2f3"/>
        <w:rPr>
          <w:rFonts w:cs="Huawei Sans"/>
        </w:rPr>
      </w:pPr>
      <w:r w:rsidRPr="00383667">
        <w:rPr>
          <w:rFonts w:cs="Huawei Sans"/>
        </w:rPr>
        <w:t>Internet Protocol Version 4, Src: 10.0.12.1, Dst: 224.0.0.13</w:t>
      </w:r>
    </w:p>
    <w:p w14:paraId="657132D9" w14:textId="77777777" w:rsidR="00135587" w:rsidRPr="00383667" w:rsidRDefault="00534F7A" w:rsidP="005714FA">
      <w:pPr>
        <w:pStyle w:val="2f3"/>
        <w:rPr>
          <w:rFonts w:cs="Huawei Sans"/>
        </w:rPr>
      </w:pPr>
      <w:r w:rsidRPr="00383667">
        <w:rPr>
          <w:rFonts w:cs="Huawei Sans"/>
        </w:rPr>
        <w:t>Protocol Independent Multicast</w:t>
      </w:r>
    </w:p>
    <w:p w14:paraId="3D967231" w14:textId="77777777" w:rsidR="00135587" w:rsidRPr="00383667" w:rsidRDefault="00534F7A" w:rsidP="005714FA">
      <w:pPr>
        <w:pStyle w:val="2f3"/>
        <w:rPr>
          <w:rFonts w:cs="Huawei Sans"/>
        </w:rPr>
      </w:pPr>
      <w:r w:rsidRPr="00383667">
        <w:rPr>
          <w:rFonts w:cs="Huawei Sans"/>
        </w:rPr>
        <w:t xml:space="preserve">    0010 .... = Version: 2</w:t>
      </w:r>
    </w:p>
    <w:p w14:paraId="68841CDB" w14:textId="77777777" w:rsidR="00135587" w:rsidRPr="00383667" w:rsidRDefault="00534F7A" w:rsidP="005714FA">
      <w:pPr>
        <w:pStyle w:val="2f3"/>
        <w:rPr>
          <w:rFonts w:cs="Huawei Sans"/>
        </w:rPr>
      </w:pPr>
      <w:r w:rsidRPr="00383667">
        <w:rPr>
          <w:rFonts w:cs="Huawei Sans"/>
        </w:rPr>
        <w:t xml:space="preserve">    .... 1001 = Type: State-Refresh (9)</w:t>
      </w:r>
    </w:p>
    <w:p w14:paraId="429D0623" w14:textId="77777777" w:rsidR="00135587" w:rsidRPr="00383667" w:rsidRDefault="00534F7A" w:rsidP="005714FA">
      <w:pPr>
        <w:pStyle w:val="2f3"/>
        <w:rPr>
          <w:rFonts w:cs="Huawei Sans"/>
        </w:rPr>
      </w:pPr>
      <w:r w:rsidRPr="00383667">
        <w:rPr>
          <w:rFonts w:cs="Huawei Sans"/>
        </w:rPr>
        <w:t xml:space="preserve">    Reserved byte(s): 00</w:t>
      </w:r>
    </w:p>
    <w:p w14:paraId="51DD6B36" w14:textId="77777777" w:rsidR="00135587" w:rsidRPr="00383667" w:rsidRDefault="00534F7A" w:rsidP="005714FA">
      <w:pPr>
        <w:pStyle w:val="2f3"/>
        <w:rPr>
          <w:rFonts w:cs="Huawei Sans"/>
        </w:rPr>
      </w:pPr>
      <w:r w:rsidRPr="00383667">
        <w:rPr>
          <w:rFonts w:cs="Huawei Sans"/>
        </w:rPr>
        <w:t xml:space="preserve">    Checksum: 0x8295 [correct]</w:t>
      </w:r>
    </w:p>
    <w:p w14:paraId="207D7402" w14:textId="77777777" w:rsidR="00135587" w:rsidRPr="00383667" w:rsidRDefault="00534F7A" w:rsidP="005714FA">
      <w:pPr>
        <w:pStyle w:val="2f3"/>
        <w:rPr>
          <w:rFonts w:cs="Huawei Sans"/>
        </w:rPr>
      </w:pPr>
      <w:r w:rsidRPr="00383667">
        <w:rPr>
          <w:rFonts w:cs="Huawei Sans"/>
        </w:rPr>
        <w:t xml:space="preserve">    [Checksum Status: Good]</w:t>
      </w:r>
    </w:p>
    <w:p w14:paraId="0AD1E67B" w14:textId="77777777" w:rsidR="00135587" w:rsidRPr="00383667" w:rsidRDefault="00534F7A" w:rsidP="005714FA">
      <w:pPr>
        <w:pStyle w:val="2f3"/>
        <w:rPr>
          <w:rFonts w:cs="Huawei Sans"/>
        </w:rPr>
      </w:pPr>
      <w:r w:rsidRPr="00383667">
        <w:rPr>
          <w:rFonts w:cs="Huawei Sans"/>
        </w:rPr>
        <w:t xml:space="preserve">    PIM Options</w:t>
      </w:r>
    </w:p>
    <w:p w14:paraId="21CB006F" w14:textId="77777777" w:rsidR="00135587" w:rsidRPr="00383667" w:rsidRDefault="00534F7A" w:rsidP="005714FA">
      <w:pPr>
        <w:pStyle w:val="2f3"/>
        <w:rPr>
          <w:rFonts w:cs="Huawei Sans"/>
        </w:rPr>
      </w:pPr>
      <w:r w:rsidRPr="00383667">
        <w:rPr>
          <w:rFonts w:cs="Huawei Sans"/>
        </w:rPr>
        <w:t xml:space="preserve">        </w:t>
      </w:r>
      <w:r w:rsidRPr="00383667">
        <w:rPr>
          <w:rFonts w:cs="Huawei Sans"/>
          <w:color w:val="EC7061"/>
        </w:rPr>
        <w:t>Group: 239.0.0.12/32</w:t>
      </w:r>
    </w:p>
    <w:p w14:paraId="398C0BD9" w14:textId="77777777" w:rsidR="00135587" w:rsidRPr="00383667" w:rsidRDefault="00534F7A" w:rsidP="005714FA">
      <w:pPr>
        <w:pStyle w:val="2f3"/>
        <w:rPr>
          <w:rFonts w:cs="Huawei Sans"/>
        </w:rPr>
      </w:pPr>
      <w:r w:rsidRPr="00383667">
        <w:rPr>
          <w:rFonts w:cs="Huawei Sans"/>
        </w:rPr>
        <w:t xml:space="preserve">       </w:t>
      </w:r>
      <w:r w:rsidRPr="00383667">
        <w:rPr>
          <w:rFonts w:cs="Huawei Sans"/>
          <w:color w:val="EC7061"/>
        </w:rPr>
        <w:t xml:space="preserve"> Source: 10.0.1.1</w:t>
      </w:r>
    </w:p>
    <w:p w14:paraId="7E9DE1AC" w14:textId="77777777" w:rsidR="00135587" w:rsidRPr="00383667" w:rsidRDefault="00534F7A" w:rsidP="005714FA">
      <w:pPr>
        <w:pStyle w:val="2f3"/>
        <w:rPr>
          <w:rFonts w:cs="Huawei Sans"/>
        </w:rPr>
      </w:pPr>
      <w:r w:rsidRPr="00383667">
        <w:rPr>
          <w:rFonts w:cs="Huawei Sans"/>
        </w:rPr>
        <w:t xml:space="preserve">        Originator: 10.0.12.1</w:t>
      </w:r>
    </w:p>
    <w:p w14:paraId="0E5B2F3A" w14:textId="77777777" w:rsidR="00135587" w:rsidRPr="00383667" w:rsidRDefault="00534F7A" w:rsidP="005714FA">
      <w:pPr>
        <w:pStyle w:val="2f3"/>
        <w:rPr>
          <w:rFonts w:cs="Huawei Sans"/>
        </w:rPr>
      </w:pPr>
      <w:r w:rsidRPr="00383667">
        <w:rPr>
          <w:rFonts w:cs="Huawei Sans"/>
        </w:rPr>
        <w:t xml:space="preserve">        0... .... = RP Tree: False</w:t>
      </w:r>
    </w:p>
    <w:p w14:paraId="48155B81" w14:textId="77777777" w:rsidR="00135587" w:rsidRPr="00383667" w:rsidRDefault="00534F7A" w:rsidP="005714FA">
      <w:pPr>
        <w:pStyle w:val="2f3"/>
        <w:rPr>
          <w:rFonts w:cs="Huawei Sans"/>
        </w:rPr>
      </w:pPr>
      <w:r w:rsidRPr="00383667">
        <w:rPr>
          <w:rFonts w:cs="Huawei Sans"/>
        </w:rPr>
        <w:t xml:space="preserve">        .000 0000 0000 0000 0000 0000 0000 0000 = Metric Preference: 0</w:t>
      </w:r>
    </w:p>
    <w:p w14:paraId="7E9D1430" w14:textId="77777777" w:rsidR="00135587" w:rsidRPr="00383667" w:rsidRDefault="00534F7A" w:rsidP="005714FA">
      <w:pPr>
        <w:pStyle w:val="2f3"/>
        <w:rPr>
          <w:rFonts w:cs="Huawei Sans"/>
        </w:rPr>
      </w:pPr>
      <w:r w:rsidRPr="00383667">
        <w:rPr>
          <w:rFonts w:cs="Huawei Sans"/>
        </w:rPr>
        <w:t xml:space="preserve">        Metric: 0</w:t>
      </w:r>
    </w:p>
    <w:p w14:paraId="3E699FDC"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Masklen</w:t>
      </w:r>
      <w:r w:rsidRPr="00383667">
        <w:rPr>
          <w:rFonts w:cs="Huawei Sans"/>
        </w:rPr>
        <w:t>: 32</w:t>
      </w:r>
    </w:p>
    <w:p w14:paraId="63009BB3" w14:textId="77777777" w:rsidR="00135587" w:rsidRPr="00383667" w:rsidRDefault="00534F7A" w:rsidP="005714FA">
      <w:pPr>
        <w:pStyle w:val="2f3"/>
        <w:rPr>
          <w:rFonts w:cs="Huawei Sans"/>
        </w:rPr>
      </w:pPr>
      <w:r w:rsidRPr="00383667">
        <w:rPr>
          <w:rFonts w:cs="Huawei Sans"/>
        </w:rPr>
        <w:t xml:space="preserve">        TTL: 255</w:t>
      </w:r>
    </w:p>
    <w:p w14:paraId="347786BA" w14:textId="77777777" w:rsidR="00135587" w:rsidRPr="00383667" w:rsidRDefault="00534F7A" w:rsidP="005714FA">
      <w:pPr>
        <w:pStyle w:val="2f3"/>
        <w:rPr>
          <w:rFonts w:cs="Huawei Sans"/>
        </w:rPr>
      </w:pPr>
      <w:r w:rsidRPr="00383667">
        <w:rPr>
          <w:rFonts w:cs="Huawei Sans"/>
        </w:rPr>
        <w:t xml:space="preserve">        0... .... = Prune indicator: Not set</w:t>
      </w:r>
    </w:p>
    <w:p w14:paraId="6E1E3913" w14:textId="77777777" w:rsidR="00135587" w:rsidRPr="00383667" w:rsidRDefault="00534F7A" w:rsidP="005714FA">
      <w:pPr>
        <w:pStyle w:val="2f3"/>
        <w:rPr>
          <w:rFonts w:cs="Huawei Sans"/>
        </w:rPr>
      </w:pPr>
      <w:r w:rsidRPr="00383667">
        <w:rPr>
          <w:rFonts w:cs="Huawei Sans"/>
        </w:rPr>
        <w:t xml:space="preserve">        .0.. .... = Prune now: Not set</w:t>
      </w:r>
    </w:p>
    <w:p w14:paraId="1243A853" w14:textId="77777777" w:rsidR="00135587" w:rsidRPr="00383667" w:rsidRDefault="00534F7A" w:rsidP="005714FA">
      <w:pPr>
        <w:pStyle w:val="2f3"/>
        <w:rPr>
          <w:rFonts w:cs="Huawei Sans"/>
        </w:rPr>
      </w:pPr>
      <w:r w:rsidRPr="00383667">
        <w:rPr>
          <w:rFonts w:cs="Huawei Sans"/>
        </w:rPr>
        <w:t xml:space="preserve">        ..1. .... = Assert override: Set</w:t>
      </w:r>
    </w:p>
    <w:p w14:paraId="509CB14A" w14:textId="77777777" w:rsidR="00135587" w:rsidRPr="00383667" w:rsidRDefault="00534F7A" w:rsidP="005714FA">
      <w:pPr>
        <w:pStyle w:val="2f3"/>
        <w:rPr>
          <w:rFonts w:cs="Huawei Sans"/>
        </w:rPr>
      </w:pPr>
      <w:r w:rsidRPr="00383667">
        <w:rPr>
          <w:rFonts w:cs="Huawei Sans"/>
        </w:rPr>
        <w:t xml:space="preserve">        Interval: 60</w:t>
      </w:r>
    </w:p>
    <w:p w14:paraId="09BB8D8C" w14:textId="77777777" w:rsidR="00135587" w:rsidRPr="00383667" w:rsidRDefault="00534F7A" w:rsidP="005714FA">
      <w:pPr>
        <w:pStyle w:val="1e"/>
      </w:pPr>
      <w:r w:rsidRPr="00383667">
        <w:t>The State-Refresh messages carry the multicast source address (10.0.1.1) and multicast group address (239.0.0.12). After receiving the messages, the downstream device creates an (S, G) entry and forwards the State-Refresh messages downstream.</w:t>
      </w:r>
    </w:p>
    <w:p w14:paraId="722F5AE3" w14:textId="77777777" w:rsidR="00135587" w:rsidRPr="00383667" w:rsidRDefault="00534F7A" w:rsidP="005714FA">
      <w:pPr>
        <w:pStyle w:val="1e"/>
      </w:pPr>
      <w:r w:rsidRPr="00383667">
        <w:t># Check statistics about the State-Refresh messages sent by R1.</w:t>
      </w:r>
    </w:p>
    <w:p w14:paraId="359590C6" w14:textId="77777777" w:rsidR="00135587" w:rsidRPr="00383667" w:rsidRDefault="00534F7A" w:rsidP="005714FA">
      <w:pPr>
        <w:pStyle w:val="2f3"/>
        <w:rPr>
          <w:rFonts w:cs="Huawei Sans"/>
        </w:rPr>
      </w:pPr>
      <w:r w:rsidRPr="00383667">
        <w:rPr>
          <w:rFonts w:cs="Huawei Sans"/>
        </w:rPr>
        <w:t xml:space="preserve">&lt;R1&gt;display </w:t>
      </w:r>
      <w:r w:rsidRPr="00497E5B">
        <w:rPr>
          <w:rFonts w:cs="Huawei Sans"/>
        </w:rPr>
        <w:t>pim</w:t>
      </w:r>
      <w:r w:rsidRPr="00383667">
        <w:rPr>
          <w:rFonts w:cs="Huawei Sans"/>
        </w:rPr>
        <w:t xml:space="preserve"> control-message counters message-type state-refresh interface GigabitEthernet 0/0/2</w:t>
      </w:r>
    </w:p>
    <w:p w14:paraId="3389813C" w14:textId="77777777" w:rsidR="00135587" w:rsidRPr="00383667" w:rsidRDefault="00534F7A" w:rsidP="005714FA">
      <w:pPr>
        <w:pStyle w:val="2f3"/>
        <w:rPr>
          <w:rFonts w:cs="Huawei Sans"/>
        </w:rPr>
      </w:pPr>
      <w:r w:rsidRPr="00383667">
        <w:rPr>
          <w:rFonts w:cs="Huawei Sans"/>
        </w:rPr>
        <w:t xml:space="preserve"> VPN-Instance: public net</w:t>
      </w:r>
    </w:p>
    <w:p w14:paraId="6A6E002B" w14:textId="77777777" w:rsidR="00135587" w:rsidRPr="00383667" w:rsidRDefault="00534F7A" w:rsidP="005714FA">
      <w:pPr>
        <w:pStyle w:val="2f3"/>
        <w:rPr>
          <w:rFonts w:cs="Huawei Sans"/>
        </w:rPr>
      </w:pPr>
      <w:r w:rsidRPr="00383667">
        <w:rPr>
          <w:rFonts w:cs="Huawei Sans"/>
        </w:rPr>
        <w:t xml:space="preserve"> PIM control-message counters for interface: GigabitEthernet0/0/2</w:t>
      </w:r>
    </w:p>
    <w:p w14:paraId="18D6AF0B" w14:textId="77777777" w:rsidR="00135587" w:rsidRPr="00383667" w:rsidRDefault="00534F7A" w:rsidP="005714FA">
      <w:pPr>
        <w:pStyle w:val="2f3"/>
        <w:rPr>
          <w:rFonts w:cs="Huawei Sans"/>
        </w:rPr>
      </w:pPr>
      <w:r w:rsidRPr="00383667">
        <w:rPr>
          <w:rFonts w:cs="Huawei Sans"/>
        </w:rPr>
        <w:t xml:space="preserve"> Message Type     Received         Sent             Invalid          Filtered</w:t>
      </w:r>
    </w:p>
    <w:p w14:paraId="255B60F2" w14:textId="77777777" w:rsidR="00135587" w:rsidRPr="00383667" w:rsidRDefault="00534F7A" w:rsidP="005714FA">
      <w:pPr>
        <w:pStyle w:val="2f3"/>
        <w:rPr>
          <w:rFonts w:cs="Huawei Sans"/>
        </w:rPr>
      </w:pPr>
      <w:r w:rsidRPr="00383667">
        <w:rPr>
          <w:rFonts w:cs="Huawei Sans"/>
        </w:rPr>
        <w:t xml:space="preserve"> State-Refresh       0               </w:t>
      </w:r>
      <w:r w:rsidRPr="00383667">
        <w:rPr>
          <w:rFonts w:cs="Huawei Sans"/>
          <w:color w:val="EC7061"/>
        </w:rPr>
        <w:t xml:space="preserve"> 8</w:t>
      </w:r>
      <w:r w:rsidRPr="00383667">
        <w:rPr>
          <w:rFonts w:cs="Huawei Sans"/>
        </w:rPr>
        <w:t xml:space="preserve">                0                0</w:t>
      </w:r>
    </w:p>
    <w:p w14:paraId="2C645B09" w14:textId="77777777" w:rsidR="00135587" w:rsidRPr="00383667" w:rsidRDefault="00534F7A" w:rsidP="005714FA">
      <w:pPr>
        <w:pStyle w:val="1e"/>
      </w:pPr>
      <w:r w:rsidRPr="00383667">
        <w:t xml:space="preserve">If the value of </w:t>
      </w:r>
      <w:r w:rsidRPr="00383667">
        <w:rPr>
          <w:b/>
          <w:bCs/>
        </w:rPr>
        <w:t>Sent</w:t>
      </w:r>
      <w:r w:rsidRPr="00383667">
        <w:t xml:space="preserve"> is not 0, check the (S, G) entry on the downstream device. If the value of </w:t>
      </w:r>
      <w:r w:rsidRPr="00383667">
        <w:rPr>
          <w:b/>
          <w:bCs/>
        </w:rPr>
        <w:t>Sent</w:t>
      </w:r>
      <w:r w:rsidRPr="00383667">
        <w:t xml:space="preserve"> is 0, you will find no (S, G) entry on the downstream device.</w:t>
      </w:r>
    </w:p>
    <w:p w14:paraId="5E3F6673" w14:textId="77777777" w:rsidR="00135587" w:rsidRPr="00383667" w:rsidRDefault="00534F7A" w:rsidP="005714FA">
      <w:pPr>
        <w:pStyle w:val="1e"/>
      </w:pPr>
      <w:r w:rsidRPr="00383667">
        <w:t>PIM-SM does not have State-Refresh messages. Therefore, this method cannot be used in PIM-SM scenarios.</w:t>
      </w:r>
    </w:p>
    <w:p w14:paraId="037061B2" w14:textId="15956E83" w:rsidR="00135587" w:rsidRPr="00383667" w:rsidRDefault="00534F7A" w:rsidP="005714FA">
      <w:pPr>
        <w:pStyle w:val="1e"/>
      </w:pPr>
      <w:r w:rsidRPr="00383667">
        <w:t xml:space="preserve"># Check the PIM routing tables of the four routers. </w:t>
      </w:r>
    </w:p>
    <w:p w14:paraId="5C258C7B" w14:textId="77777777" w:rsidR="00135587" w:rsidRPr="00383667" w:rsidRDefault="00534F7A" w:rsidP="005714FA">
      <w:pPr>
        <w:pStyle w:val="2f3"/>
        <w:rPr>
          <w:rFonts w:cs="Huawei Sans"/>
        </w:rPr>
      </w:pPr>
      <w:r w:rsidRPr="00383667">
        <w:rPr>
          <w:rFonts w:cs="Huawei Sans"/>
        </w:rPr>
        <w:t xml:space="preserve">&lt;R1&gt;display </w:t>
      </w:r>
      <w:r w:rsidRPr="00497E5B">
        <w:rPr>
          <w:rFonts w:cs="Huawei Sans"/>
        </w:rPr>
        <w:t>pim</w:t>
      </w:r>
      <w:r w:rsidRPr="00383667">
        <w:rPr>
          <w:rFonts w:cs="Huawei Sans"/>
        </w:rPr>
        <w:t xml:space="preserve"> routing-table </w:t>
      </w:r>
    </w:p>
    <w:p w14:paraId="1FEB1B85" w14:textId="77777777" w:rsidR="00135587" w:rsidRPr="00383667" w:rsidRDefault="00534F7A" w:rsidP="005714FA">
      <w:pPr>
        <w:pStyle w:val="2f3"/>
        <w:rPr>
          <w:rFonts w:cs="Huawei Sans"/>
        </w:rPr>
      </w:pPr>
      <w:r w:rsidRPr="00383667">
        <w:rPr>
          <w:rFonts w:cs="Huawei Sans"/>
        </w:rPr>
        <w:t xml:space="preserve"> VPN-Instance: public net</w:t>
      </w:r>
    </w:p>
    <w:p w14:paraId="1530D065" w14:textId="77777777" w:rsidR="00135587" w:rsidRPr="00383667" w:rsidRDefault="00534F7A" w:rsidP="005714FA">
      <w:pPr>
        <w:pStyle w:val="2f3"/>
        <w:rPr>
          <w:rFonts w:cs="Huawei Sans"/>
        </w:rPr>
      </w:pPr>
      <w:r w:rsidRPr="00383667">
        <w:rPr>
          <w:rFonts w:cs="Huawei Sans"/>
        </w:rPr>
        <w:t xml:space="preserve"> Total 0 (*, G) entry; 1 (S, G) entry</w:t>
      </w:r>
    </w:p>
    <w:p w14:paraId="0CB777C7" w14:textId="77777777" w:rsidR="00135587" w:rsidRPr="00383667" w:rsidRDefault="00135587" w:rsidP="005714FA">
      <w:pPr>
        <w:pStyle w:val="2f3"/>
        <w:rPr>
          <w:rFonts w:cs="Huawei Sans"/>
        </w:rPr>
      </w:pPr>
    </w:p>
    <w:p w14:paraId="03F9B7F2" w14:textId="77777777" w:rsidR="00135587" w:rsidRPr="00383667" w:rsidRDefault="00534F7A" w:rsidP="005714FA">
      <w:pPr>
        <w:pStyle w:val="2f3"/>
        <w:rPr>
          <w:rFonts w:cs="Huawei Sans"/>
        </w:rPr>
      </w:pPr>
      <w:r w:rsidRPr="00383667">
        <w:rPr>
          <w:rFonts w:cs="Huawei Sans"/>
        </w:rPr>
        <w:t xml:space="preserve"> (10.0.1.1, 239.0.0.12)</w:t>
      </w:r>
    </w:p>
    <w:p w14:paraId="44AFB884" w14:textId="6C25EF99"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pim-dm</w:t>
      </w:r>
      <w:r w:rsidRPr="00383667">
        <w:rPr>
          <w:rFonts w:cs="Huawei Sans"/>
        </w:rPr>
        <w:t xml:space="preserve">, Flag: LOC ACT </w:t>
      </w:r>
    </w:p>
    <w:p w14:paraId="412256BE" w14:textId="29C0FFE6"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00:04:19</w:t>
      </w:r>
    </w:p>
    <w:p w14:paraId="42D03FF5" w14:textId="1C1C7453" w:rsidR="00135587" w:rsidRPr="00383667" w:rsidRDefault="00534F7A" w:rsidP="005714FA">
      <w:pPr>
        <w:pStyle w:val="2f3"/>
        <w:rPr>
          <w:rFonts w:cs="Huawei Sans"/>
        </w:rPr>
      </w:pPr>
      <w:r w:rsidRPr="00383667">
        <w:rPr>
          <w:rFonts w:cs="Huawei Sans"/>
          <w:color w:val="EC7061"/>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color w:val="EC7061"/>
        </w:rPr>
        <w:t>: LoopBack0</w:t>
      </w:r>
    </w:p>
    <w:p w14:paraId="0C81B7EC" w14:textId="77777777" w:rsidR="00135587" w:rsidRPr="00383667" w:rsidRDefault="00534F7A" w:rsidP="005714FA">
      <w:pPr>
        <w:pStyle w:val="2f3"/>
        <w:rPr>
          <w:rFonts w:cs="Huawei Sans"/>
        </w:rPr>
      </w:pPr>
      <w:r w:rsidRPr="00383667">
        <w:rPr>
          <w:rFonts w:cs="Huawei Sans"/>
        </w:rPr>
        <w:lastRenderedPageBreak/>
        <w:t xml:space="preserve">         Upstream neighbor: NULL</w:t>
      </w:r>
    </w:p>
    <w:p w14:paraId="3AE85D9A" w14:textId="77777777" w:rsidR="00135587" w:rsidRPr="00383667" w:rsidRDefault="00534F7A" w:rsidP="005714FA">
      <w:pPr>
        <w:pStyle w:val="2f3"/>
        <w:rPr>
          <w:rFonts w:cs="Huawei Sans"/>
        </w:rPr>
      </w:pPr>
      <w:r w:rsidRPr="00383667">
        <w:rPr>
          <w:rFonts w:cs="Huawei Sans"/>
        </w:rPr>
        <w:t xml:space="preserve">         </w:t>
      </w:r>
      <w:r w:rsidRPr="00383667">
        <w:rPr>
          <w:rFonts w:cs="Huawei Sans"/>
          <w:color w:val="EC7061"/>
        </w:rPr>
        <w:t>RPF prime neighbor: NULL</w:t>
      </w:r>
    </w:p>
    <w:p w14:paraId="7D8E4288" w14:textId="77777777" w:rsidR="00135587" w:rsidRPr="00383667" w:rsidRDefault="00534F7A" w:rsidP="005714FA">
      <w:pPr>
        <w:pStyle w:val="2f3"/>
        <w:rPr>
          <w:rFonts w:cs="Huawei Sans"/>
        </w:rPr>
      </w:pPr>
      <w:r w:rsidRPr="00383667">
        <w:rPr>
          <w:rFonts w:cs="Huawei Sans"/>
        </w:rPr>
        <w:t xml:space="preserve">     Downstream interface(s) information:</w:t>
      </w:r>
    </w:p>
    <w:p w14:paraId="437548A9" w14:textId="77777777" w:rsidR="00135587" w:rsidRPr="00383667" w:rsidRDefault="00534F7A" w:rsidP="005714FA">
      <w:pPr>
        <w:pStyle w:val="2f3"/>
        <w:rPr>
          <w:rFonts w:cs="Huawei Sans"/>
          <w:color w:val="EC7061"/>
        </w:rPr>
      </w:pPr>
      <w:r w:rsidRPr="00383667">
        <w:rPr>
          <w:rFonts w:cs="Huawei Sans"/>
          <w:color w:val="EC7061"/>
        </w:rPr>
        <w:t xml:space="preserve">     Total number of downstreams: 1</w:t>
      </w:r>
    </w:p>
    <w:p w14:paraId="68F0C42E" w14:textId="77777777" w:rsidR="00135587" w:rsidRPr="00383667" w:rsidRDefault="00534F7A" w:rsidP="005714FA">
      <w:pPr>
        <w:pStyle w:val="2f3"/>
        <w:rPr>
          <w:rFonts w:cs="Huawei Sans"/>
          <w:color w:val="EC7061"/>
        </w:rPr>
      </w:pPr>
      <w:r w:rsidRPr="00383667">
        <w:rPr>
          <w:rFonts w:cs="Huawei Sans"/>
          <w:color w:val="EC7061"/>
        </w:rPr>
        <w:t xml:space="preserve">         1: GigabitEthernet0/0/1</w:t>
      </w:r>
    </w:p>
    <w:p w14:paraId="45C08909" w14:textId="77777777" w:rsidR="00135587" w:rsidRPr="00383667" w:rsidRDefault="00534F7A" w:rsidP="005714FA">
      <w:pPr>
        <w:pStyle w:val="2f3"/>
        <w:rPr>
          <w:rFonts w:cs="Huawei Sans"/>
          <w:color w:val="EC7061"/>
        </w:rPr>
      </w:pPr>
      <w:r w:rsidRPr="00383667">
        <w:rPr>
          <w:rFonts w:cs="Huawei Sans"/>
          <w:color w:val="EC7061"/>
        </w:rPr>
        <w:t xml:space="preserve">             Protocol: </w:t>
      </w:r>
      <w:r w:rsidRPr="00497E5B">
        <w:rPr>
          <w:rFonts w:cs="Huawei Sans"/>
          <w:color w:val="EC7061"/>
        </w:rPr>
        <w:t>pim-dm</w:t>
      </w:r>
      <w:r w:rsidRPr="00383667">
        <w:rPr>
          <w:rFonts w:cs="Huawei Sans"/>
          <w:color w:val="EC7061"/>
        </w:rPr>
        <w:t>, UpTime: 00:04:19, Expires: never</w:t>
      </w:r>
    </w:p>
    <w:p w14:paraId="2A9DA189" w14:textId="23FEC19B" w:rsidR="00135587" w:rsidRPr="00383667" w:rsidRDefault="00534F7A" w:rsidP="005714FA">
      <w:pPr>
        <w:pStyle w:val="1e"/>
      </w:pPr>
      <w:r w:rsidRPr="00383667">
        <w:t xml:space="preserve">On R1, the inbound interface of the (S, G) entry is Loopback0. Because the multicast source is directly connected to R1, </w:t>
      </w:r>
      <w:r w:rsidRPr="00383667">
        <w:rPr>
          <w:b/>
          <w:bCs/>
        </w:rPr>
        <w:t>PRF prime neighbor</w:t>
      </w:r>
      <w:r w:rsidRPr="00383667">
        <w:t xml:space="preserve"> is </w:t>
      </w:r>
      <w:r w:rsidRPr="00383667">
        <w:rPr>
          <w:b/>
          <w:bCs/>
        </w:rPr>
        <w:t>Null</w:t>
      </w:r>
      <w:r w:rsidRPr="00383667">
        <w:t>. The downstream interface is GE0/0/1, and R1 forwards the multicast traffic to R3.</w:t>
      </w:r>
    </w:p>
    <w:p w14:paraId="71321D52" w14:textId="77777777" w:rsidR="00135587" w:rsidRPr="00383667" w:rsidRDefault="00534F7A" w:rsidP="005714FA">
      <w:pPr>
        <w:pStyle w:val="2f3"/>
        <w:rPr>
          <w:rFonts w:cs="Huawei Sans"/>
        </w:rPr>
      </w:pPr>
      <w:r w:rsidRPr="00383667">
        <w:rPr>
          <w:rFonts w:cs="Huawei Sans"/>
        </w:rPr>
        <w:t xml:space="preserve">&lt;R2&gt;display </w:t>
      </w:r>
      <w:r w:rsidRPr="00497E5B">
        <w:rPr>
          <w:rFonts w:cs="Huawei Sans"/>
        </w:rPr>
        <w:t>pim</w:t>
      </w:r>
      <w:r w:rsidRPr="00383667">
        <w:rPr>
          <w:rFonts w:cs="Huawei Sans"/>
        </w:rPr>
        <w:t xml:space="preserve"> routing-table </w:t>
      </w:r>
    </w:p>
    <w:p w14:paraId="32C9FC56" w14:textId="77777777" w:rsidR="00135587" w:rsidRPr="00383667" w:rsidRDefault="00534F7A" w:rsidP="005714FA">
      <w:pPr>
        <w:pStyle w:val="2f3"/>
        <w:rPr>
          <w:rFonts w:cs="Huawei Sans"/>
        </w:rPr>
      </w:pPr>
      <w:r w:rsidRPr="00383667">
        <w:rPr>
          <w:rFonts w:cs="Huawei Sans"/>
        </w:rPr>
        <w:t xml:space="preserve"> VPN-Instance: public net</w:t>
      </w:r>
    </w:p>
    <w:p w14:paraId="45C4C2B6" w14:textId="77777777" w:rsidR="00135587" w:rsidRPr="00383667" w:rsidRDefault="00534F7A" w:rsidP="005714FA">
      <w:pPr>
        <w:pStyle w:val="2f3"/>
        <w:rPr>
          <w:rFonts w:cs="Huawei Sans"/>
        </w:rPr>
      </w:pPr>
      <w:r w:rsidRPr="00383667">
        <w:rPr>
          <w:rFonts w:cs="Huawei Sans"/>
        </w:rPr>
        <w:t xml:space="preserve"> Total 0 (*, G) entry; 1 (S, G) entry</w:t>
      </w:r>
    </w:p>
    <w:p w14:paraId="286E95D6" w14:textId="77777777" w:rsidR="00135587" w:rsidRPr="00383667" w:rsidRDefault="00135587" w:rsidP="005714FA">
      <w:pPr>
        <w:pStyle w:val="2f3"/>
        <w:rPr>
          <w:rFonts w:cs="Huawei Sans"/>
        </w:rPr>
      </w:pPr>
    </w:p>
    <w:p w14:paraId="31FF8F40" w14:textId="77777777" w:rsidR="00135587" w:rsidRPr="00383667" w:rsidRDefault="00534F7A" w:rsidP="005714FA">
      <w:pPr>
        <w:pStyle w:val="2f3"/>
        <w:rPr>
          <w:rFonts w:cs="Huawei Sans"/>
        </w:rPr>
      </w:pPr>
      <w:r w:rsidRPr="00383667">
        <w:rPr>
          <w:rFonts w:cs="Huawei Sans"/>
        </w:rPr>
        <w:t xml:space="preserve"> (10.0.1.1, 239.0.0.12)</w:t>
      </w:r>
    </w:p>
    <w:p w14:paraId="67234D6C" w14:textId="4EA77AD5"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pim-dm</w:t>
      </w:r>
      <w:r w:rsidRPr="00383667">
        <w:rPr>
          <w:rFonts w:cs="Huawei Sans"/>
        </w:rPr>
        <w:t xml:space="preserve">, Flag: </w:t>
      </w:r>
    </w:p>
    <w:p w14:paraId="428AD8AD" w14:textId="0AA748FB"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00:01:25</w:t>
      </w:r>
    </w:p>
    <w:p w14:paraId="22B7F0A1" w14:textId="3A72355F" w:rsidR="00135587" w:rsidRPr="00383667" w:rsidRDefault="00534F7A" w:rsidP="005714FA">
      <w:pPr>
        <w:pStyle w:val="2f3"/>
        <w:rPr>
          <w:rFonts w:cs="Huawei Sans"/>
        </w:rPr>
      </w:pPr>
      <w:r w:rsidRPr="00383667">
        <w:rPr>
          <w:rFonts w:cs="Huawei Sans"/>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GigabitEthernet0/0/3</w:t>
      </w:r>
    </w:p>
    <w:p w14:paraId="0E93DFFE" w14:textId="77777777" w:rsidR="00135587" w:rsidRPr="00383667" w:rsidRDefault="00534F7A" w:rsidP="005714FA">
      <w:pPr>
        <w:pStyle w:val="2f3"/>
        <w:rPr>
          <w:rFonts w:cs="Huawei Sans"/>
        </w:rPr>
      </w:pPr>
      <w:r w:rsidRPr="00383667">
        <w:rPr>
          <w:rFonts w:cs="Huawei Sans"/>
        </w:rPr>
        <w:t xml:space="preserve">         Upstream neighbor: 10.0.12.1</w:t>
      </w:r>
    </w:p>
    <w:p w14:paraId="026C5AE5" w14:textId="77777777" w:rsidR="00135587" w:rsidRPr="00383667" w:rsidRDefault="00534F7A" w:rsidP="005714FA">
      <w:pPr>
        <w:pStyle w:val="2f3"/>
        <w:rPr>
          <w:rFonts w:cs="Huawei Sans"/>
        </w:rPr>
      </w:pPr>
      <w:r w:rsidRPr="00383667">
        <w:rPr>
          <w:rFonts w:cs="Huawei Sans"/>
        </w:rPr>
        <w:t xml:space="preserve">         RPF prime neighbor: 10.0.12.1</w:t>
      </w:r>
    </w:p>
    <w:p w14:paraId="004F1BB3" w14:textId="77777777" w:rsidR="00135587" w:rsidRPr="00383667" w:rsidRDefault="00534F7A" w:rsidP="005714FA">
      <w:pPr>
        <w:pStyle w:val="2f3"/>
        <w:rPr>
          <w:rFonts w:cs="Huawei Sans"/>
          <w:color w:val="EC7061"/>
        </w:rPr>
      </w:pPr>
      <w:r w:rsidRPr="00383667">
        <w:rPr>
          <w:rFonts w:cs="Huawei Sans"/>
          <w:color w:val="EC7061"/>
        </w:rPr>
        <w:t xml:space="preserve">     Downstream interface(s) information: None</w:t>
      </w:r>
    </w:p>
    <w:p w14:paraId="1D600A96" w14:textId="77777777" w:rsidR="00135587" w:rsidRPr="00383667" w:rsidRDefault="00534F7A" w:rsidP="005714FA">
      <w:pPr>
        <w:pStyle w:val="1e"/>
      </w:pPr>
      <w:r w:rsidRPr="00383667">
        <w:t>On R2, the (S, G) entry does not have any downstream interface.</w:t>
      </w:r>
    </w:p>
    <w:p w14:paraId="3538DBEA" w14:textId="77777777" w:rsidR="00135587" w:rsidRPr="00383667" w:rsidRDefault="00534F7A" w:rsidP="005714FA">
      <w:pPr>
        <w:pStyle w:val="2f3"/>
        <w:rPr>
          <w:rFonts w:cs="Huawei Sans"/>
        </w:rPr>
      </w:pPr>
      <w:r w:rsidRPr="00383667">
        <w:rPr>
          <w:rFonts w:cs="Huawei Sans"/>
        </w:rPr>
        <w:t xml:space="preserve">&lt;R3&gt;display </w:t>
      </w:r>
      <w:r w:rsidRPr="00497E5B">
        <w:rPr>
          <w:rFonts w:cs="Huawei Sans"/>
        </w:rPr>
        <w:t>pim</w:t>
      </w:r>
      <w:r w:rsidRPr="00383667">
        <w:rPr>
          <w:rFonts w:cs="Huawei Sans"/>
        </w:rPr>
        <w:t xml:space="preserve"> routing-table </w:t>
      </w:r>
    </w:p>
    <w:p w14:paraId="411A2634" w14:textId="77777777" w:rsidR="00135587" w:rsidRPr="00383667" w:rsidRDefault="00534F7A" w:rsidP="005714FA">
      <w:pPr>
        <w:pStyle w:val="2f3"/>
        <w:rPr>
          <w:rFonts w:cs="Huawei Sans"/>
        </w:rPr>
      </w:pPr>
      <w:r w:rsidRPr="00383667">
        <w:rPr>
          <w:rFonts w:cs="Huawei Sans"/>
        </w:rPr>
        <w:t xml:space="preserve"> VPN-Instance: public net</w:t>
      </w:r>
    </w:p>
    <w:p w14:paraId="4531FD27" w14:textId="77777777" w:rsidR="00135587" w:rsidRPr="00383667" w:rsidRDefault="00534F7A" w:rsidP="005714FA">
      <w:pPr>
        <w:pStyle w:val="2f3"/>
        <w:rPr>
          <w:rFonts w:cs="Huawei Sans"/>
        </w:rPr>
      </w:pPr>
      <w:r w:rsidRPr="00383667">
        <w:rPr>
          <w:rFonts w:cs="Huawei Sans"/>
        </w:rPr>
        <w:t xml:space="preserve"> Total 0 (*, G) entry; 1 (S, G) entry</w:t>
      </w:r>
    </w:p>
    <w:p w14:paraId="29C995FD" w14:textId="77777777" w:rsidR="00135587" w:rsidRPr="00383667" w:rsidRDefault="00135587" w:rsidP="005714FA">
      <w:pPr>
        <w:pStyle w:val="2f3"/>
        <w:rPr>
          <w:rFonts w:cs="Huawei Sans"/>
        </w:rPr>
      </w:pPr>
    </w:p>
    <w:p w14:paraId="50A004C5" w14:textId="77777777" w:rsidR="00135587" w:rsidRPr="00383667" w:rsidRDefault="00534F7A" w:rsidP="005714FA">
      <w:pPr>
        <w:pStyle w:val="2f3"/>
        <w:rPr>
          <w:rFonts w:cs="Huawei Sans"/>
          <w:color w:val="EC7061"/>
        </w:rPr>
      </w:pPr>
      <w:r w:rsidRPr="00383667">
        <w:rPr>
          <w:rFonts w:cs="Huawei Sans"/>
          <w:color w:val="EC7061"/>
        </w:rPr>
        <w:t xml:space="preserve"> (10.0.1.1, 239.0.0.12)</w:t>
      </w:r>
    </w:p>
    <w:p w14:paraId="30714B9C" w14:textId="4A7659C0"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pim-dm</w:t>
      </w:r>
      <w:r w:rsidRPr="00383667">
        <w:rPr>
          <w:rFonts w:cs="Huawei Sans"/>
        </w:rPr>
        <w:t xml:space="preserve">, Flag: </w:t>
      </w:r>
    </w:p>
    <w:p w14:paraId="78108117" w14:textId="395DE53B"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00:02:55</w:t>
      </w:r>
    </w:p>
    <w:p w14:paraId="1200CC4E" w14:textId="7B054854" w:rsidR="00135587" w:rsidRPr="00383667" w:rsidRDefault="00534F7A" w:rsidP="005714FA">
      <w:pPr>
        <w:pStyle w:val="2f3"/>
        <w:rPr>
          <w:rFonts w:cs="Huawei Sans"/>
        </w:rPr>
      </w:pPr>
      <w:r w:rsidRPr="00383667">
        <w:rPr>
          <w:rFonts w:cs="Huawei Sans"/>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GigabitEthernet0/0/1</w:t>
      </w:r>
    </w:p>
    <w:p w14:paraId="017CE324" w14:textId="77777777" w:rsidR="00135587" w:rsidRPr="00383667" w:rsidRDefault="00534F7A" w:rsidP="005714FA">
      <w:pPr>
        <w:pStyle w:val="2f3"/>
        <w:rPr>
          <w:rFonts w:cs="Huawei Sans"/>
        </w:rPr>
      </w:pPr>
      <w:r w:rsidRPr="00383667">
        <w:rPr>
          <w:rFonts w:cs="Huawei Sans"/>
        </w:rPr>
        <w:t xml:space="preserve">         Upstream neighbor: 10.0.13.1</w:t>
      </w:r>
    </w:p>
    <w:p w14:paraId="5ADEB849" w14:textId="77777777" w:rsidR="00135587" w:rsidRPr="00383667" w:rsidRDefault="00534F7A" w:rsidP="005714FA">
      <w:pPr>
        <w:pStyle w:val="2f3"/>
        <w:rPr>
          <w:rFonts w:cs="Huawei Sans"/>
        </w:rPr>
      </w:pPr>
      <w:r w:rsidRPr="00383667">
        <w:rPr>
          <w:rFonts w:cs="Huawei Sans"/>
        </w:rPr>
        <w:t xml:space="preserve">         RPF prime neighbor: 10.0.13.1</w:t>
      </w:r>
    </w:p>
    <w:p w14:paraId="0B0B12A2" w14:textId="77777777" w:rsidR="00135587" w:rsidRPr="00383667" w:rsidRDefault="00534F7A" w:rsidP="005714FA">
      <w:pPr>
        <w:pStyle w:val="2f3"/>
        <w:rPr>
          <w:rFonts w:cs="Huawei Sans"/>
          <w:color w:val="EC7061"/>
        </w:rPr>
      </w:pPr>
      <w:r w:rsidRPr="00383667">
        <w:rPr>
          <w:rFonts w:cs="Huawei Sans"/>
          <w:color w:val="EC7061"/>
        </w:rPr>
        <w:t xml:space="preserve">     Downstream interface(s) information:</w:t>
      </w:r>
    </w:p>
    <w:p w14:paraId="3843B759" w14:textId="77777777" w:rsidR="00135587" w:rsidRPr="00383667" w:rsidRDefault="00534F7A" w:rsidP="005714FA">
      <w:pPr>
        <w:pStyle w:val="2f3"/>
        <w:rPr>
          <w:rFonts w:cs="Huawei Sans"/>
          <w:color w:val="EC7061"/>
        </w:rPr>
      </w:pPr>
      <w:r w:rsidRPr="00383667">
        <w:rPr>
          <w:rFonts w:cs="Huawei Sans"/>
        </w:rPr>
        <w:t xml:space="preserve">  </w:t>
      </w:r>
      <w:r w:rsidRPr="00383667">
        <w:rPr>
          <w:rFonts w:cs="Huawei Sans"/>
          <w:color w:val="EC7061"/>
        </w:rPr>
        <w:t xml:space="preserve">   Total number of downstreams: 1</w:t>
      </w:r>
    </w:p>
    <w:p w14:paraId="0861A6AA" w14:textId="77777777" w:rsidR="00135587" w:rsidRPr="00383667" w:rsidRDefault="00534F7A" w:rsidP="005714FA">
      <w:pPr>
        <w:pStyle w:val="2f3"/>
        <w:rPr>
          <w:rFonts w:cs="Huawei Sans"/>
          <w:color w:val="EC7061"/>
        </w:rPr>
      </w:pPr>
      <w:r w:rsidRPr="00383667">
        <w:rPr>
          <w:rFonts w:cs="Huawei Sans"/>
          <w:color w:val="EC7061"/>
        </w:rPr>
        <w:t xml:space="preserve">         1: GigabitEthernet0/0/4</w:t>
      </w:r>
    </w:p>
    <w:p w14:paraId="2857446B" w14:textId="77777777" w:rsidR="00135587" w:rsidRPr="00383667" w:rsidRDefault="00534F7A" w:rsidP="005714FA">
      <w:pPr>
        <w:pStyle w:val="2f3"/>
        <w:rPr>
          <w:rFonts w:cs="Huawei Sans"/>
          <w:color w:val="EC7061"/>
        </w:rPr>
      </w:pPr>
      <w:r w:rsidRPr="00383667">
        <w:rPr>
          <w:rFonts w:cs="Huawei Sans"/>
          <w:color w:val="EC7061"/>
        </w:rPr>
        <w:t xml:space="preserve">             Protocol: </w:t>
      </w:r>
      <w:r w:rsidRPr="00497E5B">
        <w:rPr>
          <w:rFonts w:cs="Huawei Sans"/>
          <w:color w:val="EC7061"/>
        </w:rPr>
        <w:t>pim-dm</w:t>
      </w:r>
      <w:r w:rsidRPr="00383667">
        <w:rPr>
          <w:rFonts w:cs="Huawei Sans"/>
          <w:color w:val="EC7061"/>
        </w:rPr>
        <w:t>, UpTime: 00:02:55, Expires: never</w:t>
      </w:r>
    </w:p>
    <w:p w14:paraId="13831A73" w14:textId="0A4E9EC3" w:rsidR="00135587" w:rsidRPr="00383667" w:rsidRDefault="00534F7A" w:rsidP="005714FA">
      <w:pPr>
        <w:pStyle w:val="1e"/>
      </w:pPr>
      <w:r w:rsidRPr="00383667">
        <w:t xml:space="preserve">On R3, the downstream interface of the (S, G) entry is </w:t>
      </w:r>
      <w:r w:rsidR="00694179">
        <w:t>GE0</w:t>
      </w:r>
      <w:r w:rsidRPr="00383667">
        <w:t>/0/4.</w:t>
      </w:r>
    </w:p>
    <w:p w14:paraId="5BFC4A00" w14:textId="72E3E68E" w:rsidR="00135587" w:rsidRPr="00383667" w:rsidRDefault="00534F7A" w:rsidP="005714FA">
      <w:pPr>
        <w:pStyle w:val="1e"/>
      </w:pPr>
      <w:r w:rsidRPr="00383667">
        <w:t>The downstream interfaces of R2 and R3 and the upstream interface of R4 are on the same network segment. Therefore, the Assert mechanism is triggered. R2 and R3 send Assert messa</w:t>
      </w:r>
      <w:r w:rsidR="00694179">
        <w:t>ges through their respective GE</w:t>
      </w:r>
      <w:r w:rsidRPr="00383667">
        <w:t>0/0/4 for election. The unicast routes from R2 and R3 to the multicast source have the same p</w:t>
      </w:r>
      <w:r w:rsidR="00694179">
        <w:t>reference and cost. However, GE</w:t>
      </w:r>
      <w:r w:rsidRPr="00383667">
        <w:t>0/0/4 of R3 has a higher IP address (10.0.234.3) than that (10.0.234.2) of R2. Therefore, R3 wins the Assert election and continues to forward multicast traffic to R4. R2 no longer forwards multicast tr</w:t>
      </w:r>
      <w:r w:rsidR="00694179">
        <w:t>affic downstream through its GE</w:t>
      </w:r>
      <w:r w:rsidRPr="00383667">
        <w:t>0/0/4. This is why there is no downstream interface in the (S, G) entry in the PIM routing table of R2.</w:t>
      </w:r>
    </w:p>
    <w:p w14:paraId="1452632F" w14:textId="77777777" w:rsidR="00135587" w:rsidRPr="00383667" w:rsidRDefault="00534F7A" w:rsidP="005714FA">
      <w:pPr>
        <w:pStyle w:val="2f3"/>
        <w:rPr>
          <w:rFonts w:cs="Huawei Sans"/>
        </w:rPr>
      </w:pPr>
      <w:r w:rsidRPr="00383667">
        <w:rPr>
          <w:rFonts w:cs="Huawei Sans"/>
        </w:rPr>
        <w:t xml:space="preserve">[R4]display </w:t>
      </w:r>
      <w:r w:rsidRPr="00497E5B">
        <w:rPr>
          <w:rFonts w:cs="Huawei Sans"/>
        </w:rPr>
        <w:t>pim</w:t>
      </w:r>
      <w:r w:rsidRPr="00383667">
        <w:rPr>
          <w:rFonts w:cs="Huawei Sans"/>
        </w:rPr>
        <w:t xml:space="preserve"> routing-table </w:t>
      </w:r>
    </w:p>
    <w:p w14:paraId="02DBA453" w14:textId="77777777" w:rsidR="00135587" w:rsidRPr="00383667" w:rsidRDefault="00534F7A" w:rsidP="005714FA">
      <w:pPr>
        <w:pStyle w:val="2f3"/>
        <w:rPr>
          <w:rFonts w:cs="Huawei Sans"/>
        </w:rPr>
      </w:pPr>
      <w:r w:rsidRPr="00383667">
        <w:rPr>
          <w:rFonts w:cs="Huawei Sans"/>
        </w:rPr>
        <w:t xml:space="preserve"> VPN-Instance: public net</w:t>
      </w:r>
    </w:p>
    <w:p w14:paraId="6EE1259A" w14:textId="77777777" w:rsidR="00135587" w:rsidRPr="00383667" w:rsidRDefault="00534F7A" w:rsidP="005714FA">
      <w:pPr>
        <w:pStyle w:val="2f3"/>
        <w:rPr>
          <w:rFonts w:cs="Huawei Sans"/>
        </w:rPr>
      </w:pPr>
      <w:r w:rsidRPr="00383667">
        <w:rPr>
          <w:rFonts w:cs="Huawei Sans"/>
        </w:rPr>
        <w:t xml:space="preserve"> Total 1 (*, G) entry; 1 (S, G) entry</w:t>
      </w:r>
    </w:p>
    <w:p w14:paraId="4E6C80F3" w14:textId="77777777" w:rsidR="00135587" w:rsidRPr="00383667" w:rsidRDefault="00135587" w:rsidP="005714FA">
      <w:pPr>
        <w:pStyle w:val="2f3"/>
        <w:rPr>
          <w:rFonts w:cs="Huawei Sans"/>
        </w:rPr>
      </w:pPr>
    </w:p>
    <w:p w14:paraId="7D4BDBB3" w14:textId="77777777" w:rsidR="00135587" w:rsidRPr="00383667" w:rsidRDefault="00534F7A" w:rsidP="005714FA">
      <w:pPr>
        <w:pStyle w:val="2f3"/>
        <w:rPr>
          <w:rFonts w:cs="Huawei Sans"/>
        </w:rPr>
      </w:pPr>
      <w:r w:rsidRPr="00383667">
        <w:rPr>
          <w:rFonts w:cs="Huawei Sans"/>
        </w:rPr>
        <w:t xml:space="preserve"> (*, 239.0.0.12)</w:t>
      </w:r>
    </w:p>
    <w:p w14:paraId="285C8056" w14:textId="738FBB66"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pim-dm</w:t>
      </w:r>
      <w:r w:rsidRPr="00383667">
        <w:rPr>
          <w:rFonts w:cs="Huawei Sans"/>
        </w:rPr>
        <w:t xml:space="preserve">, Flag: WC </w:t>
      </w:r>
    </w:p>
    <w:p w14:paraId="3F7B8D1B" w14:textId="14B4B4FB"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00:05:41</w:t>
      </w:r>
    </w:p>
    <w:p w14:paraId="3239B0CF" w14:textId="608562C0" w:rsidR="00135587" w:rsidRPr="00383667" w:rsidRDefault="00534F7A" w:rsidP="005714FA">
      <w:pPr>
        <w:pStyle w:val="2f3"/>
        <w:rPr>
          <w:rFonts w:cs="Huawei Sans"/>
        </w:rPr>
      </w:pPr>
      <w:r w:rsidRPr="00383667">
        <w:rPr>
          <w:rFonts w:cs="Huawei Sans"/>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NULL</w:t>
      </w:r>
    </w:p>
    <w:p w14:paraId="511A74EA" w14:textId="77777777" w:rsidR="00135587" w:rsidRPr="00383667" w:rsidRDefault="00534F7A" w:rsidP="005714FA">
      <w:pPr>
        <w:pStyle w:val="2f3"/>
        <w:rPr>
          <w:rFonts w:cs="Huawei Sans"/>
        </w:rPr>
      </w:pPr>
      <w:r w:rsidRPr="00383667">
        <w:rPr>
          <w:rFonts w:cs="Huawei Sans"/>
        </w:rPr>
        <w:t xml:space="preserve">         Upstream neighbor: NULL</w:t>
      </w:r>
    </w:p>
    <w:p w14:paraId="59DA0B14" w14:textId="77777777" w:rsidR="00135587" w:rsidRPr="00383667" w:rsidRDefault="00534F7A" w:rsidP="005714FA">
      <w:pPr>
        <w:pStyle w:val="2f3"/>
        <w:rPr>
          <w:rFonts w:cs="Huawei Sans"/>
        </w:rPr>
      </w:pPr>
      <w:r w:rsidRPr="00383667">
        <w:rPr>
          <w:rFonts w:cs="Huawei Sans"/>
        </w:rPr>
        <w:t xml:space="preserve">         RPF prime neighbor: NULL</w:t>
      </w:r>
    </w:p>
    <w:p w14:paraId="0A005FF1" w14:textId="77777777" w:rsidR="00135587" w:rsidRPr="00383667" w:rsidRDefault="00534F7A" w:rsidP="005714FA">
      <w:pPr>
        <w:pStyle w:val="2f3"/>
        <w:rPr>
          <w:rFonts w:cs="Huawei Sans"/>
        </w:rPr>
      </w:pPr>
      <w:r w:rsidRPr="00383667">
        <w:rPr>
          <w:rFonts w:cs="Huawei Sans"/>
        </w:rPr>
        <w:t xml:space="preserve">     Downstream interface(s) information:</w:t>
      </w:r>
    </w:p>
    <w:p w14:paraId="3F344013" w14:textId="77777777" w:rsidR="00135587" w:rsidRPr="00383667" w:rsidRDefault="00534F7A" w:rsidP="005714FA">
      <w:pPr>
        <w:pStyle w:val="2f3"/>
        <w:rPr>
          <w:rFonts w:cs="Huawei Sans"/>
          <w:color w:val="EC7061"/>
        </w:rPr>
      </w:pPr>
      <w:r w:rsidRPr="00383667">
        <w:rPr>
          <w:rFonts w:cs="Huawei Sans"/>
          <w:color w:val="EC7061"/>
        </w:rPr>
        <w:t xml:space="preserve">     Total number of downstreams: 1</w:t>
      </w:r>
    </w:p>
    <w:p w14:paraId="356D0D45" w14:textId="77777777" w:rsidR="00135587" w:rsidRPr="00383667" w:rsidRDefault="00534F7A" w:rsidP="005714FA">
      <w:pPr>
        <w:pStyle w:val="2f3"/>
        <w:rPr>
          <w:rFonts w:cs="Huawei Sans"/>
          <w:color w:val="EC7061"/>
        </w:rPr>
      </w:pPr>
      <w:r w:rsidRPr="00383667">
        <w:rPr>
          <w:rFonts w:cs="Huawei Sans"/>
          <w:color w:val="EC7061"/>
        </w:rPr>
        <w:t xml:space="preserve">         1: GigabitEthernet0/0/5</w:t>
      </w:r>
    </w:p>
    <w:p w14:paraId="087EE2CA" w14:textId="77777777" w:rsidR="00135587" w:rsidRPr="00383667" w:rsidRDefault="00534F7A" w:rsidP="005714FA">
      <w:pPr>
        <w:pStyle w:val="2f3"/>
        <w:rPr>
          <w:rFonts w:cs="Huawei Sans"/>
          <w:color w:val="EC7061"/>
        </w:rPr>
      </w:pPr>
      <w:r w:rsidRPr="00383667">
        <w:rPr>
          <w:rFonts w:cs="Huawei Sans"/>
          <w:color w:val="EC7061"/>
        </w:rPr>
        <w:t xml:space="preserve">             Protocol: static, UpTime: 00:05:41, Expires: never</w:t>
      </w:r>
    </w:p>
    <w:p w14:paraId="06CF15B6" w14:textId="77777777" w:rsidR="00135587" w:rsidRPr="00383667" w:rsidRDefault="00135587" w:rsidP="005714FA">
      <w:pPr>
        <w:pStyle w:val="2f3"/>
        <w:rPr>
          <w:rFonts w:cs="Huawei Sans"/>
        </w:rPr>
      </w:pPr>
    </w:p>
    <w:p w14:paraId="4BEE7F74" w14:textId="77777777" w:rsidR="00135587" w:rsidRPr="00383667" w:rsidRDefault="00534F7A" w:rsidP="005714FA">
      <w:pPr>
        <w:pStyle w:val="2f3"/>
        <w:rPr>
          <w:rFonts w:cs="Huawei Sans"/>
        </w:rPr>
      </w:pPr>
      <w:r w:rsidRPr="00383667">
        <w:rPr>
          <w:rFonts w:cs="Huawei Sans"/>
        </w:rPr>
        <w:t xml:space="preserve"> (10.0.1.1, 239.0.0.12)</w:t>
      </w:r>
    </w:p>
    <w:p w14:paraId="65593054" w14:textId="782A40EE"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pim-dm</w:t>
      </w:r>
      <w:r w:rsidRPr="00383667">
        <w:rPr>
          <w:rFonts w:cs="Huawei Sans"/>
        </w:rPr>
        <w:t xml:space="preserve">, Flag: </w:t>
      </w:r>
    </w:p>
    <w:p w14:paraId="76BF2599" w14:textId="0809DADB"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00:01:52</w:t>
      </w:r>
    </w:p>
    <w:p w14:paraId="3E755D40" w14:textId="518B8672" w:rsidR="00135587" w:rsidRPr="00383667" w:rsidRDefault="00534F7A" w:rsidP="005714FA">
      <w:pPr>
        <w:pStyle w:val="2f3"/>
        <w:rPr>
          <w:rFonts w:cs="Huawei Sans"/>
          <w:color w:val="EC7061"/>
        </w:rPr>
      </w:pPr>
      <w:r w:rsidRPr="00383667">
        <w:rPr>
          <w:rFonts w:cs="Huawei Sans"/>
          <w:color w:val="EC7061"/>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color w:val="EC7061"/>
        </w:rPr>
        <w:t>: GigabitEthernet0/0/4</w:t>
      </w:r>
    </w:p>
    <w:p w14:paraId="5B44E516" w14:textId="77777777" w:rsidR="00135587" w:rsidRPr="00383667" w:rsidRDefault="00534F7A" w:rsidP="005714FA">
      <w:pPr>
        <w:pStyle w:val="2f3"/>
        <w:rPr>
          <w:rFonts w:cs="Huawei Sans"/>
          <w:color w:val="EC7061"/>
        </w:rPr>
      </w:pPr>
      <w:r w:rsidRPr="00383667">
        <w:rPr>
          <w:rFonts w:cs="Huawei Sans"/>
          <w:color w:val="EC7061"/>
        </w:rPr>
        <w:t xml:space="preserve">         Upstream neighbor: 10.0.234.2</w:t>
      </w:r>
    </w:p>
    <w:p w14:paraId="3635609D" w14:textId="77777777" w:rsidR="00135587" w:rsidRPr="00383667" w:rsidRDefault="00534F7A" w:rsidP="005714FA">
      <w:pPr>
        <w:pStyle w:val="2f3"/>
        <w:rPr>
          <w:rFonts w:cs="Huawei Sans"/>
          <w:color w:val="EC7061"/>
        </w:rPr>
      </w:pPr>
      <w:r w:rsidRPr="00383667">
        <w:rPr>
          <w:rFonts w:cs="Huawei Sans"/>
          <w:color w:val="EC7061"/>
        </w:rPr>
        <w:t xml:space="preserve">         RPF prime neighbor: 10.0.234.2</w:t>
      </w:r>
    </w:p>
    <w:p w14:paraId="732EBCE9" w14:textId="77777777" w:rsidR="00135587" w:rsidRPr="00383667" w:rsidRDefault="00534F7A" w:rsidP="005714FA">
      <w:pPr>
        <w:pStyle w:val="2f3"/>
        <w:rPr>
          <w:rFonts w:cs="Huawei Sans"/>
        </w:rPr>
      </w:pPr>
      <w:r w:rsidRPr="00383667">
        <w:rPr>
          <w:rFonts w:cs="Huawei Sans"/>
        </w:rPr>
        <w:t xml:space="preserve">     Downstream interface(s) information:</w:t>
      </w:r>
    </w:p>
    <w:p w14:paraId="49C6D77F" w14:textId="77777777" w:rsidR="00135587" w:rsidRPr="00383667" w:rsidRDefault="00534F7A" w:rsidP="005714FA">
      <w:pPr>
        <w:pStyle w:val="2f3"/>
        <w:rPr>
          <w:rFonts w:cs="Huawei Sans"/>
        </w:rPr>
      </w:pPr>
      <w:r w:rsidRPr="00383667">
        <w:rPr>
          <w:rFonts w:cs="Huawei Sans"/>
        </w:rPr>
        <w:t xml:space="preserve">     Total number of downstreams: 1</w:t>
      </w:r>
    </w:p>
    <w:p w14:paraId="5506A8FB" w14:textId="77777777" w:rsidR="00135587" w:rsidRPr="00383667" w:rsidRDefault="00534F7A" w:rsidP="005714FA">
      <w:pPr>
        <w:pStyle w:val="2f3"/>
        <w:rPr>
          <w:rFonts w:cs="Huawei Sans"/>
          <w:color w:val="EC7061"/>
        </w:rPr>
      </w:pPr>
      <w:r w:rsidRPr="00383667">
        <w:rPr>
          <w:rFonts w:cs="Huawei Sans"/>
          <w:color w:val="EC7061"/>
        </w:rPr>
        <w:t xml:space="preserve">         1: GigabitEthernet0/0/5</w:t>
      </w:r>
    </w:p>
    <w:p w14:paraId="00C73E67" w14:textId="77777777" w:rsidR="00135587" w:rsidRPr="00383667" w:rsidRDefault="00534F7A" w:rsidP="005714FA">
      <w:pPr>
        <w:pStyle w:val="2f3"/>
        <w:rPr>
          <w:rFonts w:cs="Huawei Sans"/>
        </w:rPr>
      </w:pPr>
      <w:r w:rsidRPr="00383667">
        <w:rPr>
          <w:rFonts w:cs="Huawei Sans"/>
          <w:color w:val="EC7061"/>
        </w:rPr>
        <w:t xml:space="preserve">             Protocol: </w:t>
      </w:r>
      <w:r w:rsidRPr="00497E5B">
        <w:rPr>
          <w:rFonts w:cs="Huawei Sans"/>
          <w:color w:val="EC7061"/>
        </w:rPr>
        <w:t>pim-dm</w:t>
      </w:r>
      <w:r w:rsidRPr="00383667">
        <w:rPr>
          <w:rFonts w:cs="Huawei Sans"/>
          <w:color w:val="EC7061"/>
        </w:rPr>
        <w:t>, UpTime: 00:01:52, Expires</w:t>
      </w:r>
      <w:r w:rsidRPr="00497E5B">
        <w:rPr>
          <w:rFonts w:cs="Huawei Sans"/>
          <w:color w:val="EC7061"/>
        </w:rPr>
        <w:t>:</w:t>
      </w:r>
      <w:r w:rsidRPr="00383667">
        <w:rPr>
          <w:rFonts w:cs="Huawei Sans"/>
          <w:color w:val="EC7061"/>
        </w:rPr>
        <w:t xml:space="preserve"> </w:t>
      </w:r>
      <w:r w:rsidRPr="00383667">
        <w:rPr>
          <w:rFonts w:cs="Huawei Sans"/>
        </w:rPr>
        <w:t xml:space="preserve"> - </w:t>
      </w:r>
    </w:p>
    <w:p w14:paraId="1ABA1312" w14:textId="77777777" w:rsidR="00135587" w:rsidRPr="00383667" w:rsidRDefault="00534F7A" w:rsidP="005714FA">
      <w:pPr>
        <w:pStyle w:val="1e"/>
      </w:pPr>
      <w:r w:rsidRPr="00383667">
        <w:t>The upstream neighbor of R4 is R3, and R4 is the last-hop router.</w:t>
      </w:r>
    </w:p>
    <w:p w14:paraId="2369D3DD" w14:textId="77777777" w:rsidR="00135587" w:rsidRPr="00383667" w:rsidRDefault="00534F7A" w:rsidP="00604E8C">
      <w:pPr>
        <w:pStyle w:val="30"/>
        <w:ind w:left="1032" w:hanging="278"/>
        <w:outlineLvl w:val="9"/>
        <w:rPr>
          <w:rFonts w:cs="Huawei Sans"/>
        </w:rPr>
      </w:pPr>
      <w:r w:rsidRPr="00383667">
        <w:rPr>
          <w:rFonts w:cs="Huawei Sans"/>
        </w:rPr>
        <w:t>Change the IGP cost to control the Assert election result.</w:t>
      </w:r>
    </w:p>
    <w:p w14:paraId="279815A3" w14:textId="740B329E" w:rsidR="00135587" w:rsidRPr="00383667" w:rsidRDefault="00534F7A" w:rsidP="005714FA">
      <w:pPr>
        <w:pStyle w:val="1e"/>
      </w:pPr>
      <w:r w:rsidRPr="00383667">
        <w:t xml:space="preserve">Change the OSPF cost of </w:t>
      </w:r>
      <w:r w:rsidR="00694179">
        <w:t>GE0</w:t>
      </w:r>
      <w:r w:rsidRPr="00383667">
        <w:t>/0/1 on R3 so that the unicast route from R3 to the multicast source address has a higher cost. Consequently, R2 wins the Assert election and becomes the Assert winner.</w:t>
      </w:r>
    </w:p>
    <w:p w14:paraId="07F247F1" w14:textId="77777777" w:rsidR="00135587" w:rsidRPr="00383667" w:rsidRDefault="00534F7A" w:rsidP="005714FA">
      <w:pPr>
        <w:pStyle w:val="1e"/>
      </w:pPr>
      <w:r w:rsidRPr="00383667">
        <w:t># On R2 and R3, check the cost of the route to the multicast source address 10.0.1.1.</w:t>
      </w:r>
    </w:p>
    <w:p w14:paraId="50F5B8E2" w14:textId="77777777" w:rsidR="00135587" w:rsidRPr="00383667" w:rsidRDefault="00534F7A" w:rsidP="005714FA">
      <w:pPr>
        <w:pStyle w:val="2f3"/>
        <w:rPr>
          <w:rFonts w:cs="Huawei Sans"/>
        </w:rPr>
      </w:pPr>
      <w:r w:rsidRPr="00383667">
        <w:rPr>
          <w:rFonts w:cs="Huawei Sans"/>
        </w:rPr>
        <w:t xml:space="preserve">&lt;R2&gt;display </w:t>
      </w:r>
      <w:r w:rsidRPr="00497E5B">
        <w:rPr>
          <w:rFonts w:cs="Huawei Sans"/>
        </w:rPr>
        <w:t>ip</w:t>
      </w:r>
      <w:r w:rsidRPr="00383667">
        <w:rPr>
          <w:rFonts w:cs="Huawei Sans"/>
        </w:rPr>
        <w:t xml:space="preserve"> routing-table 10.0.1.1</w:t>
      </w:r>
    </w:p>
    <w:p w14:paraId="2F82BAE9" w14:textId="77777777" w:rsidR="00135587" w:rsidRPr="00383667" w:rsidRDefault="00534F7A" w:rsidP="005714FA">
      <w:pPr>
        <w:pStyle w:val="2f3"/>
        <w:rPr>
          <w:rFonts w:cs="Huawei Sans"/>
        </w:rPr>
      </w:pPr>
      <w:r w:rsidRPr="00383667">
        <w:rPr>
          <w:rFonts w:cs="Huawei Sans"/>
        </w:rPr>
        <w:t>Route Flags: R - relay, D - download to fib</w:t>
      </w:r>
    </w:p>
    <w:p w14:paraId="25B650B1" w14:textId="77777777" w:rsidR="00135587" w:rsidRPr="00383667" w:rsidRDefault="00534F7A" w:rsidP="005714FA">
      <w:pPr>
        <w:pStyle w:val="2f3"/>
        <w:rPr>
          <w:rFonts w:cs="Huawei Sans"/>
        </w:rPr>
      </w:pPr>
      <w:r w:rsidRPr="00383667">
        <w:rPr>
          <w:rFonts w:cs="Huawei Sans"/>
        </w:rPr>
        <w:t>------------------------------------------------------------------------------</w:t>
      </w:r>
    </w:p>
    <w:p w14:paraId="33064715" w14:textId="77777777" w:rsidR="00135587" w:rsidRPr="00383667" w:rsidRDefault="00534F7A" w:rsidP="005714FA">
      <w:pPr>
        <w:pStyle w:val="2f3"/>
        <w:rPr>
          <w:rFonts w:cs="Huawei Sans"/>
        </w:rPr>
      </w:pPr>
      <w:r w:rsidRPr="00383667">
        <w:rPr>
          <w:rFonts w:cs="Huawei Sans"/>
        </w:rPr>
        <w:t>Routing Table : Public</w:t>
      </w:r>
    </w:p>
    <w:p w14:paraId="7A3B399C" w14:textId="77777777" w:rsidR="00135587" w:rsidRPr="00383667" w:rsidRDefault="00534F7A" w:rsidP="005714FA">
      <w:pPr>
        <w:pStyle w:val="2f3"/>
        <w:rPr>
          <w:rFonts w:cs="Huawei Sans"/>
        </w:rPr>
      </w:pPr>
      <w:r w:rsidRPr="00383667">
        <w:rPr>
          <w:rFonts w:cs="Huawei Sans"/>
        </w:rPr>
        <w:t>Summary Count : 1</w:t>
      </w:r>
    </w:p>
    <w:p w14:paraId="13D2DFCD" w14:textId="723BF867" w:rsidR="00135587" w:rsidRPr="00383667" w:rsidRDefault="0080476C" w:rsidP="005714FA">
      <w:pPr>
        <w:pStyle w:val="2f3"/>
        <w:rPr>
          <w:rFonts w:cs="Huawei Sans"/>
        </w:rPr>
      </w:pPr>
      <w:r>
        <w:rPr>
          <w:rFonts w:cs="Huawei Sans"/>
        </w:rPr>
        <w:t xml:space="preserve">Destination/Mask  </w:t>
      </w:r>
      <w:r w:rsidR="00534F7A" w:rsidRPr="00383667">
        <w:rPr>
          <w:rFonts w:cs="Huawei Sans"/>
        </w:rPr>
        <w:t xml:space="preserve"> </w:t>
      </w:r>
      <w:r w:rsidR="00534F7A" w:rsidRPr="00497E5B">
        <w:rPr>
          <w:rFonts w:cs="Huawei Sans"/>
        </w:rPr>
        <w:t>Proto</w:t>
      </w:r>
      <w:r>
        <w:rPr>
          <w:rFonts w:cs="Huawei Sans"/>
        </w:rPr>
        <w:t xml:space="preserve">    Pre  Cost       Flags </w:t>
      </w:r>
      <w:r w:rsidR="00534F7A" w:rsidRPr="00383667">
        <w:rPr>
          <w:rFonts w:cs="Huawei Sans"/>
        </w:rPr>
        <w:t>NextHop       Interface</w:t>
      </w:r>
    </w:p>
    <w:p w14:paraId="1BE07505" w14:textId="77777777" w:rsidR="00135587" w:rsidRPr="00383667" w:rsidRDefault="00135587" w:rsidP="005714FA">
      <w:pPr>
        <w:pStyle w:val="2f3"/>
        <w:rPr>
          <w:rFonts w:cs="Huawei Sans"/>
        </w:rPr>
      </w:pPr>
    </w:p>
    <w:p w14:paraId="558991CF" w14:textId="77777777" w:rsidR="00135587" w:rsidRPr="00383667" w:rsidRDefault="00534F7A" w:rsidP="005714FA">
      <w:pPr>
        <w:pStyle w:val="2f3"/>
        <w:rPr>
          <w:rFonts w:cs="Huawei Sans"/>
        </w:rPr>
      </w:pPr>
      <w:r w:rsidRPr="00383667">
        <w:rPr>
          <w:rFonts w:cs="Huawei Sans"/>
        </w:rPr>
        <w:t xml:space="preserve">       10.0.1.1/32  OSPF    10    </w:t>
      </w:r>
      <w:r w:rsidRPr="00383667">
        <w:rPr>
          <w:rFonts w:cs="Huawei Sans"/>
          <w:color w:val="EC7061"/>
        </w:rPr>
        <w:t xml:space="preserve">1 </w:t>
      </w:r>
      <w:r w:rsidRPr="00383667">
        <w:rPr>
          <w:rFonts w:cs="Huawei Sans"/>
        </w:rPr>
        <w:t xml:space="preserve">         D   10.0.12.1       GigabitEthernet0/0/3</w:t>
      </w:r>
    </w:p>
    <w:p w14:paraId="19AB9EC6" w14:textId="77777777" w:rsidR="00135587" w:rsidRPr="00383667" w:rsidRDefault="00135587" w:rsidP="005714FA">
      <w:pPr>
        <w:pStyle w:val="2f3"/>
        <w:rPr>
          <w:rFonts w:cs="Huawei Sans"/>
        </w:rPr>
      </w:pPr>
    </w:p>
    <w:p w14:paraId="02224B65" w14:textId="77777777" w:rsidR="00135587" w:rsidRPr="00383667" w:rsidRDefault="00534F7A" w:rsidP="005714FA">
      <w:pPr>
        <w:pStyle w:val="2f3"/>
        <w:rPr>
          <w:rFonts w:cs="Huawei Sans"/>
        </w:rPr>
      </w:pPr>
      <w:r w:rsidRPr="00383667">
        <w:rPr>
          <w:rFonts w:cs="Huawei Sans"/>
        </w:rPr>
        <w:t xml:space="preserve">&lt;R3&gt;display </w:t>
      </w:r>
      <w:r w:rsidRPr="00497E5B">
        <w:rPr>
          <w:rFonts w:cs="Huawei Sans"/>
        </w:rPr>
        <w:t>ip</w:t>
      </w:r>
      <w:r w:rsidRPr="00383667">
        <w:rPr>
          <w:rFonts w:cs="Huawei Sans"/>
        </w:rPr>
        <w:t xml:space="preserve"> routing-table 10.0.1.1</w:t>
      </w:r>
    </w:p>
    <w:p w14:paraId="0A0BFB1E" w14:textId="77777777" w:rsidR="00135587" w:rsidRPr="00383667" w:rsidRDefault="00534F7A" w:rsidP="005714FA">
      <w:pPr>
        <w:pStyle w:val="2f3"/>
        <w:rPr>
          <w:rFonts w:cs="Huawei Sans"/>
        </w:rPr>
      </w:pPr>
      <w:r w:rsidRPr="00383667">
        <w:rPr>
          <w:rFonts w:cs="Huawei Sans"/>
        </w:rPr>
        <w:t>Route Flags: R - relay, D - download to fib</w:t>
      </w:r>
    </w:p>
    <w:p w14:paraId="7E43F421" w14:textId="77777777" w:rsidR="00135587" w:rsidRPr="00383667" w:rsidRDefault="00534F7A" w:rsidP="005714FA">
      <w:pPr>
        <w:pStyle w:val="2f3"/>
        <w:rPr>
          <w:rFonts w:cs="Huawei Sans"/>
        </w:rPr>
      </w:pPr>
      <w:r w:rsidRPr="00383667">
        <w:rPr>
          <w:rFonts w:cs="Huawei Sans"/>
        </w:rPr>
        <w:t>------------------------------------------------------------------------------</w:t>
      </w:r>
    </w:p>
    <w:p w14:paraId="75CCDE7E" w14:textId="77777777" w:rsidR="00135587" w:rsidRPr="00383667" w:rsidRDefault="00534F7A" w:rsidP="005714FA">
      <w:pPr>
        <w:pStyle w:val="2f3"/>
        <w:rPr>
          <w:rFonts w:cs="Huawei Sans"/>
        </w:rPr>
      </w:pPr>
      <w:r w:rsidRPr="00383667">
        <w:rPr>
          <w:rFonts w:cs="Huawei Sans"/>
        </w:rPr>
        <w:t>Routing Table : Public</w:t>
      </w:r>
    </w:p>
    <w:p w14:paraId="0EEACAA5" w14:textId="77777777" w:rsidR="00135587" w:rsidRPr="00383667" w:rsidRDefault="00534F7A" w:rsidP="005714FA">
      <w:pPr>
        <w:pStyle w:val="2f3"/>
        <w:rPr>
          <w:rFonts w:cs="Huawei Sans"/>
        </w:rPr>
      </w:pPr>
      <w:r w:rsidRPr="00383667">
        <w:rPr>
          <w:rFonts w:cs="Huawei Sans"/>
        </w:rPr>
        <w:t>Summary Count : 1</w:t>
      </w:r>
    </w:p>
    <w:p w14:paraId="4A9D1F30" w14:textId="190EC144" w:rsidR="00135587" w:rsidRPr="00383667" w:rsidRDefault="00534F7A" w:rsidP="005714FA">
      <w:pPr>
        <w:pStyle w:val="2f3"/>
        <w:rPr>
          <w:rFonts w:cs="Huawei Sans"/>
        </w:rPr>
      </w:pPr>
      <w:r w:rsidRPr="00383667">
        <w:rPr>
          <w:rFonts w:cs="Huawei Sans"/>
        </w:rPr>
        <w:t>Desti</w:t>
      </w:r>
      <w:r w:rsidR="0080476C">
        <w:rPr>
          <w:rFonts w:cs="Huawei Sans"/>
        </w:rPr>
        <w:t xml:space="preserve">nation/Mask   </w:t>
      </w:r>
      <w:r w:rsidRPr="00497E5B">
        <w:rPr>
          <w:rFonts w:cs="Huawei Sans"/>
        </w:rPr>
        <w:t>Proto</w:t>
      </w:r>
      <w:r w:rsidR="0080476C">
        <w:rPr>
          <w:rFonts w:cs="Huawei Sans"/>
        </w:rPr>
        <w:t xml:space="preserve">   Pre  Cost       Flags  </w:t>
      </w:r>
      <w:r w:rsidRPr="00383667">
        <w:rPr>
          <w:rFonts w:cs="Huawei Sans"/>
        </w:rPr>
        <w:t>NextHop          Interface</w:t>
      </w:r>
    </w:p>
    <w:p w14:paraId="08C250C1" w14:textId="77777777" w:rsidR="00135587" w:rsidRPr="00383667" w:rsidRDefault="00135587" w:rsidP="005714FA">
      <w:pPr>
        <w:pStyle w:val="2f3"/>
        <w:rPr>
          <w:rFonts w:cs="Huawei Sans"/>
        </w:rPr>
      </w:pPr>
    </w:p>
    <w:p w14:paraId="2B3B1403" w14:textId="77777777" w:rsidR="00135587" w:rsidRPr="00383667" w:rsidRDefault="00534F7A" w:rsidP="005714FA">
      <w:pPr>
        <w:pStyle w:val="2f3"/>
        <w:rPr>
          <w:rFonts w:cs="Huawei Sans"/>
        </w:rPr>
      </w:pPr>
      <w:r w:rsidRPr="00383667">
        <w:rPr>
          <w:rFonts w:cs="Huawei Sans"/>
        </w:rPr>
        <w:t xml:space="preserve">       10.0.1.1/32  OSPF    10   </w:t>
      </w:r>
      <w:r w:rsidRPr="00383667">
        <w:rPr>
          <w:rFonts w:cs="Huawei Sans"/>
          <w:color w:val="EC7061"/>
        </w:rPr>
        <w:t>1</w:t>
      </w:r>
      <w:r w:rsidRPr="00383667">
        <w:rPr>
          <w:rFonts w:cs="Huawei Sans"/>
        </w:rPr>
        <w:t xml:space="preserve">           D   10.0.13.1       GigabitEthernet0/0/1</w:t>
      </w:r>
    </w:p>
    <w:p w14:paraId="63908AD6" w14:textId="77777777" w:rsidR="00135587" w:rsidRPr="00383667" w:rsidRDefault="00534F7A" w:rsidP="005714FA">
      <w:pPr>
        <w:pStyle w:val="1e"/>
      </w:pPr>
      <w:r w:rsidRPr="00383667">
        <w:t>The costs of the routes from R2 and R3 to 10.0.1.1 are both 1.</w:t>
      </w:r>
    </w:p>
    <w:p w14:paraId="378DCCB1" w14:textId="16B6ADD5" w:rsidR="00135587" w:rsidRPr="00383667" w:rsidRDefault="00534F7A" w:rsidP="005714FA">
      <w:pPr>
        <w:pStyle w:val="1e"/>
      </w:pPr>
      <w:r w:rsidRPr="00383667">
        <w:t xml:space="preserve"># Change the OSPF cost of </w:t>
      </w:r>
      <w:r w:rsidR="00694179">
        <w:t>GE0</w:t>
      </w:r>
      <w:r w:rsidRPr="00383667">
        <w:t>/0/1 on R3.</w:t>
      </w:r>
    </w:p>
    <w:p w14:paraId="541B2809" w14:textId="77777777" w:rsidR="00135587" w:rsidRPr="00383667" w:rsidRDefault="00534F7A" w:rsidP="005714FA">
      <w:pPr>
        <w:pStyle w:val="2f3"/>
        <w:rPr>
          <w:rFonts w:cs="Huawei Sans"/>
        </w:rPr>
      </w:pPr>
      <w:r w:rsidRPr="00383667">
        <w:rPr>
          <w:rFonts w:cs="Huawei Sans"/>
        </w:rPr>
        <w:t>[R3]interface GigabitEthernet0/0/1</w:t>
      </w:r>
    </w:p>
    <w:p w14:paraId="78D9B083" w14:textId="77777777" w:rsidR="00135587" w:rsidRPr="00383667" w:rsidRDefault="00534F7A" w:rsidP="005714FA">
      <w:pPr>
        <w:pStyle w:val="2f3"/>
        <w:rPr>
          <w:rFonts w:cs="Huawei Sans"/>
        </w:rPr>
      </w:pPr>
      <w:r w:rsidRPr="00383667">
        <w:rPr>
          <w:rFonts w:cs="Huawei Sans"/>
        </w:rPr>
        <w:lastRenderedPageBreak/>
        <w:t xml:space="preserve">[R3-GigabitEthernet0/0/1] </w:t>
      </w:r>
      <w:r w:rsidRPr="00497E5B">
        <w:rPr>
          <w:rFonts w:cs="Huawei Sans"/>
        </w:rPr>
        <w:t>ospf</w:t>
      </w:r>
      <w:r w:rsidRPr="00383667">
        <w:rPr>
          <w:rFonts w:cs="Huawei Sans"/>
        </w:rPr>
        <w:t xml:space="preserve"> cost 2</w:t>
      </w:r>
    </w:p>
    <w:p w14:paraId="74D25911" w14:textId="77777777" w:rsidR="00135587" w:rsidRPr="00383667" w:rsidRDefault="00534F7A" w:rsidP="005714FA">
      <w:pPr>
        <w:pStyle w:val="1e"/>
      </w:pPr>
      <w:r w:rsidRPr="00383667">
        <w:t># On R3, check the cost of the route to the multicast source address 10.0.1.1.</w:t>
      </w:r>
    </w:p>
    <w:p w14:paraId="299CE10A" w14:textId="77777777" w:rsidR="00135587" w:rsidRPr="00383667" w:rsidRDefault="00534F7A" w:rsidP="005714FA">
      <w:pPr>
        <w:pStyle w:val="2f3"/>
        <w:rPr>
          <w:rFonts w:cs="Huawei Sans"/>
        </w:rPr>
      </w:pPr>
      <w:r w:rsidRPr="00383667">
        <w:rPr>
          <w:rFonts w:cs="Huawei Sans"/>
        </w:rPr>
        <w:t xml:space="preserve">&lt;R3&gt;display </w:t>
      </w:r>
      <w:r w:rsidRPr="00497E5B">
        <w:rPr>
          <w:rFonts w:cs="Huawei Sans"/>
        </w:rPr>
        <w:t>ip</w:t>
      </w:r>
      <w:r w:rsidRPr="00383667">
        <w:rPr>
          <w:rFonts w:cs="Huawei Sans"/>
        </w:rPr>
        <w:t xml:space="preserve"> routing-table 10.0.1.1</w:t>
      </w:r>
    </w:p>
    <w:p w14:paraId="6C0BE630" w14:textId="77777777" w:rsidR="00135587" w:rsidRPr="00383667" w:rsidRDefault="00534F7A" w:rsidP="005714FA">
      <w:pPr>
        <w:pStyle w:val="2f3"/>
        <w:rPr>
          <w:rFonts w:cs="Huawei Sans"/>
        </w:rPr>
      </w:pPr>
      <w:r w:rsidRPr="00383667">
        <w:rPr>
          <w:rFonts w:cs="Huawei Sans"/>
        </w:rPr>
        <w:t>Route Flags: R - relay, D - download to fib</w:t>
      </w:r>
    </w:p>
    <w:p w14:paraId="294B7ACE" w14:textId="77777777" w:rsidR="00135587" w:rsidRPr="00383667" w:rsidRDefault="00534F7A" w:rsidP="005714FA">
      <w:pPr>
        <w:pStyle w:val="2f3"/>
        <w:rPr>
          <w:rFonts w:cs="Huawei Sans"/>
        </w:rPr>
      </w:pPr>
      <w:r w:rsidRPr="00383667">
        <w:rPr>
          <w:rFonts w:cs="Huawei Sans"/>
        </w:rPr>
        <w:t>------------------------------------------------------------------------------</w:t>
      </w:r>
    </w:p>
    <w:p w14:paraId="1DED773A" w14:textId="77777777" w:rsidR="00135587" w:rsidRPr="00383667" w:rsidRDefault="00534F7A" w:rsidP="005714FA">
      <w:pPr>
        <w:pStyle w:val="2f3"/>
        <w:rPr>
          <w:rFonts w:cs="Huawei Sans"/>
        </w:rPr>
      </w:pPr>
      <w:r w:rsidRPr="00383667">
        <w:rPr>
          <w:rFonts w:cs="Huawei Sans"/>
        </w:rPr>
        <w:t>Routing Table : Public</w:t>
      </w:r>
    </w:p>
    <w:p w14:paraId="3A821336" w14:textId="77777777" w:rsidR="00135587" w:rsidRPr="00383667" w:rsidRDefault="00534F7A" w:rsidP="005714FA">
      <w:pPr>
        <w:pStyle w:val="2f3"/>
        <w:rPr>
          <w:rFonts w:cs="Huawei Sans"/>
        </w:rPr>
      </w:pPr>
      <w:r w:rsidRPr="00383667">
        <w:rPr>
          <w:rFonts w:cs="Huawei Sans"/>
        </w:rPr>
        <w:t>Summary Count : 2</w:t>
      </w:r>
    </w:p>
    <w:p w14:paraId="2F9155BE" w14:textId="6B063E29" w:rsidR="00135587" w:rsidRPr="00383667" w:rsidRDefault="00534F7A" w:rsidP="005714FA">
      <w:pPr>
        <w:pStyle w:val="2f3"/>
        <w:rPr>
          <w:rFonts w:cs="Huawei Sans"/>
        </w:rPr>
      </w:pPr>
      <w:r w:rsidRPr="00383667">
        <w:rPr>
          <w:rFonts w:cs="Huawei Sans"/>
        </w:rPr>
        <w:t>Destination/Mask</w:t>
      </w:r>
      <w:r w:rsidR="00656B18">
        <w:rPr>
          <w:rFonts w:cs="Huawei Sans"/>
        </w:rPr>
        <w:tab/>
      </w:r>
      <w:r w:rsidR="00656B18">
        <w:rPr>
          <w:rFonts w:cs="Huawei Sans"/>
        </w:rPr>
        <w:tab/>
      </w:r>
      <w:r w:rsidR="00656B18">
        <w:rPr>
          <w:rFonts w:cs="Huawei Sans"/>
        </w:rPr>
        <w:tab/>
      </w:r>
      <w:r w:rsidRPr="00497E5B">
        <w:rPr>
          <w:rFonts w:cs="Huawei Sans"/>
        </w:rPr>
        <w:t>Proto</w:t>
      </w:r>
      <w:r w:rsidR="00656B18">
        <w:rPr>
          <w:rFonts w:cs="Huawei Sans"/>
        </w:rPr>
        <w:tab/>
      </w:r>
      <w:r w:rsidR="00656B18">
        <w:rPr>
          <w:rFonts w:cs="Huawei Sans"/>
        </w:rPr>
        <w:tab/>
      </w:r>
      <w:r w:rsidR="00656B18">
        <w:rPr>
          <w:rFonts w:cs="Huawei Sans"/>
        </w:rPr>
        <w:tab/>
      </w:r>
      <w:r w:rsidRPr="00383667">
        <w:rPr>
          <w:rFonts w:cs="Huawei Sans"/>
        </w:rPr>
        <w:t>Pre</w:t>
      </w:r>
      <w:r w:rsidR="00656B18">
        <w:rPr>
          <w:rFonts w:cs="Huawei Sans"/>
        </w:rPr>
        <w:tab/>
      </w:r>
      <w:r w:rsidR="00656B18">
        <w:rPr>
          <w:rFonts w:cs="Huawei Sans"/>
        </w:rPr>
        <w:tab/>
      </w:r>
      <w:r w:rsidRPr="00383667">
        <w:rPr>
          <w:rFonts w:cs="Huawei Sans"/>
        </w:rPr>
        <w:t>Cost</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Flags</w:t>
      </w:r>
      <w:r w:rsidR="00656B18">
        <w:rPr>
          <w:rFonts w:cs="Huawei Sans"/>
        </w:rPr>
        <w:tab/>
      </w:r>
      <w:r w:rsidR="00656B18">
        <w:rPr>
          <w:rFonts w:cs="Huawei Sans"/>
        </w:rPr>
        <w:tab/>
      </w:r>
      <w:r w:rsidRPr="00383667">
        <w:rPr>
          <w:rFonts w:cs="Huawei Sans"/>
        </w:rPr>
        <w:t>NextHop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Interface</w:t>
      </w:r>
    </w:p>
    <w:p w14:paraId="759321CD" w14:textId="77777777" w:rsidR="00135587" w:rsidRPr="00383667" w:rsidRDefault="00135587" w:rsidP="005714FA">
      <w:pPr>
        <w:pStyle w:val="2f3"/>
        <w:rPr>
          <w:rFonts w:cs="Huawei Sans"/>
        </w:rPr>
      </w:pPr>
    </w:p>
    <w:p w14:paraId="064BBED3" w14:textId="5A1FDD10" w:rsidR="00135587" w:rsidRPr="00383667" w:rsidRDefault="00656B18"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10.0.1.1/32</w:t>
      </w:r>
      <w:r>
        <w:rPr>
          <w:rFonts w:cs="Huawei Sans"/>
        </w:rPr>
        <w:tab/>
      </w:r>
      <w:r>
        <w:rPr>
          <w:rFonts w:cs="Huawei Sans"/>
        </w:rPr>
        <w:tab/>
      </w:r>
      <w:r w:rsidR="00534F7A" w:rsidRPr="00383667">
        <w:rPr>
          <w:rFonts w:cs="Huawei Sans"/>
        </w:rPr>
        <w:t>OSPF</w:t>
      </w:r>
      <w:r>
        <w:rPr>
          <w:rFonts w:cs="Huawei Sans"/>
        </w:rPr>
        <w:tab/>
      </w:r>
      <w:r>
        <w:rPr>
          <w:rFonts w:cs="Huawei Sans"/>
        </w:rPr>
        <w:tab/>
      </w:r>
      <w:r>
        <w:rPr>
          <w:rFonts w:cs="Huawei Sans"/>
        </w:rPr>
        <w:tab/>
      </w:r>
      <w:r>
        <w:rPr>
          <w:rFonts w:cs="Huawei Sans"/>
        </w:rPr>
        <w:tab/>
      </w:r>
      <w:r w:rsidR="00534F7A" w:rsidRPr="00383667">
        <w:rPr>
          <w:rFonts w:cs="Huawei Sans"/>
        </w:rPr>
        <w:t>10</w:t>
      </w:r>
      <w:r>
        <w:rPr>
          <w:rFonts w:cs="Huawei Sans"/>
        </w:rPr>
        <w:tab/>
      </w:r>
      <w:r>
        <w:rPr>
          <w:rFonts w:cs="Huawei Sans"/>
        </w:rPr>
        <w:tab/>
      </w:r>
      <w:r>
        <w:rPr>
          <w:rFonts w:cs="Huawei Sans"/>
          <w:color w:val="EC7061"/>
        </w:rPr>
        <w:tab/>
      </w:r>
      <w:r w:rsidR="00534F7A" w:rsidRPr="00383667">
        <w:rPr>
          <w:rFonts w:cs="Huawei Sans"/>
          <w:color w:val="EC7061"/>
        </w:rPr>
        <w:t>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D</w:t>
      </w:r>
      <w:r>
        <w:rPr>
          <w:rFonts w:cs="Huawei Sans"/>
        </w:rPr>
        <w:tab/>
      </w:r>
      <w:r>
        <w:rPr>
          <w:rFonts w:cs="Huawei Sans"/>
        </w:rPr>
        <w:tab/>
      </w:r>
      <w:r>
        <w:rPr>
          <w:rFonts w:cs="Huawei Sans"/>
        </w:rPr>
        <w:tab/>
      </w:r>
      <w:r w:rsidR="00534F7A" w:rsidRPr="00383667">
        <w:rPr>
          <w:rFonts w:cs="Huawei Sans"/>
        </w:rPr>
        <w:t>10.0.13.1</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GigabitEthernet0/0/1</w:t>
      </w:r>
    </w:p>
    <w:p w14:paraId="2A5B3B17" w14:textId="389C9B80" w:rsidR="00135587" w:rsidRPr="00383667" w:rsidRDefault="00656B18"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OSPF</w:t>
      </w:r>
      <w:r>
        <w:rPr>
          <w:rFonts w:cs="Huawei Sans"/>
        </w:rPr>
        <w:tab/>
      </w:r>
      <w:r>
        <w:rPr>
          <w:rFonts w:cs="Huawei Sans"/>
        </w:rPr>
        <w:tab/>
      </w:r>
      <w:r>
        <w:rPr>
          <w:rFonts w:cs="Huawei Sans"/>
        </w:rPr>
        <w:tab/>
      </w:r>
      <w:r>
        <w:rPr>
          <w:rFonts w:cs="Huawei Sans"/>
        </w:rPr>
        <w:tab/>
      </w:r>
      <w:r w:rsidR="00534F7A" w:rsidRPr="00383667">
        <w:rPr>
          <w:rFonts w:cs="Huawei Sans"/>
        </w:rPr>
        <w:t>10</w:t>
      </w:r>
      <w:r>
        <w:rPr>
          <w:rFonts w:cs="Huawei Sans"/>
        </w:rPr>
        <w:tab/>
      </w:r>
      <w:r>
        <w:rPr>
          <w:rFonts w:cs="Huawei Sans"/>
        </w:rPr>
        <w:tab/>
      </w:r>
      <w:r>
        <w:rPr>
          <w:rFonts w:cs="Huawei Sans"/>
        </w:rPr>
        <w:tab/>
      </w:r>
      <w:r w:rsidR="00534F7A" w:rsidRPr="00383667">
        <w:rPr>
          <w:rFonts w:cs="Huawei Sans"/>
          <w:color w:val="EC7061"/>
        </w:rPr>
        <w:t>2</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D</w:t>
      </w:r>
      <w:r>
        <w:rPr>
          <w:rFonts w:cs="Huawei Sans"/>
        </w:rPr>
        <w:tab/>
      </w:r>
      <w:r>
        <w:rPr>
          <w:rFonts w:cs="Huawei Sans"/>
        </w:rPr>
        <w:tab/>
      </w:r>
      <w:r>
        <w:rPr>
          <w:rFonts w:cs="Huawei Sans"/>
        </w:rPr>
        <w:tab/>
      </w:r>
      <w:r w:rsidR="00534F7A" w:rsidRPr="00383667">
        <w:rPr>
          <w:rFonts w:cs="Huawei Sans"/>
        </w:rPr>
        <w:t>10.0.234.2</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534F7A" w:rsidRPr="00383667">
        <w:rPr>
          <w:rFonts w:cs="Huawei Sans"/>
        </w:rPr>
        <w:t>GigabitEthernet0/0/4</w:t>
      </w:r>
    </w:p>
    <w:p w14:paraId="773F9AF8" w14:textId="77777777" w:rsidR="00135587" w:rsidRPr="00383667" w:rsidRDefault="00534F7A" w:rsidP="005714FA">
      <w:pPr>
        <w:pStyle w:val="1e"/>
      </w:pPr>
      <w:r w:rsidRPr="00383667">
        <w:t>The cost of the route from R3 to 10.0.1.1 becomes 2.</w:t>
      </w:r>
    </w:p>
    <w:p w14:paraId="5C2D0DEF" w14:textId="6128D0C7" w:rsidR="00135587" w:rsidRPr="00383667" w:rsidRDefault="00534F7A" w:rsidP="005714FA">
      <w:pPr>
        <w:pStyle w:val="1e"/>
      </w:pPr>
      <w:r w:rsidRPr="00383667">
        <w:t xml:space="preserve"># Change the Assert timeout period on </w:t>
      </w:r>
      <w:r w:rsidR="00694179">
        <w:t>GE0</w:t>
      </w:r>
      <w:r w:rsidRPr="00383667">
        <w:t xml:space="preserve">/0/4 of R2 and R3 to </w:t>
      </w:r>
      <w:r w:rsidRPr="00497E5B">
        <w:t>10s</w:t>
      </w:r>
      <w:r w:rsidRPr="00383667">
        <w:t>.</w:t>
      </w:r>
    </w:p>
    <w:p w14:paraId="0C4CE84F" w14:textId="77777777" w:rsidR="00135587" w:rsidRPr="00383667" w:rsidRDefault="00534F7A" w:rsidP="005714FA">
      <w:pPr>
        <w:pStyle w:val="2f3"/>
        <w:rPr>
          <w:rFonts w:cs="Huawei Sans"/>
        </w:rPr>
      </w:pPr>
      <w:r w:rsidRPr="00383667">
        <w:rPr>
          <w:rFonts w:cs="Huawei Sans"/>
        </w:rPr>
        <w:t>[R2]interface GigabitEthernet0/0/4</w:t>
      </w:r>
    </w:p>
    <w:p w14:paraId="20CD46E2" w14:textId="77777777" w:rsidR="00135587" w:rsidRPr="00383667" w:rsidRDefault="00534F7A" w:rsidP="005714FA">
      <w:pPr>
        <w:pStyle w:val="2f3"/>
        <w:rPr>
          <w:rFonts w:cs="Huawei Sans"/>
        </w:rPr>
      </w:pPr>
      <w:r w:rsidRPr="00383667">
        <w:rPr>
          <w:rFonts w:cs="Huawei Sans"/>
        </w:rPr>
        <w:t xml:space="preserve">[R2-GigabitEthernet0/0/4] </w:t>
      </w:r>
      <w:r w:rsidRPr="00497E5B">
        <w:rPr>
          <w:rFonts w:cs="Huawei Sans"/>
        </w:rPr>
        <w:t>pim</w:t>
      </w:r>
      <w:r w:rsidRPr="00383667">
        <w:rPr>
          <w:rFonts w:cs="Huawei Sans"/>
        </w:rPr>
        <w:t xml:space="preserve"> </w:t>
      </w:r>
      <w:r w:rsidRPr="00497E5B">
        <w:rPr>
          <w:rFonts w:cs="Huawei Sans"/>
        </w:rPr>
        <w:t>holdtime</w:t>
      </w:r>
      <w:r w:rsidRPr="00383667">
        <w:rPr>
          <w:rFonts w:cs="Huawei Sans"/>
        </w:rPr>
        <w:t xml:space="preserve"> assert 10</w:t>
      </w:r>
    </w:p>
    <w:p w14:paraId="7E25032C" w14:textId="77777777" w:rsidR="00135587" w:rsidRPr="00383667" w:rsidRDefault="00135587" w:rsidP="005714FA">
      <w:pPr>
        <w:pStyle w:val="2f3"/>
        <w:rPr>
          <w:rFonts w:cs="Huawei Sans"/>
        </w:rPr>
      </w:pPr>
    </w:p>
    <w:p w14:paraId="723156FA" w14:textId="77777777" w:rsidR="00135587" w:rsidRPr="00383667" w:rsidRDefault="00534F7A" w:rsidP="005714FA">
      <w:pPr>
        <w:pStyle w:val="2f3"/>
        <w:rPr>
          <w:rFonts w:cs="Huawei Sans"/>
        </w:rPr>
      </w:pPr>
      <w:r w:rsidRPr="00383667">
        <w:rPr>
          <w:rFonts w:cs="Huawei Sans"/>
        </w:rPr>
        <w:t>[R3]interface GigabitEthernet0/0/4</w:t>
      </w:r>
    </w:p>
    <w:p w14:paraId="369597F7" w14:textId="77777777" w:rsidR="00135587" w:rsidRPr="00383667" w:rsidRDefault="00534F7A" w:rsidP="005714FA">
      <w:pPr>
        <w:pStyle w:val="2f3"/>
        <w:rPr>
          <w:rFonts w:cs="Huawei Sans"/>
        </w:rPr>
      </w:pPr>
      <w:r w:rsidRPr="00383667">
        <w:rPr>
          <w:rFonts w:cs="Huawei Sans"/>
        </w:rPr>
        <w:t xml:space="preserve">[R3-GigabitEthernet0/0/4] </w:t>
      </w:r>
      <w:r w:rsidRPr="00497E5B">
        <w:rPr>
          <w:rFonts w:cs="Huawei Sans"/>
        </w:rPr>
        <w:t>pim</w:t>
      </w:r>
      <w:r w:rsidRPr="00383667">
        <w:rPr>
          <w:rFonts w:cs="Huawei Sans"/>
        </w:rPr>
        <w:t xml:space="preserve"> </w:t>
      </w:r>
      <w:r w:rsidRPr="00497E5B">
        <w:rPr>
          <w:rFonts w:cs="Huawei Sans"/>
        </w:rPr>
        <w:t>holdtime</w:t>
      </w:r>
      <w:r w:rsidRPr="00383667">
        <w:rPr>
          <w:rFonts w:cs="Huawei Sans"/>
        </w:rPr>
        <w:t xml:space="preserve"> assert 10</w:t>
      </w:r>
    </w:p>
    <w:p w14:paraId="4981EA3D" w14:textId="77777777" w:rsidR="00135587" w:rsidRPr="00383667" w:rsidRDefault="00534F7A" w:rsidP="005714FA">
      <w:pPr>
        <w:pStyle w:val="1e"/>
      </w:pPr>
      <w:r w:rsidRPr="00383667">
        <w:t xml:space="preserve"># Run the </w:t>
      </w:r>
      <w:r w:rsidRPr="00383667">
        <w:rPr>
          <w:b/>
          <w:bCs/>
        </w:rPr>
        <w:t>debugging pim join-prune receive</w:t>
      </w:r>
      <w:r w:rsidRPr="00383667">
        <w:t xml:space="preserve"> command on R1 and then observe the prune process.</w:t>
      </w:r>
    </w:p>
    <w:p w14:paraId="6F1BB3AA" w14:textId="77777777" w:rsidR="00135587" w:rsidRPr="00383667" w:rsidRDefault="00534F7A" w:rsidP="005714FA">
      <w:pPr>
        <w:pStyle w:val="2f3"/>
        <w:rPr>
          <w:rFonts w:cs="Huawei Sans"/>
        </w:rPr>
      </w:pPr>
      <w:r w:rsidRPr="00383667">
        <w:rPr>
          <w:rFonts w:cs="Huawei Sans"/>
        </w:rPr>
        <w:t>&lt;R1&gt;terminal debugging</w:t>
      </w:r>
    </w:p>
    <w:p w14:paraId="6B69EAB7" w14:textId="77777777" w:rsidR="00135587" w:rsidRPr="00383667" w:rsidRDefault="00534F7A" w:rsidP="005714FA">
      <w:pPr>
        <w:pStyle w:val="2f3"/>
        <w:rPr>
          <w:rFonts w:cs="Huawei Sans"/>
        </w:rPr>
      </w:pPr>
      <w:r w:rsidRPr="00383667">
        <w:rPr>
          <w:rFonts w:cs="Huawei Sans"/>
        </w:rPr>
        <w:t>&lt;R1&gt;terminal monitor</w:t>
      </w:r>
    </w:p>
    <w:p w14:paraId="14030131" w14:textId="77777777" w:rsidR="00135587" w:rsidRPr="00383667" w:rsidRDefault="00534F7A" w:rsidP="005714FA">
      <w:pPr>
        <w:pStyle w:val="2f3"/>
        <w:rPr>
          <w:rFonts w:cs="Huawei Sans"/>
        </w:rPr>
      </w:pPr>
      <w:r w:rsidRPr="00383667">
        <w:rPr>
          <w:rFonts w:cs="Huawei Sans"/>
        </w:rPr>
        <w:t xml:space="preserve">&lt;R1&gt;debugging </w:t>
      </w:r>
      <w:r w:rsidRPr="00497E5B">
        <w:rPr>
          <w:rFonts w:cs="Huawei Sans"/>
        </w:rPr>
        <w:t>pim</w:t>
      </w:r>
      <w:r w:rsidRPr="00383667">
        <w:rPr>
          <w:rFonts w:cs="Huawei Sans"/>
        </w:rPr>
        <w:t xml:space="preserve"> join-prune receive</w:t>
      </w:r>
    </w:p>
    <w:p w14:paraId="4525486D" w14:textId="77777777" w:rsidR="00135587" w:rsidRPr="00383667" w:rsidRDefault="00534F7A" w:rsidP="005714FA">
      <w:pPr>
        <w:pStyle w:val="1e"/>
      </w:pPr>
      <w:r w:rsidRPr="00383667">
        <w:t># Re-trigger multicast traffic on R1.</w:t>
      </w:r>
    </w:p>
    <w:p w14:paraId="53DFA12F" w14:textId="77777777" w:rsidR="00135587" w:rsidRPr="00383667" w:rsidRDefault="00534F7A" w:rsidP="005714FA">
      <w:pPr>
        <w:pStyle w:val="2f3"/>
        <w:rPr>
          <w:rFonts w:cs="Huawei Sans"/>
        </w:rPr>
      </w:pPr>
      <w:r w:rsidRPr="00383667">
        <w:rPr>
          <w:rFonts w:cs="Huawei Sans"/>
        </w:rPr>
        <w:t>&lt;R1&gt;ping -a 10.0.1.1 -c 10 239.0.0.12</w:t>
      </w:r>
    </w:p>
    <w:p w14:paraId="05A4FEB4" w14:textId="77777777" w:rsidR="00135587" w:rsidRPr="00383667" w:rsidRDefault="00534F7A" w:rsidP="005714FA">
      <w:pPr>
        <w:pStyle w:val="1e"/>
      </w:pPr>
      <w:r w:rsidRPr="00383667">
        <w:t># Check the PIM routing tables of R2 and R3.</w:t>
      </w:r>
    </w:p>
    <w:p w14:paraId="1B568A27" w14:textId="77777777" w:rsidR="00135587" w:rsidRPr="00383667" w:rsidRDefault="00534F7A" w:rsidP="005714FA">
      <w:pPr>
        <w:pStyle w:val="2f3"/>
        <w:rPr>
          <w:rFonts w:cs="Huawei Sans"/>
        </w:rPr>
      </w:pPr>
      <w:r w:rsidRPr="00383667">
        <w:rPr>
          <w:rFonts w:cs="Huawei Sans"/>
        </w:rPr>
        <w:t xml:space="preserve">[R2]display </w:t>
      </w:r>
      <w:r w:rsidRPr="00497E5B">
        <w:rPr>
          <w:rFonts w:cs="Huawei Sans"/>
        </w:rPr>
        <w:t>pim</w:t>
      </w:r>
      <w:r w:rsidRPr="00383667">
        <w:rPr>
          <w:rFonts w:cs="Huawei Sans"/>
        </w:rPr>
        <w:t xml:space="preserve"> routing-table</w:t>
      </w:r>
    </w:p>
    <w:p w14:paraId="03389A88" w14:textId="77777777" w:rsidR="00135587" w:rsidRPr="00383667" w:rsidRDefault="00534F7A" w:rsidP="005714FA">
      <w:pPr>
        <w:pStyle w:val="2f3"/>
        <w:rPr>
          <w:rFonts w:cs="Huawei Sans"/>
        </w:rPr>
      </w:pPr>
      <w:r w:rsidRPr="00383667">
        <w:rPr>
          <w:rFonts w:cs="Huawei Sans"/>
        </w:rPr>
        <w:t xml:space="preserve"> VPN-Instance: public net</w:t>
      </w:r>
    </w:p>
    <w:p w14:paraId="140EF7A5" w14:textId="77777777" w:rsidR="00135587" w:rsidRPr="00383667" w:rsidRDefault="00534F7A" w:rsidP="005714FA">
      <w:pPr>
        <w:pStyle w:val="2f3"/>
        <w:rPr>
          <w:rFonts w:cs="Huawei Sans"/>
        </w:rPr>
      </w:pPr>
      <w:r w:rsidRPr="00383667">
        <w:rPr>
          <w:rFonts w:cs="Huawei Sans"/>
        </w:rPr>
        <w:t xml:space="preserve"> Total 0 (*, G) entry; 1 (S, G) entry</w:t>
      </w:r>
    </w:p>
    <w:p w14:paraId="1D3F2B31" w14:textId="77777777" w:rsidR="00135587" w:rsidRPr="00383667" w:rsidRDefault="00135587" w:rsidP="005714FA">
      <w:pPr>
        <w:pStyle w:val="2f3"/>
        <w:rPr>
          <w:rFonts w:cs="Huawei Sans"/>
        </w:rPr>
      </w:pPr>
    </w:p>
    <w:p w14:paraId="1C4495D8" w14:textId="77777777" w:rsidR="00135587" w:rsidRPr="00383667" w:rsidRDefault="00534F7A" w:rsidP="005714FA">
      <w:pPr>
        <w:pStyle w:val="2f3"/>
        <w:rPr>
          <w:rFonts w:cs="Huawei Sans"/>
        </w:rPr>
      </w:pPr>
      <w:r w:rsidRPr="00383667">
        <w:rPr>
          <w:rFonts w:cs="Huawei Sans"/>
        </w:rPr>
        <w:t xml:space="preserve"> (10.0.1.1, 239.0.0.12)</w:t>
      </w:r>
    </w:p>
    <w:p w14:paraId="2A467BB5" w14:textId="2CC86012"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pim-dm</w:t>
      </w:r>
      <w:r w:rsidRPr="00383667">
        <w:rPr>
          <w:rFonts w:cs="Huawei Sans"/>
        </w:rPr>
        <w:t xml:space="preserve">, Flag: </w:t>
      </w:r>
    </w:p>
    <w:p w14:paraId="656BB068" w14:textId="698BA1BB"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00:00:01</w:t>
      </w:r>
    </w:p>
    <w:p w14:paraId="24836DFB" w14:textId="7CA0BA94" w:rsidR="00135587" w:rsidRPr="00383667" w:rsidRDefault="00534F7A" w:rsidP="005714FA">
      <w:pPr>
        <w:pStyle w:val="2f3"/>
        <w:rPr>
          <w:rFonts w:cs="Huawei Sans"/>
        </w:rPr>
      </w:pPr>
      <w:r w:rsidRPr="00383667">
        <w:rPr>
          <w:rFonts w:cs="Huawei Sans"/>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GigabitEthernet0/0/3</w:t>
      </w:r>
    </w:p>
    <w:p w14:paraId="7C7AAD18" w14:textId="77777777" w:rsidR="00135587" w:rsidRPr="00383667" w:rsidRDefault="00534F7A" w:rsidP="005714FA">
      <w:pPr>
        <w:pStyle w:val="2f3"/>
        <w:rPr>
          <w:rFonts w:cs="Huawei Sans"/>
        </w:rPr>
      </w:pPr>
      <w:r w:rsidRPr="00383667">
        <w:rPr>
          <w:rFonts w:cs="Huawei Sans"/>
        </w:rPr>
        <w:t xml:space="preserve">         Upstream neighbor: 10.0.12.1</w:t>
      </w:r>
    </w:p>
    <w:p w14:paraId="47650165" w14:textId="77777777" w:rsidR="00135587" w:rsidRPr="00383667" w:rsidRDefault="00534F7A" w:rsidP="005714FA">
      <w:pPr>
        <w:pStyle w:val="2f3"/>
        <w:rPr>
          <w:rFonts w:cs="Huawei Sans"/>
        </w:rPr>
      </w:pPr>
      <w:r w:rsidRPr="00383667">
        <w:rPr>
          <w:rFonts w:cs="Huawei Sans"/>
        </w:rPr>
        <w:t xml:space="preserve">         RPF prime neighbor: 10.0.12.1</w:t>
      </w:r>
    </w:p>
    <w:p w14:paraId="7C315764" w14:textId="77777777" w:rsidR="00135587" w:rsidRPr="00383667" w:rsidRDefault="00534F7A" w:rsidP="005714FA">
      <w:pPr>
        <w:pStyle w:val="2f3"/>
        <w:rPr>
          <w:rFonts w:cs="Huawei Sans"/>
        </w:rPr>
      </w:pPr>
      <w:r w:rsidRPr="00383667">
        <w:rPr>
          <w:rFonts w:cs="Huawei Sans"/>
        </w:rPr>
        <w:t xml:space="preserve">     Downstream interface(s) information:</w:t>
      </w:r>
    </w:p>
    <w:p w14:paraId="756CA58F" w14:textId="77777777" w:rsidR="00135587" w:rsidRPr="00383667" w:rsidRDefault="00534F7A" w:rsidP="005714FA">
      <w:pPr>
        <w:pStyle w:val="2f3"/>
        <w:rPr>
          <w:rFonts w:cs="Huawei Sans"/>
          <w:color w:val="EC7061"/>
        </w:rPr>
      </w:pPr>
      <w:r w:rsidRPr="00383667">
        <w:rPr>
          <w:rFonts w:cs="Huawei Sans"/>
          <w:color w:val="EC7061"/>
        </w:rPr>
        <w:t xml:space="preserve">     Total number of downstreams: 1</w:t>
      </w:r>
    </w:p>
    <w:p w14:paraId="16EA42C7" w14:textId="77777777" w:rsidR="00135587" w:rsidRPr="00383667" w:rsidRDefault="00534F7A" w:rsidP="005714FA">
      <w:pPr>
        <w:pStyle w:val="2f3"/>
        <w:rPr>
          <w:rFonts w:cs="Huawei Sans"/>
          <w:color w:val="EC7061"/>
        </w:rPr>
      </w:pPr>
      <w:r w:rsidRPr="00383667">
        <w:rPr>
          <w:rFonts w:cs="Huawei Sans"/>
          <w:color w:val="EC7061"/>
        </w:rPr>
        <w:t xml:space="preserve">         1: GigabitEthernet0/0/4</w:t>
      </w:r>
    </w:p>
    <w:p w14:paraId="773C2329" w14:textId="77777777" w:rsidR="00135587" w:rsidRPr="00383667" w:rsidRDefault="00534F7A" w:rsidP="005714FA">
      <w:pPr>
        <w:pStyle w:val="2f3"/>
        <w:rPr>
          <w:rFonts w:cs="Huawei Sans"/>
          <w:color w:val="EC7061"/>
        </w:rPr>
      </w:pPr>
      <w:r w:rsidRPr="00383667">
        <w:rPr>
          <w:rFonts w:cs="Huawei Sans"/>
          <w:color w:val="EC7061"/>
        </w:rPr>
        <w:t xml:space="preserve">             Protocol: </w:t>
      </w:r>
      <w:r w:rsidRPr="00497E5B">
        <w:rPr>
          <w:rFonts w:cs="Huawei Sans"/>
          <w:color w:val="EC7061"/>
        </w:rPr>
        <w:t>pim-dm</w:t>
      </w:r>
      <w:r w:rsidRPr="00383667">
        <w:rPr>
          <w:rFonts w:cs="Huawei Sans"/>
          <w:color w:val="EC7061"/>
        </w:rPr>
        <w:t>, UpTime: 00:00:01, Expires: never</w:t>
      </w:r>
    </w:p>
    <w:p w14:paraId="591DC518" w14:textId="77777777" w:rsidR="00135587" w:rsidRPr="00383667" w:rsidRDefault="00135587" w:rsidP="005714FA">
      <w:pPr>
        <w:pStyle w:val="2f3"/>
        <w:rPr>
          <w:rFonts w:cs="Huawei Sans"/>
        </w:rPr>
      </w:pPr>
    </w:p>
    <w:p w14:paraId="4EFAD512" w14:textId="77777777" w:rsidR="00135587" w:rsidRPr="00383667" w:rsidRDefault="00534F7A" w:rsidP="005714FA">
      <w:pPr>
        <w:pStyle w:val="2f3"/>
        <w:rPr>
          <w:rFonts w:cs="Huawei Sans"/>
        </w:rPr>
      </w:pPr>
      <w:r w:rsidRPr="00383667">
        <w:rPr>
          <w:rFonts w:cs="Huawei Sans"/>
        </w:rPr>
        <w:t xml:space="preserve">[R3]display </w:t>
      </w:r>
      <w:r w:rsidRPr="00497E5B">
        <w:rPr>
          <w:rFonts w:cs="Huawei Sans"/>
        </w:rPr>
        <w:t>pim</w:t>
      </w:r>
      <w:r w:rsidRPr="00383667">
        <w:rPr>
          <w:rFonts w:cs="Huawei Sans"/>
        </w:rPr>
        <w:t xml:space="preserve"> routing-table </w:t>
      </w:r>
    </w:p>
    <w:p w14:paraId="5A00C7D3" w14:textId="77777777" w:rsidR="00135587" w:rsidRPr="00383667" w:rsidRDefault="00534F7A" w:rsidP="005714FA">
      <w:pPr>
        <w:pStyle w:val="2f3"/>
        <w:rPr>
          <w:rFonts w:cs="Huawei Sans"/>
        </w:rPr>
      </w:pPr>
      <w:r w:rsidRPr="00383667">
        <w:rPr>
          <w:rFonts w:cs="Huawei Sans"/>
        </w:rPr>
        <w:t xml:space="preserve"> VPN-Instance: public net</w:t>
      </w:r>
    </w:p>
    <w:p w14:paraId="4DAC6745" w14:textId="77777777" w:rsidR="00135587" w:rsidRPr="00383667" w:rsidRDefault="00534F7A" w:rsidP="005714FA">
      <w:pPr>
        <w:pStyle w:val="2f3"/>
        <w:rPr>
          <w:rFonts w:cs="Huawei Sans"/>
        </w:rPr>
      </w:pPr>
      <w:r w:rsidRPr="00383667">
        <w:rPr>
          <w:rFonts w:cs="Huawei Sans"/>
        </w:rPr>
        <w:t xml:space="preserve"> Total 0 (*, G) entry; 1 (S, G) entry</w:t>
      </w:r>
    </w:p>
    <w:p w14:paraId="6A029336" w14:textId="77777777" w:rsidR="00135587" w:rsidRPr="00383667" w:rsidRDefault="00135587" w:rsidP="005714FA">
      <w:pPr>
        <w:pStyle w:val="2f3"/>
        <w:rPr>
          <w:rFonts w:cs="Huawei Sans"/>
        </w:rPr>
      </w:pPr>
    </w:p>
    <w:p w14:paraId="612B42B6" w14:textId="77777777" w:rsidR="00135587" w:rsidRPr="00383667" w:rsidRDefault="00534F7A" w:rsidP="005714FA">
      <w:pPr>
        <w:pStyle w:val="2f3"/>
        <w:rPr>
          <w:rFonts w:cs="Huawei Sans"/>
        </w:rPr>
      </w:pPr>
      <w:r w:rsidRPr="00383667">
        <w:rPr>
          <w:rFonts w:cs="Huawei Sans"/>
        </w:rPr>
        <w:t xml:space="preserve"> (10.0.1.1, 239.0.0.12)</w:t>
      </w:r>
    </w:p>
    <w:p w14:paraId="6951382B" w14:textId="3D22C031"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pim-dm</w:t>
      </w:r>
      <w:r w:rsidRPr="00383667">
        <w:rPr>
          <w:rFonts w:cs="Huawei Sans"/>
        </w:rPr>
        <w:t xml:space="preserve">, Flag: </w:t>
      </w:r>
    </w:p>
    <w:p w14:paraId="422E0030" w14:textId="7933FE86"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00:00:08</w:t>
      </w:r>
    </w:p>
    <w:p w14:paraId="5736736E" w14:textId="311318FD" w:rsidR="00135587" w:rsidRPr="00383667" w:rsidRDefault="00534F7A" w:rsidP="005714FA">
      <w:pPr>
        <w:pStyle w:val="2f3"/>
        <w:rPr>
          <w:rFonts w:cs="Huawei Sans"/>
        </w:rPr>
      </w:pPr>
      <w:r w:rsidRPr="00383667">
        <w:rPr>
          <w:rFonts w:cs="Huawei Sans"/>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GigabitEthernet0/01</w:t>
      </w:r>
    </w:p>
    <w:p w14:paraId="49DC2D5A" w14:textId="77777777" w:rsidR="00135587" w:rsidRPr="00383667" w:rsidRDefault="00534F7A" w:rsidP="005714FA">
      <w:pPr>
        <w:pStyle w:val="2f3"/>
        <w:rPr>
          <w:rFonts w:cs="Huawei Sans"/>
        </w:rPr>
      </w:pPr>
      <w:r w:rsidRPr="00383667">
        <w:rPr>
          <w:rFonts w:cs="Huawei Sans"/>
        </w:rPr>
        <w:t xml:space="preserve">         Upstream neighbor: 10.0.234.2</w:t>
      </w:r>
    </w:p>
    <w:p w14:paraId="78BD4164" w14:textId="77777777" w:rsidR="00135587" w:rsidRPr="00383667" w:rsidRDefault="00534F7A" w:rsidP="005714FA">
      <w:pPr>
        <w:pStyle w:val="2f3"/>
        <w:rPr>
          <w:rFonts w:cs="Huawei Sans"/>
        </w:rPr>
      </w:pPr>
      <w:r w:rsidRPr="00383667">
        <w:rPr>
          <w:rFonts w:cs="Huawei Sans"/>
        </w:rPr>
        <w:t xml:space="preserve">         RPF prime neighbor: 10.0.234.2</w:t>
      </w:r>
    </w:p>
    <w:p w14:paraId="1CC7F081" w14:textId="77777777" w:rsidR="00135587" w:rsidRPr="00383667" w:rsidRDefault="00534F7A" w:rsidP="005714FA">
      <w:pPr>
        <w:pStyle w:val="2f3"/>
        <w:rPr>
          <w:rFonts w:cs="Huawei Sans"/>
          <w:color w:val="EC7061"/>
        </w:rPr>
      </w:pPr>
      <w:r w:rsidRPr="00383667">
        <w:rPr>
          <w:rFonts w:cs="Huawei Sans"/>
          <w:color w:val="EC7061"/>
        </w:rPr>
        <w:t xml:space="preserve">     Downstream interface(s) information: None</w:t>
      </w:r>
    </w:p>
    <w:p w14:paraId="000925E3" w14:textId="77777777" w:rsidR="00135587" w:rsidRPr="00383667" w:rsidRDefault="00534F7A" w:rsidP="005714FA">
      <w:pPr>
        <w:pStyle w:val="1e"/>
      </w:pPr>
      <w:r w:rsidRPr="00383667">
        <w:t>In this case, R3 does not have a downstream interface, and R2 becomes the Assert winner.</w:t>
      </w:r>
    </w:p>
    <w:p w14:paraId="3716A6F5" w14:textId="77777777" w:rsidR="00135587" w:rsidRPr="00383667" w:rsidRDefault="00534F7A" w:rsidP="005714FA">
      <w:pPr>
        <w:pStyle w:val="1e"/>
      </w:pPr>
      <w:r w:rsidRPr="00383667">
        <w:t># Check the debugging information on R1.</w:t>
      </w:r>
    </w:p>
    <w:p w14:paraId="272D60F3" w14:textId="77777777" w:rsidR="00135587" w:rsidRPr="00383667" w:rsidRDefault="00534F7A" w:rsidP="005714FA">
      <w:pPr>
        <w:pStyle w:val="2f3"/>
        <w:rPr>
          <w:rFonts w:cs="Huawei Sans"/>
        </w:rPr>
      </w:pPr>
      <w:r w:rsidRPr="00383667">
        <w:rPr>
          <w:rFonts w:cs="Huawei Sans"/>
        </w:rPr>
        <w:t xml:space="preserve">Jul  2 2020 09:49:03.520.1-08:00 R1 PIM/7/JP:(public net): PIM </w:t>
      </w:r>
      <w:r w:rsidRPr="00497E5B">
        <w:rPr>
          <w:rFonts w:cs="Huawei Sans"/>
        </w:rPr>
        <w:t>ver</w:t>
      </w:r>
      <w:r w:rsidRPr="00383667">
        <w:rPr>
          <w:rFonts w:cs="Huawei Sans"/>
        </w:rPr>
        <w:t xml:space="preserve"> 2 JP  </w:t>
      </w:r>
      <w:r w:rsidRPr="00383667">
        <w:rPr>
          <w:rFonts w:cs="Huawei Sans"/>
          <w:color w:val="EC7061"/>
        </w:rPr>
        <w:t>receiving 10.0.13.3</w:t>
      </w:r>
      <w:r w:rsidRPr="00383667">
        <w:rPr>
          <w:rFonts w:cs="Huawei Sans"/>
        </w:rPr>
        <w:t xml:space="preserve"> -&gt; 224.0.0.13 on GigabitEthernet0/0/1  (P012998)</w:t>
      </w:r>
    </w:p>
    <w:p w14:paraId="2BF48293" w14:textId="77777777" w:rsidR="00135587" w:rsidRPr="00383667" w:rsidRDefault="00534F7A" w:rsidP="005714FA">
      <w:pPr>
        <w:pStyle w:val="2f3"/>
        <w:rPr>
          <w:rFonts w:cs="Huawei Sans"/>
        </w:rPr>
      </w:pPr>
      <w:r w:rsidRPr="00383667">
        <w:rPr>
          <w:rFonts w:cs="Huawei Sans"/>
        </w:rPr>
        <w:t xml:space="preserve">Jul  2 2020 09:49:03.520.2-08:00 R1 PIM/7/JP:(public net): Upstream 10.0.13.1, Groups 1, </w:t>
      </w:r>
      <w:r w:rsidRPr="00497E5B">
        <w:rPr>
          <w:rFonts w:cs="Huawei Sans"/>
        </w:rPr>
        <w:t>Holdtime</w:t>
      </w:r>
      <w:r w:rsidRPr="00383667">
        <w:rPr>
          <w:rFonts w:cs="Huawei Sans"/>
        </w:rPr>
        <w:t xml:space="preserve"> 180 (P013002)</w:t>
      </w:r>
    </w:p>
    <w:p w14:paraId="2897B125" w14:textId="77777777" w:rsidR="00135587" w:rsidRPr="00383667" w:rsidRDefault="00534F7A" w:rsidP="005714FA">
      <w:pPr>
        <w:pStyle w:val="2f3"/>
        <w:rPr>
          <w:rFonts w:cs="Huawei Sans"/>
        </w:rPr>
      </w:pPr>
      <w:r w:rsidRPr="00383667">
        <w:rPr>
          <w:rFonts w:cs="Huawei Sans"/>
        </w:rPr>
        <w:t>Jul  2 2020 09:49:03.520.3-08:00 R1 PIM/7/JP:(public net):</w:t>
      </w:r>
      <w:r w:rsidRPr="00383667">
        <w:rPr>
          <w:rFonts w:cs="Huawei Sans"/>
          <w:color w:val="EC7061"/>
        </w:rPr>
        <w:t xml:space="preserve"> Group: 239.0.0.12/32</w:t>
      </w:r>
      <w:r w:rsidRPr="00383667">
        <w:rPr>
          <w:rFonts w:cs="Huawei Sans"/>
        </w:rPr>
        <w:t xml:space="preserve"> --- 0 join </w:t>
      </w:r>
      <w:r w:rsidRPr="00383667">
        <w:rPr>
          <w:rFonts w:cs="Huawei Sans"/>
          <w:color w:val="EC7061"/>
        </w:rPr>
        <w:t>1 prune</w:t>
      </w:r>
      <w:r w:rsidRPr="00383667">
        <w:rPr>
          <w:rFonts w:cs="Huawei Sans"/>
        </w:rPr>
        <w:t xml:space="preserve"> (P013011)</w:t>
      </w:r>
    </w:p>
    <w:p w14:paraId="1723CA7D" w14:textId="77777777" w:rsidR="00135587" w:rsidRPr="00383667" w:rsidRDefault="00534F7A" w:rsidP="005714FA">
      <w:pPr>
        <w:pStyle w:val="2f3"/>
        <w:rPr>
          <w:rFonts w:cs="Huawei Sans"/>
        </w:rPr>
      </w:pPr>
      <w:r w:rsidRPr="00383667">
        <w:rPr>
          <w:rFonts w:cs="Huawei Sans"/>
        </w:rPr>
        <w:t xml:space="preserve">Jul  2 2020 09:49:03.520.4-08:00 R1 PIM/7/JP:(public net): </w:t>
      </w:r>
      <w:r w:rsidRPr="00383667">
        <w:rPr>
          <w:rFonts w:cs="Huawei Sans"/>
          <w:color w:val="EC7061"/>
        </w:rPr>
        <w:t>Prune: 10.0.1.1/32</w:t>
      </w:r>
      <w:r w:rsidRPr="00383667">
        <w:rPr>
          <w:rFonts w:cs="Huawei Sans"/>
        </w:rPr>
        <w:t xml:space="preserve">  (P013021)</w:t>
      </w:r>
    </w:p>
    <w:p w14:paraId="6C54AFB4" w14:textId="77777777" w:rsidR="00135587" w:rsidRPr="00383667" w:rsidRDefault="00534F7A" w:rsidP="005714FA">
      <w:pPr>
        <w:pStyle w:val="2f3"/>
        <w:rPr>
          <w:rFonts w:cs="Huawei Sans"/>
        </w:rPr>
      </w:pPr>
      <w:r w:rsidRPr="00383667">
        <w:rPr>
          <w:rFonts w:cs="Huawei Sans"/>
        </w:rPr>
        <w:t xml:space="preserve">Jul  2 2020 09:49:05.790.1-08:00 R1 PIM/7/JP:(public net): PIM </w:t>
      </w:r>
      <w:r w:rsidRPr="00497E5B">
        <w:rPr>
          <w:rFonts w:cs="Huawei Sans"/>
        </w:rPr>
        <w:t>ver</w:t>
      </w:r>
      <w:r w:rsidRPr="00383667">
        <w:rPr>
          <w:rFonts w:cs="Huawei Sans"/>
        </w:rPr>
        <w:t xml:space="preserve"> 2 JP  receiving 10.0.12.2 -&gt; 224.0.0.13 on GigabitEthernet0/0/2  (P012933)</w:t>
      </w:r>
    </w:p>
    <w:p w14:paraId="0BF3791C" w14:textId="77777777" w:rsidR="00135587" w:rsidRPr="00383667" w:rsidRDefault="00534F7A" w:rsidP="005714FA">
      <w:pPr>
        <w:pStyle w:val="2f3"/>
        <w:rPr>
          <w:rFonts w:cs="Huawei Sans"/>
        </w:rPr>
      </w:pPr>
      <w:r w:rsidRPr="00383667">
        <w:rPr>
          <w:rFonts w:cs="Huawei Sans"/>
        </w:rPr>
        <w:t xml:space="preserve">Jul  2 2020 09:49:05.790.2-08:00 R1 PIM/7/JP:(public net): Upstream 10.0.12.1, Groups 1, </w:t>
      </w:r>
      <w:r w:rsidRPr="00497E5B">
        <w:rPr>
          <w:rFonts w:cs="Huawei Sans"/>
        </w:rPr>
        <w:t>Holdtime</w:t>
      </w:r>
      <w:r w:rsidRPr="00383667">
        <w:rPr>
          <w:rFonts w:cs="Huawei Sans"/>
        </w:rPr>
        <w:t xml:space="preserve"> 0 (P012939)</w:t>
      </w:r>
    </w:p>
    <w:p w14:paraId="59841DF8" w14:textId="77777777" w:rsidR="00135587" w:rsidRPr="00383667" w:rsidRDefault="00534F7A" w:rsidP="005714FA">
      <w:pPr>
        <w:pStyle w:val="2f3"/>
        <w:rPr>
          <w:rFonts w:cs="Huawei Sans"/>
        </w:rPr>
      </w:pPr>
      <w:r w:rsidRPr="00383667">
        <w:rPr>
          <w:rFonts w:cs="Huawei Sans"/>
        </w:rPr>
        <w:t>Jul  2 2020 09:49:05.790.3-08:00 R1 PIM/7/JP:(public net): Group: 239.0.0.12/32 --- 1 join 0 prune (P012949)</w:t>
      </w:r>
    </w:p>
    <w:p w14:paraId="61473816" w14:textId="77777777" w:rsidR="00135587" w:rsidRPr="00383667" w:rsidRDefault="00534F7A" w:rsidP="005714FA">
      <w:pPr>
        <w:pStyle w:val="2f3"/>
        <w:rPr>
          <w:rFonts w:cs="Huawei Sans"/>
        </w:rPr>
      </w:pPr>
      <w:r w:rsidRPr="00383667">
        <w:rPr>
          <w:rFonts w:cs="Huawei Sans"/>
        </w:rPr>
        <w:t>Jul  2 2020 09:49:05.790.4-08:00 R1 PIM/7/JP:(public net): Join: 10.0.1.1/32  (P012959)</w:t>
      </w:r>
    </w:p>
    <w:p w14:paraId="1346C07E" w14:textId="77777777" w:rsidR="00135587" w:rsidRPr="00383667" w:rsidRDefault="00534F7A" w:rsidP="005714FA">
      <w:pPr>
        <w:pStyle w:val="1e"/>
      </w:pPr>
      <w:r w:rsidRPr="00383667">
        <w:t>The debugging information shows that R1 received a Prune message from R3 with the group address being 239.0.0.12 and the multicast source address being 10.0.1.1.</w:t>
      </w:r>
    </w:p>
    <w:p w14:paraId="5DEEE975" w14:textId="77777777" w:rsidR="00135587" w:rsidRPr="00383667" w:rsidRDefault="00534F7A" w:rsidP="00604E8C">
      <w:pPr>
        <w:pStyle w:val="30"/>
        <w:ind w:left="1032" w:hanging="278"/>
        <w:outlineLvl w:val="9"/>
        <w:rPr>
          <w:rFonts w:cs="Huawei Sans"/>
        </w:rPr>
      </w:pPr>
      <w:r w:rsidRPr="00383667">
        <w:rPr>
          <w:rFonts w:cs="Huawei Sans"/>
        </w:rPr>
        <w:t>Configure IGMP snooping.</w:t>
      </w:r>
    </w:p>
    <w:p w14:paraId="7468A8AF" w14:textId="77777777" w:rsidR="00135587" w:rsidRPr="00383667" w:rsidRDefault="00534F7A" w:rsidP="005714FA">
      <w:pPr>
        <w:pStyle w:val="1e"/>
      </w:pPr>
      <w:r w:rsidRPr="00383667">
        <w:t>To optimize multicast traffic forwarding on S2, enable IGMP snooping on S2 and manually configure a static router port and member port.</w:t>
      </w:r>
    </w:p>
    <w:p w14:paraId="2EAA7612" w14:textId="77777777" w:rsidR="00135587" w:rsidRPr="00383667" w:rsidRDefault="00534F7A" w:rsidP="005714FA">
      <w:pPr>
        <w:pStyle w:val="1e"/>
      </w:pPr>
      <w:r w:rsidRPr="00383667">
        <w:t># Enable IGMP snooping globally and in VLAN 1.</w:t>
      </w:r>
    </w:p>
    <w:p w14:paraId="4205A4DF" w14:textId="77777777" w:rsidR="00135587" w:rsidRPr="00383667" w:rsidRDefault="00534F7A" w:rsidP="005714FA">
      <w:pPr>
        <w:pStyle w:val="2f3"/>
        <w:rPr>
          <w:rFonts w:cs="Huawei Sans"/>
        </w:rPr>
      </w:pPr>
      <w:r w:rsidRPr="00383667">
        <w:rPr>
          <w:rFonts w:cs="Huawei Sans"/>
        </w:rPr>
        <w:t>[S2]</w:t>
      </w:r>
      <w:r w:rsidRPr="00497E5B">
        <w:rPr>
          <w:rFonts w:cs="Huawei Sans"/>
        </w:rPr>
        <w:t>igmp-snooping</w:t>
      </w:r>
      <w:r w:rsidRPr="00383667">
        <w:rPr>
          <w:rFonts w:cs="Huawei Sans"/>
        </w:rPr>
        <w:t xml:space="preserve"> enable</w:t>
      </w:r>
    </w:p>
    <w:p w14:paraId="36A148D7" w14:textId="77777777" w:rsidR="00135587" w:rsidRPr="00383667" w:rsidRDefault="00534F7A" w:rsidP="005714FA">
      <w:pPr>
        <w:pStyle w:val="2f3"/>
        <w:rPr>
          <w:rFonts w:cs="Huawei Sans"/>
        </w:rPr>
      </w:pPr>
      <w:r w:rsidRPr="00383667">
        <w:rPr>
          <w:rFonts w:cs="Huawei Sans"/>
        </w:rPr>
        <w:t>[S2]</w:t>
      </w:r>
      <w:r w:rsidRPr="00497E5B">
        <w:rPr>
          <w:rFonts w:cs="Huawei Sans"/>
        </w:rPr>
        <w:t>vlan</w:t>
      </w:r>
      <w:r w:rsidRPr="00383667">
        <w:rPr>
          <w:rFonts w:cs="Huawei Sans"/>
        </w:rPr>
        <w:t xml:space="preserve"> 1</w:t>
      </w:r>
    </w:p>
    <w:p w14:paraId="59DFCA96" w14:textId="77777777" w:rsidR="00135587" w:rsidRPr="00383667" w:rsidRDefault="00534F7A" w:rsidP="005714FA">
      <w:pPr>
        <w:pStyle w:val="2f3"/>
        <w:rPr>
          <w:rFonts w:cs="Huawei Sans"/>
        </w:rPr>
      </w:pPr>
      <w:r w:rsidRPr="00383667">
        <w:rPr>
          <w:rFonts w:cs="Huawei Sans"/>
        </w:rPr>
        <w:t xml:space="preserve">[S2-vlan1] </w:t>
      </w:r>
      <w:r w:rsidRPr="00497E5B">
        <w:rPr>
          <w:rFonts w:cs="Huawei Sans"/>
        </w:rPr>
        <w:t>igmp-snooping</w:t>
      </w:r>
      <w:r w:rsidRPr="00383667">
        <w:rPr>
          <w:rFonts w:cs="Huawei Sans"/>
        </w:rPr>
        <w:t xml:space="preserve"> enable</w:t>
      </w:r>
    </w:p>
    <w:p w14:paraId="342D6D54" w14:textId="77777777" w:rsidR="00135587" w:rsidRPr="00383667" w:rsidRDefault="00534F7A" w:rsidP="005714FA">
      <w:pPr>
        <w:pStyle w:val="2f3"/>
        <w:rPr>
          <w:rFonts w:cs="Huawei Sans"/>
        </w:rPr>
      </w:pPr>
      <w:r w:rsidRPr="00383667">
        <w:rPr>
          <w:rFonts w:cs="Huawei Sans"/>
        </w:rPr>
        <w:t>[S2-vlan1] quit</w:t>
      </w:r>
    </w:p>
    <w:p w14:paraId="5CFB50E0" w14:textId="6E6CFFB4" w:rsidR="00135587" w:rsidRPr="00383667" w:rsidRDefault="00534F7A" w:rsidP="005714FA">
      <w:pPr>
        <w:pStyle w:val="1e"/>
      </w:pPr>
      <w:r w:rsidRPr="00383667">
        <w:t xml:space="preserve"># Manually configure </w:t>
      </w:r>
      <w:r w:rsidR="00694179">
        <w:t>GE0</w:t>
      </w:r>
      <w:r w:rsidRPr="00383667">
        <w:t>/0/4 as a static router port.</w:t>
      </w:r>
    </w:p>
    <w:p w14:paraId="1F29659F" w14:textId="77777777" w:rsidR="00135587" w:rsidRPr="00383667" w:rsidRDefault="00534F7A" w:rsidP="005714FA">
      <w:pPr>
        <w:pStyle w:val="2f3"/>
        <w:rPr>
          <w:rFonts w:cs="Huawei Sans"/>
        </w:rPr>
      </w:pPr>
      <w:r w:rsidRPr="00383667">
        <w:rPr>
          <w:rFonts w:cs="Huawei Sans"/>
        </w:rPr>
        <w:t>[S2]interface GigabitEthernet0/0/4</w:t>
      </w:r>
    </w:p>
    <w:p w14:paraId="48FFC518" w14:textId="77777777" w:rsidR="00135587" w:rsidRPr="00383667" w:rsidRDefault="00534F7A" w:rsidP="005714FA">
      <w:pPr>
        <w:pStyle w:val="2f3"/>
        <w:rPr>
          <w:rFonts w:cs="Huawei Sans"/>
        </w:rPr>
      </w:pPr>
      <w:r w:rsidRPr="00383667">
        <w:rPr>
          <w:rFonts w:cs="Huawei Sans"/>
        </w:rPr>
        <w:t xml:space="preserve">[S2-GigabitEthernet0/0/4] </w:t>
      </w:r>
      <w:r w:rsidRPr="00497E5B">
        <w:rPr>
          <w:rFonts w:cs="Huawei Sans"/>
        </w:rPr>
        <w:t>igmp-snooping</w:t>
      </w:r>
      <w:r w:rsidRPr="00383667">
        <w:rPr>
          <w:rFonts w:cs="Huawei Sans"/>
        </w:rPr>
        <w:t xml:space="preserve"> static-router-port </w:t>
      </w:r>
      <w:r w:rsidRPr="00497E5B">
        <w:rPr>
          <w:rFonts w:cs="Huawei Sans"/>
        </w:rPr>
        <w:t>vlan</w:t>
      </w:r>
      <w:r w:rsidRPr="00383667">
        <w:rPr>
          <w:rFonts w:cs="Huawei Sans"/>
        </w:rPr>
        <w:t xml:space="preserve"> 1</w:t>
      </w:r>
    </w:p>
    <w:p w14:paraId="4717C4BB" w14:textId="53BE4D3E" w:rsidR="00135587" w:rsidRPr="00383667" w:rsidRDefault="00534F7A" w:rsidP="005714FA">
      <w:pPr>
        <w:pStyle w:val="1e"/>
      </w:pPr>
      <w:r w:rsidRPr="00383667">
        <w:t xml:space="preserve"># Manually configure </w:t>
      </w:r>
      <w:r w:rsidR="00694179">
        <w:t>GE0</w:t>
      </w:r>
      <w:r w:rsidRPr="00383667">
        <w:t>/0/10 as a static member port of the multicast group 239.0.0.12.</w:t>
      </w:r>
    </w:p>
    <w:p w14:paraId="260F9DDD" w14:textId="77777777" w:rsidR="00135587" w:rsidRPr="00383667" w:rsidRDefault="00534F7A" w:rsidP="005714FA">
      <w:pPr>
        <w:pStyle w:val="2f3"/>
        <w:rPr>
          <w:rFonts w:cs="Huawei Sans"/>
        </w:rPr>
      </w:pPr>
      <w:r w:rsidRPr="00383667">
        <w:rPr>
          <w:rFonts w:cs="Huawei Sans"/>
        </w:rPr>
        <w:t>[S2]interface GigabitEthernet0/0/10</w:t>
      </w:r>
    </w:p>
    <w:p w14:paraId="54453968" w14:textId="77777777" w:rsidR="00135587" w:rsidRPr="00383667" w:rsidRDefault="00534F7A" w:rsidP="005714FA">
      <w:pPr>
        <w:pStyle w:val="2f3"/>
        <w:rPr>
          <w:rFonts w:cs="Huawei Sans"/>
        </w:rPr>
      </w:pPr>
      <w:r w:rsidRPr="00383667">
        <w:rPr>
          <w:rFonts w:cs="Huawei Sans"/>
        </w:rPr>
        <w:t xml:space="preserve">[S2-GigabitEthernet0/0/10] l2-multicast static-group group-address 239.0.0.12 </w:t>
      </w:r>
      <w:r w:rsidRPr="00497E5B">
        <w:rPr>
          <w:rFonts w:cs="Huawei Sans"/>
        </w:rPr>
        <w:t>vlan</w:t>
      </w:r>
      <w:r w:rsidRPr="00383667">
        <w:rPr>
          <w:rFonts w:cs="Huawei Sans"/>
        </w:rPr>
        <w:t xml:space="preserve"> 1</w:t>
      </w:r>
    </w:p>
    <w:p w14:paraId="7BBD5E46" w14:textId="77777777" w:rsidR="00135587" w:rsidRPr="00383667" w:rsidRDefault="00534F7A" w:rsidP="005714FA">
      <w:pPr>
        <w:pStyle w:val="2f3"/>
        <w:rPr>
          <w:rFonts w:cs="Huawei Sans"/>
        </w:rPr>
      </w:pPr>
      <w:r w:rsidRPr="00383667">
        <w:rPr>
          <w:rFonts w:cs="Huawei Sans"/>
        </w:rPr>
        <w:t>[S2-GigabitEthernet0/0/10] quit</w:t>
      </w:r>
    </w:p>
    <w:p w14:paraId="66B9B8DD" w14:textId="77777777" w:rsidR="00135587" w:rsidRPr="00383667" w:rsidRDefault="00534F7A" w:rsidP="005714FA">
      <w:pPr>
        <w:pStyle w:val="1e"/>
      </w:pPr>
      <w:r w:rsidRPr="00383667">
        <w:t># Check the L2 multicast forwarding table on S2.</w:t>
      </w:r>
    </w:p>
    <w:p w14:paraId="5E7CBC69" w14:textId="77777777" w:rsidR="00135587" w:rsidRPr="00383667" w:rsidRDefault="00534F7A" w:rsidP="005714FA">
      <w:pPr>
        <w:pStyle w:val="2f3"/>
        <w:rPr>
          <w:rFonts w:cs="Huawei Sans"/>
        </w:rPr>
      </w:pPr>
      <w:r w:rsidRPr="00383667">
        <w:rPr>
          <w:rFonts w:cs="Huawei Sans"/>
        </w:rPr>
        <w:t>[S2]display</w:t>
      </w:r>
      <w:r w:rsidRPr="00383667">
        <w:rPr>
          <w:rFonts w:cs="Huawei Sans"/>
        </w:rPr>
        <w:tab/>
        <w:t>l2-multicast</w:t>
      </w:r>
      <w:r w:rsidRPr="00383667">
        <w:rPr>
          <w:rFonts w:cs="Huawei Sans"/>
        </w:rPr>
        <w:tab/>
        <w:t>forwarding-table</w:t>
      </w:r>
      <w:r w:rsidRPr="00383667">
        <w:rPr>
          <w:rFonts w:cs="Huawei Sans"/>
        </w:rPr>
        <w:tab/>
      </w:r>
      <w:r w:rsidRPr="00497E5B">
        <w:rPr>
          <w:rFonts w:cs="Huawei Sans"/>
        </w:rPr>
        <w:t>vlan</w:t>
      </w:r>
      <w:r w:rsidRPr="00383667">
        <w:rPr>
          <w:rFonts w:cs="Huawei Sans"/>
        </w:rPr>
        <w:tab/>
        <w:t>1</w:t>
      </w:r>
    </w:p>
    <w:p w14:paraId="3FA1B8DF" w14:textId="77777777" w:rsidR="00135587" w:rsidRPr="00383667" w:rsidRDefault="00534F7A" w:rsidP="005714FA">
      <w:pPr>
        <w:pStyle w:val="2f3"/>
        <w:rPr>
          <w:rFonts w:cs="Huawei Sans"/>
        </w:rPr>
      </w:pPr>
      <w:r w:rsidRPr="00383667">
        <w:rPr>
          <w:rFonts w:cs="Huawei Sans"/>
        </w:rPr>
        <w:lastRenderedPageBreak/>
        <w:t>VLAN</w:t>
      </w:r>
      <w:r w:rsidRPr="00383667">
        <w:rPr>
          <w:rFonts w:cs="Huawei Sans"/>
        </w:rPr>
        <w:tab/>
        <w:t>ID</w:t>
      </w:r>
      <w:r w:rsidRPr="00383667">
        <w:rPr>
          <w:rFonts w:cs="Huawei Sans"/>
        </w:rPr>
        <w:tab/>
        <w:t>:</w:t>
      </w:r>
      <w:r w:rsidRPr="00383667">
        <w:rPr>
          <w:rFonts w:cs="Huawei Sans"/>
        </w:rPr>
        <w:tab/>
        <w:t>1,</w:t>
      </w:r>
      <w:r w:rsidRPr="00383667">
        <w:rPr>
          <w:rFonts w:cs="Huawei Sans"/>
        </w:rPr>
        <w:tab/>
        <w:t>Forwarding</w:t>
      </w:r>
      <w:r w:rsidRPr="00383667">
        <w:rPr>
          <w:rFonts w:cs="Huawei Sans"/>
        </w:rPr>
        <w:tab/>
        <w:t>Mode</w:t>
      </w:r>
      <w:r w:rsidRPr="00383667">
        <w:rPr>
          <w:rFonts w:cs="Huawei Sans"/>
        </w:rPr>
        <w:tab/>
        <w:t>:</w:t>
      </w:r>
      <w:r w:rsidRPr="00383667">
        <w:rPr>
          <w:rFonts w:cs="Huawei Sans"/>
        </w:rPr>
        <w:tab/>
        <w:t>IP</w:t>
      </w:r>
    </w:p>
    <w:p w14:paraId="7B89AD01" w14:textId="77777777" w:rsidR="00135587" w:rsidRPr="00383667" w:rsidRDefault="00534F7A" w:rsidP="005714FA">
      <w:pPr>
        <w:pStyle w:val="2f3"/>
        <w:rPr>
          <w:rFonts w:cs="Huawei Sans"/>
        </w:rPr>
      </w:pPr>
      <w:r w:rsidRPr="00383667">
        <w:rPr>
          <w:rFonts w:cs="Huawei Sans"/>
        </w:rPr>
        <w:t>----------------------------------------------------------------------</w:t>
      </w:r>
    </w:p>
    <w:p w14:paraId="16121572" w14:textId="77777777" w:rsidR="00135587" w:rsidRPr="00383667" w:rsidRDefault="00534F7A" w:rsidP="005714FA">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(Source,</w:t>
      </w:r>
      <w:r w:rsidRPr="00383667">
        <w:rPr>
          <w:rFonts w:cs="Huawei Sans"/>
        </w:rPr>
        <w:tab/>
        <w:t>Group)</w:t>
      </w:r>
      <w:r w:rsidRPr="00383667">
        <w:rPr>
          <w:rFonts w:cs="Huawei Sans"/>
        </w:rPr>
        <w:tab/>
      </w:r>
      <w:r w:rsidRPr="00383667">
        <w:rPr>
          <w:rFonts w:cs="Huawei Sans"/>
        </w:rPr>
        <w:tab/>
      </w:r>
      <w:r w:rsidRPr="00383667">
        <w:rPr>
          <w:rFonts w:cs="Huawei Sans"/>
        </w:rPr>
        <w:tab/>
      </w:r>
      <w:r w:rsidRPr="00383667">
        <w:rPr>
          <w:rFonts w:cs="Huawei Sans"/>
        </w:rPr>
        <w:tab/>
        <w:t>Interface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497E5B">
        <w:rPr>
          <w:rFonts w:cs="Huawei Sans"/>
        </w:rPr>
        <w:t>Out-Vlan</w:t>
      </w:r>
    </w:p>
    <w:p w14:paraId="3DB9AF95" w14:textId="77777777" w:rsidR="00135587" w:rsidRPr="00383667" w:rsidRDefault="00534F7A" w:rsidP="005714FA">
      <w:pPr>
        <w:pStyle w:val="2f3"/>
        <w:rPr>
          <w:rFonts w:cs="Huawei Sans"/>
        </w:rPr>
      </w:pPr>
      <w:r w:rsidRPr="00383667">
        <w:rPr>
          <w:rFonts w:cs="Huawei Sans"/>
        </w:rPr>
        <w:t>----------------------------------------------------------------------</w:t>
      </w:r>
    </w:p>
    <w:p w14:paraId="5BA008CB" w14:textId="77777777" w:rsidR="00227531" w:rsidRDefault="00534F7A" w:rsidP="005714FA">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Router-port</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74686802" w14:textId="77777777" w:rsidR="00227531" w:rsidRDefault="00534F7A" w:rsidP="005714FA">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656B18">
        <w:rPr>
          <w:rFonts w:cs="Huawei Sans"/>
        </w:rPr>
        <w:t xml:space="preserve">  </w:t>
      </w:r>
      <w:r w:rsidRPr="00383667">
        <w:rPr>
          <w:rFonts w:cs="Huawei Sans"/>
        </w:rPr>
        <w:tab/>
      </w:r>
      <w:r w:rsidRPr="00383667">
        <w:rPr>
          <w:rFonts w:cs="Huawei Sans"/>
        </w:rPr>
        <w:tab/>
        <w:t>(*,</w:t>
      </w:r>
      <w:r w:rsidRPr="00383667">
        <w:rPr>
          <w:rFonts w:cs="Huawei Sans"/>
        </w:rPr>
        <w:tab/>
        <w:t>239.0.0.12)</w:t>
      </w:r>
      <w:r w:rsidRPr="00383667">
        <w:rPr>
          <w:rFonts w:cs="Huawei Sans"/>
        </w:rPr>
        <w:tab/>
      </w:r>
      <w:r w:rsidRPr="00383667">
        <w:rPr>
          <w:rFonts w:cs="Huawei Sans"/>
        </w:rPr>
        <w:tab/>
      </w:r>
      <w:r w:rsidRPr="00383667">
        <w:rPr>
          <w:rFonts w:cs="Huawei Sans"/>
        </w:rPr>
        <w:tab/>
      </w:r>
      <w:r w:rsidRPr="00383667">
        <w:rPr>
          <w:rFonts w:cs="Huawei Sans"/>
        </w:rPr>
        <w:tab/>
        <w:t>GigabitEthernet0/0/4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77546B24" w14:textId="77777777" w:rsidR="00227531" w:rsidRDefault="00534F7A" w:rsidP="005714FA">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GigabitEthernet0/0/10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6C80B883" w14:textId="646AFC0D" w:rsidR="00135587" w:rsidRPr="00383667" w:rsidRDefault="00534F7A" w:rsidP="005714FA">
      <w:pPr>
        <w:pStyle w:val="2f3"/>
        <w:rPr>
          <w:rFonts w:cs="Huawei Sans"/>
        </w:rPr>
      </w:pPr>
      <w:r w:rsidRPr="00383667">
        <w:rPr>
          <w:rFonts w:cs="Huawei Sans"/>
        </w:rPr>
        <w:t>----------------------------------------------------------------------</w:t>
      </w:r>
    </w:p>
    <w:p w14:paraId="4A05E9D8" w14:textId="77777777" w:rsidR="00135587" w:rsidRPr="00383667" w:rsidRDefault="00534F7A" w:rsidP="005714FA">
      <w:pPr>
        <w:pStyle w:val="2f3"/>
        <w:rPr>
          <w:rFonts w:cs="Huawei Sans"/>
        </w:rPr>
      </w:pPr>
      <w:r w:rsidRPr="00383667">
        <w:rPr>
          <w:rFonts w:cs="Huawei Sans"/>
        </w:rPr>
        <w:t>Total</w:t>
      </w:r>
      <w:r w:rsidRPr="00383667">
        <w:rPr>
          <w:rFonts w:cs="Huawei Sans"/>
        </w:rPr>
        <w:tab/>
        <w:t>Group(s)</w:t>
      </w:r>
      <w:r w:rsidRPr="00383667">
        <w:rPr>
          <w:rFonts w:cs="Huawei Sans"/>
        </w:rPr>
        <w:tab/>
        <w:t>:</w:t>
      </w:r>
      <w:r w:rsidRPr="00383667">
        <w:rPr>
          <w:rFonts w:cs="Huawei Sans"/>
        </w:rPr>
        <w:tab/>
        <w:t>1</w:t>
      </w:r>
    </w:p>
    <w:p w14:paraId="5FE8E2ED" w14:textId="77777777" w:rsidR="00135587" w:rsidRPr="00383667" w:rsidRDefault="00135587" w:rsidP="005714FA">
      <w:pPr>
        <w:pStyle w:val="2f3"/>
        <w:rPr>
          <w:rFonts w:cs="Huawei Sans"/>
        </w:rPr>
      </w:pPr>
    </w:p>
    <w:p w14:paraId="069FA8B4" w14:textId="351D90A9" w:rsidR="00135587" w:rsidRPr="00383667" w:rsidRDefault="00694179" w:rsidP="005714FA">
      <w:pPr>
        <w:pStyle w:val="1e"/>
      </w:pPr>
      <w:r>
        <w:t>GE0</w:t>
      </w:r>
      <w:r w:rsidR="00534F7A" w:rsidRPr="00383667">
        <w:t xml:space="preserve">/0/4 is a static router port, and </w:t>
      </w:r>
      <w:r>
        <w:t>GE0</w:t>
      </w:r>
      <w:r w:rsidR="00534F7A" w:rsidRPr="00383667">
        <w:t xml:space="preserve">/0/10 is a static member port. The static member port must be connected to </w:t>
      </w:r>
      <w:r w:rsidR="00836816">
        <w:t>a</w:t>
      </w:r>
      <w:r w:rsidR="00534F7A" w:rsidRPr="00383667">
        <w:t xml:space="preserve"> device and is up.</w:t>
      </w:r>
    </w:p>
    <w:p w14:paraId="3F69A661" w14:textId="77777777" w:rsidR="00410262" w:rsidRPr="00383667" w:rsidRDefault="00410262" w:rsidP="005714FA">
      <w:pPr>
        <w:pStyle w:val="End"/>
        <w:rPr>
          <w:rFonts w:ascii="Huawei Sans" w:hAnsi="Huawei Sans" w:cs="Huawei Sans"/>
        </w:rPr>
      </w:pPr>
      <w:r w:rsidRPr="00383667">
        <w:rPr>
          <w:rFonts w:ascii="Huawei Sans" w:hAnsi="Huawei Sans" w:cs="Huawei Sans"/>
        </w:rPr>
        <w:t>----End</w:t>
      </w:r>
    </w:p>
    <w:p w14:paraId="5B1E7520" w14:textId="77777777" w:rsidR="00135587" w:rsidRPr="00383667" w:rsidRDefault="00534F7A" w:rsidP="004027AB">
      <w:pPr>
        <w:pStyle w:val="3"/>
      </w:pPr>
      <w:bookmarkStart w:id="111" w:name="_Toc49940045"/>
      <w:r w:rsidRPr="00383667">
        <w:t>Quiz</w:t>
      </w:r>
      <w:bookmarkEnd w:id="111"/>
    </w:p>
    <w:p w14:paraId="606D5F1E" w14:textId="77777777" w:rsidR="00135587" w:rsidRPr="00383667" w:rsidRDefault="00534F7A" w:rsidP="005714FA">
      <w:pPr>
        <w:pStyle w:val="1e"/>
      </w:pPr>
      <w:r w:rsidRPr="00383667">
        <w:t>What are the disadvantages of configuring PIM-DM on a large-sized network?</w:t>
      </w:r>
    </w:p>
    <w:p w14:paraId="5C4333E8" w14:textId="0A3F134D" w:rsidR="00135587" w:rsidRPr="00383667" w:rsidRDefault="00534F7A" w:rsidP="004027AB">
      <w:pPr>
        <w:pStyle w:val="3"/>
      </w:pPr>
      <w:bookmarkStart w:id="112" w:name="_Toc49940046"/>
      <w:r w:rsidRPr="00383667">
        <w:t>Configuration Reference</w:t>
      </w:r>
      <w:bookmarkEnd w:id="112"/>
    </w:p>
    <w:p w14:paraId="26924F91" w14:textId="77777777" w:rsidR="00135587" w:rsidRPr="00383667" w:rsidRDefault="00534F7A" w:rsidP="005714FA">
      <w:pPr>
        <w:pStyle w:val="1e"/>
      </w:pPr>
      <w:r w:rsidRPr="00383667">
        <w:t>Configuration on R1</w:t>
      </w:r>
    </w:p>
    <w:p w14:paraId="52FBB13E" w14:textId="77777777" w:rsidR="00135587" w:rsidRPr="00383667" w:rsidRDefault="00534F7A" w:rsidP="005714FA">
      <w:pPr>
        <w:pStyle w:val="2f3"/>
        <w:rPr>
          <w:rFonts w:cs="Huawei Sans"/>
        </w:rPr>
      </w:pPr>
      <w:r w:rsidRPr="00383667">
        <w:rPr>
          <w:rFonts w:cs="Huawei Sans"/>
        </w:rPr>
        <w:t>#</w:t>
      </w:r>
    </w:p>
    <w:p w14:paraId="4410AB39" w14:textId="77777777" w:rsidR="00135587" w:rsidRPr="00383667" w:rsidRDefault="00534F7A" w:rsidP="005714FA">
      <w:pPr>
        <w:pStyle w:val="2f3"/>
        <w:rPr>
          <w:rFonts w:cs="Huawei Sans"/>
        </w:rPr>
      </w:pPr>
      <w:r w:rsidRPr="00497E5B">
        <w:rPr>
          <w:rFonts w:cs="Huawei Sans"/>
        </w:rPr>
        <w:t>sysname</w:t>
      </w:r>
      <w:r w:rsidRPr="00383667">
        <w:rPr>
          <w:rFonts w:cs="Huawei Sans"/>
        </w:rPr>
        <w:t xml:space="preserve"> R1</w:t>
      </w:r>
    </w:p>
    <w:p w14:paraId="74D1EF7C" w14:textId="77777777" w:rsidR="00135587" w:rsidRPr="00383667" w:rsidRDefault="00534F7A" w:rsidP="005714FA">
      <w:pPr>
        <w:pStyle w:val="2f3"/>
        <w:rPr>
          <w:rFonts w:cs="Huawei Sans"/>
        </w:rPr>
      </w:pPr>
      <w:r w:rsidRPr="00383667">
        <w:rPr>
          <w:rFonts w:cs="Huawei Sans"/>
        </w:rPr>
        <w:t>#</w:t>
      </w:r>
    </w:p>
    <w:p w14:paraId="2926BCC4" w14:textId="77777777" w:rsidR="00135587" w:rsidRPr="00383667" w:rsidRDefault="00534F7A" w:rsidP="005714FA">
      <w:pPr>
        <w:pStyle w:val="2f3"/>
        <w:rPr>
          <w:rFonts w:cs="Huawei Sans"/>
        </w:rPr>
      </w:pPr>
      <w:r w:rsidRPr="00497E5B">
        <w:rPr>
          <w:rFonts w:cs="Huawei Sans"/>
        </w:rPr>
        <w:t>multicast</w:t>
      </w:r>
      <w:r w:rsidRPr="00383667">
        <w:rPr>
          <w:rFonts w:cs="Huawei Sans"/>
        </w:rPr>
        <w:t xml:space="preserve"> routing-enable</w:t>
      </w:r>
    </w:p>
    <w:p w14:paraId="66A4101C" w14:textId="77777777" w:rsidR="00135587" w:rsidRPr="00383667" w:rsidRDefault="00534F7A" w:rsidP="005714FA">
      <w:pPr>
        <w:pStyle w:val="2f3"/>
        <w:rPr>
          <w:rFonts w:cs="Huawei Sans"/>
        </w:rPr>
      </w:pPr>
      <w:r w:rsidRPr="00383667">
        <w:rPr>
          <w:rFonts w:cs="Huawei Sans"/>
        </w:rPr>
        <w:t>#</w:t>
      </w:r>
    </w:p>
    <w:p w14:paraId="22F9DEF9"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GigabitEthernet0/0/1</w:t>
      </w:r>
    </w:p>
    <w:p w14:paraId="7D837DB8"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10.0.13.1 255.255.255.0</w:t>
      </w:r>
    </w:p>
    <w:p w14:paraId="62D076C3"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dm</w:t>
      </w:r>
    </w:p>
    <w:p w14:paraId="3ECC360C" w14:textId="77777777" w:rsidR="00135587" w:rsidRPr="00383667" w:rsidRDefault="00534F7A" w:rsidP="005714FA">
      <w:pPr>
        <w:pStyle w:val="2f3"/>
        <w:rPr>
          <w:rFonts w:cs="Huawei Sans"/>
        </w:rPr>
      </w:pPr>
      <w:r w:rsidRPr="00383667">
        <w:rPr>
          <w:rFonts w:cs="Huawei Sans"/>
        </w:rPr>
        <w:t>#</w:t>
      </w:r>
    </w:p>
    <w:p w14:paraId="77FFED0B"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GigabitEthernet0/0/2</w:t>
      </w:r>
    </w:p>
    <w:p w14:paraId="153A8437"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10.0.12.1 255.255.255.0</w:t>
      </w:r>
    </w:p>
    <w:p w14:paraId="66F1362B"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dm</w:t>
      </w:r>
    </w:p>
    <w:p w14:paraId="0133891E" w14:textId="77777777" w:rsidR="00135587" w:rsidRPr="00383667" w:rsidRDefault="00534F7A" w:rsidP="005714FA">
      <w:pPr>
        <w:pStyle w:val="2f3"/>
        <w:rPr>
          <w:rFonts w:cs="Huawei Sans"/>
        </w:rPr>
      </w:pPr>
      <w:r w:rsidRPr="00383667">
        <w:rPr>
          <w:rFonts w:cs="Huawei Sans"/>
        </w:rPr>
        <w:t>#</w:t>
      </w:r>
    </w:p>
    <w:p w14:paraId="33AF608C"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LoopBack0</w:t>
      </w:r>
    </w:p>
    <w:p w14:paraId="297DA425"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10.0.1.1 255.255.255.255</w:t>
      </w:r>
    </w:p>
    <w:p w14:paraId="5D757137" w14:textId="77777777" w:rsidR="00135587" w:rsidRPr="00383667" w:rsidRDefault="00534F7A" w:rsidP="005714FA">
      <w:pPr>
        <w:pStyle w:val="2f3"/>
        <w:rPr>
          <w:rFonts w:cs="Huawei Sans"/>
        </w:rPr>
      </w:pPr>
      <w:r w:rsidRPr="00383667">
        <w:rPr>
          <w:rFonts w:cs="Huawei Sans"/>
        </w:rPr>
        <w:t>#</w:t>
      </w:r>
    </w:p>
    <w:p w14:paraId="79AB6965" w14:textId="77777777" w:rsidR="00135587" w:rsidRPr="00383667" w:rsidRDefault="00534F7A" w:rsidP="005714FA">
      <w:pPr>
        <w:pStyle w:val="2f3"/>
        <w:rPr>
          <w:rFonts w:cs="Huawei Sans"/>
        </w:rPr>
      </w:pPr>
      <w:r w:rsidRPr="00497E5B">
        <w:rPr>
          <w:rFonts w:cs="Huawei Sans"/>
        </w:rPr>
        <w:t>ospf</w:t>
      </w:r>
      <w:r w:rsidRPr="00383667">
        <w:rPr>
          <w:rFonts w:cs="Huawei Sans"/>
        </w:rPr>
        <w:t xml:space="preserve"> 1 router-id 10.0.1.1</w:t>
      </w:r>
    </w:p>
    <w:p w14:paraId="0C09B3E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1A7B8BA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10.0.1.1 0.0.0.0</w:t>
      </w:r>
    </w:p>
    <w:p w14:paraId="34FF618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10.0.12.1 0.0.0.0</w:t>
      </w:r>
    </w:p>
    <w:p w14:paraId="0978BC17"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10.0.13.1 0.0.0.0</w:t>
      </w:r>
    </w:p>
    <w:p w14:paraId="2B67D254" w14:textId="77777777" w:rsidR="00135587" w:rsidRPr="00383667" w:rsidRDefault="00534F7A" w:rsidP="005714FA">
      <w:pPr>
        <w:pStyle w:val="2f3"/>
        <w:rPr>
          <w:rFonts w:cs="Huawei Sans"/>
        </w:rPr>
      </w:pPr>
      <w:r w:rsidRPr="00383667">
        <w:rPr>
          <w:rFonts w:cs="Huawei Sans"/>
        </w:rPr>
        <w:t>#</w:t>
      </w:r>
    </w:p>
    <w:p w14:paraId="21C28F87" w14:textId="77777777" w:rsidR="00135587" w:rsidRPr="00383667" w:rsidRDefault="00534F7A" w:rsidP="005714FA">
      <w:pPr>
        <w:pStyle w:val="2f3"/>
        <w:rPr>
          <w:rFonts w:cs="Huawei Sans"/>
        </w:rPr>
      </w:pPr>
      <w:r w:rsidRPr="00497E5B">
        <w:rPr>
          <w:rFonts w:cs="Huawei Sans"/>
        </w:rPr>
        <w:t>return</w:t>
      </w:r>
    </w:p>
    <w:p w14:paraId="23C9DAE7" w14:textId="77777777" w:rsidR="00135587" w:rsidRPr="00383667" w:rsidRDefault="00534F7A" w:rsidP="005714FA">
      <w:pPr>
        <w:pStyle w:val="1e"/>
      </w:pPr>
      <w:r w:rsidRPr="00383667">
        <w:t>Configuration on R2</w:t>
      </w:r>
    </w:p>
    <w:p w14:paraId="47AF20A1" w14:textId="77777777" w:rsidR="00135587" w:rsidRPr="00383667" w:rsidRDefault="00534F7A" w:rsidP="005714FA">
      <w:pPr>
        <w:pStyle w:val="2f3"/>
        <w:rPr>
          <w:rFonts w:cs="Huawei Sans"/>
        </w:rPr>
      </w:pPr>
      <w:r w:rsidRPr="00383667">
        <w:rPr>
          <w:rFonts w:cs="Huawei Sans"/>
        </w:rPr>
        <w:t>#</w:t>
      </w:r>
    </w:p>
    <w:p w14:paraId="682EB566" w14:textId="77777777" w:rsidR="00135587" w:rsidRPr="00383667" w:rsidRDefault="00534F7A" w:rsidP="005714FA">
      <w:pPr>
        <w:pStyle w:val="2f3"/>
        <w:rPr>
          <w:rFonts w:cs="Huawei Sans"/>
        </w:rPr>
      </w:pPr>
      <w:r w:rsidRPr="00497E5B">
        <w:rPr>
          <w:rFonts w:cs="Huawei Sans"/>
        </w:rPr>
        <w:t>sysname</w:t>
      </w:r>
      <w:r w:rsidRPr="00383667">
        <w:rPr>
          <w:rFonts w:cs="Huawei Sans"/>
        </w:rPr>
        <w:t xml:space="preserve"> R2</w:t>
      </w:r>
    </w:p>
    <w:p w14:paraId="7A9476BD" w14:textId="77777777" w:rsidR="00135587" w:rsidRPr="00383667" w:rsidRDefault="00534F7A" w:rsidP="005714FA">
      <w:pPr>
        <w:pStyle w:val="2f3"/>
        <w:rPr>
          <w:rFonts w:cs="Huawei Sans"/>
        </w:rPr>
      </w:pPr>
      <w:r w:rsidRPr="00383667">
        <w:rPr>
          <w:rFonts w:cs="Huawei Sans"/>
        </w:rPr>
        <w:t>#</w:t>
      </w:r>
    </w:p>
    <w:p w14:paraId="00673050" w14:textId="77777777" w:rsidR="00135587" w:rsidRPr="00383667" w:rsidRDefault="00534F7A" w:rsidP="005714FA">
      <w:pPr>
        <w:pStyle w:val="2f3"/>
        <w:rPr>
          <w:rFonts w:cs="Huawei Sans"/>
        </w:rPr>
      </w:pPr>
      <w:r w:rsidRPr="00497E5B">
        <w:rPr>
          <w:rFonts w:cs="Huawei Sans"/>
        </w:rPr>
        <w:t>multicast</w:t>
      </w:r>
      <w:r w:rsidRPr="00383667">
        <w:rPr>
          <w:rFonts w:cs="Huawei Sans"/>
        </w:rPr>
        <w:t xml:space="preserve"> routing-enable</w:t>
      </w:r>
    </w:p>
    <w:p w14:paraId="6C9FC073" w14:textId="77777777" w:rsidR="00135587" w:rsidRPr="00383667" w:rsidRDefault="00534F7A" w:rsidP="005714FA">
      <w:pPr>
        <w:pStyle w:val="2f3"/>
        <w:rPr>
          <w:rFonts w:cs="Huawei Sans"/>
        </w:rPr>
      </w:pPr>
      <w:r w:rsidRPr="00383667">
        <w:rPr>
          <w:rFonts w:cs="Huawei Sans"/>
        </w:rPr>
        <w:t>#</w:t>
      </w:r>
    </w:p>
    <w:p w14:paraId="6B8A4C93" w14:textId="77777777" w:rsidR="00135587" w:rsidRPr="00383667" w:rsidRDefault="00534F7A" w:rsidP="005714FA">
      <w:pPr>
        <w:pStyle w:val="2f3"/>
        <w:rPr>
          <w:rFonts w:cs="Huawei Sans"/>
        </w:rPr>
      </w:pPr>
      <w:r w:rsidRPr="00497E5B">
        <w:rPr>
          <w:rFonts w:cs="Huawei Sans"/>
        </w:rPr>
        <w:lastRenderedPageBreak/>
        <w:t>interface</w:t>
      </w:r>
      <w:r w:rsidRPr="00383667">
        <w:rPr>
          <w:rFonts w:cs="Huawei Sans"/>
        </w:rPr>
        <w:t xml:space="preserve"> GigabitEthernet0/0/3</w:t>
      </w:r>
    </w:p>
    <w:p w14:paraId="65FE3579"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10.0.12.2 255.255.255.0</w:t>
      </w:r>
    </w:p>
    <w:p w14:paraId="5D69B8A1"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dm</w:t>
      </w:r>
    </w:p>
    <w:p w14:paraId="25DBDFE2" w14:textId="77777777" w:rsidR="00135587" w:rsidRPr="00383667" w:rsidRDefault="00534F7A" w:rsidP="005714FA">
      <w:pPr>
        <w:pStyle w:val="2f3"/>
        <w:rPr>
          <w:rFonts w:cs="Huawei Sans"/>
        </w:rPr>
      </w:pPr>
      <w:r w:rsidRPr="00383667">
        <w:rPr>
          <w:rFonts w:cs="Huawei Sans"/>
        </w:rPr>
        <w:t>#</w:t>
      </w:r>
    </w:p>
    <w:p w14:paraId="5400D61E"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GigabitEthernet0/0/4</w:t>
      </w:r>
    </w:p>
    <w:p w14:paraId="3FBEE73F"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10.0.234.2 255.255.255.0</w:t>
      </w:r>
    </w:p>
    <w:p w14:paraId="18136D97"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holdtime</w:t>
      </w:r>
      <w:r w:rsidRPr="00383667">
        <w:rPr>
          <w:rFonts w:cs="Huawei Sans"/>
        </w:rPr>
        <w:t xml:space="preserve"> assert 10</w:t>
      </w:r>
    </w:p>
    <w:p w14:paraId="47D2DF88"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dm</w:t>
      </w:r>
    </w:p>
    <w:p w14:paraId="5B01B2D5" w14:textId="77777777" w:rsidR="00135587" w:rsidRPr="00383667" w:rsidRDefault="00534F7A" w:rsidP="005714FA">
      <w:pPr>
        <w:pStyle w:val="2f3"/>
        <w:rPr>
          <w:rFonts w:cs="Huawei Sans"/>
        </w:rPr>
      </w:pPr>
      <w:r w:rsidRPr="00383667">
        <w:rPr>
          <w:rFonts w:cs="Huawei Sans"/>
        </w:rPr>
        <w:t>#</w:t>
      </w:r>
    </w:p>
    <w:p w14:paraId="22050CA4"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LoopBack0</w:t>
      </w:r>
    </w:p>
    <w:p w14:paraId="63F621C2"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10.0.2.2 255.255.255.255</w:t>
      </w:r>
    </w:p>
    <w:p w14:paraId="03E75AE1" w14:textId="77777777" w:rsidR="00135587" w:rsidRPr="00383667" w:rsidRDefault="00534F7A" w:rsidP="005714FA">
      <w:pPr>
        <w:pStyle w:val="2f3"/>
        <w:rPr>
          <w:rFonts w:cs="Huawei Sans"/>
        </w:rPr>
      </w:pPr>
      <w:r w:rsidRPr="00383667">
        <w:rPr>
          <w:rFonts w:cs="Huawei Sans"/>
        </w:rPr>
        <w:t>#</w:t>
      </w:r>
    </w:p>
    <w:p w14:paraId="60CF30F7" w14:textId="77777777" w:rsidR="00135587" w:rsidRPr="00383667" w:rsidRDefault="00534F7A" w:rsidP="005714FA">
      <w:pPr>
        <w:pStyle w:val="2f3"/>
        <w:rPr>
          <w:rFonts w:cs="Huawei Sans"/>
        </w:rPr>
      </w:pPr>
      <w:r w:rsidRPr="00497E5B">
        <w:rPr>
          <w:rFonts w:cs="Huawei Sans"/>
        </w:rPr>
        <w:t>ospf</w:t>
      </w:r>
      <w:r w:rsidRPr="00383667">
        <w:rPr>
          <w:rFonts w:cs="Huawei Sans"/>
        </w:rPr>
        <w:t xml:space="preserve"> 1 router-id 10.0.2.2</w:t>
      </w:r>
    </w:p>
    <w:p w14:paraId="2D38DF8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66124282"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10.0.2.2 0.0.0.0</w:t>
      </w:r>
    </w:p>
    <w:p w14:paraId="25474E1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10.0.12.2 0.0.0.0</w:t>
      </w:r>
    </w:p>
    <w:p w14:paraId="1C8EB790"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10.0.234.2 0.0.0.0</w:t>
      </w:r>
    </w:p>
    <w:p w14:paraId="60D87F77" w14:textId="77777777" w:rsidR="00135587" w:rsidRPr="00383667" w:rsidRDefault="00534F7A" w:rsidP="005714FA">
      <w:pPr>
        <w:pStyle w:val="2f3"/>
        <w:rPr>
          <w:rFonts w:cs="Huawei Sans"/>
        </w:rPr>
      </w:pPr>
      <w:r w:rsidRPr="00383667">
        <w:rPr>
          <w:rFonts w:cs="Huawei Sans"/>
        </w:rPr>
        <w:t>#</w:t>
      </w:r>
    </w:p>
    <w:p w14:paraId="261B7520" w14:textId="77777777" w:rsidR="00135587" w:rsidRPr="00383667" w:rsidRDefault="00534F7A" w:rsidP="005714FA">
      <w:pPr>
        <w:pStyle w:val="2f3"/>
        <w:rPr>
          <w:rFonts w:cs="Huawei Sans"/>
        </w:rPr>
      </w:pPr>
      <w:r w:rsidRPr="00497E5B">
        <w:rPr>
          <w:rFonts w:cs="Huawei Sans"/>
        </w:rPr>
        <w:t>return</w:t>
      </w:r>
    </w:p>
    <w:p w14:paraId="35A642FB" w14:textId="77777777" w:rsidR="00135587" w:rsidRPr="00383667" w:rsidRDefault="00534F7A" w:rsidP="005714FA">
      <w:pPr>
        <w:pStyle w:val="1e"/>
      </w:pPr>
      <w:r w:rsidRPr="00383667">
        <w:t>Configuration on R3</w:t>
      </w:r>
    </w:p>
    <w:p w14:paraId="1317C9F9" w14:textId="77777777" w:rsidR="00135587" w:rsidRPr="00383667" w:rsidRDefault="00534F7A" w:rsidP="005714FA">
      <w:pPr>
        <w:pStyle w:val="2f3"/>
        <w:rPr>
          <w:rFonts w:cs="Huawei Sans"/>
        </w:rPr>
      </w:pPr>
      <w:r w:rsidRPr="00383667">
        <w:rPr>
          <w:rFonts w:cs="Huawei Sans"/>
        </w:rPr>
        <w:t>#</w:t>
      </w:r>
    </w:p>
    <w:p w14:paraId="6BD43685" w14:textId="77777777" w:rsidR="00135587" w:rsidRPr="00383667" w:rsidRDefault="00534F7A" w:rsidP="005714FA">
      <w:pPr>
        <w:pStyle w:val="2f3"/>
        <w:rPr>
          <w:rFonts w:cs="Huawei Sans"/>
        </w:rPr>
      </w:pPr>
      <w:r w:rsidRPr="00497E5B">
        <w:rPr>
          <w:rFonts w:cs="Huawei Sans"/>
        </w:rPr>
        <w:t>sysname</w:t>
      </w:r>
      <w:r w:rsidRPr="00383667">
        <w:rPr>
          <w:rFonts w:cs="Huawei Sans"/>
        </w:rPr>
        <w:t xml:space="preserve"> R3</w:t>
      </w:r>
    </w:p>
    <w:p w14:paraId="78C7FD68" w14:textId="77777777" w:rsidR="00135587" w:rsidRPr="00383667" w:rsidRDefault="00534F7A" w:rsidP="005714FA">
      <w:pPr>
        <w:pStyle w:val="2f3"/>
        <w:rPr>
          <w:rFonts w:cs="Huawei Sans"/>
        </w:rPr>
      </w:pPr>
      <w:r w:rsidRPr="00383667">
        <w:rPr>
          <w:rFonts w:cs="Huawei Sans"/>
        </w:rPr>
        <w:t>#</w:t>
      </w:r>
    </w:p>
    <w:p w14:paraId="717B701D" w14:textId="77777777" w:rsidR="00135587" w:rsidRPr="00383667" w:rsidRDefault="00534F7A" w:rsidP="005714FA">
      <w:pPr>
        <w:pStyle w:val="2f3"/>
        <w:rPr>
          <w:rFonts w:cs="Huawei Sans"/>
        </w:rPr>
      </w:pPr>
      <w:r w:rsidRPr="00497E5B">
        <w:rPr>
          <w:rFonts w:cs="Huawei Sans"/>
        </w:rPr>
        <w:t>multicast</w:t>
      </w:r>
      <w:r w:rsidRPr="00383667">
        <w:rPr>
          <w:rFonts w:cs="Huawei Sans"/>
        </w:rPr>
        <w:t xml:space="preserve"> routing-enable</w:t>
      </w:r>
    </w:p>
    <w:p w14:paraId="4F29AC18" w14:textId="77777777" w:rsidR="00135587" w:rsidRPr="00383667" w:rsidRDefault="00534F7A" w:rsidP="005714FA">
      <w:pPr>
        <w:pStyle w:val="2f3"/>
        <w:rPr>
          <w:rFonts w:cs="Huawei Sans"/>
        </w:rPr>
      </w:pPr>
      <w:r w:rsidRPr="00383667">
        <w:rPr>
          <w:rFonts w:cs="Huawei Sans"/>
        </w:rPr>
        <w:t>#</w:t>
      </w:r>
    </w:p>
    <w:p w14:paraId="20E6D3AF"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GigabitEthernet0/0/1</w:t>
      </w:r>
    </w:p>
    <w:p w14:paraId="6D8E4F6F"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10.0.13.3 255.255.255.0</w:t>
      </w:r>
    </w:p>
    <w:p w14:paraId="5CB8BF23"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dm</w:t>
      </w:r>
    </w:p>
    <w:p w14:paraId="54F0D5C3"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ospf</w:t>
      </w:r>
      <w:r w:rsidRPr="00383667">
        <w:rPr>
          <w:rFonts w:cs="Huawei Sans"/>
        </w:rPr>
        <w:t xml:space="preserve"> cost 2</w:t>
      </w:r>
    </w:p>
    <w:p w14:paraId="250E625F" w14:textId="77777777" w:rsidR="00135587" w:rsidRPr="00383667" w:rsidRDefault="00534F7A" w:rsidP="005714FA">
      <w:pPr>
        <w:pStyle w:val="2f3"/>
        <w:rPr>
          <w:rFonts w:cs="Huawei Sans"/>
        </w:rPr>
      </w:pPr>
      <w:r w:rsidRPr="00383667">
        <w:rPr>
          <w:rFonts w:cs="Huawei Sans"/>
        </w:rPr>
        <w:t>#</w:t>
      </w:r>
    </w:p>
    <w:p w14:paraId="4B02FF16"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GigabitEthernet0/0/4</w:t>
      </w:r>
    </w:p>
    <w:p w14:paraId="3319BA0F"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10.0.234.3 255.255.255.0</w:t>
      </w:r>
    </w:p>
    <w:p w14:paraId="0FFD3100"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holdtime</w:t>
      </w:r>
      <w:r w:rsidRPr="00383667">
        <w:rPr>
          <w:rFonts w:cs="Huawei Sans"/>
        </w:rPr>
        <w:t xml:space="preserve"> assert 10</w:t>
      </w:r>
    </w:p>
    <w:p w14:paraId="5A4F651D"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dm</w:t>
      </w:r>
    </w:p>
    <w:p w14:paraId="5FFB1C8B" w14:textId="77777777" w:rsidR="00135587" w:rsidRPr="00383667" w:rsidRDefault="00534F7A" w:rsidP="005714FA">
      <w:pPr>
        <w:pStyle w:val="2f3"/>
        <w:rPr>
          <w:rFonts w:cs="Huawei Sans"/>
        </w:rPr>
      </w:pPr>
      <w:r w:rsidRPr="00383667">
        <w:rPr>
          <w:rFonts w:cs="Huawei Sans"/>
        </w:rPr>
        <w:t>#</w:t>
      </w:r>
    </w:p>
    <w:p w14:paraId="1D070400"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LoopBack0</w:t>
      </w:r>
    </w:p>
    <w:p w14:paraId="45AD4607"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10.0.3.3 255.255.255.255</w:t>
      </w:r>
    </w:p>
    <w:p w14:paraId="5A25CF5C" w14:textId="77777777" w:rsidR="00135587" w:rsidRPr="00383667" w:rsidRDefault="00534F7A" w:rsidP="005714FA">
      <w:pPr>
        <w:pStyle w:val="2f3"/>
        <w:rPr>
          <w:rFonts w:cs="Huawei Sans"/>
        </w:rPr>
      </w:pPr>
      <w:r w:rsidRPr="00383667">
        <w:rPr>
          <w:rFonts w:cs="Huawei Sans"/>
        </w:rPr>
        <w:t>#</w:t>
      </w:r>
    </w:p>
    <w:p w14:paraId="0C9501B4" w14:textId="77777777" w:rsidR="00135587" w:rsidRPr="00383667" w:rsidRDefault="00534F7A" w:rsidP="005714FA">
      <w:pPr>
        <w:pStyle w:val="2f3"/>
        <w:rPr>
          <w:rFonts w:cs="Huawei Sans"/>
        </w:rPr>
      </w:pPr>
      <w:r w:rsidRPr="00497E5B">
        <w:rPr>
          <w:rFonts w:cs="Huawei Sans"/>
        </w:rPr>
        <w:t>ospf</w:t>
      </w:r>
      <w:r w:rsidRPr="00383667">
        <w:rPr>
          <w:rFonts w:cs="Huawei Sans"/>
        </w:rPr>
        <w:t xml:space="preserve"> 1 router-id 10.0.3.3</w:t>
      </w:r>
    </w:p>
    <w:p w14:paraId="7CAF68C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420747EC"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56093B05"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10.0.13.3 0.0.0.0</w:t>
      </w:r>
    </w:p>
    <w:p w14:paraId="56A6662F"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10.0.234.3 0.0.0.0</w:t>
      </w:r>
    </w:p>
    <w:p w14:paraId="646BE7B1" w14:textId="77777777" w:rsidR="00135587" w:rsidRPr="00383667" w:rsidRDefault="00534F7A" w:rsidP="005714FA">
      <w:pPr>
        <w:pStyle w:val="2f3"/>
        <w:rPr>
          <w:rFonts w:cs="Huawei Sans"/>
        </w:rPr>
      </w:pPr>
      <w:r w:rsidRPr="00383667">
        <w:rPr>
          <w:rFonts w:cs="Huawei Sans"/>
        </w:rPr>
        <w:t>#</w:t>
      </w:r>
    </w:p>
    <w:p w14:paraId="2D6A642A" w14:textId="77777777" w:rsidR="00135587" w:rsidRPr="00383667" w:rsidRDefault="00534F7A" w:rsidP="005714FA">
      <w:pPr>
        <w:pStyle w:val="2f3"/>
        <w:rPr>
          <w:rFonts w:cs="Huawei Sans"/>
        </w:rPr>
      </w:pPr>
      <w:r w:rsidRPr="00497E5B">
        <w:rPr>
          <w:rFonts w:cs="Huawei Sans"/>
        </w:rPr>
        <w:t>return</w:t>
      </w:r>
    </w:p>
    <w:p w14:paraId="56A38D45" w14:textId="77777777" w:rsidR="00135587" w:rsidRPr="00383667" w:rsidRDefault="00534F7A" w:rsidP="005714FA">
      <w:pPr>
        <w:pStyle w:val="1e"/>
      </w:pPr>
      <w:r w:rsidRPr="00383667">
        <w:t>Configuration on R4</w:t>
      </w:r>
    </w:p>
    <w:p w14:paraId="5FA5B3C4" w14:textId="77777777" w:rsidR="00135587" w:rsidRPr="00383667" w:rsidRDefault="00534F7A" w:rsidP="005714FA">
      <w:pPr>
        <w:pStyle w:val="2f3"/>
        <w:rPr>
          <w:rFonts w:cs="Huawei Sans"/>
        </w:rPr>
      </w:pPr>
      <w:r w:rsidRPr="00383667">
        <w:rPr>
          <w:rFonts w:cs="Huawei Sans"/>
        </w:rPr>
        <w:t>#</w:t>
      </w:r>
    </w:p>
    <w:p w14:paraId="3BA27A92" w14:textId="77777777" w:rsidR="00135587" w:rsidRPr="00383667" w:rsidRDefault="00534F7A" w:rsidP="005714FA">
      <w:pPr>
        <w:pStyle w:val="2f3"/>
        <w:rPr>
          <w:rFonts w:cs="Huawei Sans"/>
        </w:rPr>
      </w:pPr>
      <w:r w:rsidRPr="00497E5B">
        <w:rPr>
          <w:rFonts w:cs="Huawei Sans"/>
        </w:rPr>
        <w:t>sysname</w:t>
      </w:r>
      <w:r w:rsidRPr="00383667">
        <w:rPr>
          <w:rFonts w:cs="Huawei Sans"/>
        </w:rPr>
        <w:t xml:space="preserve"> R4</w:t>
      </w:r>
    </w:p>
    <w:p w14:paraId="6A03714E" w14:textId="77777777" w:rsidR="00135587" w:rsidRPr="00383667" w:rsidRDefault="00534F7A" w:rsidP="005714FA">
      <w:pPr>
        <w:pStyle w:val="2f3"/>
        <w:rPr>
          <w:rFonts w:cs="Huawei Sans"/>
        </w:rPr>
      </w:pPr>
      <w:r w:rsidRPr="00383667">
        <w:rPr>
          <w:rFonts w:cs="Huawei Sans"/>
        </w:rPr>
        <w:t>#</w:t>
      </w:r>
    </w:p>
    <w:p w14:paraId="329C7157" w14:textId="77777777" w:rsidR="00135587" w:rsidRPr="00383667" w:rsidRDefault="00534F7A" w:rsidP="005714FA">
      <w:pPr>
        <w:pStyle w:val="2f3"/>
        <w:rPr>
          <w:rFonts w:cs="Huawei Sans"/>
        </w:rPr>
      </w:pPr>
      <w:r w:rsidRPr="00497E5B">
        <w:rPr>
          <w:rFonts w:cs="Huawei Sans"/>
        </w:rPr>
        <w:t>multicast</w:t>
      </w:r>
      <w:r w:rsidRPr="00383667">
        <w:rPr>
          <w:rFonts w:cs="Huawei Sans"/>
        </w:rPr>
        <w:t xml:space="preserve"> routing-enable</w:t>
      </w:r>
    </w:p>
    <w:p w14:paraId="56EC11E9" w14:textId="77777777" w:rsidR="00135587" w:rsidRPr="00383667" w:rsidRDefault="00534F7A" w:rsidP="005714FA">
      <w:pPr>
        <w:pStyle w:val="2f3"/>
        <w:rPr>
          <w:rFonts w:cs="Huawei Sans"/>
        </w:rPr>
      </w:pPr>
      <w:r w:rsidRPr="00383667">
        <w:rPr>
          <w:rFonts w:cs="Huawei Sans"/>
        </w:rPr>
        <w:t>#</w:t>
      </w:r>
    </w:p>
    <w:p w14:paraId="4D7185F0" w14:textId="77777777" w:rsidR="00135587" w:rsidRPr="00383667" w:rsidRDefault="00534F7A" w:rsidP="005714FA">
      <w:pPr>
        <w:pStyle w:val="2f3"/>
        <w:rPr>
          <w:rFonts w:cs="Huawei Sans"/>
        </w:rPr>
      </w:pPr>
      <w:r w:rsidRPr="00497E5B">
        <w:rPr>
          <w:rFonts w:cs="Huawei Sans"/>
        </w:rPr>
        <w:lastRenderedPageBreak/>
        <w:t>interface</w:t>
      </w:r>
      <w:r w:rsidRPr="00383667">
        <w:rPr>
          <w:rFonts w:cs="Huawei Sans"/>
        </w:rPr>
        <w:t xml:space="preserve"> GigabitEthernet0/0/4</w:t>
      </w:r>
    </w:p>
    <w:p w14:paraId="12E8BAC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10.0.234.4 255.255.255.0</w:t>
      </w:r>
    </w:p>
    <w:p w14:paraId="626E19A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dm</w:t>
      </w:r>
    </w:p>
    <w:p w14:paraId="79F95F5A" w14:textId="77777777" w:rsidR="00135587" w:rsidRPr="00383667" w:rsidRDefault="00534F7A" w:rsidP="005714FA">
      <w:pPr>
        <w:pStyle w:val="2f3"/>
        <w:rPr>
          <w:rFonts w:cs="Huawei Sans"/>
        </w:rPr>
      </w:pPr>
      <w:r w:rsidRPr="00383667">
        <w:rPr>
          <w:rFonts w:cs="Huawei Sans"/>
        </w:rPr>
        <w:t>#</w:t>
      </w:r>
    </w:p>
    <w:p w14:paraId="24559E98"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GigabitEthernet0/0/5</w:t>
      </w:r>
    </w:p>
    <w:p w14:paraId="5E896A58"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192.168.1.1 255.255.255.0</w:t>
      </w:r>
    </w:p>
    <w:p w14:paraId="18BDA097"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igmp</w:t>
      </w:r>
      <w:r w:rsidRPr="00383667">
        <w:rPr>
          <w:rFonts w:cs="Huawei Sans"/>
        </w:rPr>
        <w:t xml:space="preserve"> enable</w:t>
      </w:r>
    </w:p>
    <w:p w14:paraId="059CC230"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igmp</w:t>
      </w:r>
      <w:r w:rsidRPr="00383667">
        <w:rPr>
          <w:rFonts w:cs="Huawei Sans"/>
        </w:rPr>
        <w:t xml:space="preserve"> static-group 239.0.0.12</w:t>
      </w:r>
    </w:p>
    <w:p w14:paraId="457C1518" w14:textId="77777777" w:rsidR="00135587" w:rsidRPr="00383667" w:rsidRDefault="00534F7A" w:rsidP="005714FA">
      <w:pPr>
        <w:pStyle w:val="2f3"/>
        <w:rPr>
          <w:rFonts w:cs="Huawei Sans"/>
        </w:rPr>
      </w:pPr>
      <w:r w:rsidRPr="00383667">
        <w:rPr>
          <w:rFonts w:cs="Huawei Sans"/>
        </w:rPr>
        <w:t>#</w:t>
      </w:r>
    </w:p>
    <w:p w14:paraId="37AFD2B5"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LoopBack0</w:t>
      </w:r>
    </w:p>
    <w:p w14:paraId="1984949F"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10.0.4.4 255.255.255.255</w:t>
      </w:r>
    </w:p>
    <w:p w14:paraId="3CA113BA" w14:textId="77777777" w:rsidR="00135587" w:rsidRPr="00383667" w:rsidRDefault="00534F7A" w:rsidP="005714FA">
      <w:pPr>
        <w:pStyle w:val="2f3"/>
        <w:rPr>
          <w:rFonts w:cs="Huawei Sans"/>
        </w:rPr>
      </w:pPr>
      <w:r w:rsidRPr="00383667">
        <w:rPr>
          <w:rFonts w:cs="Huawei Sans"/>
        </w:rPr>
        <w:t>#</w:t>
      </w:r>
    </w:p>
    <w:p w14:paraId="33EB8FB3" w14:textId="77777777" w:rsidR="00135587" w:rsidRPr="00383667" w:rsidRDefault="00534F7A" w:rsidP="005714FA">
      <w:pPr>
        <w:pStyle w:val="2f3"/>
        <w:rPr>
          <w:rFonts w:cs="Huawei Sans"/>
        </w:rPr>
      </w:pPr>
      <w:r w:rsidRPr="00497E5B">
        <w:rPr>
          <w:rFonts w:cs="Huawei Sans"/>
        </w:rPr>
        <w:t>ospf</w:t>
      </w:r>
      <w:r w:rsidRPr="00383667">
        <w:rPr>
          <w:rFonts w:cs="Huawei Sans"/>
        </w:rPr>
        <w:t xml:space="preserve"> 1 router-id 10.0.4.4</w:t>
      </w:r>
    </w:p>
    <w:p w14:paraId="3A695087"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2A1ED878"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10.0.234.4 0.0.0.0</w:t>
      </w:r>
    </w:p>
    <w:p w14:paraId="03E72351"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10.0.4.4 0.0.0.0</w:t>
      </w:r>
    </w:p>
    <w:p w14:paraId="75EBA158"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192.168.1.1 0.0.0.0</w:t>
      </w:r>
    </w:p>
    <w:p w14:paraId="016D048C" w14:textId="77777777" w:rsidR="00135587" w:rsidRPr="00383667" w:rsidRDefault="00534F7A" w:rsidP="005714FA">
      <w:pPr>
        <w:pStyle w:val="2f3"/>
        <w:rPr>
          <w:rFonts w:cs="Huawei Sans"/>
        </w:rPr>
      </w:pPr>
      <w:r w:rsidRPr="00383667">
        <w:rPr>
          <w:rFonts w:cs="Huawei Sans"/>
        </w:rPr>
        <w:t>#</w:t>
      </w:r>
    </w:p>
    <w:p w14:paraId="0AD8E463" w14:textId="77777777" w:rsidR="00135587" w:rsidRPr="00383667" w:rsidRDefault="00534F7A" w:rsidP="005714FA">
      <w:pPr>
        <w:pStyle w:val="2f3"/>
        <w:rPr>
          <w:rFonts w:cs="Huawei Sans"/>
        </w:rPr>
      </w:pPr>
      <w:r w:rsidRPr="00497E5B">
        <w:rPr>
          <w:rFonts w:cs="Huawei Sans"/>
        </w:rPr>
        <w:t>return</w:t>
      </w:r>
    </w:p>
    <w:p w14:paraId="0E5E92EE" w14:textId="77777777" w:rsidR="00135587" w:rsidRPr="00383667" w:rsidRDefault="00534F7A" w:rsidP="005714FA">
      <w:pPr>
        <w:pStyle w:val="1e"/>
      </w:pPr>
      <w:r w:rsidRPr="00383667">
        <w:t>Configuration on S2</w:t>
      </w:r>
    </w:p>
    <w:p w14:paraId="334A6076" w14:textId="77777777" w:rsidR="00135587" w:rsidRPr="00383667" w:rsidRDefault="00534F7A" w:rsidP="005714FA">
      <w:pPr>
        <w:pStyle w:val="2f3"/>
        <w:rPr>
          <w:rFonts w:cs="Huawei Sans"/>
        </w:rPr>
      </w:pPr>
      <w:r w:rsidRPr="00383667">
        <w:rPr>
          <w:rFonts w:cs="Huawei Sans"/>
        </w:rPr>
        <w:t>#</w:t>
      </w:r>
    </w:p>
    <w:p w14:paraId="4AFCC1B4" w14:textId="77777777" w:rsidR="00135587" w:rsidRPr="00383667" w:rsidRDefault="00534F7A" w:rsidP="005714FA">
      <w:pPr>
        <w:pStyle w:val="2f3"/>
        <w:rPr>
          <w:rFonts w:cs="Huawei Sans"/>
        </w:rPr>
      </w:pPr>
      <w:r w:rsidRPr="00497E5B">
        <w:rPr>
          <w:rFonts w:cs="Huawei Sans"/>
        </w:rPr>
        <w:t>sysname</w:t>
      </w:r>
      <w:r w:rsidRPr="00383667">
        <w:rPr>
          <w:rFonts w:cs="Huawei Sans"/>
        </w:rPr>
        <w:t xml:space="preserve"> S2</w:t>
      </w:r>
    </w:p>
    <w:p w14:paraId="5B06A228" w14:textId="77777777" w:rsidR="00135587" w:rsidRPr="00383667" w:rsidRDefault="00534F7A" w:rsidP="005714FA">
      <w:pPr>
        <w:pStyle w:val="2f3"/>
        <w:rPr>
          <w:rFonts w:cs="Huawei Sans"/>
        </w:rPr>
      </w:pPr>
      <w:r w:rsidRPr="00383667">
        <w:rPr>
          <w:rFonts w:cs="Huawei Sans"/>
        </w:rPr>
        <w:t>#</w:t>
      </w:r>
    </w:p>
    <w:p w14:paraId="7BBE168E" w14:textId="77777777" w:rsidR="00135587" w:rsidRPr="00383667" w:rsidRDefault="00534F7A" w:rsidP="005714FA">
      <w:pPr>
        <w:pStyle w:val="2f3"/>
        <w:rPr>
          <w:rFonts w:cs="Huawei Sans"/>
        </w:rPr>
      </w:pPr>
      <w:r w:rsidRPr="00497E5B">
        <w:rPr>
          <w:rFonts w:cs="Huawei Sans"/>
        </w:rPr>
        <w:t>igmp-snooping</w:t>
      </w:r>
      <w:r w:rsidRPr="00383667">
        <w:rPr>
          <w:rFonts w:cs="Huawei Sans"/>
        </w:rPr>
        <w:t xml:space="preserve"> enable</w:t>
      </w:r>
    </w:p>
    <w:p w14:paraId="75FC643F" w14:textId="77777777" w:rsidR="00135587" w:rsidRPr="00383667" w:rsidRDefault="00534F7A" w:rsidP="005714FA">
      <w:pPr>
        <w:pStyle w:val="2f3"/>
        <w:rPr>
          <w:rFonts w:cs="Huawei Sans"/>
        </w:rPr>
      </w:pPr>
      <w:r w:rsidRPr="00383667">
        <w:rPr>
          <w:rFonts w:cs="Huawei Sans"/>
        </w:rPr>
        <w:t>#</w:t>
      </w:r>
    </w:p>
    <w:p w14:paraId="5BAE3885" w14:textId="77777777" w:rsidR="00135587" w:rsidRPr="00383667" w:rsidRDefault="00534F7A" w:rsidP="005714FA">
      <w:pPr>
        <w:pStyle w:val="2f3"/>
        <w:rPr>
          <w:rFonts w:cs="Huawei Sans"/>
        </w:rPr>
      </w:pPr>
      <w:r w:rsidRPr="00497E5B">
        <w:rPr>
          <w:rFonts w:cs="Huawei Sans"/>
        </w:rPr>
        <w:t>vlan</w:t>
      </w:r>
      <w:r w:rsidRPr="00383667">
        <w:rPr>
          <w:rFonts w:cs="Huawei Sans"/>
        </w:rPr>
        <w:t xml:space="preserve"> 1</w:t>
      </w:r>
    </w:p>
    <w:p w14:paraId="362C7772"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igmp-snooping</w:t>
      </w:r>
      <w:r w:rsidRPr="00383667">
        <w:rPr>
          <w:rFonts w:cs="Huawei Sans"/>
        </w:rPr>
        <w:t xml:space="preserve"> enable</w:t>
      </w:r>
    </w:p>
    <w:p w14:paraId="0C3A9108" w14:textId="77777777" w:rsidR="00135587" w:rsidRPr="00383667" w:rsidRDefault="00534F7A" w:rsidP="005714FA">
      <w:pPr>
        <w:pStyle w:val="2f3"/>
        <w:rPr>
          <w:rFonts w:cs="Huawei Sans"/>
        </w:rPr>
      </w:pPr>
      <w:r w:rsidRPr="00383667">
        <w:rPr>
          <w:rFonts w:cs="Huawei Sans"/>
        </w:rPr>
        <w:t>#</w:t>
      </w:r>
    </w:p>
    <w:p w14:paraId="04077747"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GigabitEthernet0/0/4</w:t>
      </w:r>
    </w:p>
    <w:p w14:paraId="61C854F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igmp-snooping</w:t>
      </w:r>
      <w:r w:rsidRPr="00383667">
        <w:rPr>
          <w:rFonts w:cs="Huawei Sans"/>
        </w:rPr>
        <w:t xml:space="preserve"> static-router-port </w:t>
      </w:r>
      <w:r w:rsidRPr="00497E5B">
        <w:rPr>
          <w:rFonts w:cs="Huawei Sans"/>
        </w:rPr>
        <w:t>vlan</w:t>
      </w:r>
      <w:r w:rsidRPr="00383667">
        <w:rPr>
          <w:rFonts w:cs="Huawei Sans"/>
        </w:rPr>
        <w:t xml:space="preserve"> 1</w:t>
      </w:r>
    </w:p>
    <w:p w14:paraId="65380D95" w14:textId="77777777" w:rsidR="00135587" w:rsidRPr="00383667" w:rsidRDefault="00534F7A" w:rsidP="005714FA">
      <w:pPr>
        <w:pStyle w:val="2f3"/>
        <w:rPr>
          <w:rFonts w:cs="Huawei Sans"/>
        </w:rPr>
      </w:pPr>
      <w:r w:rsidRPr="00383667">
        <w:rPr>
          <w:rFonts w:cs="Huawei Sans"/>
        </w:rPr>
        <w:t>#</w:t>
      </w:r>
    </w:p>
    <w:p w14:paraId="403F275D"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GigabitEthernet0/0/10</w:t>
      </w:r>
    </w:p>
    <w:p w14:paraId="1A77D462" w14:textId="77777777" w:rsidR="00135587" w:rsidRPr="00383667" w:rsidRDefault="00534F7A" w:rsidP="005714FA">
      <w:pPr>
        <w:pStyle w:val="2f3"/>
        <w:rPr>
          <w:rFonts w:cs="Huawei Sans"/>
        </w:rPr>
      </w:pPr>
      <w:r w:rsidRPr="00383667">
        <w:rPr>
          <w:rFonts w:cs="Huawei Sans"/>
        </w:rPr>
        <w:t xml:space="preserve"> l2-multicast static-group group-address 239.0.0.12 </w:t>
      </w:r>
      <w:r w:rsidRPr="00497E5B">
        <w:rPr>
          <w:rFonts w:cs="Huawei Sans"/>
        </w:rPr>
        <w:t>vlan</w:t>
      </w:r>
      <w:r w:rsidRPr="00383667">
        <w:rPr>
          <w:rFonts w:cs="Huawei Sans"/>
        </w:rPr>
        <w:t xml:space="preserve"> 1</w:t>
      </w:r>
    </w:p>
    <w:p w14:paraId="0D57165A" w14:textId="67B10D04" w:rsidR="00135587" w:rsidRPr="00383667" w:rsidRDefault="00534F7A" w:rsidP="004027AB">
      <w:pPr>
        <w:pStyle w:val="2"/>
      </w:pPr>
      <w:bookmarkStart w:id="113" w:name="_Toc47368961"/>
      <w:bookmarkStart w:id="114" w:name="_Toc49940047"/>
      <w:r w:rsidRPr="00383667">
        <w:t>PIM-SM, BSR, and PIM-SSM</w:t>
      </w:r>
      <w:bookmarkEnd w:id="113"/>
      <w:bookmarkEnd w:id="114"/>
    </w:p>
    <w:p w14:paraId="086B9C18" w14:textId="77777777" w:rsidR="00135587" w:rsidRPr="00383667" w:rsidRDefault="00534F7A" w:rsidP="004027AB">
      <w:pPr>
        <w:pStyle w:val="3"/>
      </w:pPr>
      <w:bookmarkStart w:id="115" w:name="_Toc49940048"/>
      <w:r w:rsidRPr="00383667">
        <w:t>Introduction</w:t>
      </w:r>
      <w:bookmarkEnd w:id="115"/>
    </w:p>
    <w:p w14:paraId="5083AA38" w14:textId="77777777" w:rsidR="00135587" w:rsidRPr="00383667" w:rsidRDefault="00534F7A" w:rsidP="004027AB">
      <w:pPr>
        <w:pStyle w:val="4"/>
      </w:pPr>
      <w:r w:rsidRPr="00383667">
        <w:t>Objectives</w:t>
      </w:r>
    </w:p>
    <w:p w14:paraId="5D1DE302" w14:textId="77777777" w:rsidR="00135587" w:rsidRPr="00383667" w:rsidRDefault="00534F7A" w:rsidP="00604E8C">
      <w:pPr>
        <w:pStyle w:val="1e"/>
      </w:pPr>
      <w:r w:rsidRPr="00383667">
        <w:t xml:space="preserve">Upon completion of this task, you will be able to: </w:t>
      </w:r>
    </w:p>
    <w:p w14:paraId="701F4CDE" w14:textId="77777777" w:rsidR="00135587" w:rsidRPr="00383667" w:rsidRDefault="00534F7A" w:rsidP="00604E8C">
      <w:pPr>
        <w:pStyle w:val="4a"/>
      </w:pPr>
      <w:r w:rsidRPr="00383667">
        <w:t>Know how to use PIM-SM to forward multicast traffic.</w:t>
      </w:r>
    </w:p>
    <w:p w14:paraId="2D1CA70D" w14:textId="77777777" w:rsidR="00135587" w:rsidRPr="00383667" w:rsidRDefault="00534F7A" w:rsidP="00604E8C">
      <w:pPr>
        <w:pStyle w:val="4a"/>
      </w:pPr>
      <w:r w:rsidRPr="00383667">
        <w:t>Know how to configure a BSR for RP election.</w:t>
      </w:r>
    </w:p>
    <w:p w14:paraId="495BD19C" w14:textId="77777777" w:rsidR="00135587" w:rsidRPr="00383667" w:rsidRDefault="00534F7A" w:rsidP="00604E8C">
      <w:pPr>
        <w:pStyle w:val="4a"/>
      </w:pPr>
      <w:r w:rsidRPr="00383667">
        <w:t>Know how to configure PIM-SM SSM to forward multicast traffic.</w:t>
      </w:r>
    </w:p>
    <w:p w14:paraId="2B77452D" w14:textId="77777777" w:rsidR="00135587" w:rsidRPr="00383667" w:rsidRDefault="00534F7A" w:rsidP="00604E8C">
      <w:pPr>
        <w:pStyle w:val="4a"/>
      </w:pPr>
      <w:r w:rsidRPr="00383667">
        <w:t xml:space="preserve">Know how to use the </w:t>
      </w:r>
      <w:r w:rsidRPr="00383667">
        <w:rPr>
          <w:b/>
          <w:bCs/>
        </w:rPr>
        <w:t>ping multicast</w:t>
      </w:r>
      <w:r w:rsidRPr="00383667">
        <w:t xml:space="preserve"> command to send multicast traffic.</w:t>
      </w:r>
    </w:p>
    <w:p w14:paraId="7E73207E" w14:textId="77777777" w:rsidR="00135587" w:rsidRPr="00383667" w:rsidRDefault="00534F7A" w:rsidP="004027AB">
      <w:pPr>
        <w:pStyle w:val="4"/>
      </w:pPr>
      <w:r w:rsidRPr="00383667">
        <w:lastRenderedPageBreak/>
        <w:t>Networking Topology</w:t>
      </w:r>
    </w:p>
    <w:p w14:paraId="572E7135" w14:textId="77777777" w:rsidR="00135587" w:rsidRPr="00383667" w:rsidRDefault="007018E4" w:rsidP="00E6622B">
      <w:pPr>
        <w:pStyle w:val="92"/>
        <w:numPr>
          <w:ilvl w:val="7"/>
          <w:numId w:val="31"/>
        </w:numPr>
        <w:ind w:left="1021"/>
        <w:rPr>
          <w:b/>
        </w:rPr>
      </w:pPr>
      <w:r w:rsidRPr="00383667">
        <w:rPr>
          <w:b/>
        </w:rPr>
        <w:t>Lab topology for PIM-SM, BSR, and PIM-SSM</w:t>
      </w:r>
    </w:p>
    <w:p w14:paraId="12B54D21" w14:textId="1FA43D88" w:rsidR="00135587" w:rsidRPr="00383667" w:rsidRDefault="00B23366" w:rsidP="00B23366">
      <w:pPr>
        <w:pStyle w:val="1e"/>
        <w:ind w:left="2268"/>
      </w:pPr>
      <w:r>
        <w:rPr>
          <w:noProof/>
        </w:rPr>
        <w:drawing>
          <wp:inline distT="0" distB="0" distL="0" distR="0" wp14:anchorId="7745B7B2" wp14:editId="4B4D7A86">
            <wp:extent cx="3716279" cy="2686293"/>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743565" cy="2706017"/>
                    </a:xfrm>
                    <a:prstGeom prst="rect">
                      <a:avLst/>
                    </a:prstGeom>
                    <a:noFill/>
                  </pic:spPr>
                </pic:pic>
              </a:graphicData>
            </a:graphic>
          </wp:inline>
        </w:drawing>
      </w:r>
    </w:p>
    <w:p w14:paraId="5320BF8A" w14:textId="77777777" w:rsidR="00410262" w:rsidRPr="00383667" w:rsidRDefault="00410262" w:rsidP="005714FA">
      <w:pPr>
        <w:pStyle w:val="1e"/>
      </w:pPr>
    </w:p>
    <w:p w14:paraId="0BAB333E" w14:textId="561B72F3" w:rsidR="00135587" w:rsidRPr="00383667" w:rsidRDefault="00534F7A" w:rsidP="005714FA">
      <w:pPr>
        <w:pStyle w:val="1e"/>
      </w:pPr>
      <w:r w:rsidRPr="00383667">
        <w:t>OSPF runs on four routers. Loopback0 is created on each router. The IP address of Loopback0 is 10.0.x.x/32, where</w:t>
      </w:r>
      <w:r w:rsidR="003A3242" w:rsidRPr="00383667">
        <w:rPr>
          <w:i/>
        </w:rPr>
        <w:t xml:space="preserve"> x </w:t>
      </w:r>
      <w:r w:rsidRPr="00383667">
        <w:t xml:space="preserve">is the device number. Use R1 to simulate the source of multicast group 239.0.0.12, and use </w:t>
      </w:r>
      <w:r w:rsidR="00694179">
        <w:t>GE0</w:t>
      </w:r>
      <w:r w:rsidRPr="00383667">
        <w:t>/0/0 on R4 to simulate a receiver of multicast group 239.0.0.12.</w:t>
      </w:r>
    </w:p>
    <w:p w14:paraId="5242F1FD" w14:textId="77777777" w:rsidR="00135587" w:rsidRPr="00383667" w:rsidRDefault="00534F7A" w:rsidP="005714FA">
      <w:pPr>
        <w:pStyle w:val="1e"/>
      </w:pPr>
      <w:r w:rsidRPr="00383667">
        <w:t>R3 is planned as the RP of the network and is elected as the RP through the BSR mode.</w:t>
      </w:r>
    </w:p>
    <w:p w14:paraId="57C93EC2" w14:textId="77777777" w:rsidR="00135587" w:rsidRPr="00383667" w:rsidRDefault="00534F7A" w:rsidP="004027AB">
      <w:pPr>
        <w:pStyle w:val="4"/>
      </w:pPr>
      <w:r w:rsidRPr="00383667">
        <w:t>Background</w:t>
      </w:r>
    </w:p>
    <w:p w14:paraId="72F2ACCE" w14:textId="77777777" w:rsidR="00135587" w:rsidRPr="00383667" w:rsidRDefault="00534F7A" w:rsidP="005714FA">
      <w:pPr>
        <w:pStyle w:val="1e"/>
      </w:pPr>
      <w:r w:rsidRPr="00383667">
        <w:t>You are a network administrator of a company. PIM-DM has been configured on the company's network. However, when more and more multicast users are dispersed on the network, multicast service quality degrades. To improve multicast reliability and efficiency, you can configure PIM-SM.</w:t>
      </w:r>
    </w:p>
    <w:p w14:paraId="370589C4" w14:textId="77777777" w:rsidR="00135587" w:rsidRPr="00383667" w:rsidRDefault="00534F7A" w:rsidP="005714FA">
      <w:pPr>
        <w:pStyle w:val="1e"/>
      </w:pPr>
      <w:r w:rsidRPr="00383667">
        <w:t>In the PIM-SM mode, an RP is required and is used as the root of RPTs.</w:t>
      </w:r>
    </w:p>
    <w:p w14:paraId="3BBAFBCD" w14:textId="794A6946" w:rsidR="00135587" w:rsidRPr="00383667" w:rsidRDefault="00534F7A" w:rsidP="004027AB">
      <w:pPr>
        <w:pStyle w:val="3"/>
      </w:pPr>
      <w:bookmarkStart w:id="116" w:name="_Toc49940049"/>
      <w:r w:rsidRPr="00383667">
        <w:t>Lab Configuration</w:t>
      </w:r>
      <w:bookmarkEnd w:id="116"/>
    </w:p>
    <w:p w14:paraId="27D0CA92" w14:textId="77777777" w:rsidR="00135587" w:rsidRPr="00383667" w:rsidRDefault="00534F7A" w:rsidP="004027AB">
      <w:pPr>
        <w:pStyle w:val="4"/>
      </w:pPr>
      <w:r w:rsidRPr="00383667">
        <w:t>Configuration Roadmap</w:t>
      </w:r>
    </w:p>
    <w:p w14:paraId="3C9853FD" w14:textId="77777777" w:rsidR="00135587" w:rsidRPr="00383667" w:rsidRDefault="00534F7A" w:rsidP="00B36A6B">
      <w:pPr>
        <w:pStyle w:val="1e"/>
        <w:numPr>
          <w:ilvl w:val="0"/>
          <w:numId w:val="12"/>
        </w:numPr>
      </w:pPr>
      <w:r w:rsidRPr="00383667">
        <w:t>Configure IP addresses for the devices.</w:t>
      </w:r>
    </w:p>
    <w:p w14:paraId="7A500639" w14:textId="77777777" w:rsidR="00135587" w:rsidRPr="00383667" w:rsidRDefault="00534F7A" w:rsidP="00B36A6B">
      <w:pPr>
        <w:pStyle w:val="1e"/>
        <w:numPr>
          <w:ilvl w:val="0"/>
          <w:numId w:val="12"/>
        </w:numPr>
      </w:pPr>
      <w:r w:rsidRPr="00383667">
        <w:t>Configure OSPF on each Loopback0 interface and the interfaces that connect R1, R2, R3, and R4.</w:t>
      </w:r>
    </w:p>
    <w:p w14:paraId="3996CD6D" w14:textId="77777777" w:rsidR="00135587" w:rsidRPr="00383667" w:rsidRDefault="00534F7A" w:rsidP="00B36A6B">
      <w:pPr>
        <w:pStyle w:val="1e"/>
        <w:numPr>
          <w:ilvl w:val="0"/>
          <w:numId w:val="12"/>
        </w:numPr>
      </w:pPr>
      <w:r w:rsidRPr="00383667">
        <w:t>Enable the multicast routing function on the routers, and enable PIM-SM on involved interfaces.</w:t>
      </w:r>
    </w:p>
    <w:p w14:paraId="49F01CAB" w14:textId="77777777" w:rsidR="00135587" w:rsidRPr="00383667" w:rsidRDefault="00534F7A" w:rsidP="00B36A6B">
      <w:pPr>
        <w:pStyle w:val="1e"/>
        <w:numPr>
          <w:ilvl w:val="0"/>
          <w:numId w:val="12"/>
        </w:numPr>
      </w:pPr>
      <w:r w:rsidRPr="00383667">
        <w:t>Configure Loopback0 on R2 as the BSR and Loopback0 on R3 as the RP.</w:t>
      </w:r>
    </w:p>
    <w:p w14:paraId="65D4CEB5" w14:textId="77777777" w:rsidR="00135587" w:rsidRPr="00383667" w:rsidRDefault="00534F7A" w:rsidP="00B36A6B">
      <w:pPr>
        <w:pStyle w:val="1e"/>
        <w:numPr>
          <w:ilvl w:val="0"/>
          <w:numId w:val="12"/>
        </w:numPr>
      </w:pPr>
      <w:r w:rsidRPr="00383667">
        <w:t xml:space="preserve">Check the PIM-SM routing table on each device. Run the </w:t>
      </w:r>
      <w:r w:rsidRPr="00383667">
        <w:rPr>
          <w:b/>
          <w:bCs/>
        </w:rPr>
        <w:t>ping multicast</w:t>
      </w:r>
      <w:r w:rsidRPr="00383667">
        <w:t xml:space="preserve"> command to trigger the RPT-to-SPT switchover. Then check the PIM-SM routing table again.</w:t>
      </w:r>
    </w:p>
    <w:p w14:paraId="2D34A494" w14:textId="3A88D244" w:rsidR="00135587" w:rsidRPr="00383667" w:rsidRDefault="00534F7A" w:rsidP="00B36A6B">
      <w:pPr>
        <w:pStyle w:val="1e"/>
        <w:numPr>
          <w:ilvl w:val="0"/>
          <w:numId w:val="12"/>
        </w:numPr>
      </w:pPr>
      <w:r w:rsidRPr="00383667">
        <w:lastRenderedPageBreak/>
        <w:t xml:space="preserve">Change the IGMP version on </w:t>
      </w:r>
      <w:r w:rsidR="00694179">
        <w:t>GE0</w:t>
      </w:r>
      <w:r w:rsidRPr="00383667">
        <w:t>/0/0 of R4 to version 3, configure an interface to join multicast group 232.0.0.12 in static mode, and check the PIM-SM SSM routing table.</w:t>
      </w:r>
    </w:p>
    <w:p w14:paraId="5D794735" w14:textId="77777777" w:rsidR="00135587" w:rsidRPr="00383667" w:rsidRDefault="00534F7A" w:rsidP="004027AB">
      <w:pPr>
        <w:pStyle w:val="4"/>
      </w:pPr>
      <w:r w:rsidRPr="00383667">
        <w:t>Configuration Procedure</w:t>
      </w:r>
    </w:p>
    <w:p w14:paraId="72913847" w14:textId="77777777" w:rsidR="00135587" w:rsidRPr="00383667" w:rsidRDefault="00534F7A" w:rsidP="00604E8C">
      <w:pPr>
        <w:pStyle w:val="30"/>
        <w:ind w:left="1032" w:hanging="278"/>
        <w:outlineLvl w:val="9"/>
        <w:rPr>
          <w:rFonts w:cs="Huawei Sans"/>
        </w:rPr>
      </w:pPr>
      <w:r w:rsidRPr="00383667">
        <w:rPr>
          <w:rFonts w:cs="Huawei Sans"/>
        </w:rPr>
        <w:t>Configure IP addresses for interconnection interfaces and loopback interfaces.</w:t>
      </w:r>
    </w:p>
    <w:p w14:paraId="67807592" w14:textId="77777777" w:rsidR="00135587" w:rsidRPr="00383667" w:rsidRDefault="00534F7A" w:rsidP="005714FA">
      <w:pPr>
        <w:pStyle w:val="1e"/>
      </w:pPr>
      <w:r w:rsidRPr="00383667">
        <w:t># Name the devices.</w:t>
      </w:r>
    </w:p>
    <w:p w14:paraId="07792C50" w14:textId="77777777" w:rsidR="00135587" w:rsidRPr="00383667" w:rsidRDefault="00534F7A" w:rsidP="005714FA">
      <w:pPr>
        <w:pStyle w:val="1e"/>
      </w:pPr>
      <w:r w:rsidRPr="00383667">
        <w:t>The configuration details are not provided.</w:t>
      </w:r>
    </w:p>
    <w:p w14:paraId="27969938" w14:textId="77777777" w:rsidR="00135587" w:rsidRPr="00383667" w:rsidRDefault="00534F7A" w:rsidP="005714FA">
      <w:pPr>
        <w:pStyle w:val="1e"/>
      </w:pPr>
      <w:r w:rsidRPr="00383667">
        <w:t># Disable the interfaces that are not used in this experiment.</w:t>
      </w:r>
    </w:p>
    <w:p w14:paraId="013BA5E4" w14:textId="77777777" w:rsidR="00135587" w:rsidRPr="00383667" w:rsidRDefault="00534F7A" w:rsidP="005714FA">
      <w:pPr>
        <w:pStyle w:val="1e"/>
      </w:pPr>
      <w:r w:rsidRPr="00383667">
        <w:t>The configuration details are not provided.</w:t>
      </w:r>
    </w:p>
    <w:p w14:paraId="74FA931D" w14:textId="4DACE8A3" w:rsidR="00135587" w:rsidRPr="00383667" w:rsidRDefault="005A706A" w:rsidP="005714FA">
      <w:pPr>
        <w:pStyle w:val="1e"/>
      </w:pPr>
      <w:r>
        <w:t># Configure R1.</w:t>
      </w:r>
    </w:p>
    <w:p w14:paraId="0917F869" w14:textId="77777777" w:rsidR="00135587" w:rsidRPr="00383667" w:rsidRDefault="00534F7A" w:rsidP="005714FA">
      <w:pPr>
        <w:pStyle w:val="2f3"/>
        <w:rPr>
          <w:rFonts w:cs="Huawei Sans"/>
        </w:rPr>
      </w:pPr>
      <w:r w:rsidRPr="00383667">
        <w:rPr>
          <w:rFonts w:cs="Huawei Sans"/>
        </w:rPr>
        <w:t>[R1]interface GigabitEthernet0/0/2</w:t>
      </w:r>
    </w:p>
    <w:p w14:paraId="093063B5" w14:textId="77777777" w:rsidR="00135587" w:rsidRPr="00383667" w:rsidRDefault="00534F7A" w:rsidP="005714FA">
      <w:pPr>
        <w:pStyle w:val="2f3"/>
        <w:rPr>
          <w:rFonts w:cs="Huawei Sans"/>
        </w:rPr>
      </w:pPr>
      <w:r w:rsidRPr="00383667">
        <w:rPr>
          <w:rFonts w:cs="Huawei Sans"/>
        </w:rPr>
        <w:t xml:space="preserve">[R1-GigabitEthernet0/0/2] </w:t>
      </w:r>
      <w:r w:rsidRPr="00497E5B">
        <w:rPr>
          <w:rFonts w:cs="Huawei Sans"/>
        </w:rPr>
        <w:t>ip</w:t>
      </w:r>
      <w:r w:rsidRPr="00383667">
        <w:rPr>
          <w:rFonts w:cs="Huawei Sans"/>
        </w:rPr>
        <w:t xml:space="preserve"> address 10.0.12.1 255.255.255.0</w:t>
      </w:r>
    </w:p>
    <w:p w14:paraId="2EEE4B5E" w14:textId="77777777" w:rsidR="00135587" w:rsidRPr="00383667" w:rsidRDefault="00534F7A" w:rsidP="005714FA">
      <w:pPr>
        <w:pStyle w:val="2f3"/>
        <w:rPr>
          <w:rFonts w:cs="Huawei Sans"/>
        </w:rPr>
      </w:pPr>
      <w:r w:rsidRPr="00383667">
        <w:rPr>
          <w:rFonts w:cs="Huawei Sans"/>
        </w:rPr>
        <w:t>[R1-GigabitEthernet0/0/2] quit</w:t>
      </w:r>
    </w:p>
    <w:p w14:paraId="2A58A659" w14:textId="77777777" w:rsidR="00135587" w:rsidRPr="00383667" w:rsidRDefault="00534F7A" w:rsidP="005714FA">
      <w:pPr>
        <w:pStyle w:val="2f3"/>
        <w:rPr>
          <w:rFonts w:cs="Huawei Sans"/>
        </w:rPr>
      </w:pPr>
      <w:r w:rsidRPr="00383667">
        <w:rPr>
          <w:rFonts w:cs="Huawei Sans"/>
        </w:rPr>
        <w:t>[R1]interface LoopBack0</w:t>
      </w:r>
    </w:p>
    <w:p w14:paraId="61D0FBD0" w14:textId="77777777" w:rsidR="00135587" w:rsidRPr="00383667" w:rsidRDefault="00534F7A" w:rsidP="005714FA">
      <w:pPr>
        <w:pStyle w:val="2f3"/>
        <w:rPr>
          <w:rFonts w:cs="Huawei Sans"/>
        </w:rPr>
      </w:pPr>
      <w:r w:rsidRPr="00383667">
        <w:rPr>
          <w:rFonts w:cs="Huawei Sans"/>
        </w:rPr>
        <w:t xml:space="preserve">[R1-LoopBack0] </w:t>
      </w:r>
      <w:r w:rsidRPr="00497E5B">
        <w:rPr>
          <w:rFonts w:cs="Huawei Sans"/>
        </w:rPr>
        <w:t>ip</w:t>
      </w:r>
      <w:r w:rsidRPr="00383667">
        <w:rPr>
          <w:rFonts w:cs="Huawei Sans"/>
        </w:rPr>
        <w:t xml:space="preserve"> address 10.0.1.1 255.255.255.255</w:t>
      </w:r>
    </w:p>
    <w:p w14:paraId="5EBA9F66" w14:textId="77777777" w:rsidR="00135587" w:rsidRPr="00383667" w:rsidRDefault="00534F7A" w:rsidP="005714FA">
      <w:pPr>
        <w:pStyle w:val="2f3"/>
        <w:rPr>
          <w:rFonts w:cs="Huawei Sans"/>
        </w:rPr>
      </w:pPr>
      <w:r w:rsidRPr="00383667">
        <w:rPr>
          <w:rFonts w:cs="Huawei Sans"/>
        </w:rPr>
        <w:t>[R1-LoopBack0] quit</w:t>
      </w:r>
    </w:p>
    <w:p w14:paraId="52428C06" w14:textId="77777777" w:rsidR="00135587" w:rsidRPr="00383667" w:rsidRDefault="00534F7A" w:rsidP="005714FA">
      <w:pPr>
        <w:pStyle w:val="1e"/>
      </w:pPr>
      <w:r w:rsidRPr="00383667">
        <w:t xml:space="preserve"># Configure R2. </w:t>
      </w:r>
    </w:p>
    <w:p w14:paraId="2533BCF9" w14:textId="77777777" w:rsidR="00135587" w:rsidRPr="00383667" w:rsidRDefault="00534F7A" w:rsidP="005714FA">
      <w:pPr>
        <w:pStyle w:val="2f3"/>
        <w:rPr>
          <w:rFonts w:cs="Huawei Sans"/>
        </w:rPr>
      </w:pPr>
      <w:r w:rsidRPr="00383667">
        <w:rPr>
          <w:rFonts w:cs="Huawei Sans"/>
        </w:rPr>
        <w:t>[R2]interface LoopBack0</w:t>
      </w:r>
    </w:p>
    <w:p w14:paraId="176E7083" w14:textId="77777777" w:rsidR="00135587" w:rsidRPr="00383667" w:rsidRDefault="00534F7A" w:rsidP="005714FA">
      <w:pPr>
        <w:pStyle w:val="2f3"/>
        <w:rPr>
          <w:rFonts w:cs="Huawei Sans"/>
        </w:rPr>
      </w:pPr>
      <w:r w:rsidRPr="00383667">
        <w:rPr>
          <w:rFonts w:cs="Huawei Sans"/>
        </w:rPr>
        <w:t xml:space="preserve">[R2-LoopBack0] </w:t>
      </w:r>
      <w:r w:rsidRPr="00497E5B">
        <w:rPr>
          <w:rFonts w:cs="Huawei Sans"/>
        </w:rPr>
        <w:t>ip</w:t>
      </w:r>
      <w:r w:rsidRPr="00383667">
        <w:rPr>
          <w:rFonts w:cs="Huawei Sans"/>
        </w:rPr>
        <w:t xml:space="preserve"> address 10.0.2.2 255.255.255.255</w:t>
      </w:r>
    </w:p>
    <w:p w14:paraId="42591D42" w14:textId="77777777" w:rsidR="00135587" w:rsidRPr="00383667" w:rsidRDefault="00534F7A" w:rsidP="005714FA">
      <w:pPr>
        <w:pStyle w:val="2f3"/>
        <w:rPr>
          <w:rFonts w:cs="Huawei Sans"/>
        </w:rPr>
      </w:pPr>
      <w:r w:rsidRPr="00383667">
        <w:rPr>
          <w:rFonts w:cs="Huawei Sans"/>
        </w:rPr>
        <w:t>[R2-LoopBack0] quit</w:t>
      </w:r>
    </w:p>
    <w:p w14:paraId="5A0B4F83" w14:textId="77777777" w:rsidR="00135587" w:rsidRPr="00383667" w:rsidRDefault="00534F7A" w:rsidP="005714FA">
      <w:pPr>
        <w:pStyle w:val="2f3"/>
        <w:rPr>
          <w:rFonts w:cs="Huawei Sans"/>
        </w:rPr>
      </w:pPr>
      <w:r w:rsidRPr="00383667">
        <w:rPr>
          <w:rFonts w:cs="Huawei Sans"/>
        </w:rPr>
        <w:t>[R2]interface GigabitEthernet0/0/1</w:t>
      </w:r>
    </w:p>
    <w:p w14:paraId="44E18953" w14:textId="77777777" w:rsidR="00135587" w:rsidRPr="00383667" w:rsidRDefault="00534F7A" w:rsidP="005714FA">
      <w:pPr>
        <w:pStyle w:val="2f3"/>
        <w:rPr>
          <w:rFonts w:cs="Huawei Sans"/>
        </w:rPr>
      </w:pPr>
      <w:r w:rsidRPr="00383667">
        <w:rPr>
          <w:rFonts w:cs="Huawei Sans"/>
        </w:rPr>
        <w:t xml:space="preserve">[R2-GigabitEthernet0/0/1] </w:t>
      </w:r>
      <w:r w:rsidRPr="00497E5B">
        <w:rPr>
          <w:rFonts w:cs="Huawei Sans"/>
        </w:rPr>
        <w:t>ip</w:t>
      </w:r>
      <w:r w:rsidRPr="00383667">
        <w:rPr>
          <w:rFonts w:cs="Huawei Sans"/>
        </w:rPr>
        <w:t xml:space="preserve"> address 10.0.24.2 255.255.255.0</w:t>
      </w:r>
    </w:p>
    <w:p w14:paraId="00D40A93" w14:textId="77777777" w:rsidR="00135587" w:rsidRPr="00383667" w:rsidRDefault="00534F7A" w:rsidP="005714FA">
      <w:pPr>
        <w:pStyle w:val="2f3"/>
        <w:rPr>
          <w:rFonts w:cs="Huawei Sans"/>
        </w:rPr>
      </w:pPr>
      <w:r w:rsidRPr="00383667">
        <w:rPr>
          <w:rFonts w:cs="Huawei Sans"/>
        </w:rPr>
        <w:t>[R2-GigabitEthernet0/0/1] quit</w:t>
      </w:r>
    </w:p>
    <w:p w14:paraId="4326D95D" w14:textId="77777777" w:rsidR="00135587" w:rsidRPr="00383667" w:rsidRDefault="00534F7A" w:rsidP="005714FA">
      <w:pPr>
        <w:pStyle w:val="2f3"/>
        <w:rPr>
          <w:rFonts w:cs="Huawei Sans"/>
        </w:rPr>
      </w:pPr>
      <w:r w:rsidRPr="00383667">
        <w:rPr>
          <w:rFonts w:cs="Huawei Sans"/>
        </w:rPr>
        <w:t>[R2]interface GigabitEthernet0/0/2</w:t>
      </w:r>
    </w:p>
    <w:p w14:paraId="3D4887D7" w14:textId="77777777" w:rsidR="00135587" w:rsidRPr="00383667" w:rsidRDefault="00534F7A" w:rsidP="005714FA">
      <w:pPr>
        <w:pStyle w:val="2f3"/>
        <w:rPr>
          <w:rFonts w:cs="Huawei Sans"/>
        </w:rPr>
      </w:pPr>
      <w:r w:rsidRPr="00383667">
        <w:rPr>
          <w:rFonts w:cs="Huawei Sans"/>
        </w:rPr>
        <w:t xml:space="preserve">[R2-GigabitEthernet0/0/2] </w:t>
      </w:r>
      <w:r w:rsidRPr="00497E5B">
        <w:rPr>
          <w:rFonts w:cs="Huawei Sans"/>
        </w:rPr>
        <w:t>ip</w:t>
      </w:r>
      <w:r w:rsidRPr="00383667">
        <w:rPr>
          <w:rFonts w:cs="Huawei Sans"/>
        </w:rPr>
        <w:t xml:space="preserve"> address 10.0.23.2 255.255.255.0</w:t>
      </w:r>
    </w:p>
    <w:p w14:paraId="0C127457" w14:textId="77777777" w:rsidR="00135587" w:rsidRPr="00383667" w:rsidRDefault="00534F7A" w:rsidP="005714FA">
      <w:pPr>
        <w:pStyle w:val="2f3"/>
        <w:rPr>
          <w:rFonts w:cs="Huawei Sans"/>
        </w:rPr>
      </w:pPr>
      <w:r w:rsidRPr="00383667">
        <w:rPr>
          <w:rFonts w:cs="Huawei Sans"/>
        </w:rPr>
        <w:t>[R2-GigabitEthernet0/0/2] quit</w:t>
      </w:r>
    </w:p>
    <w:p w14:paraId="6ED76EEC" w14:textId="77777777" w:rsidR="00135587" w:rsidRPr="00383667" w:rsidRDefault="00534F7A" w:rsidP="005714FA">
      <w:pPr>
        <w:pStyle w:val="2f3"/>
        <w:rPr>
          <w:rFonts w:cs="Huawei Sans"/>
        </w:rPr>
      </w:pPr>
      <w:r w:rsidRPr="00383667">
        <w:rPr>
          <w:rFonts w:cs="Huawei Sans"/>
        </w:rPr>
        <w:t>[R2]interface GigabitEthernet0/0/3</w:t>
      </w:r>
    </w:p>
    <w:p w14:paraId="4E9893C2" w14:textId="77777777" w:rsidR="00135587" w:rsidRPr="00383667" w:rsidRDefault="00534F7A" w:rsidP="005714FA">
      <w:pPr>
        <w:pStyle w:val="2f3"/>
        <w:rPr>
          <w:rFonts w:cs="Huawei Sans"/>
        </w:rPr>
      </w:pPr>
      <w:r w:rsidRPr="00383667">
        <w:rPr>
          <w:rFonts w:cs="Huawei Sans"/>
        </w:rPr>
        <w:t xml:space="preserve">[R2-GigabitEthernet0/0/3] </w:t>
      </w:r>
      <w:r w:rsidRPr="00497E5B">
        <w:rPr>
          <w:rFonts w:cs="Huawei Sans"/>
        </w:rPr>
        <w:t>ip</w:t>
      </w:r>
      <w:r w:rsidRPr="00383667">
        <w:rPr>
          <w:rFonts w:cs="Huawei Sans"/>
        </w:rPr>
        <w:t xml:space="preserve"> address 10.0.12.2 255.255.255.0</w:t>
      </w:r>
    </w:p>
    <w:p w14:paraId="3C5D1D30" w14:textId="77777777" w:rsidR="00135587" w:rsidRPr="00383667" w:rsidRDefault="00534F7A" w:rsidP="005714FA">
      <w:pPr>
        <w:pStyle w:val="2f3"/>
        <w:rPr>
          <w:rFonts w:cs="Huawei Sans"/>
        </w:rPr>
      </w:pPr>
      <w:r w:rsidRPr="00383667">
        <w:rPr>
          <w:rFonts w:cs="Huawei Sans"/>
        </w:rPr>
        <w:t>[R2-GigabitEthernet0/0/3] quit</w:t>
      </w:r>
    </w:p>
    <w:p w14:paraId="5F9FFC04" w14:textId="77777777" w:rsidR="00135587" w:rsidRPr="00383667" w:rsidRDefault="00534F7A" w:rsidP="005714FA">
      <w:pPr>
        <w:pStyle w:val="1e"/>
      </w:pPr>
      <w:r w:rsidRPr="00383667">
        <w:t xml:space="preserve"># Configure R3. </w:t>
      </w:r>
    </w:p>
    <w:p w14:paraId="25426013" w14:textId="77777777" w:rsidR="00135587" w:rsidRPr="00383667" w:rsidRDefault="00534F7A" w:rsidP="005714FA">
      <w:pPr>
        <w:pStyle w:val="2f3"/>
        <w:rPr>
          <w:rFonts w:cs="Huawei Sans"/>
        </w:rPr>
      </w:pPr>
      <w:r w:rsidRPr="00383667">
        <w:rPr>
          <w:rFonts w:cs="Huawei Sans"/>
        </w:rPr>
        <w:t>[R3]interface LoopBack0</w:t>
      </w:r>
    </w:p>
    <w:p w14:paraId="21780C0D" w14:textId="77777777" w:rsidR="00135587" w:rsidRPr="00383667" w:rsidRDefault="00534F7A" w:rsidP="005714FA">
      <w:pPr>
        <w:pStyle w:val="2f3"/>
        <w:rPr>
          <w:rFonts w:cs="Huawei Sans"/>
        </w:rPr>
      </w:pPr>
      <w:r w:rsidRPr="00383667">
        <w:rPr>
          <w:rFonts w:cs="Huawei Sans"/>
        </w:rPr>
        <w:t xml:space="preserve">[R3-LoopBack0] </w:t>
      </w:r>
      <w:r w:rsidRPr="00497E5B">
        <w:rPr>
          <w:rFonts w:cs="Huawei Sans"/>
        </w:rPr>
        <w:t>ip</w:t>
      </w:r>
      <w:r w:rsidRPr="00383667">
        <w:rPr>
          <w:rFonts w:cs="Huawei Sans"/>
        </w:rPr>
        <w:t xml:space="preserve"> address 10.0.3.3 255.255.255.255</w:t>
      </w:r>
    </w:p>
    <w:p w14:paraId="77FA3244" w14:textId="77777777" w:rsidR="00135587" w:rsidRPr="00383667" w:rsidRDefault="00534F7A" w:rsidP="005714FA">
      <w:pPr>
        <w:pStyle w:val="2f3"/>
        <w:rPr>
          <w:rFonts w:cs="Huawei Sans"/>
        </w:rPr>
      </w:pPr>
      <w:r w:rsidRPr="00383667">
        <w:rPr>
          <w:rFonts w:cs="Huawei Sans"/>
        </w:rPr>
        <w:t>[R3-LoopBack0] quit</w:t>
      </w:r>
    </w:p>
    <w:p w14:paraId="1A681B6E" w14:textId="77777777" w:rsidR="00135587" w:rsidRPr="00383667" w:rsidRDefault="00534F7A" w:rsidP="005714FA">
      <w:pPr>
        <w:pStyle w:val="2f3"/>
        <w:rPr>
          <w:rFonts w:cs="Huawei Sans"/>
        </w:rPr>
      </w:pPr>
      <w:r w:rsidRPr="00383667">
        <w:rPr>
          <w:rFonts w:cs="Huawei Sans"/>
        </w:rPr>
        <w:t>[R3]interface GigabitEthernet0/0/2</w:t>
      </w:r>
    </w:p>
    <w:p w14:paraId="07FEAD9C" w14:textId="77777777" w:rsidR="00135587" w:rsidRPr="00383667" w:rsidRDefault="00534F7A" w:rsidP="005714FA">
      <w:pPr>
        <w:pStyle w:val="2f3"/>
        <w:rPr>
          <w:rFonts w:cs="Huawei Sans"/>
        </w:rPr>
      </w:pPr>
      <w:r w:rsidRPr="00383667">
        <w:rPr>
          <w:rFonts w:cs="Huawei Sans"/>
        </w:rPr>
        <w:t xml:space="preserve">[R3-GigabitEthernet0/0/2] </w:t>
      </w:r>
      <w:r w:rsidRPr="00497E5B">
        <w:rPr>
          <w:rFonts w:cs="Huawei Sans"/>
        </w:rPr>
        <w:t>ip</w:t>
      </w:r>
      <w:r w:rsidRPr="00383667">
        <w:rPr>
          <w:rFonts w:cs="Huawei Sans"/>
        </w:rPr>
        <w:t xml:space="preserve"> address 10.0.34.3 255.255.255.0</w:t>
      </w:r>
    </w:p>
    <w:p w14:paraId="34332131" w14:textId="77777777" w:rsidR="00135587" w:rsidRPr="00383667" w:rsidRDefault="00534F7A" w:rsidP="005714FA">
      <w:pPr>
        <w:pStyle w:val="2f3"/>
        <w:rPr>
          <w:rFonts w:cs="Huawei Sans"/>
        </w:rPr>
      </w:pPr>
      <w:r w:rsidRPr="00383667">
        <w:rPr>
          <w:rFonts w:cs="Huawei Sans"/>
        </w:rPr>
        <w:t>[R3-GigabitEthernet0/0/2] quit</w:t>
      </w:r>
    </w:p>
    <w:p w14:paraId="475DA820" w14:textId="77777777" w:rsidR="00135587" w:rsidRPr="00383667" w:rsidRDefault="00534F7A" w:rsidP="005714FA">
      <w:pPr>
        <w:pStyle w:val="2f3"/>
        <w:rPr>
          <w:rFonts w:cs="Huawei Sans"/>
        </w:rPr>
      </w:pPr>
      <w:r w:rsidRPr="00383667">
        <w:rPr>
          <w:rFonts w:cs="Huawei Sans"/>
        </w:rPr>
        <w:t>[R3]interface GigabitEthernet0/0/3</w:t>
      </w:r>
    </w:p>
    <w:p w14:paraId="161A8E72" w14:textId="77777777" w:rsidR="00135587" w:rsidRPr="00383667" w:rsidRDefault="00534F7A" w:rsidP="005714FA">
      <w:pPr>
        <w:pStyle w:val="2f3"/>
        <w:rPr>
          <w:rFonts w:cs="Huawei Sans"/>
        </w:rPr>
      </w:pPr>
      <w:r w:rsidRPr="00383667">
        <w:rPr>
          <w:rFonts w:cs="Huawei Sans"/>
        </w:rPr>
        <w:t xml:space="preserve">[R3-GigabitEthernet0/0/3] </w:t>
      </w:r>
      <w:r w:rsidRPr="00497E5B">
        <w:rPr>
          <w:rFonts w:cs="Huawei Sans"/>
        </w:rPr>
        <w:t>ip</w:t>
      </w:r>
      <w:r w:rsidRPr="00383667">
        <w:rPr>
          <w:rFonts w:cs="Huawei Sans"/>
        </w:rPr>
        <w:t xml:space="preserve"> address 10.0.23.3 255.255.255.0</w:t>
      </w:r>
    </w:p>
    <w:p w14:paraId="4B2EC22B" w14:textId="77777777" w:rsidR="00135587" w:rsidRPr="00383667" w:rsidRDefault="00534F7A" w:rsidP="005714FA">
      <w:pPr>
        <w:pStyle w:val="2f3"/>
        <w:rPr>
          <w:rFonts w:cs="Huawei Sans"/>
        </w:rPr>
      </w:pPr>
      <w:r w:rsidRPr="00383667">
        <w:rPr>
          <w:rFonts w:cs="Huawei Sans"/>
        </w:rPr>
        <w:t>[R3-GigabitEthernet0/0/3] quit</w:t>
      </w:r>
    </w:p>
    <w:p w14:paraId="21E8D517" w14:textId="77777777" w:rsidR="00135587" w:rsidRPr="00383667" w:rsidRDefault="00534F7A" w:rsidP="005714FA">
      <w:pPr>
        <w:pStyle w:val="1e"/>
      </w:pPr>
      <w:r w:rsidRPr="00383667">
        <w:t xml:space="preserve"># Configure R4. </w:t>
      </w:r>
    </w:p>
    <w:p w14:paraId="47AC3320" w14:textId="77777777" w:rsidR="00135587" w:rsidRPr="00383667" w:rsidRDefault="00534F7A" w:rsidP="005714FA">
      <w:pPr>
        <w:pStyle w:val="2f3"/>
        <w:rPr>
          <w:rFonts w:cs="Huawei Sans"/>
        </w:rPr>
      </w:pPr>
      <w:r w:rsidRPr="00383667">
        <w:rPr>
          <w:rFonts w:cs="Huawei Sans"/>
        </w:rPr>
        <w:t>[R4]interface LoopBack0</w:t>
      </w:r>
    </w:p>
    <w:p w14:paraId="048D1B26" w14:textId="77777777" w:rsidR="00135587" w:rsidRPr="00383667" w:rsidRDefault="00534F7A" w:rsidP="005714FA">
      <w:pPr>
        <w:pStyle w:val="2f3"/>
        <w:rPr>
          <w:rFonts w:cs="Huawei Sans"/>
        </w:rPr>
      </w:pPr>
      <w:r w:rsidRPr="00383667">
        <w:rPr>
          <w:rFonts w:cs="Huawei Sans"/>
        </w:rPr>
        <w:t xml:space="preserve">[R4-LoopBack0] </w:t>
      </w:r>
      <w:r w:rsidRPr="00497E5B">
        <w:rPr>
          <w:rFonts w:cs="Huawei Sans"/>
        </w:rPr>
        <w:t>ip</w:t>
      </w:r>
      <w:r w:rsidRPr="00383667">
        <w:rPr>
          <w:rFonts w:cs="Huawei Sans"/>
        </w:rPr>
        <w:t xml:space="preserve"> address 10.0.4.4 255.255.255.255</w:t>
      </w:r>
    </w:p>
    <w:p w14:paraId="0DDCDE18" w14:textId="77777777" w:rsidR="00135587" w:rsidRPr="00383667" w:rsidRDefault="00534F7A" w:rsidP="005714FA">
      <w:pPr>
        <w:pStyle w:val="2f3"/>
        <w:rPr>
          <w:rFonts w:cs="Huawei Sans"/>
        </w:rPr>
      </w:pPr>
      <w:r w:rsidRPr="00383667">
        <w:rPr>
          <w:rFonts w:cs="Huawei Sans"/>
        </w:rPr>
        <w:t>[R4-LoopBack0]quit</w:t>
      </w:r>
    </w:p>
    <w:p w14:paraId="7050318E" w14:textId="77777777" w:rsidR="00135587" w:rsidRPr="00383667" w:rsidRDefault="00534F7A" w:rsidP="005714FA">
      <w:pPr>
        <w:pStyle w:val="2f3"/>
        <w:rPr>
          <w:rFonts w:cs="Huawei Sans"/>
        </w:rPr>
      </w:pPr>
      <w:r w:rsidRPr="00383667">
        <w:rPr>
          <w:rFonts w:cs="Huawei Sans"/>
        </w:rPr>
        <w:lastRenderedPageBreak/>
        <w:t>[R4]interface GigabitEthernet0/0/1</w:t>
      </w:r>
    </w:p>
    <w:p w14:paraId="7FF8D35E" w14:textId="77777777" w:rsidR="00135587" w:rsidRPr="00383667" w:rsidRDefault="00534F7A" w:rsidP="005714FA">
      <w:pPr>
        <w:pStyle w:val="2f3"/>
        <w:rPr>
          <w:rFonts w:cs="Huawei Sans"/>
        </w:rPr>
      </w:pPr>
      <w:r w:rsidRPr="00383667">
        <w:rPr>
          <w:rFonts w:cs="Huawei Sans"/>
        </w:rPr>
        <w:t xml:space="preserve">[R4-GigabitEthernet0/0/1] </w:t>
      </w:r>
      <w:r w:rsidRPr="00497E5B">
        <w:rPr>
          <w:rFonts w:cs="Huawei Sans"/>
        </w:rPr>
        <w:t>ip</w:t>
      </w:r>
      <w:r w:rsidRPr="00383667">
        <w:rPr>
          <w:rFonts w:cs="Huawei Sans"/>
        </w:rPr>
        <w:t xml:space="preserve"> address 10.0.24.4 255.255.255.0</w:t>
      </w:r>
    </w:p>
    <w:p w14:paraId="12C4A9C1" w14:textId="77777777" w:rsidR="00135587" w:rsidRPr="00383667" w:rsidRDefault="00534F7A" w:rsidP="005714FA">
      <w:pPr>
        <w:pStyle w:val="2f3"/>
        <w:rPr>
          <w:rFonts w:cs="Huawei Sans"/>
        </w:rPr>
      </w:pPr>
      <w:r w:rsidRPr="00383667">
        <w:rPr>
          <w:rFonts w:cs="Huawei Sans"/>
        </w:rPr>
        <w:t>[R4-GigabitEthernet0/0/1]quit</w:t>
      </w:r>
    </w:p>
    <w:p w14:paraId="2DE6E58D" w14:textId="77777777" w:rsidR="00135587" w:rsidRPr="00383667" w:rsidRDefault="00534F7A" w:rsidP="005714FA">
      <w:pPr>
        <w:pStyle w:val="2f3"/>
        <w:rPr>
          <w:rFonts w:cs="Huawei Sans"/>
        </w:rPr>
      </w:pPr>
      <w:r w:rsidRPr="00383667">
        <w:rPr>
          <w:rFonts w:cs="Huawei Sans"/>
        </w:rPr>
        <w:t>[R4]interface GigabitEthernet0/0/3</w:t>
      </w:r>
    </w:p>
    <w:p w14:paraId="5BB12E41" w14:textId="77777777" w:rsidR="00135587" w:rsidRPr="00383667" w:rsidRDefault="00534F7A" w:rsidP="005714FA">
      <w:pPr>
        <w:pStyle w:val="2f3"/>
        <w:rPr>
          <w:rFonts w:cs="Huawei Sans"/>
        </w:rPr>
      </w:pPr>
      <w:r w:rsidRPr="00383667">
        <w:rPr>
          <w:rFonts w:cs="Huawei Sans"/>
        </w:rPr>
        <w:t xml:space="preserve">[R4-GigabitEthernet0/0/3] </w:t>
      </w:r>
      <w:r w:rsidRPr="00497E5B">
        <w:rPr>
          <w:rFonts w:cs="Huawei Sans"/>
        </w:rPr>
        <w:t>ip</w:t>
      </w:r>
      <w:r w:rsidRPr="00383667">
        <w:rPr>
          <w:rFonts w:cs="Huawei Sans"/>
        </w:rPr>
        <w:t xml:space="preserve"> address 10.0.34.4 255.255.255.0</w:t>
      </w:r>
    </w:p>
    <w:p w14:paraId="6D1ABDF0" w14:textId="77777777" w:rsidR="00135587" w:rsidRPr="00383667" w:rsidRDefault="00534F7A" w:rsidP="005714FA">
      <w:pPr>
        <w:pStyle w:val="2f3"/>
        <w:rPr>
          <w:rFonts w:cs="Huawei Sans"/>
        </w:rPr>
      </w:pPr>
      <w:r w:rsidRPr="00383667">
        <w:rPr>
          <w:rFonts w:cs="Huawei Sans"/>
        </w:rPr>
        <w:t>[R4-GigabitEthernet0/0/3]quit</w:t>
      </w:r>
    </w:p>
    <w:p w14:paraId="1C45F5D7" w14:textId="77777777" w:rsidR="00135587" w:rsidRPr="00383667" w:rsidRDefault="00534F7A" w:rsidP="005714FA">
      <w:pPr>
        <w:pStyle w:val="1e"/>
      </w:pPr>
      <w:r w:rsidRPr="00383667">
        <w:t># Check the connectivity of interconnection interfaces on R2 and R3.</w:t>
      </w:r>
    </w:p>
    <w:p w14:paraId="48672A56" w14:textId="77777777" w:rsidR="00135587" w:rsidRPr="00383667" w:rsidRDefault="00534F7A" w:rsidP="005714FA">
      <w:pPr>
        <w:pStyle w:val="2f3"/>
        <w:rPr>
          <w:rFonts w:cs="Huawei Sans"/>
        </w:rPr>
      </w:pPr>
      <w:r w:rsidRPr="00383667">
        <w:rPr>
          <w:rFonts w:cs="Huawei Sans"/>
        </w:rPr>
        <w:t>&lt;R2&gt;ping -c 1 10.0.12.1</w:t>
      </w:r>
    </w:p>
    <w:p w14:paraId="1EEC9521" w14:textId="77777777" w:rsidR="00135587" w:rsidRPr="00383667" w:rsidRDefault="00534F7A" w:rsidP="005714FA">
      <w:pPr>
        <w:pStyle w:val="2f3"/>
        <w:rPr>
          <w:rFonts w:cs="Huawei Sans"/>
        </w:rPr>
      </w:pPr>
      <w:r w:rsidRPr="00383667">
        <w:rPr>
          <w:rFonts w:cs="Huawei Sans"/>
        </w:rPr>
        <w:t xml:space="preserve">  PING 10.0.12.1: 56  data bytes, press CTRL_C to break</w:t>
      </w:r>
    </w:p>
    <w:p w14:paraId="2FC1271F" w14:textId="77777777" w:rsidR="00135587" w:rsidRPr="00383667" w:rsidRDefault="00534F7A" w:rsidP="005714FA">
      <w:pPr>
        <w:pStyle w:val="2f3"/>
        <w:rPr>
          <w:rFonts w:cs="Huawei Sans"/>
        </w:rPr>
      </w:pPr>
      <w:r w:rsidRPr="00383667">
        <w:rPr>
          <w:rFonts w:cs="Huawei Sans"/>
        </w:rPr>
        <w:t xml:space="preserve">    Reply from 10.0.12.1: bytes=56 Sequence=1 ttl=255 time=40 ms</w:t>
      </w:r>
    </w:p>
    <w:p w14:paraId="2006A89B" w14:textId="77777777" w:rsidR="00135587" w:rsidRPr="00383667" w:rsidRDefault="00135587" w:rsidP="005714FA">
      <w:pPr>
        <w:pStyle w:val="2f3"/>
        <w:rPr>
          <w:rFonts w:cs="Huawei Sans"/>
        </w:rPr>
      </w:pPr>
    </w:p>
    <w:p w14:paraId="348B077A" w14:textId="77777777" w:rsidR="00135587" w:rsidRPr="00383667" w:rsidRDefault="00534F7A" w:rsidP="005714FA">
      <w:pPr>
        <w:pStyle w:val="2f3"/>
        <w:rPr>
          <w:rFonts w:cs="Huawei Sans"/>
        </w:rPr>
      </w:pPr>
      <w:r w:rsidRPr="00383667">
        <w:rPr>
          <w:rFonts w:cs="Huawei Sans"/>
        </w:rPr>
        <w:t xml:space="preserve">  --- 10.0.12.1 ping statistics ---</w:t>
      </w:r>
    </w:p>
    <w:p w14:paraId="2FE4D08C" w14:textId="77777777" w:rsidR="00135587" w:rsidRPr="00383667" w:rsidRDefault="00534F7A" w:rsidP="005714FA">
      <w:pPr>
        <w:pStyle w:val="2f3"/>
        <w:rPr>
          <w:rFonts w:cs="Huawei Sans"/>
        </w:rPr>
      </w:pPr>
      <w:r w:rsidRPr="00383667">
        <w:rPr>
          <w:rFonts w:cs="Huawei Sans"/>
        </w:rPr>
        <w:t xml:space="preserve">    1 packet(s) transmitted</w:t>
      </w:r>
    </w:p>
    <w:p w14:paraId="3091C1B2" w14:textId="77777777" w:rsidR="00135587" w:rsidRPr="00383667" w:rsidRDefault="00534F7A" w:rsidP="005714FA">
      <w:pPr>
        <w:pStyle w:val="2f3"/>
        <w:rPr>
          <w:rFonts w:cs="Huawei Sans"/>
        </w:rPr>
      </w:pPr>
      <w:r w:rsidRPr="00383667">
        <w:rPr>
          <w:rFonts w:cs="Huawei Sans"/>
        </w:rPr>
        <w:t xml:space="preserve">    1 packet(s) received</w:t>
      </w:r>
    </w:p>
    <w:p w14:paraId="138C9AB1" w14:textId="77777777" w:rsidR="00135587" w:rsidRPr="00383667" w:rsidRDefault="00534F7A" w:rsidP="005714FA">
      <w:pPr>
        <w:pStyle w:val="2f3"/>
        <w:rPr>
          <w:rFonts w:cs="Huawei Sans"/>
        </w:rPr>
      </w:pPr>
      <w:r w:rsidRPr="00383667">
        <w:rPr>
          <w:rFonts w:cs="Huawei Sans"/>
        </w:rPr>
        <w:t xml:space="preserve">    0.00% packet loss</w:t>
      </w:r>
    </w:p>
    <w:p w14:paraId="5B8F1994" w14:textId="77777777" w:rsidR="00135587" w:rsidRPr="00383667" w:rsidRDefault="00534F7A" w:rsidP="005714FA">
      <w:pPr>
        <w:pStyle w:val="2f3"/>
        <w:rPr>
          <w:rFonts w:cs="Huawei Sans"/>
        </w:rPr>
      </w:pPr>
      <w:r w:rsidRPr="00497E5B">
        <w:rPr>
          <w:rFonts w:cs="Huawei Sans"/>
        </w:rPr>
        <w:t>round-trip</w:t>
      </w:r>
      <w:r w:rsidRPr="00383667">
        <w:rPr>
          <w:rFonts w:cs="Huawei Sans"/>
        </w:rPr>
        <w:t xml:space="preserve"> min/avg/max = 40/40/40 ms</w:t>
      </w:r>
    </w:p>
    <w:p w14:paraId="1BD53422" w14:textId="77777777" w:rsidR="00135587" w:rsidRPr="00383667" w:rsidRDefault="00135587" w:rsidP="005714FA">
      <w:pPr>
        <w:pStyle w:val="2f3"/>
        <w:rPr>
          <w:rFonts w:cs="Huawei Sans"/>
        </w:rPr>
      </w:pPr>
    </w:p>
    <w:p w14:paraId="2749533E" w14:textId="77777777" w:rsidR="00135587" w:rsidRPr="00383667" w:rsidRDefault="00534F7A" w:rsidP="005714FA">
      <w:pPr>
        <w:pStyle w:val="2f3"/>
        <w:rPr>
          <w:rFonts w:cs="Huawei Sans"/>
        </w:rPr>
      </w:pPr>
      <w:r w:rsidRPr="00383667">
        <w:rPr>
          <w:rFonts w:cs="Huawei Sans"/>
        </w:rPr>
        <w:t>&lt;R2&gt;ping -c 1 10.0.23.3</w:t>
      </w:r>
    </w:p>
    <w:p w14:paraId="21FB301C" w14:textId="77777777" w:rsidR="00135587" w:rsidRPr="00383667" w:rsidRDefault="00534F7A" w:rsidP="005714FA">
      <w:pPr>
        <w:pStyle w:val="2f3"/>
        <w:rPr>
          <w:rFonts w:cs="Huawei Sans"/>
        </w:rPr>
      </w:pPr>
      <w:r w:rsidRPr="00383667">
        <w:rPr>
          <w:rFonts w:cs="Huawei Sans"/>
        </w:rPr>
        <w:t xml:space="preserve">  PING 10.0.23.3: 56  data bytes, press CTRL_C to break</w:t>
      </w:r>
    </w:p>
    <w:p w14:paraId="62DB73E1" w14:textId="77777777" w:rsidR="00135587" w:rsidRPr="00383667" w:rsidRDefault="00534F7A" w:rsidP="005714FA">
      <w:pPr>
        <w:pStyle w:val="2f3"/>
        <w:rPr>
          <w:rFonts w:cs="Huawei Sans"/>
        </w:rPr>
      </w:pPr>
      <w:r w:rsidRPr="00383667">
        <w:rPr>
          <w:rFonts w:cs="Huawei Sans"/>
        </w:rPr>
        <w:t xml:space="preserve">    Reply from 10.0.23.3: bytes=56 Sequence=1 ttl=255 time=10 ms</w:t>
      </w:r>
    </w:p>
    <w:p w14:paraId="17F974FA" w14:textId="77777777" w:rsidR="00135587" w:rsidRPr="00383667" w:rsidRDefault="00135587" w:rsidP="005714FA">
      <w:pPr>
        <w:pStyle w:val="2f3"/>
        <w:rPr>
          <w:rFonts w:cs="Huawei Sans"/>
        </w:rPr>
      </w:pPr>
    </w:p>
    <w:p w14:paraId="7BAB21A3" w14:textId="77777777" w:rsidR="00135587" w:rsidRPr="00383667" w:rsidRDefault="00534F7A" w:rsidP="005714FA">
      <w:pPr>
        <w:pStyle w:val="2f3"/>
        <w:rPr>
          <w:rFonts w:cs="Huawei Sans"/>
        </w:rPr>
      </w:pPr>
      <w:r w:rsidRPr="00383667">
        <w:rPr>
          <w:rFonts w:cs="Huawei Sans"/>
        </w:rPr>
        <w:t xml:space="preserve">  --- 10.0.23.3 ping statistics ---</w:t>
      </w:r>
    </w:p>
    <w:p w14:paraId="12280474" w14:textId="77777777" w:rsidR="00135587" w:rsidRPr="00383667" w:rsidRDefault="00534F7A" w:rsidP="005714FA">
      <w:pPr>
        <w:pStyle w:val="2f3"/>
        <w:rPr>
          <w:rFonts w:cs="Huawei Sans"/>
        </w:rPr>
      </w:pPr>
      <w:r w:rsidRPr="00383667">
        <w:rPr>
          <w:rFonts w:cs="Huawei Sans"/>
        </w:rPr>
        <w:t xml:space="preserve">    1 packet(s) transmitted</w:t>
      </w:r>
    </w:p>
    <w:p w14:paraId="360AB300" w14:textId="77777777" w:rsidR="00135587" w:rsidRPr="00383667" w:rsidRDefault="00534F7A" w:rsidP="005714FA">
      <w:pPr>
        <w:pStyle w:val="2f3"/>
        <w:rPr>
          <w:rFonts w:cs="Huawei Sans"/>
        </w:rPr>
      </w:pPr>
      <w:r w:rsidRPr="00383667">
        <w:rPr>
          <w:rFonts w:cs="Huawei Sans"/>
        </w:rPr>
        <w:t xml:space="preserve">    1 packet(s) received</w:t>
      </w:r>
    </w:p>
    <w:p w14:paraId="3781B674" w14:textId="77777777" w:rsidR="00135587" w:rsidRPr="00383667" w:rsidRDefault="00534F7A" w:rsidP="005714FA">
      <w:pPr>
        <w:pStyle w:val="2f3"/>
        <w:rPr>
          <w:rFonts w:cs="Huawei Sans"/>
        </w:rPr>
      </w:pPr>
      <w:r w:rsidRPr="00383667">
        <w:rPr>
          <w:rFonts w:cs="Huawei Sans"/>
        </w:rPr>
        <w:t xml:space="preserve">    0.00% packet loss</w:t>
      </w:r>
    </w:p>
    <w:p w14:paraId="115CE3E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10/10/10 ms</w:t>
      </w:r>
    </w:p>
    <w:p w14:paraId="33A0ED11" w14:textId="77777777" w:rsidR="00135587" w:rsidRPr="00383667" w:rsidRDefault="00135587" w:rsidP="005714FA">
      <w:pPr>
        <w:pStyle w:val="2f3"/>
        <w:rPr>
          <w:rFonts w:cs="Huawei Sans"/>
        </w:rPr>
      </w:pPr>
    </w:p>
    <w:p w14:paraId="5FF21E1A" w14:textId="77777777" w:rsidR="00135587" w:rsidRPr="00383667" w:rsidRDefault="00534F7A" w:rsidP="005714FA">
      <w:pPr>
        <w:pStyle w:val="2f3"/>
        <w:rPr>
          <w:rFonts w:cs="Huawei Sans"/>
        </w:rPr>
      </w:pPr>
      <w:r w:rsidRPr="00383667">
        <w:rPr>
          <w:rFonts w:cs="Huawei Sans"/>
        </w:rPr>
        <w:t>&lt;R2&gt;ping -c 1 10.0.24.4</w:t>
      </w:r>
    </w:p>
    <w:p w14:paraId="689D9B73" w14:textId="77777777" w:rsidR="00135587" w:rsidRPr="00383667" w:rsidRDefault="00534F7A" w:rsidP="005714FA">
      <w:pPr>
        <w:pStyle w:val="2f3"/>
        <w:rPr>
          <w:rFonts w:cs="Huawei Sans"/>
        </w:rPr>
      </w:pPr>
      <w:r w:rsidRPr="00383667">
        <w:rPr>
          <w:rFonts w:cs="Huawei Sans"/>
        </w:rPr>
        <w:t xml:space="preserve">  PING 10.0.24.4: 56  data bytes, press CTRL_C to break</w:t>
      </w:r>
    </w:p>
    <w:p w14:paraId="1454856C" w14:textId="77777777" w:rsidR="00135587" w:rsidRPr="00383667" w:rsidRDefault="00534F7A" w:rsidP="005714FA">
      <w:pPr>
        <w:pStyle w:val="2f3"/>
        <w:rPr>
          <w:rFonts w:cs="Huawei Sans"/>
        </w:rPr>
      </w:pPr>
      <w:r w:rsidRPr="00383667">
        <w:rPr>
          <w:rFonts w:cs="Huawei Sans"/>
        </w:rPr>
        <w:t xml:space="preserve">    Reply from 10.0.24.4: bytes=56 Sequence=1 ttl=255 time=80 ms</w:t>
      </w:r>
    </w:p>
    <w:p w14:paraId="098F3656" w14:textId="77777777" w:rsidR="00135587" w:rsidRPr="00383667" w:rsidRDefault="00135587" w:rsidP="005714FA">
      <w:pPr>
        <w:pStyle w:val="2f3"/>
        <w:rPr>
          <w:rFonts w:cs="Huawei Sans"/>
        </w:rPr>
      </w:pPr>
    </w:p>
    <w:p w14:paraId="48953B18" w14:textId="77777777" w:rsidR="00135587" w:rsidRPr="00383667" w:rsidRDefault="00534F7A" w:rsidP="005714FA">
      <w:pPr>
        <w:pStyle w:val="2f3"/>
        <w:rPr>
          <w:rFonts w:cs="Huawei Sans"/>
        </w:rPr>
      </w:pPr>
      <w:r w:rsidRPr="00383667">
        <w:rPr>
          <w:rFonts w:cs="Huawei Sans"/>
        </w:rPr>
        <w:t xml:space="preserve">  --- 10.0.24.4 ping statistics ---</w:t>
      </w:r>
    </w:p>
    <w:p w14:paraId="1009D964" w14:textId="77777777" w:rsidR="00135587" w:rsidRPr="00383667" w:rsidRDefault="00534F7A" w:rsidP="005714FA">
      <w:pPr>
        <w:pStyle w:val="2f3"/>
        <w:rPr>
          <w:rFonts w:cs="Huawei Sans"/>
        </w:rPr>
      </w:pPr>
      <w:r w:rsidRPr="00383667">
        <w:rPr>
          <w:rFonts w:cs="Huawei Sans"/>
        </w:rPr>
        <w:t xml:space="preserve">    1 packet(s) transmitted</w:t>
      </w:r>
    </w:p>
    <w:p w14:paraId="55E23076" w14:textId="77777777" w:rsidR="00135587" w:rsidRPr="00383667" w:rsidRDefault="00534F7A" w:rsidP="005714FA">
      <w:pPr>
        <w:pStyle w:val="2f3"/>
        <w:rPr>
          <w:rFonts w:cs="Huawei Sans"/>
        </w:rPr>
      </w:pPr>
      <w:r w:rsidRPr="00383667">
        <w:rPr>
          <w:rFonts w:cs="Huawei Sans"/>
        </w:rPr>
        <w:t xml:space="preserve">    1 packet(s) received</w:t>
      </w:r>
    </w:p>
    <w:p w14:paraId="3B68530E" w14:textId="77777777" w:rsidR="00135587" w:rsidRPr="00383667" w:rsidRDefault="00534F7A" w:rsidP="005714FA">
      <w:pPr>
        <w:pStyle w:val="2f3"/>
        <w:rPr>
          <w:rFonts w:cs="Huawei Sans"/>
        </w:rPr>
      </w:pPr>
      <w:r w:rsidRPr="00383667">
        <w:rPr>
          <w:rFonts w:cs="Huawei Sans"/>
        </w:rPr>
        <w:t xml:space="preserve">    0.00% packet loss</w:t>
      </w:r>
    </w:p>
    <w:p w14:paraId="3B4DB237"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80/80/80 ms</w:t>
      </w:r>
    </w:p>
    <w:p w14:paraId="2EBAB84E" w14:textId="77777777" w:rsidR="00135587" w:rsidRPr="00383667" w:rsidRDefault="00135587" w:rsidP="005714FA">
      <w:pPr>
        <w:pStyle w:val="2f3"/>
        <w:rPr>
          <w:rFonts w:cs="Huawei Sans"/>
        </w:rPr>
      </w:pPr>
    </w:p>
    <w:p w14:paraId="684E3CA4" w14:textId="77777777" w:rsidR="00135587" w:rsidRPr="00383667" w:rsidRDefault="00534F7A" w:rsidP="005714FA">
      <w:pPr>
        <w:pStyle w:val="2f3"/>
        <w:rPr>
          <w:rFonts w:cs="Huawei Sans"/>
        </w:rPr>
      </w:pPr>
      <w:r w:rsidRPr="00383667">
        <w:rPr>
          <w:rFonts w:cs="Huawei Sans"/>
        </w:rPr>
        <w:t>&lt;R3&gt;ping -c 1 10.0.34.4</w:t>
      </w:r>
    </w:p>
    <w:p w14:paraId="743D3147" w14:textId="77777777" w:rsidR="00135587" w:rsidRPr="00383667" w:rsidRDefault="00534F7A" w:rsidP="005714FA">
      <w:pPr>
        <w:pStyle w:val="2f3"/>
        <w:rPr>
          <w:rFonts w:cs="Huawei Sans"/>
        </w:rPr>
      </w:pPr>
      <w:r w:rsidRPr="00383667">
        <w:rPr>
          <w:rFonts w:cs="Huawei Sans"/>
        </w:rPr>
        <w:t xml:space="preserve">  PING 10.0.34.4: 56  data bytes, press CTRL_C to break</w:t>
      </w:r>
    </w:p>
    <w:p w14:paraId="74594236" w14:textId="77777777" w:rsidR="00135587" w:rsidRPr="00383667" w:rsidRDefault="00534F7A" w:rsidP="005714FA">
      <w:pPr>
        <w:pStyle w:val="2f3"/>
        <w:rPr>
          <w:rFonts w:cs="Huawei Sans"/>
        </w:rPr>
      </w:pPr>
      <w:r w:rsidRPr="00383667">
        <w:rPr>
          <w:rFonts w:cs="Huawei Sans"/>
        </w:rPr>
        <w:t xml:space="preserve">    Reply from 10.0.34.4: bytes=56 Sequence=1 ttl=255 time=10 ms</w:t>
      </w:r>
    </w:p>
    <w:p w14:paraId="1F4DF845" w14:textId="77777777" w:rsidR="00135587" w:rsidRPr="00383667" w:rsidRDefault="00135587" w:rsidP="005714FA">
      <w:pPr>
        <w:pStyle w:val="2f3"/>
        <w:rPr>
          <w:rFonts w:cs="Huawei Sans"/>
        </w:rPr>
      </w:pPr>
    </w:p>
    <w:p w14:paraId="0F3147C9" w14:textId="77777777" w:rsidR="00135587" w:rsidRPr="00383667" w:rsidRDefault="00534F7A" w:rsidP="005714FA">
      <w:pPr>
        <w:pStyle w:val="2f3"/>
        <w:rPr>
          <w:rFonts w:cs="Huawei Sans"/>
        </w:rPr>
      </w:pPr>
      <w:r w:rsidRPr="00383667">
        <w:rPr>
          <w:rFonts w:cs="Huawei Sans"/>
        </w:rPr>
        <w:t xml:space="preserve">  --- 10.0.34.4 ping statistics ---</w:t>
      </w:r>
    </w:p>
    <w:p w14:paraId="1DD618B9" w14:textId="77777777" w:rsidR="00135587" w:rsidRPr="00383667" w:rsidRDefault="00534F7A" w:rsidP="005714FA">
      <w:pPr>
        <w:pStyle w:val="2f3"/>
        <w:rPr>
          <w:rFonts w:cs="Huawei Sans"/>
        </w:rPr>
      </w:pPr>
      <w:r w:rsidRPr="00383667">
        <w:rPr>
          <w:rFonts w:cs="Huawei Sans"/>
        </w:rPr>
        <w:t xml:space="preserve">    1 packet(s) transmitted</w:t>
      </w:r>
    </w:p>
    <w:p w14:paraId="612FF6E5" w14:textId="77777777" w:rsidR="00135587" w:rsidRPr="00383667" w:rsidRDefault="00534F7A" w:rsidP="005714FA">
      <w:pPr>
        <w:pStyle w:val="2f3"/>
        <w:rPr>
          <w:rFonts w:cs="Huawei Sans"/>
        </w:rPr>
      </w:pPr>
      <w:r w:rsidRPr="00383667">
        <w:rPr>
          <w:rFonts w:cs="Huawei Sans"/>
        </w:rPr>
        <w:t xml:space="preserve">    1 packet(s) received</w:t>
      </w:r>
    </w:p>
    <w:p w14:paraId="3F906A48" w14:textId="77777777" w:rsidR="00135587" w:rsidRPr="00383667" w:rsidRDefault="00534F7A" w:rsidP="005714FA">
      <w:pPr>
        <w:pStyle w:val="2f3"/>
        <w:rPr>
          <w:rFonts w:cs="Huawei Sans"/>
        </w:rPr>
      </w:pPr>
      <w:r w:rsidRPr="00383667">
        <w:rPr>
          <w:rFonts w:cs="Huawei Sans"/>
        </w:rPr>
        <w:t xml:space="preserve">    0.00% packet loss</w:t>
      </w:r>
    </w:p>
    <w:p w14:paraId="1194F9D4" w14:textId="77777777" w:rsidR="00135587" w:rsidRPr="00383667" w:rsidRDefault="00534F7A" w:rsidP="005714FA">
      <w:pPr>
        <w:pStyle w:val="2f3"/>
        <w:rPr>
          <w:rFonts w:cs="Huawei Sans"/>
        </w:rPr>
      </w:pPr>
      <w:r w:rsidRPr="00497E5B">
        <w:rPr>
          <w:rFonts w:cs="Huawei Sans"/>
        </w:rPr>
        <w:t>round-trip</w:t>
      </w:r>
      <w:r w:rsidRPr="00383667">
        <w:rPr>
          <w:rFonts w:cs="Huawei Sans"/>
        </w:rPr>
        <w:t xml:space="preserve"> min/avg/max = 10/10/10 ms</w:t>
      </w:r>
    </w:p>
    <w:p w14:paraId="01038F69" w14:textId="77777777" w:rsidR="00135587" w:rsidRPr="00383667" w:rsidRDefault="00534F7A" w:rsidP="00604E8C">
      <w:pPr>
        <w:pStyle w:val="30"/>
        <w:ind w:left="1032" w:hanging="278"/>
        <w:outlineLvl w:val="9"/>
        <w:rPr>
          <w:rFonts w:cs="Huawei Sans"/>
        </w:rPr>
      </w:pPr>
      <w:r w:rsidRPr="00383667">
        <w:rPr>
          <w:rFonts w:cs="Huawei Sans"/>
        </w:rPr>
        <w:t>Configure OSPF on R1, R2, R3, and R4.</w:t>
      </w:r>
    </w:p>
    <w:p w14:paraId="4917ED88" w14:textId="77777777" w:rsidR="00135587" w:rsidRPr="00383667" w:rsidRDefault="00534F7A" w:rsidP="005714FA">
      <w:pPr>
        <w:pStyle w:val="1e"/>
      </w:pPr>
      <w:r w:rsidRPr="00383667">
        <w:t>Configure R1, R2, R3, and R4 to use their Loopback0 IP addresses as their router ID, and activate OSPF on the interconnected interfaces and Loopback0 interfaces of each device.</w:t>
      </w:r>
    </w:p>
    <w:p w14:paraId="676F8E24" w14:textId="77777777" w:rsidR="00135587" w:rsidRPr="00383667" w:rsidRDefault="00534F7A" w:rsidP="005714FA">
      <w:pPr>
        <w:pStyle w:val="1e"/>
      </w:pPr>
      <w:r w:rsidRPr="00383667">
        <w:t># Configure R1.</w:t>
      </w:r>
    </w:p>
    <w:p w14:paraId="2B0F25EE" w14:textId="77777777" w:rsidR="00135587" w:rsidRPr="00383667" w:rsidRDefault="00534F7A" w:rsidP="005714FA">
      <w:pPr>
        <w:pStyle w:val="2f3"/>
        <w:rPr>
          <w:rFonts w:cs="Huawei Sans"/>
        </w:rPr>
      </w:pPr>
      <w:r w:rsidRPr="00383667">
        <w:rPr>
          <w:rFonts w:cs="Huawei Sans"/>
        </w:rPr>
        <w:lastRenderedPageBreak/>
        <w:t>[R1]</w:t>
      </w:r>
      <w:r w:rsidRPr="00497E5B">
        <w:rPr>
          <w:rFonts w:cs="Huawei Sans"/>
        </w:rPr>
        <w:t>ospf</w:t>
      </w:r>
      <w:r w:rsidRPr="00383667">
        <w:rPr>
          <w:rFonts w:cs="Huawei Sans"/>
        </w:rPr>
        <w:t xml:space="preserve"> 1 router-id 10.0.1.1</w:t>
      </w:r>
    </w:p>
    <w:p w14:paraId="47FB3758" w14:textId="77777777" w:rsidR="00135587" w:rsidRPr="00383667" w:rsidRDefault="00534F7A" w:rsidP="005714FA">
      <w:pPr>
        <w:pStyle w:val="2f3"/>
        <w:rPr>
          <w:rFonts w:cs="Huawei Sans"/>
        </w:rPr>
      </w:pPr>
      <w:r w:rsidRPr="00383667">
        <w:rPr>
          <w:rFonts w:cs="Huawei Sans"/>
        </w:rPr>
        <w:t>[R1-ospf-1] area 0.0.0.0</w:t>
      </w:r>
    </w:p>
    <w:p w14:paraId="536EE64A" w14:textId="77777777" w:rsidR="00135587" w:rsidRPr="00383667" w:rsidRDefault="00534F7A" w:rsidP="005714FA">
      <w:pPr>
        <w:pStyle w:val="2f3"/>
        <w:rPr>
          <w:rFonts w:cs="Huawei Sans"/>
        </w:rPr>
      </w:pPr>
      <w:r w:rsidRPr="00383667">
        <w:rPr>
          <w:rFonts w:cs="Huawei Sans"/>
        </w:rPr>
        <w:t>[R1-ospf-1-area-0.0.0.0] network 10.0.1.1 0.0.0.0</w:t>
      </w:r>
    </w:p>
    <w:p w14:paraId="7AFCA0A7" w14:textId="77777777" w:rsidR="00135587" w:rsidRPr="00383667" w:rsidRDefault="00534F7A" w:rsidP="005714FA">
      <w:pPr>
        <w:pStyle w:val="2f3"/>
        <w:rPr>
          <w:rFonts w:cs="Huawei Sans"/>
        </w:rPr>
      </w:pPr>
      <w:r w:rsidRPr="00383667">
        <w:rPr>
          <w:rFonts w:cs="Huawei Sans"/>
        </w:rPr>
        <w:t>[R1-ospf-1-area-0.0.0.0] network 10.0.12.1 0.0.0.0</w:t>
      </w:r>
    </w:p>
    <w:p w14:paraId="06496F97" w14:textId="77777777" w:rsidR="00135587" w:rsidRPr="00383667" w:rsidRDefault="00534F7A" w:rsidP="005714FA">
      <w:pPr>
        <w:pStyle w:val="1e"/>
      </w:pPr>
      <w:r w:rsidRPr="00383667">
        <w:t># Configure R2.</w:t>
      </w:r>
    </w:p>
    <w:p w14:paraId="2D5875AC" w14:textId="77777777" w:rsidR="00135587" w:rsidRPr="00383667" w:rsidRDefault="00534F7A" w:rsidP="005714FA">
      <w:pPr>
        <w:pStyle w:val="2f3"/>
        <w:rPr>
          <w:rFonts w:cs="Huawei Sans"/>
        </w:rPr>
      </w:pPr>
      <w:r w:rsidRPr="00383667">
        <w:rPr>
          <w:rFonts w:cs="Huawei Sans"/>
        </w:rPr>
        <w:t>[R2]</w:t>
      </w:r>
      <w:r w:rsidRPr="00497E5B">
        <w:rPr>
          <w:rFonts w:cs="Huawei Sans"/>
        </w:rPr>
        <w:t>ospf</w:t>
      </w:r>
      <w:r w:rsidRPr="00383667">
        <w:rPr>
          <w:rFonts w:cs="Huawei Sans"/>
        </w:rPr>
        <w:t xml:space="preserve"> 1 router-id 10.0.2.2</w:t>
      </w:r>
    </w:p>
    <w:p w14:paraId="665D4E57" w14:textId="77777777" w:rsidR="00135587" w:rsidRPr="00383667" w:rsidRDefault="00534F7A" w:rsidP="005714FA">
      <w:pPr>
        <w:pStyle w:val="2f3"/>
        <w:rPr>
          <w:rFonts w:cs="Huawei Sans"/>
        </w:rPr>
      </w:pPr>
      <w:r w:rsidRPr="00383667">
        <w:rPr>
          <w:rFonts w:cs="Huawei Sans"/>
        </w:rPr>
        <w:t>[R2-ospf-1]area 0</w:t>
      </w:r>
    </w:p>
    <w:p w14:paraId="441D21E4" w14:textId="77777777" w:rsidR="00135587" w:rsidRPr="00383667" w:rsidRDefault="00534F7A" w:rsidP="005714FA">
      <w:pPr>
        <w:pStyle w:val="2f3"/>
        <w:rPr>
          <w:rFonts w:cs="Huawei Sans"/>
        </w:rPr>
      </w:pPr>
      <w:r w:rsidRPr="00383667">
        <w:rPr>
          <w:rFonts w:cs="Huawei Sans"/>
        </w:rPr>
        <w:t>[R2-ospf-1-area-0.0.0.0] network 10.0.2.2 0.0.0.0</w:t>
      </w:r>
    </w:p>
    <w:p w14:paraId="0F096613" w14:textId="77777777" w:rsidR="00135587" w:rsidRPr="00383667" w:rsidRDefault="00534F7A" w:rsidP="005714FA">
      <w:pPr>
        <w:pStyle w:val="2f3"/>
        <w:rPr>
          <w:rFonts w:cs="Huawei Sans"/>
        </w:rPr>
      </w:pPr>
      <w:r w:rsidRPr="00383667">
        <w:rPr>
          <w:rFonts w:cs="Huawei Sans"/>
        </w:rPr>
        <w:t>[R2-ospf-1-area-0.0.0.0] network 10.0.12.2 0.0.0.0</w:t>
      </w:r>
    </w:p>
    <w:p w14:paraId="19157772" w14:textId="77777777" w:rsidR="00135587" w:rsidRPr="00383667" w:rsidRDefault="00534F7A" w:rsidP="005714FA">
      <w:pPr>
        <w:pStyle w:val="2f3"/>
        <w:rPr>
          <w:rFonts w:cs="Huawei Sans"/>
        </w:rPr>
      </w:pPr>
      <w:r w:rsidRPr="00383667">
        <w:rPr>
          <w:rFonts w:cs="Huawei Sans"/>
        </w:rPr>
        <w:t>[R2-ospf-1-area-0.0.0.0] network 10.0.23.2 0.0.0.0</w:t>
      </w:r>
    </w:p>
    <w:p w14:paraId="354C0928" w14:textId="77777777" w:rsidR="00135587" w:rsidRPr="00383667" w:rsidRDefault="00534F7A" w:rsidP="005714FA">
      <w:pPr>
        <w:pStyle w:val="2f3"/>
        <w:rPr>
          <w:rFonts w:cs="Huawei Sans"/>
        </w:rPr>
      </w:pPr>
      <w:r w:rsidRPr="00383667">
        <w:rPr>
          <w:rFonts w:cs="Huawei Sans"/>
        </w:rPr>
        <w:t>[R2-ospf-1-area-0.0.0.0] network 10.0.24.2 0.0.0.0</w:t>
      </w:r>
    </w:p>
    <w:p w14:paraId="1E7F855C" w14:textId="77777777" w:rsidR="00135587" w:rsidRPr="00383667" w:rsidRDefault="00534F7A" w:rsidP="005714FA">
      <w:pPr>
        <w:pStyle w:val="1e"/>
      </w:pPr>
      <w:r w:rsidRPr="00383667">
        <w:t># Configure R3.</w:t>
      </w:r>
    </w:p>
    <w:p w14:paraId="386395BD" w14:textId="77777777" w:rsidR="00135587" w:rsidRPr="00383667" w:rsidRDefault="00534F7A" w:rsidP="005714FA">
      <w:pPr>
        <w:pStyle w:val="2f3"/>
        <w:rPr>
          <w:rFonts w:cs="Huawei Sans"/>
        </w:rPr>
      </w:pPr>
      <w:r w:rsidRPr="00383667">
        <w:rPr>
          <w:rFonts w:cs="Huawei Sans"/>
        </w:rPr>
        <w:t>[R3]</w:t>
      </w:r>
      <w:r w:rsidRPr="00497E5B">
        <w:rPr>
          <w:rFonts w:cs="Huawei Sans"/>
        </w:rPr>
        <w:t>ospf</w:t>
      </w:r>
      <w:r w:rsidRPr="00383667">
        <w:rPr>
          <w:rFonts w:cs="Huawei Sans"/>
        </w:rPr>
        <w:t xml:space="preserve"> 1 router-id 10.0.3.3</w:t>
      </w:r>
    </w:p>
    <w:p w14:paraId="0C01B6D9" w14:textId="77777777" w:rsidR="00135587" w:rsidRPr="00383667" w:rsidRDefault="00534F7A" w:rsidP="005714FA">
      <w:pPr>
        <w:pStyle w:val="2f3"/>
        <w:rPr>
          <w:rFonts w:cs="Huawei Sans"/>
        </w:rPr>
      </w:pPr>
      <w:r w:rsidRPr="00383667">
        <w:rPr>
          <w:rFonts w:cs="Huawei Sans"/>
        </w:rPr>
        <w:t>[R3-ospf-1]area 0</w:t>
      </w:r>
    </w:p>
    <w:p w14:paraId="2BDC62C0" w14:textId="77777777" w:rsidR="00135587" w:rsidRPr="00383667" w:rsidRDefault="00534F7A" w:rsidP="005714FA">
      <w:pPr>
        <w:pStyle w:val="2f3"/>
        <w:rPr>
          <w:rFonts w:cs="Huawei Sans"/>
        </w:rPr>
      </w:pPr>
      <w:r w:rsidRPr="00383667">
        <w:rPr>
          <w:rFonts w:cs="Huawei Sans"/>
        </w:rPr>
        <w:t>[R3-ospf-1-area-0.0.0.0] network 10.0.3.3 0.0.0.0</w:t>
      </w:r>
    </w:p>
    <w:p w14:paraId="692268D2" w14:textId="77777777" w:rsidR="00135587" w:rsidRPr="00383667" w:rsidRDefault="00534F7A" w:rsidP="005714FA">
      <w:pPr>
        <w:pStyle w:val="2f3"/>
        <w:rPr>
          <w:rFonts w:cs="Huawei Sans"/>
        </w:rPr>
      </w:pPr>
      <w:r w:rsidRPr="00383667">
        <w:rPr>
          <w:rFonts w:cs="Huawei Sans"/>
        </w:rPr>
        <w:t>[R3-ospf-1-area-0.0.0.0] network 10.0.23.3 0.0.0.0</w:t>
      </w:r>
    </w:p>
    <w:p w14:paraId="197F3186" w14:textId="77777777" w:rsidR="00135587" w:rsidRPr="00383667" w:rsidRDefault="00534F7A" w:rsidP="005714FA">
      <w:pPr>
        <w:pStyle w:val="2f3"/>
        <w:rPr>
          <w:rFonts w:cs="Huawei Sans"/>
        </w:rPr>
      </w:pPr>
      <w:r w:rsidRPr="00383667">
        <w:rPr>
          <w:rFonts w:cs="Huawei Sans"/>
        </w:rPr>
        <w:t>[R3-ospf-1-area-0.0.0.0] network 10.0.34.3 0.0.0.0</w:t>
      </w:r>
    </w:p>
    <w:p w14:paraId="2E83D673" w14:textId="77777777" w:rsidR="00135587" w:rsidRPr="00383667" w:rsidRDefault="00534F7A" w:rsidP="005714FA">
      <w:pPr>
        <w:pStyle w:val="1e"/>
      </w:pPr>
      <w:r w:rsidRPr="00383667">
        <w:t># Configure R4.</w:t>
      </w:r>
    </w:p>
    <w:p w14:paraId="6D896A69" w14:textId="77777777" w:rsidR="00135587" w:rsidRPr="00383667" w:rsidRDefault="00534F7A" w:rsidP="005714FA">
      <w:pPr>
        <w:pStyle w:val="2f3"/>
        <w:rPr>
          <w:rFonts w:cs="Huawei Sans"/>
        </w:rPr>
      </w:pPr>
      <w:r w:rsidRPr="00383667">
        <w:rPr>
          <w:rFonts w:cs="Huawei Sans"/>
        </w:rPr>
        <w:t>[R4]</w:t>
      </w:r>
      <w:r w:rsidRPr="00497E5B">
        <w:rPr>
          <w:rFonts w:cs="Huawei Sans"/>
        </w:rPr>
        <w:t>ospf</w:t>
      </w:r>
      <w:r w:rsidRPr="00383667">
        <w:rPr>
          <w:rFonts w:cs="Huawei Sans"/>
        </w:rPr>
        <w:t xml:space="preserve"> 1 router-id 10.0.4.4</w:t>
      </w:r>
    </w:p>
    <w:p w14:paraId="3DD8C4B6" w14:textId="77777777" w:rsidR="00135587" w:rsidRPr="00383667" w:rsidRDefault="00534F7A" w:rsidP="005714FA">
      <w:pPr>
        <w:pStyle w:val="2f3"/>
        <w:rPr>
          <w:rFonts w:cs="Huawei Sans"/>
        </w:rPr>
      </w:pPr>
      <w:r w:rsidRPr="00383667">
        <w:rPr>
          <w:rFonts w:cs="Huawei Sans"/>
        </w:rPr>
        <w:t>[R4-ospf-1]area 0</w:t>
      </w:r>
    </w:p>
    <w:p w14:paraId="3DFA7592" w14:textId="77777777" w:rsidR="00135587" w:rsidRPr="00383667" w:rsidRDefault="00534F7A" w:rsidP="005714FA">
      <w:pPr>
        <w:pStyle w:val="2f3"/>
        <w:rPr>
          <w:rFonts w:cs="Huawei Sans"/>
        </w:rPr>
      </w:pPr>
      <w:r w:rsidRPr="00383667">
        <w:rPr>
          <w:rFonts w:cs="Huawei Sans"/>
        </w:rPr>
        <w:t>[R4-ospf-1-area-0.0.0.0] network 10.0.4.4 0.0.0.0</w:t>
      </w:r>
    </w:p>
    <w:p w14:paraId="78587BF9" w14:textId="77777777" w:rsidR="00135587" w:rsidRPr="00383667" w:rsidRDefault="00534F7A" w:rsidP="005714FA">
      <w:pPr>
        <w:pStyle w:val="2f3"/>
        <w:rPr>
          <w:rFonts w:cs="Huawei Sans"/>
        </w:rPr>
      </w:pPr>
      <w:r w:rsidRPr="00383667">
        <w:rPr>
          <w:rFonts w:cs="Huawei Sans"/>
        </w:rPr>
        <w:t>[R4-ospf-1-area-0.0.0.0] network 10.0.24.4 0.0.0.0</w:t>
      </w:r>
    </w:p>
    <w:p w14:paraId="06E00763" w14:textId="77777777" w:rsidR="00135587" w:rsidRPr="00383667" w:rsidRDefault="00534F7A" w:rsidP="005714FA">
      <w:pPr>
        <w:pStyle w:val="2f3"/>
        <w:rPr>
          <w:rFonts w:cs="Huawei Sans"/>
        </w:rPr>
      </w:pPr>
      <w:r w:rsidRPr="00383667">
        <w:rPr>
          <w:rFonts w:cs="Huawei Sans"/>
        </w:rPr>
        <w:t>[R4-ospf-1-area-0.0.0.0] network 10.0.34.4 0.0.0.0</w:t>
      </w:r>
    </w:p>
    <w:p w14:paraId="0A2E510B" w14:textId="77777777" w:rsidR="00135587" w:rsidRPr="00383667" w:rsidRDefault="00534F7A" w:rsidP="005714FA">
      <w:pPr>
        <w:pStyle w:val="1e"/>
      </w:pPr>
      <w:r w:rsidRPr="00383667">
        <w:t># Check the OSPF neighbor status on R2 and R3.</w:t>
      </w:r>
    </w:p>
    <w:p w14:paraId="2F2EC7B5" w14:textId="77777777" w:rsidR="00135587" w:rsidRPr="00383667" w:rsidRDefault="00534F7A" w:rsidP="005714FA">
      <w:pPr>
        <w:pStyle w:val="2f3"/>
        <w:rPr>
          <w:rFonts w:cs="Huawei Sans"/>
        </w:rPr>
      </w:pPr>
      <w:r w:rsidRPr="00383667">
        <w:rPr>
          <w:rFonts w:cs="Huawei Sans"/>
        </w:rPr>
        <w:t xml:space="preserve">&lt;R2&gt;display </w:t>
      </w:r>
      <w:r w:rsidRPr="00497E5B">
        <w:rPr>
          <w:rFonts w:cs="Huawei Sans"/>
        </w:rPr>
        <w:t>ospf</w:t>
      </w:r>
      <w:r w:rsidRPr="00383667">
        <w:rPr>
          <w:rFonts w:cs="Huawei Sans"/>
        </w:rPr>
        <w:t xml:space="preserve"> peer brief </w:t>
      </w:r>
    </w:p>
    <w:p w14:paraId="30B04605" w14:textId="77777777" w:rsidR="00135587" w:rsidRPr="00383667" w:rsidRDefault="00135587" w:rsidP="005714FA">
      <w:pPr>
        <w:pStyle w:val="2f3"/>
        <w:rPr>
          <w:rFonts w:cs="Huawei Sans"/>
        </w:rPr>
      </w:pPr>
    </w:p>
    <w:p w14:paraId="07807C25" w14:textId="77777777" w:rsidR="00135587" w:rsidRPr="00383667" w:rsidRDefault="00534F7A" w:rsidP="005714FA">
      <w:pPr>
        <w:pStyle w:val="2f3"/>
        <w:rPr>
          <w:rFonts w:cs="Huawei Sans"/>
        </w:rPr>
      </w:pPr>
      <w:r w:rsidRPr="00383667">
        <w:rPr>
          <w:rFonts w:cs="Huawei Sans"/>
        </w:rPr>
        <w:tab/>
        <w:t xml:space="preserve"> OSPF Process 1 with Router ID 10.0.2.2</w:t>
      </w:r>
    </w:p>
    <w:p w14:paraId="68C572CD" w14:textId="77777777" w:rsidR="00135587" w:rsidRPr="00383667" w:rsidRDefault="00534F7A" w:rsidP="005714FA">
      <w:pPr>
        <w:pStyle w:val="2f3"/>
        <w:rPr>
          <w:rFonts w:cs="Huawei Sans"/>
        </w:rPr>
      </w:pPr>
      <w:r w:rsidRPr="00383667">
        <w:rPr>
          <w:rFonts w:cs="Huawei Sans"/>
        </w:rPr>
        <w:tab/>
      </w:r>
      <w:r w:rsidRPr="00383667">
        <w:rPr>
          <w:rFonts w:cs="Huawei Sans"/>
        </w:rPr>
        <w:tab/>
        <w:t xml:space="preserve">  Peer Statistic Information</w:t>
      </w:r>
    </w:p>
    <w:p w14:paraId="0A477E07" w14:textId="77777777" w:rsidR="00135587" w:rsidRPr="00383667" w:rsidRDefault="00534F7A" w:rsidP="005714FA">
      <w:pPr>
        <w:pStyle w:val="2f3"/>
        <w:rPr>
          <w:rFonts w:cs="Huawei Sans"/>
        </w:rPr>
      </w:pPr>
      <w:r w:rsidRPr="00383667">
        <w:rPr>
          <w:rFonts w:cs="Huawei Sans"/>
        </w:rPr>
        <w:t xml:space="preserve"> ----------------------------------------------------------------------------</w:t>
      </w:r>
    </w:p>
    <w:p w14:paraId="5683362D" w14:textId="77777777" w:rsidR="00135587" w:rsidRPr="00383667" w:rsidRDefault="00534F7A" w:rsidP="005714FA">
      <w:pPr>
        <w:pStyle w:val="2f3"/>
        <w:rPr>
          <w:rFonts w:cs="Huawei Sans"/>
        </w:rPr>
      </w:pPr>
      <w:r w:rsidRPr="00383667">
        <w:rPr>
          <w:rFonts w:cs="Huawei Sans"/>
        </w:rPr>
        <w:t xml:space="preserve"> Area Id          Interface                      Neighbor id      State    </w:t>
      </w:r>
    </w:p>
    <w:p w14:paraId="71211009" w14:textId="77777777" w:rsidR="00135587" w:rsidRPr="00383667" w:rsidRDefault="00534F7A" w:rsidP="005714FA">
      <w:pPr>
        <w:pStyle w:val="2f3"/>
        <w:rPr>
          <w:rFonts w:cs="Huawei Sans"/>
        </w:rPr>
      </w:pPr>
      <w:r w:rsidRPr="00383667">
        <w:rPr>
          <w:rFonts w:cs="Huawei Sans"/>
        </w:rPr>
        <w:t xml:space="preserve"> 0.0.0.0          GigabitEthernet0/0/2             10.0.3.3         Full        </w:t>
      </w:r>
    </w:p>
    <w:p w14:paraId="3B373C4E" w14:textId="77777777" w:rsidR="00135587" w:rsidRPr="00383667" w:rsidRDefault="00534F7A" w:rsidP="005714FA">
      <w:pPr>
        <w:pStyle w:val="2f3"/>
        <w:rPr>
          <w:rFonts w:cs="Huawei Sans"/>
        </w:rPr>
      </w:pPr>
      <w:r w:rsidRPr="00383667">
        <w:rPr>
          <w:rFonts w:cs="Huawei Sans"/>
        </w:rPr>
        <w:t xml:space="preserve"> 0.0.0.0          GigabitEthernet0/0/3             10.0.1.1         Full        </w:t>
      </w:r>
    </w:p>
    <w:p w14:paraId="22BEDB87" w14:textId="77777777" w:rsidR="00135587" w:rsidRPr="00383667" w:rsidRDefault="00534F7A" w:rsidP="005714FA">
      <w:pPr>
        <w:pStyle w:val="2f3"/>
        <w:rPr>
          <w:rFonts w:cs="Huawei Sans"/>
        </w:rPr>
      </w:pPr>
      <w:r w:rsidRPr="00383667">
        <w:rPr>
          <w:rFonts w:cs="Huawei Sans"/>
        </w:rPr>
        <w:t xml:space="preserve"> 0.0.0.0          GigabitEthernet0/0/1             10.0.4.4         Full        </w:t>
      </w:r>
    </w:p>
    <w:p w14:paraId="718EDF79" w14:textId="77777777" w:rsidR="00135587" w:rsidRPr="00383667" w:rsidRDefault="00534F7A" w:rsidP="005714FA">
      <w:pPr>
        <w:pStyle w:val="2f3"/>
        <w:rPr>
          <w:rFonts w:cs="Huawei Sans"/>
        </w:rPr>
      </w:pPr>
      <w:r w:rsidRPr="00383667">
        <w:rPr>
          <w:rFonts w:cs="Huawei Sans"/>
        </w:rPr>
        <w:t xml:space="preserve"> ----------------------------------------------------------------------------</w:t>
      </w:r>
    </w:p>
    <w:p w14:paraId="16672870" w14:textId="77777777" w:rsidR="00135587" w:rsidRPr="00383667" w:rsidRDefault="00534F7A" w:rsidP="005714FA">
      <w:pPr>
        <w:pStyle w:val="2f3"/>
        <w:rPr>
          <w:rFonts w:cs="Huawei Sans"/>
        </w:rPr>
      </w:pPr>
      <w:r w:rsidRPr="00383667">
        <w:rPr>
          <w:rFonts w:cs="Huawei Sans"/>
        </w:rPr>
        <w:t xml:space="preserve">&lt;R3&gt;display </w:t>
      </w:r>
      <w:r w:rsidRPr="00497E5B">
        <w:rPr>
          <w:rFonts w:cs="Huawei Sans"/>
        </w:rPr>
        <w:t>ospf</w:t>
      </w:r>
      <w:r w:rsidRPr="00383667">
        <w:rPr>
          <w:rFonts w:cs="Huawei Sans"/>
        </w:rPr>
        <w:t xml:space="preserve"> peer brief</w:t>
      </w:r>
    </w:p>
    <w:p w14:paraId="0E871879" w14:textId="77777777" w:rsidR="00135587" w:rsidRPr="00383667" w:rsidRDefault="00135587" w:rsidP="005714FA">
      <w:pPr>
        <w:pStyle w:val="2f3"/>
        <w:rPr>
          <w:rFonts w:cs="Huawei Sans"/>
        </w:rPr>
      </w:pPr>
    </w:p>
    <w:p w14:paraId="15C9EC39" w14:textId="77777777" w:rsidR="00135587" w:rsidRPr="00383667" w:rsidRDefault="00534F7A" w:rsidP="005714FA">
      <w:pPr>
        <w:pStyle w:val="2f3"/>
        <w:rPr>
          <w:rFonts w:cs="Huawei Sans"/>
        </w:rPr>
      </w:pPr>
      <w:r w:rsidRPr="00383667">
        <w:rPr>
          <w:rFonts w:cs="Huawei Sans"/>
        </w:rPr>
        <w:tab/>
        <w:t xml:space="preserve"> OSPF Process 1 with Router ID 10.0.3.3</w:t>
      </w:r>
    </w:p>
    <w:p w14:paraId="5DBF97FC" w14:textId="77777777" w:rsidR="00135587" w:rsidRPr="00383667" w:rsidRDefault="00534F7A" w:rsidP="005714FA">
      <w:pPr>
        <w:pStyle w:val="2f3"/>
        <w:rPr>
          <w:rFonts w:cs="Huawei Sans"/>
        </w:rPr>
      </w:pPr>
      <w:r w:rsidRPr="00383667">
        <w:rPr>
          <w:rFonts w:cs="Huawei Sans"/>
        </w:rPr>
        <w:tab/>
      </w:r>
      <w:r w:rsidRPr="00383667">
        <w:rPr>
          <w:rFonts w:cs="Huawei Sans"/>
        </w:rPr>
        <w:tab/>
        <w:t xml:space="preserve">  Peer Statistic Information</w:t>
      </w:r>
    </w:p>
    <w:p w14:paraId="3733B9F2" w14:textId="77777777" w:rsidR="00135587" w:rsidRPr="00383667" w:rsidRDefault="00534F7A" w:rsidP="005714FA">
      <w:pPr>
        <w:pStyle w:val="2f3"/>
        <w:rPr>
          <w:rFonts w:cs="Huawei Sans"/>
        </w:rPr>
      </w:pPr>
      <w:r w:rsidRPr="00383667">
        <w:rPr>
          <w:rFonts w:cs="Huawei Sans"/>
        </w:rPr>
        <w:t xml:space="preserve"> ----------------------------------------------------------------------------</w:t>
      </w:r>
    </w:p>
    <w:p w14:paraId="5601B674" w14:textId="77777777" w:rsidR="00135587" w:rsidRPr="00383667" w:rsidRDefault="00534F7A" w:rsidP="005714FA">
      <w:pPr>
        <w:pStyle w:val="2f3"/>
        <w:rPr>
          <w:rFonts w:cs="Huawei Sans"/>
        </w:rPr>
      </w:pPr>
      <w:r w:rsidRPr="00383667">
        <w:rPr>
          <w:rFonts w:cs="Huawei Sans"/>
        </w:rPr>
        <w:t xml:space="preserve"> Area Id          Interface                      Neighbor id      State    </w:t>
      </w:r>
    </w:p>
    <w:p w14:paraId="0A0F9C8B" w14:textId="77777777" w:rsidR="00135587" w:rsidRPr="00383667" w:rsidRDefault="00534F7A" w:rsidP="005714FA">
      <w:pPr>
        <w:pStyle w:val="2f3"/>
        <w:rPr>
          <w:rFonts w:cs="Huawei Sans"/>
        </w:rPr>
      </w:pPr>
      <w:r w:rsidRPr="00383667">
        <w:rPr>
          <w:rFonts w:cs="Huawei Sans"/>
        </w:rPr>
        <w:t xml:space="preserve"> 0.0.0.0          GigabitEthernet0/0/3             10.0.2.2         Full        </w:t>
      </w:r>
    </w:p>
    <w:p w14:paraId="42C05325" w14:textId="77777777" w:rsidR="00135587" w:rsidRPr="00383667" w:rsidRDefault="00534F7A" w:rsidP="005714FA">
      <w:pPr>
        <w:pStyle w:val="2f3"/>
        <w:rPr>
          <w:rFonts w:cs="Huawei Sans"/>
        </w:rPr>
      </w:pPr>
      <w:r w:rsidRPr="00383667">
        <w:rPr>
          <w:rFonts w:cs="Huawei Sans"/>
        </w:rPr>
        <w:t xml:space="preserve"> 0.0.0.0          GigabitEthernet0/0/2             10.0.4.4         Full        </w:t>
      </w:r>
    </w:p>
    <w:p w14:paraId="7D7A09EE" w14:textId="77777777" w:rsidR="00135587" w:rsidRPr="00383667" w:rsidRDefault="00534F7A" w:rsidP="005714FA">
      <w:pPr>
        <w:pStyle w:val="2f3"/>
        <w:rPr>
          <w:rFonts w:cs="Huawei Sans"/>
        </w:rPr>
      </w:pPr>
      <w:r w:rsidRPr="00383667">
        <w:rPr>
          <w:rFonts w:cs="Huawei Sans"/>
        </w:rPr>
        <w:t xml:space="preserve"> ----------------------------------------------------------------------------</w:t>
      </w:r>
    </w:p>
    <w:p w14:paraId="4DDBF0B6" w14:textId="77777777" w:rsidR="00135587" w:rsidRPr="00383667" w:rsidRDefault="00135587" w:rsidP="005714FA">
      <w:pPr>
        <w:pStyle w:val="2f3"/>
        <w:rPr>
          <w:rFonts w:cs="Huawei Sans"/>
        </w:rPr>
      </w:pPr>
    </w:p>
    <w:p w14:paraId="0126E5B2" w14:textId="77777777" w:rsidR="00135587" w:rsidRPr="00383667" w:rsidRDefault="00534F7A" w:rsidP="005714FA">
      <w:pPr>
        <w:pStyle w:val="1e"/>
      </w:pPr>
      <w:r w:rsidRPr="00383667">
        <w:t>The preceding command outputs show that OSPF neighbor relationships have been established.</w:t>
      </w:r>
    </w:p>
    <w:p w14:paraId="01BE38EA" w14:textId="77777777" w:rsidR="00135587" w:rsidRPr="00383667" w:rsidRDefault="00534F7A" w:rsidP="005714FA">
      <w:pPr>
        <w:pStyle w:val="1e"/>
      </w:pPr>
      <w:r w:rsidRPr="00383667">
        <w:lastRenderedPageBreak/>
        <w:t># Check the OSPF routing table on R4.</w:t>
      </w:r>
    </w:p>
    <w:p w14:paraId="42951510" w14:textId="77777777" w:rsidR="00B94903" w:rsidRPr="00B94903" w:rsidRDefault="00B94903" w:rsidP="00B94903">
      <w:pPr>
        <w:pStyle w:val="2f3"/>
        <w:rPr>
          <w:rFonts w:cs="Huawei Sans"/>
        </w:rPr>
      </w:pPr>
      <w:r>
        <w:rPr>
          <w:rFonts w:cs="Huawei Sans"/>
        </w:rPr>
        <w:t xml:space="preserve"> </w:t>
      </w:r>
      <w:r w:rsidRPr="00B94903">
        <w:rPr>
          <w:rFonts w:cs="Huawei Sans"/>
        </w:rPr>
        <w:t>&lt;R4&gt;display</w:t>
      </w:r>
      <w:r w:rsidRPr="00B94903">
        <w:rPr>
          <w:rFonts w:cs="Huawei Sans"/>
        </w:rPr>
        <w:tab/>
        <w:t>ospf</w:t>
      </w:r>
      <w:r w:rsidRPr="00B94903">
        <w:rPr>
          <w:rFonts w:cs="Huawei Sans"/>
        </w:rPr>
        <w:tab/>
        <w:t>routing</w:t>
      </w:r>
      <w:r w:rsidRPr="00B94903">
        <w:rPr>
          <w:rFonts w:cs="Huawei Sans"/>
        </w:rPr>
        <w:tab/>
      </w:r>
    </w:p>
    <w:p w14:paraId="6C55DE8D" w14:textId="77777777" w:rsidR="00B94903" w:rsidRPr="00B94903" w:rsidRDefault="00B94903" w:rsidP="00B94903">
      <w:pPr>
        <w:pStyle w:val="2f3"/>
        <w:rPr>
          <w:rFonts w:cs="Huawei Sans"/>
        </w:rPr>
      </w:pPr>
    </w:p>
    <w:p w14:paraId="3547BBF6" w14:textId="77777777" w:rsidR="00B94903" w:rsidRPr="00B94903" w:rsidRDefault="00B94903" w:rsidP="00B94903">
      <w:pPr>
        <w:pStyle w:val="2f3"/>
        <w:rPr>
          <w:rFonts w:cs="Huawei Sans"/>
        </w:rPr>
      </w:pPr>
      <w:r w:rsidRPr="00B94903">
        <w:rPr>
          <w:rFonts w:cs="Huawei Sans"/>
        </w:rPr>
        <w:tab/>
      </w:r>
      <w:r w:rsidRPr="00B94903">
        <w:rPr>
          <w:rFonts w:cs="Huawei Sans"/>
        </w:rPr>
        <w:tab/>
        <w:t>OSPF</w:t>
      </w:r>
      <w:r w:rsidRPr="00B94903">
        <w:rPr>
          <w:rFonts w:cs="Huawei Sans"/>
        </w:rPr>
        <w:tab/>
        <w:t>Process</w:t>
      </w:r>
      <w:r w:rsidRPr="00B94903">
        <w:rPr>
          <w:rFonts w:cs="Huawei Sans"/>
        </w:rPr>
        <w:tab/>
        <w:t>1</w:t>
      </w:r>
      <w:r w:rsidRPr="00B94903">
        <w:rPr>
          <w:rFonts w:cs="Huawei Sans"/>
        </w:rPr>
        <w:tab/>
        <w:t>with</w:t>
      </w:r>
      <w:r w:rsidRPr="00B94903">
        <w:rPr>
          <w:rFonts w:cs="Huawei Sans"/>
        </w:rPr>
        <w:tab/>
        <w:t>Router</w:t>
      </w:r>
      <w:r w:rsidRPr="00B94903">
        <w:rPr>
          <w:rFonts w:cs="Huawei Sans"/>
        </w:rPr>
        <w:tab/>
        <w:t>ID</w:t>
      </w:r>
      <w:r w:rsidRPr="00B94903">
        <w:rPr>
          <w:rFonts w:cs="Huawei Sans"/>
        </w:rPr>
        <w:tab/>
        <w:t>10.0.4.4</w:t>
      </w:r>
    </w:p>
    <w:p w14:paraId="1C02A635" w14:textId="77777777" w:rsidR="00B94903" w:rsidRPr="00B94903" w:rsidRDefault="00B94903" w:rsidP="00B94903">
      <w:pPr>
        <w:pStyle w:val="2f3"/>
        <w:rPr>
          <w:rFonts w:cs="Huawei Sans"/>
        </w:rPr>
      </w:pPr>
      <w:r w:rsidRPr="00B94903">
        <w:rPr>
          <w:rFonts w:cs="Huawei Sans"/>
        </w:rPr>
        <w:tab/>
      </w:r>
      <w:r w:rsidRPr="00B94903">
        <w:rPr>
          <w:rFonts w:cs="Huawei Sans"/>
        </w:rPr>
        <w:tab/>
      </w:r>
      <w:r w:rsidRPr="00B94903">
        <w:rPr>
          <w:rFonts w:cs="Huawei Sans"/>
        </w:rPr>
        <w:tab/>
      </w:r>
      <w:r w:rsidRPr="00B94903">
        <w:rPr>
          <w:rFonts w:cs="Huawei Sans"/>
        </w:rPr>
        <w:tab/>
        <w:t>Routing</w:t>
      </w:r>
      <w:r w:rsidRPr="00B94903">
        <w:rPr>
          <w:rFonts w:cs="Huawei Sans"/>
        </w:rPr>
        <w:tab/>
        <w:t>Tables</w:t>
      </w:r>
      <w:r w:rsidRPr="00B94903">
        <w:rPr>
          <w:rFonts w:cs="Huawei Sans"/>
        </w:rPr>
        <w:tab/>
      </w:r>
    </w:p>
    <w:p w14:paraId="2CAF10ED" w14:textId="77777777" w:rsidR="00B94903" w:rsidRPr="00B94903" w:rsidRDefault="00B94903" w:rsidP="00B94903">
      <w:pPr>
        <w:pStyle w:val="2f3"/>
        <w:rPr>
          <w:rFonts w:cs="Huawei Sans"/>
        </w:rPr>
      </w:pPr>
    </w:p>
    <w:p w14:paraId="53292D7C" w14:textId="77777777" w:rsidR="00B94903" w:rsidRPr="00B94903" w:rsidRDefault="00B94903" w:rsidP="00B94903">
      <w:pPr>
        <w:pStyle w:val="2f3"/>
        <w:rPr>
          <w:rFonts w:cs="Huawei Sans"/>
        </w:rPr>
      </w:pPr>
      <w:r w:rsidRPr="00B94903">
        <w:rPr>
          <w:rFonts w:cs="Huawei Sans"/>
        </w:rPr>
        <w:tab/>
        <w:t>Routing</w:t>
      </w:r>
      <w:r w:rsidRPr="00B94903">
        <w:rPr>
          <w:rFonts w:cs="Huawei Sans"/>
        </w:rPr>
        <w:tab/>
        <w:t>for</w:t>
      </w:r>
      <w:r w:rsidRPr="00B94903">
        <w:rPr>
          <w:rFonts w:cs="Huawei Sans"/>
        </w:rPr>
        <w:tab/>
        <w:t>Network</w:t>
      </w:r>
      <w:r w:rsidRPr="00B94903">
        <w:rPr>
          <w:rFonts w:cs="Huawei Sans"/>
        </w:rPr>
        <w:tab/>
      </w:r>
    </w:p>
    <w:p w14:paraId="6DC2E2A2" w14:textId="4A3AAA82" w:rsidR="00B94903" w:rsidRPr="00B94903" w:rsidRDefault="00B94903" w:rsidP="00B94903">
      <w:pPr>
        <w:pStyle w:val="2f3"/>
        <w:rPr>
          <w:rFonts w:cs="Huawei Sans"/>
        </w:rPr>
      </w:pPr>
      <w:r w:rsidRPr="00B94903">
        <w:rPr>
          <w:rFonts w:cs="Huawei Sans"/>
        </w:rPr>
        <w:tab/>
        <w:t>Dest</w:t>
      </w:r>
      <w:r>
        <w:rPr>
          <w:rFonts w:cs="Huawei Sans"/>
        </w:rPr>
        <w:t>ination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t>Cost</w:t>
      </w:r>
      <w:r>
        <w:rPr>
          <w:rFonts w:cs="Huawei Sans"/>
        </w:rPr>
        <w:tab/>
      </w:r>
      <w:r>
        <w:rPr>
          <w:rFonts w:cs="Huawei Sans"/>
        </w:rPr>
        <w:tab/>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Pr="00B94903">
        <w:rPr>
          <w:rFonts w:cs="Huawei Sans"/>
        </w:rPr>
        <w:t>NextHop</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AdvRouter</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Area</w:t>
      </w:r>
    </w:p>
    <w:p w14:paraId="687D52F7" w14:textId="77777777" w:rsidR="00B94903" w:rsidRPr="00B94903" w:rsidRDefault="00B94903" w:rsidP="00B94903">
      <w:pPr>
        <w:pStyle w:val="2f3"/>
        <w:rPr>
          <w:rFonts w:cs="Huawei Sans"/>
        </w:rPr>
      </w:pPr>
      <w:r w:rsidRPr="00B94903">
        <w:rPr>
          <w:rFonts w:cs="Huawei Sans"/>
        </w:rPr>
        <w:tab/>
        <w:t>10.0.4.4/32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Stub</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10.0.4.4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10.0.4.4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0.0.0.0</w:t>
      </w:r>
    </w:p>
    <w:p w14:paraId="2AE4C026" w14:textId="77777777" w:rsidR="00B94903" w:rsidRPr="00B94903" w:rsidRDefault="00B94903" w:rsidP="00B94903">
      <w:pPr>
        <w:pStyle w:val="2f3"/>
        <w:rPr>
          <w:rFonts w:cs="Huawei Sans"/>
        </w:rPr>
      </w:pPr>
      <w:r w:rsidRPr="00B94903">
        <w:rPr>
          <w:rFonts w:cs="Huawei Sans"/>
        </w:rPr>
        <w:tab/>
        <w:t>10.0.24.0/24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Transit</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10.0.24.4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10.0.4.4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0.0.0.0</w:t>
      </w:r>
    </w:p>
    <w:p w14:paraId="24AC334B" w14:textId="77777777" w:rsidR="00B94903" w:rsidRPr="00B94903" w:rsidRDefault="00B94903" w:rsidP="00B94903">
      <w:pPr>
        <w:pStyle w:val="2f3"/>
        <w:rPr>
          <w:rFonts w:cs="Huawei Sans"/>
        </w:rPr>
      </w:pPr>
      <w:r w:rsidRPr="00B94903">
        <w:rPr>
          <w:rFonts w:cs="Huawei Sans"/>
        </w:rPr>
        <w:tab/>
        <w:t>10.0.34.0/24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Transit</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10.0.34.4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10.0.4.4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0.0.0.0</w:t>
      </w:r>
    </w:p>
    <w:p w14:paraId="7D3894A4" w14:textId="77777777" w:rsidR="00B94903" w:rsidRPr="00B94903" w:rsidRDefault="00B94903" w:rsidP="00B94903">
      <w:pPr>
        <w:pStyle w:val="2f3"/>
        <w:rPr>
          <w:rFonts w:cs="Huawei Sans"/>
        </w:rPr>
      </w:pPr>
      <w:r w:rsidRPr="00B94903">
        <w:rPr>
          <w:rFonts w:cs="Huawei Sans"/>
        </w:rPr>
        <w:tab/>
        <w:t>10.0.1.1/32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Stub</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10.0.24.2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10.0.1.1</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0.0.0.0</w:t>
      </w:r>
    </w:p>
    <w:p w14:paraId="7EAB53F5" w14:textId="77777777" w:rsidR="00B94903" w:rsidRPr="00B94903" w:rsidRDefault="00B94903" w:rsidP="00B94903">
      <w:pPr>
        <w:pStyle w:val="2f3"/>
        <w:rPr>
          <w:rFonts w:cs="Huawei Sans"/>
        </w:rPr>
      </w:pPr>
      <w:r w:rsidRPr="00B94903">
        <w:rPr>
          <w:rFonts w:cs="Huawei Sans"/>
        </w:rPr>
        <w:tab/>
        <w:t>10.0.2.2/32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Stub</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10.0.24.2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10.0.2.2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0.0.0.0</w:t>
      </w:r>
    </w:p>
    <w:p w14:paraId="0DC0CBED" w14:textId="77777777" w:rsidR="00B94903" w:rsidRPr="00B94903" w:rsidRDefault="00B94903" w:rsidP="00B94903">
      <w:pPr>
        <w:pStyle w:val="2f3"/>
        <w:rPr>
          <w:rFonts w:cs="Huawei Sans"/>
        </w:rPr>
      </w:pPr>
      <w:r w:rsidRPr="00B94903">
        <w:rPr>
          <w:rFonts w:cs="Huawei Sans"/>
        </w:rPr>
        <w:tab/>
        <w:t>10.0.3.3/32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Stub</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10.0.34.3</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10.0.3.3</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0.0.0.0</w:t>
      </w:r>
    </w:p>
    <w:p w14:paraId="385C088F" w14:textId="77777777" w:rsidR="00B94903" w:rsidRPr="00B94903" w:rsidRDefault="00B94903" w:rsidP="00B94903">
      <w:pPr>
        <w:pStyle w:val="2f3"/>
        <w:rPr>
          <w:rFonts w:cs="Huawei Sans"/>
        </w:rPr>
      </w:pPr>
      <w:r w:rsidRPr="00B94903">
        <w:rPr>
          <w:rFonts w:cs="Huawei Sans"/>
        </w:rPr>
        <w:tab/>
        <w:t>10.0.12.0/24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Transit</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10.0.24.2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10.0.1.1</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0.0.0.0</w:t>
      </w:r>
    </w:p>
    <w:p w14:paraId="3DC11809" w14:textId="77777777" w:rsidR="00B94903" w:rsidRPr="00B94903" w:rsidRDefault="00B94903" w:rsidP="00B94903">
      <w:pPr>
        <w:pStyle w:val="2f3"/>
        <w:rPr>
          <w:rFonts w:cs="Huawei Sans"/>
        </w:rPr>
      </w:pPr>
      <w:r w:rsidRPr="00B94903">
        <w:rPr>
          <w:rFonts w:cs="Huawei Sans"/>
        </w:rPr>
        <w:tab/>
        <w:t>10.0.23.0/24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Transit</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10.0.24.2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10.0.2.2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0.0.0.0</w:t>
      </w:r>
    </w:p>
    <w:p w14:paraId="33C3F30D" w14:textId="77777777" w:rsidR="00B94903" w:rsidRPr="00B94903" w:rsidRDefault="00B94903" w:rsidP="00B94903">
      <w:pPr>
        <w:pStyle w:val="2f3"/>
        <w:rPr>
          <w:rFonts w:cs="Huawei Sans"/>
        </w:rPr>
      </w:pPr>
      <w:r w:rsidRPr="00B94903">
        <w:rPr>
          <w:rFonts w:cs="Huawei Sans"/>
        </w:rPr>
        <w:tab/>
        <w:t>10.0.23.0/24</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Transit</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10.0.34.3</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10.0.2.2</w:t>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r>
      <w:r w:rsidRPr="00B94903">
        <w:rPr>
          <w:rFonts w:cs="Huawei Sans"/>
        </w:rPr>
        <w:tab/>
        <w:t>0.0.0.0</w:t>
      </w:r>
    </w:p>
    <w:p w14:paraId="7F501522" w14:textId="77777777" w:rsidR="00B94903" w:rsidRPr="00B94903" w:rsidRDefault="00B94903" w:rsidP="00B94903">
      <w:pPr>
        <w:pStyle w:val="2f3"/>
        <w:rPr>
          <w:rFonts w:cs="Huawei Sans"/>
        </w:rPr>
      </w:pPr>
    </w:p>
    <w:p w14:paraId="3E47AA45" w14:textId="77777777" w:rsidR="00B94903" w:rsidRPr="00B94903" w:rsidRDefault="00B94903" w:rsidP="00B94903">
      <w:pPr>
        <w:pStyle w:val="2f3"/>
        <w:rPr>
          <w:rFonts w:cs="Huawei Sans"/>
        </w:rPr>
      </w:pPr>
      <w:r w:rsidRPr="00B94903">
        <w:rPr>
          <w:rFonts w:cs="Huawei Sans"/>
        </w:rPr>
        <w:tab/>
        <w:t>Total</w:t>
      </w:r>
      <w:r w:rsidRPr="00B94903">
        <w:rPr>
          <w:rFonts w:cs="Huawei Sans"/>
        </w:rPr>
        <w:tab/>
        <w:t>Nets:</w:t>
      </w:r>
      <w:r w:rsidRPr="00B94903">
        <w:rPr>
          <w:rFonts w:cs="Huawei Sans"/>
        </w:rPr>
        <w:tab/>
        <w:t>9</w:t>
      </w:r>
      <w:r w:rsidRPr="00B94903">
        <w:rPr>
          <w:rFonts w:cs="Huawei Sans"/>
        </w:rPr>
        <w:tab/>
      </w:r>
      <w:r w:rsidRPr="00B94903">
        <w:rPr>
          <w:rFonts w:cs="Huawei Sans"/>
        </w:rPr>
        <w:tab/>
      </w:r>
    </w:p>
    <w:p w14:paraId="4A7F57CE" w14:textId="5E5BE8B7" w:rsidR="00135587" w:rsidRPr="00383667" w:rsidRDefault="00B94903" w:rsidP="00B94903">
      <w:pPr>
        <w:pStyle w:val="2f3"/>
        <w:rPr>
          <w:rFonts w:cs="Huawei Sans"/>
        </w:rPr>
      </w:pPr>
      <w:r w:rsidRPr="00B94903">
        <w:rPr>
          <w:rFonts w:cs="Huawei Sans"/>
        </w:rPr>
        <w:tab/>
        <w:t>Intra</w:t>
      </w:r>
      <w:r w:rsidRPr="00B94903">
        <w:rPr>
          <w:rFonts w:cs="Huawei Sans"/>
        </w:rPr>
        <w:tab/>
        <w:t>Area:</w:t>
      </w:r>
      <w:r w:rsidRPr="00B94903">
        <w:rPr>
          <w:rFonts w:cs="Huawei Sans"/>
        </w:rPr>
        <w:tab/>
        <w:t>9</w:t>
      </w:r>
      <w:r w:rsidRPr="00B94903">
        <w:rPr>
          <w:rFonts w:cs="Huawei Sans"/>
        </w:rPr>
        <w:tab/>
      </w:r>
      <w:r w:rsidRPr="00B94903">
        <w:rPr>
          <w:rFonts w:cs="Huawei Sans"/>
        </w:rPr>
        <w:tab/>
        <w:t>Inter</w:t>
      </w:r>
      <w:r w:rsidRPr="00B94903">
        <w:rPr>
          <w:rFonts w:cs="Huawei Sans"/>
        </w:rPr>
        <w:tab/>
        <w:t>Area:</w:t>
      </w:r>
      <w:r w:rsidRPr="00B94903">
        <w:rPr>
          <w:rFonts w:cs="Huawei Sans"/>
        </w:rPr>
        <w:tab/>
        <w:t>0</w:t>
      </w:r>
      <w:r w:rsidRPr="00B94903">
        <w:rPr>
          <w:rFonts w:cs="Huawei Sans"/>
        </w:rPr>
        <w:tab/>
      </w:r>
      <w:r w:rsidRPr="00B94903">
        <w:rPr>
          <w:rFonts w:cs="Huawei Sans"/>
        </w:rPr>
        <w:tab/>
        <w:t>ASE:</w:t>
      </w:r>
      <w:r w:rsidRPr="00B94903">
        <w:rPr>
          <w:rFonts w:cs="Huawei Sans"/>
        </w:rPr>
        <w:tab/>
        <w:t>0</w:t>
      </w:r>
      <w:r w:rsidRPr="00B94903">
        <w:rPr>
          <w:rFonts w:cs="Huawei Sans"/>
        </w:rPr>
        <w:tab/>
      </w:r>
      <w:r w:rsidRPr="00B94903">
        <w:rPr>
          <w:rFonts w:cs="Huawei Sans"/>
        </w:rPr>
        <w:tab/>
        <w:t>NSSA:</w:t>
      </w:r>
      <w:r w:rsidRPr="00B94903">
        <w:rPr>
          <w:rFonts w:cs="Huawei Sans"/>
        </w:rPr>
        <w:tab/>
        <w:t>0</w:t>
      </w:r>
    </w:p>
    <w:p w14:paraId="63CAEBC8" w14:textId="77777777" w:rsidR="00135587" w:rsidRPr="00383667" w:rsidRDefault="00534F7A" w:rsidP="005714FA">
      <w:pPr>
        <w:pStyle w:val="1e"/>
      </w:pPr>
      <w:r w:rsidRPr="00383667">
        <w:t>The preceding command output shows that R4 has learned the routes on the entire network.</w:t>
      </w:r>
    </w:p>
    <w:p w14:paraId="4F42A471" w14:textId="77777777" w:rsidR="00135587" w:rsidRPr="00383667" w:rsidRDefault="00534F7A" w:rsidP="00604E8C">
      <w:pPr>
        <w:pStyle w:val="30"/>
        <w:ind w:left="1032" w:hanging="278"/>
        <w:outlineLvl w:val="9"/>
        <w:rPr>
          <w:rFonts w:cs="Huawei Sans"/>
        </w:rPr>
      </w:pPr>
      <w:r w:rsidRPr="00383667">
        <w:rPr>
          <w:rFonts w:cs="Huawei Sans"/>
        </w:rPr>
        <w:t>Configure PIM-SM.</w:t>
      </w:r>
    </w:p>
    <w:p w14:paraId="2AB88CC5" w14:textId="77777777" w:rsidR="00135587" w:rsidRPr="00383667" w:rsidRDefault="00534F7A" w:rsidP="005714FA">
      <w:pPr>
        <w:pStyle w:val="1e"/>
      </w:pPr>
      <w:r w:rsidRPr="00383667">
        <w:t>Enable multicast routing on all routers and enable PIM-SM on involved interfaces.</w:t>
      </w:r>
    </w:p>
    <w:p w14:paraId="1C5F1DAA" w14:textId="77777777" w:rsidR="00135587" w:rsidRPr="00383667" w:rsidRDefault="00534F7A" w:rsidP="005714FA">
      <w:pPr>
        <w:pStyle w:val="1e"/>
      </w:pPr>
      <w:r w:rsidRPr="00383667">
        <w:t># Enable multicast routing.</w:t>
      </w:r>
    </w:p>
    <w:p w14:paraId="46D55528" w14:textId="77777777" w:rsidR="00135587" w:rsidRPr="00383667" w:rsidRDefault="00534F7A" w:rsidP="005714FA">
      <w:pPr>
        <w:pStyle w:val="2f3"/>
        <w:rPr>
          <w:rFonts w:cs="Huawei Sans"/>
        </w:rPr>
      </w:pPr>
      <w:r w:rsidRPr="00383667">
        <w:rPr>
          <w:rFonts w:cs="Huawei Sans"/>
        </w:rPr>
        <w:t>[R1]multicast routing-enable</w:t>
      </w:r>
    </w:p>
    <w:p w14:paraId="0130B16F" w14:textId="77777777" w:rsidR="00135587" w:rsidRPr="00383667" w:rsidRDefault="00135587" w:rsidP="005714FA">
      <w:pPr>
        <w:pStyle w:val="2f3"/>
        <w:rPr>
          <w:rFonts w:cs="Huawei Sans"/>
        </w:rPr>
      </w:pPr>
    </w:p>
    <w:p w14:paraId="3DAA630E" w14:textId="77777777" w:rsidR="00135587" w:rsidRPr="00383667" w:rsidRDefault="00534F7A" w:rsidP="005714FA">
      <w:pPr>
        <w:pStyle w:val="2f3"/>
        <w:rPr>
          <w:rFonts w:cs="Huawei Sans"/>
        </w:rPr>
      </w:pPr>
      <w:r w:rsidRPr="00383667">
        <w:rPr>
          <w:rFonts w:cs="Huawei Sans"/>
        </w:rPr>
        <w:t>[R2]multicast routing-enable</w:t>
      </w:r>
    </w:p>
    <w:p w14:paraId="4CA6E86D" w14:textId="77777777" w:rsidR="00135587" w:rsidRPr="00383667" w:rsidRDefault="00135587" w:rsidP="005714FA">
      <w:pPr>
        <w:pStyle w:val="2f3"/>
        <w:rPr>
          <w:rFonts w:cs="Huawei Sans"/>
        </w:rPr>
      </w:pPr>
    </w:p>
    <w:p w14:paraId="4AE8EB24" w14:textId="77777777" w:rsidR="00135587" w:rsidRPr="00383667" w:rsidRDefault="00534F7A" w:rsidP="005714FA">
      <w:pPr>
        <w:pStyle w:val="2f3"/>
        <w:rPr>
          <w:rFonts w:cs="Huawei Sans"/>
        </w:rPr>
      </w:pPr>
      <w:r w:rsidRPr="00383667">
        <w:rPr>
          <w:rFonts w:cs="Huawei Sans"/>
        </w:rPr>
        <w:t>[R3]multicast routing-enable</w:t>
      </w:r>
    </w:p>
    <w:p w14:paraId="6491B12C" w14:textId="77777777" w:rsidR="00135587" w:rsidRPr="00383667" w:rsidRDefault="00135587" w:rsidP="005714FA">
      <w:pPr>
        <w:pStyle w:val="2f3"/>
        <w:rPr>
          <w:rFonts w:cs="Huawei Sans"/>
        </w:rPr>
      </w:pPr>
    </w:p>
    <w:p w14:paraId="6BC55749" w14:textId="77777777" w:rsidR="00135587" w:rsidRPr="00383667" w:rsidRDefault="00534F7A" w:rsidP="005714FA">
      <w:pPr>
        <w:pStyle w:val="2f3"/>
        <w:rPr>
          <w:rFonts w:cs="Huawei Sans"/>
        </w:rPr>
      </w:pPr>
      <w:r w:rsidRPr="00383667">
        <w:rPr>
          <w:rFonts w:cs="Huawei Sans"/>
        </w:rPr>
        <w:t>[R4]multicast routing-enable</w:t>
      </w:r>
    </w:p>
    <w:p w14:paraId="1789C664" w14:textId="77777777" w:rsidR="00135587" w:rsidRPr="00383667" w:rsidRDefault="00534F7A" w:rsidP="005714FA">
      <w:pPr>
        <w:pStyle w:val="1e"/>
      </w:pPr>
      <w:r w:rsidRPr="00383667">
        <w:t># Enable PIM-SM on involved interfaces of R1.</w:t>
      </w:r>
    </w:p>
    <w:p w14:paraId="00269021" w14:textId="77777777" w:rsidR="00135587" w:rsidRPr="00383667" w:rsidRDefault="00534F7A" w:rsidP="005714FA">
      <w:pPr>
        <w:pStyle w:val="2f3"/>
        <w:rPr>
          <w:rFonts w:cs="Huawei Sans"/>
        </w:rPr>
      </w:pPr>
      <w:r w:rsidRPr="00383667">
        <w:rPr>
          <w:rFonts w:cs="Huawei Sans"/>
        </w:rPr>
        <w:t>[R1]interface LoopBack 0</w:t>
      </w:r>
    </w:p>
    <w:p w14:paraId="13638183" w14:textId="77777777" w:rsidR="00135587" w:rsidRPr="00383667" w:rsidRDefault="00534F7A" w:rsidP="005714FA">
      <w:pPr>
        <w:pStyle w:val="2f3"/>
        <w:rPr>
          <w:rFonts w:cs="Huawei Sans"/>
        </w:rPr>
      </w:pPr>
      <w:r w:rsidRPr="00383667">
        <w:rPr>
          <w:rFonts w:cs="Huawei Sans"/>
        </w:rPr>
        <w:t xml:space="preserve">[R1-LoopBack0] </w:t>
      </w:r>
      <w:r w:rsidRPr="00497E5B">
        <w:rPr>
          <w:rFonts w:cs="Huawei Sans"/>
        </w:rPr>
        <w:t>pim</w:t>
      </w:r>
      <w:r w:rsidRPr="00383667">
        <w:rPr>
          <w:rFonts w:cs="Huawei Sans"/>
        </w:rPr>
        <w:t xml:space="preserve"> </w:t>
      </w:r>
      <w:r w:rsidRPr="00497E5B">
        <w:rPr>
          <w:rFonts w:cs="Huawei Sans"/>
        </w:rPr>
        <w:t>sm</w:t>
      </w:r>
      <w:r w:rsidRPr="00383667">
        <w:rPr>
          <w:rFonts w:cs="Huawei Sans"/>
        </w:rPr>
        <w:t xml:space="preserve"> </w:t>
      </w:r>
    </w:p>
    <w:p w14:paraId="346CDDF2" w14:textId="77777777" w:rsidR="00135587" w:rsidRPr="00383667" w:rsidRDefault="00534F7A" w:rsidP="005714FA">
      <w:pPr>
        <w:pStyle w:val="2f3"/>
        <w:rPr>
          <w:rFonts w:cs="Huawei Sans"/>
        </w:rPr>
      </w:pPr>
      <w:r w:rsidRPr="00383667">
        <w:rPr>
          <w:rFonts w:cs="Huawei Sans"/>
        </w:rPr>
        <w:t>[R1-LoopBack0] quit</w:t>
      </w:r>
    </w:p>
    <w:p w14:paraId="3305BF5F" w14:textId="77777777" w:rsidR="00135587" w:rsidRPr="00383667" w:rsidRDefault="00534F7A" w:rsidP="005714FA">
      <w:pPr>
        <w:pStyle w:val="2f3"/>
        <w:rPr>
          <w:rFonts w:cs="Huawei Sans"/>
        </w:rPr>
      </w:pPr>
      <w:r w:rsidRPr="00383667">
        <w:rPr>
          <w:rFonts w:cs="Huawei Sans"/>
        </w:rPr>
        <w:t>[R1]interface GigabitEthernet0/0/2</w:t>
      </w:r>
    </w:p>
    <w:p w14:paraId="45DE18D6" w14:textId="77777777" w:rsidR="00135587" w:rsidRPr="00383667" w:rsidRDefault="00534F7A" w:rsidP="005714FA">
      <w:pPr>
        <w:pStyle w:val="2f3"/>
        <w:rPr>
          <w:rFonts w:cs="Huawei Sans"/>
        </w:rPr>
      </w:pPr>
      <w:r w:rsidRPr="00383667">
        <w:rPr>
          <w:rFonts w:cs="Huawei Sans"/>
        </w:rPr>
        <w:t xml:space="preserve">[R1-GigabitEthernet0/0/2] </w:t>
      </w:r>
      <w:r w:rsidRPr="00497E5B">
        <w:rPr>
          <w:rFonts w:cs="Huawei Sans"/>
        </w:rPr>
        <w:t>pim</w:t>
      </w:r>
      <w:r w:rsidRPr="00383667">
        <w:rPr>
          <w:rFonts w:cs="Huawei Sans"/>
        </w:rPr>
        <w:t xml:space="preserve"> </w:t>
      </w:r>
      <w:r w:rsidRPr="00497E5B">
        <w:rPr>
          <w:rFonts w:cs="Huawei Sans"/>
        </w:rPr>
        <w:t>sm</w:t>
      </w:r>
      <w:r w:rsidRPr="00383667">
        <w:rPr>
          <w:rFonts w:cs="Huawei Sans"/>
        </w:rPr>
        <w:t xml:space="preserve"> </w:t>
      </w:r>
    </w:p>
    <w:p w14:paraId="5F66E8B2" w14:textId="77777777" w:rsidR="00135587" w:rsidRPr="00383667" w:rsidRDefault="00534F7A" w:rsidP="005714FA">
      <w:pPr>
        <w:pStyle w:val="2f3"/>
        <w:rPr>
          <w:rFonts w:cs="Huawei Sans"/>
        </w:rPr>
      </w:pPr>
      <w:r w:rsidRPr="00383667">
        <w:rPr>
          <w:rFonts w:cs="Huawei Sans"/>
        </w:rPr>
        <w:t>[R1-GigabitEthernet0/0/2] quit</w:t>
      </w:r>
    </w:p>
    <w:p w14:paraId="2AE53C2D" w14:textId="77777777" w:rsidR="00135587" w:rsidRPr="00383667" w:rsidRDefault="00534F7A" w:rsidP="005714FA">
      <w:pPr>
        <w:pStyle w:val="1e"/>
      </w:pPr>
      <w:r w:rsidRPr="00383667">
        <w:t># Enable PIM-SM on involved interfaces of R2.</w:t>
      </w:r>
    </w:p>
    <w:p w14:paraId="0974B254" w14:textId="77777777" w:rsidR="00135587" w:rsidRPr="00383667" w:rsidRDefault="00534F7A" w:rsidP="005714FA">
      <w:pPr>
        <w:pStyle w:val="2f3"/>
        <w:rPr>
          <w:rFonts w:cs="Huawei Sans"/>
        </w:rPr>
      </w:pPr>
      <w:r w:rsidRPr="00383667">
        <w:rPr>
          <w:rFonts w:cs="Huawei Sans"/>
        </w:rPr>
        <w:t>[R2]interface GigabitEthernet0/0/1</w:t>
      </w:r>
    </w:p>
    <w:p w14:paraId="1656480B" w14:textId="77777777" w:rsidR="00135587" w:rsidRPr="00383667" w:rsidRDefault="00534F7A" w:rsidP="005714FA">
      <w:pPr>
        <w:pStyle w:val="2f3"/>
        <w:rPr>
          <w:rFonts w:cs="Huawei Sans"/>
        </w:rPr>
      </w:pPr>
      <w:r w:rsidRPr="00383667">
        <w:rPr>
          <w:rFonts w:cs="Huawei Sans"/>
        </w:rPr>
        <w:t xml:space="preserve">[R2-GigabitEthernet0/0/1] </w:t>
      </w:r>
      <w:r w:rsidRPr="00497E5B">
        <w:rPr>
          <w:rFonts w:cs="Huawei Sans"/>
        </w:rPr>
        <w:t>pim</w:t>
      </w:r>
      <w:r w:rsidRPr="00383667">
        <w:rPr>
          <w:rFonts w:cs="Huawei Sans"/>
        </w:rPr>
        <w:t xml:space="preserve"> </w:t>
      </w:r>
      <w:r w:rsidRPr="00497E5B">
        <w:rPr>
          <w:rFonts w:cs="Huawei Sans"/>
        </w:rPr>
        <w:t>sm</w:t>
      </w:r>
    </w:p>
    <w:p w14:paraId="06CDA0FC" w14:textId="77777777" w:rsidR="00135587" w:rsidRPr="00383667" w:rsidRDefault="00534F7A" w:rsidP="005714FA">
      <w:pPr>
        <w:pStyle w:val="2f3"/>
        <w:rPr>
          <w:rFonts w:cs="Huawei Sans"/>
        </w:rPr>
      </w:pPr>
      <w:r w:rsidRPr="00383667">
        <w:rPr>
          <w:rFonts w:cs="Huawei Sans"/>
        </w:rPr>
        <w:t>[R2-GigabitEthernet0/0/1] quit</w:t>
      </w:r>
    </w:p>
    <w:p w14:paraId="00913381" w14:textId="77777777" w:rsidR="00135587" w:rsidRPr="00383667" w:rsidRDefault="00534F7A" w:rsidP="005714FA">
      <w:pPr>
        <w:pStyle w:val="2f3"/>
        <w:rPr>
          <w:rFonts w:cs="Huawei Sans"/>
        </w:rPr>
      </w:pPr>
      <w:r w:rsidRPr="00383667">
        <w:rPr>
          <w:rFonts w:cs="Huawei Sans"/>
        </w:rPr>
        <w:t>[R2]interface GigabitEthernet0/0/2</w:t>
      </w:r>
    </w:p>
    <w:p w14:paraId="65DA4DB4" w14:textId="77777777" w:rsidR="00135587" w:rsidRPr="00383667" w:rsidRDefault="00534F7A" w:rsidP="005714FA">
      <w:pPr>
        <w:pStyle w:val="2f3"/>
        <w:rPr>
          <w:rFonts w:cs="Huawei Sans"/>
        </w:rPr>
      </w:pPr>
      <w:r w:rsidRPr="00383667">
        <w:rPr>
          <w:rFonts w:cs="Huawei Sans"/>
        </w:rPr>
        <w:t xml:space="preserve">[R2-GigabitEthernet0/0/2] </w:t>
      </w:r>
      <w:r w:rsidRPr="00497E5B">
        <w:rPr>
          <w:rFonts w:cs="Huawei Sans"/>
        </w:rPr>
        <w:t>pim</w:t>
      </w:r>
      <w:r w:rsidRPr="00383667">
        <w:rPr>
          <w:rFonts w:cs="Huawei Sans"/>
        </w:rPr>
        <w:t xml:space="preserve"> </w:t>
      </w:r>
      <w:r w:rsidRPr="00497E5B">
        <w:rPr>
          <w:rFonts w:cs="Huawei Sans"/>
        </w:rPr>
        <w:t>sm</w:t>
      </w:r>
    </w:p>
    <w:p w14:paraId="7A5DAB3D" w14:textId="77777777" w:rsidR="00135587" w:rsidRPr="00383667" w:rsidRDefault="00534F7A" w:rsidP="005714FA">
      <w:pPr>
        <w:pStyle w:val="2f3"/>
        <w:rPr>
          <w:rFonts w:cs="Huawei Sans"/>
        </w:rPr>
      </w:pPr>
      <w:r w:rsidRPr="00383667">
        <w:rPr>
          <w:rFonts w:cs="Huawei Sans"/>
        </w:rPr>
        <w:t>[R2-GigabitEthernet0/0/2] quit</w:t>
      </w:r>
    </w:p>
    <w:p w14:paraId="086E1050" w14:textId="77777777" w:rsidR="00135587" w:rsidRPr="00383667" w:rsidRDefault="00534F7A" w:rsidP="005714FA">
      <w:pPr>
        <w:pStyle w:val="2f3"/>
        <w:rPr>
          <w:rFonts w:cs="Huawei Sans"/>
        </w:rPr>
      </w:pPr>
      <w:r w:rsidRPr="00383667">
        <w:rPr>
          <w:rFonts w:cs="Huawei Sans"/>
        </w:rPr>
        <w:lastRenderedPageBreak/>
        <w:t>[R2]interface GigabitEthernet0/0/3</w:t>
      </w:r>
    </w:p>
    <w:p w14:paraId="6DAD7D37" w14:textId="77777777" w:rsidR="00135587" w:rsidRPr="00383667" w:rsidRDefault="00534F7A" w:rsidP="005714FA">
      <w:pPr>
        <w:pStyle w:val="2f3"/>
        <w:rPr>
          <w:rFonts w:cs="Huawei Sans"/>
        </w:rPr>
      </w:pPr>
      <w:r w:rsidRPr="00383667">
        <w:rPr>
          <w:rFonts w:cs="Huawei Sans"/>
        </w:rPr>
        <w:t xml:space="preserve">[R2-GigabitEthernet0/0/3] </w:t>
      </w:r>
      <w:r w:rsidRPr="00497E5B">
        <w:rPr>
          <w:rFonts w:cs="Huawei Sans"/>
        </w:rPr>
        <w:t>pim</w:t>
      </w:r>
      <w:r w:rsidRPr="00383667">
        <w:rPr>
          <w:rFonts w:cs="Huawei Sans"/>
        </w:rPr>
        <w:t xml:space="preserve"> </w:t>
      </w:r>
      <w:r w:rsidRPr="00497E5B">
        <w:rPr>
          <w:rFonts w:cs="Huawei Sans"/>
        </w:rPr>
        <w:t>sm</w:t>
      </w:r>
    </w:p>
    <w:p w14:paraId="0D93DDF8" w14:textId="77777777" w:rsidR="00135587" w:rsidRPr="00383667" w:rsidRDefault="00534F7A" w:rsidP="005714FA">
      <w:pPr>
        <w:pStyle w:val="2f3"/>
        <w:rPr>
          <w:rFonts w:cs="Huawei Sans"/>
        </w:rPr>
      </w:pPr>
      <w:r w:rsidRPr="00383667">
        <w:rPr>
          <w:rFonts w:cs="Huawei Sans"/>
        </w:rPr>
        <w:t>[R2-GigabitEthernet0/0/3] quit</w:t>
      </w:r>
    </w:p>
    <w:p w14:paraId="55294850" w14:textId="77777777" w:rsidR="00135587" w:rsidRPr="00383667" w:rsidRDefault="00534F7A" w:rsidP="005714FA">
      <w:pPr>
        <w:pStyle w:val="1e"/>
      </w:pPr>
      <w:r w:rsidRPr="00383667">
        <w:t># Enable PIM-SM on involved interfaces of R3.</w:t>
      </w:r>
    </w:p>
    <w:p w14:paraId="3630EB8F" w14:textId="77777777" w:rsidR="00135587" w:rsidRPr="00383667" w:rsidRDefault="00534F7A" w:rsidP="005714FA">
      <w:pPr>
        <w:pStyle w:val="2f3"/>
        <w:rPr>
          <w:rFonts w:cs="Huawei Sans"/>
        </w:rPr>
      </w:pPr>
      <w:r w:rsidRPr="00383667">
        <w:rPr>
          <w:rFonts w:cs="Huawei Sans"/>
        </w:rPr>
        <w:t>[R3]interface GigabitEthernet0/0/2</w:t>
      </w:r>
    </w:p>
    <w:p w14:paraId="0C808004" w14:textId="77777777" w:rsidR="00135587" w:rsidRPr="00383667" w:rsidRDefault="00534F7A" w:rsidP="005714FA">
      <w:pPr>
        <w:pStyle w:val="2f3"/>
        <w:rPr>
          <w:rFonts w:cs="Huawei Sans"/>
        </w:rPr>
      </w:pPr>
      <w:r w:rsidRPr="00383667">
        <w:rPr>
          <w:rFonts w:cs="Huawei Sans"/>
        </w:rPr>
        <w:t xml:space="preserve">[R3-GigabitEthernet0/0/2] </w:t>
      </w:r>
      <w:r w:rsidRPr="00497E5B">
        <w:rPr>
          <w:rFonts w:cs="Huawei Sans"/>
        </w:rPr>
        <w:t>pim</w:t>
      </w:r>
      <w:r w:rsidRPr="00383667">
        <w:rPr>
          <w:rFonts w:cs="Huawei Sans"/>
        </w:rPr>
        <w:t xml:space="preserve"> </w:t>
      </w:r>
      <w:r w:rsidRPr="00497E5B">
        <w:rPr>
          <w:rFonts w:cs="Huawei Sans"/>
        </w:rPr>
        <w:t>sm</w:t>
      </w:r>
    </w:p>
    <w:p w14:paraId="16898575" w14:textId="77777777" w:rsidR="00135587" w:rsidRPr="00383667" w:rsidRDefault="00534F7A" w:rsidP="005714FA">
      <w:pPr>
        <w:pStyle w:val="2f3"/>
        <w:rPr>
          <w:rFonts w:cs="Huawei Sans"/>
        </w:rPr>
      </w:pPr>
      <w:r w:rsidRPr="00383667">
        <w:rPr>
          <w:rFonts w:cs="Huawei Sans"/>
        </w:rPr>
        <w:t>[R3-GigabitEthernet0/0/2] quit</w:t>
      </w:r>
    </w:p>
    <w:p w14:paraId="6667E75D" w14:textId="77777777" w:rsidR="00135587" w:rsidRPr="00383667" w:rsidRDefault="00534F7A" w:rsidP="005714FA">
      <w:pPr>
        <w:pStyle w:val="2f3"/>
        <w:rPr>
          <w:rFonts w:cs="Huawei Sans"/>
        </w:rPr>
      </w:pPr>
      <w:r w:rsidRPr="00383667">
        <w:rPr>
          <w:rFonts w:cs="Huawei Sans"/>
        </w:rPr>
        <w:t>[R3]interface GigabitEthernet0/0/3</w:t>
      </w:r>
    </w:p>
    <w:p w14:paraId="645689FA" w14:textId="77777777" w:rsidR="00135587" w:rsidRPr="00383667" w:rsidRDefault="00534F7A" w:rsidP="005714FA">
      <w:pPr>
        <w:pStyle w:val="2f3"/>
        <w:rPr>
          <w:rFonts w:cs="Huawei Sans"/>
        </w:rPr>
      </w:pPr>
      <w:r w:rsidRPr="00383667">
        <w:rPr>
          <w:rFonts w:cs="Huawei Sans"/>
        </w:rPr>
        <w:t xml:space="preserve">[R3-GigabitEthernet0/0/3] </w:t>
      </w:r>
      <w:r w:rsidRPr="00497E5B">
        <w:rPr>
          <w:rFonts w:cs="Huawei Sans"/>
        </w:rPr>
        <w:t>pim</w:t>
      </w:r>
      <w:r w:rsidRPr="00383667">
        <w:rPr>
          <w:rFonts w:cs="Huawei Sans"/>
        </w:rPr>
        <w:t xml:space="preserve"> </w:t>
      </w:r>
      <w:r w:rsidRPr="00497E5B">
        <w:rPr>
          <w:rFonts w:cs="Huawei Sans"/>
        </w:rPr>
        <w:t>sm</w:t>
      </w:r>
    </w:p>
    <w:p w14:paraId="5746DBD9" w14:textId="77777777" w:rsidR="00135587" w:rsidRPr="00383667" w:rsidRDefault="00534F7A" w:rsidP="005714FA">
      <w:pPr>
        <w:pStyle w:val="2f3"/>
        <w:rPr>
          <w:rFonts w:cs="Huawei Sans"/>
        </w:rPr>
      </w:pPr>
      <w:r w:rsidRPr="00383667">
        <w:rPr>
          <w:rFonts w:cs="Huawei Sans"/>
        </w:rPr>
        <w:t>[R3-GigabitEthernet0/0/3] quit</w:t>
      </w:r>
    </w:p>
    <w:p w14:paraId="6ED772D2" w14:textId="77777777" w:rsidR="00135587" w:rsidRPr="00383667" w:rsidRDefault="00534F7A" w:rsidP="005714FA">
      <w:pPr>
        <w:pStyle w:val="1e"/>
      </w:pPr>
      <w:r w:rsidRPr="00383667">
        <w:t># Enable PIM-SM on involved interfaces of R4.</w:t>
      </w:r>
    </w:p>
    <w:p w14:paraId="33E081C5" w14:textId="77777777" w:rsidR="00135587" w:rsidRPr="00383667" w:rsidRDefault="00534F7A" w:rsidP="005714FA">
      <w:pPr>
        <w:pStyle w:val="2f3"/>
        <w:rPr>
          <w:rFonts w:cs="Huawei Sans"/>
        </w:rPr>
      </w:pPr>
      <w:r w:rsidRPr="00383667">
        <w:rPr>
          <w:rFonts w:cs="Huawei Sans"/>
        </w:rPr>
        <w:t>[R4]interface GigabitEthernet0/0/1</w:t>
      </w:r>
    </w:p>
    <w:p w14:paraId="7AA1F008" w14:textId="77777777" w:rsidR="00135587" w:rsidRPr="00383667" w:rsidRDefault="00534F7A" w:rsidP="005714FA">
      <w:pPr>
        <w:pStyle w:val="2f3"/>
        <w:rPr>
          <w:rFonts w:cs="Huawei Sans"/>
        </w:rPr>
      </w:pPr>
      <w:r w:rsidRPr="00383667">
        <w:rPr>
          <w:rFonts w:cs="Huawei Sans"/>
        </w:rPr>
        <w:t xml:space="preserve">[R4-GigabitEthernet0/0/1] </w:t>
      </w:r>
      <w:r w:rsidRPr="00497E5B">
        <w:rPr>
          <w:rFonts w:cs="Huawei Sans"/>
        </w:rPr>
        <w:t>pim</w:t>
      </w:r>
      <w:r w:rsidRPr="00383667">
        <w:rPr>
          <w:rFonts w:cs="Huawei Sans"/>
        </w:rPr>
        <w:t xml:space="preserve"> </w:t>
      </w:r>
      <w:r w:rsidRPr="00497E5B">
        <w:rPr>
          <w:rFonts w:cs="Huawei Sans"/>
        </w:rPr>
        <w:t>sm</w:t>
      </w:r>
    </w:p>
    <w:p w14:paraId="70916CD1" w14:textId="77777777" w:rsidR="00135587" w:rsidRPr="00383667" w:rsidRDefault="00534F7A" w:rsidP="005714FA">
      <w:pPr>
        <w:pStyle w:val="2f3"/>
        <w:rPr>
          <w:rFonts w:cs="Huawei Sans"/>
        </w:rPr>
      </w:pPr>
      <w:r w:rsidRPr="00383667">
        <w:rPr>
          <w:rFonts w:cs="Huawei Sans"/>
        </w:rPr>
        <w:t>[R4-GigabitEthernet0/0/1] quit</w:t>
      </w:r>
    </w:p>
    <w:p w14:paraId="60CB7F1C" w14:textId="77777777" w:rsidR="00135587" w:rsidRPr="00383667" w:rsidRDefault="00534F7A" w:rsidP="005714FA">
      <w:pPr>
        <w:pStyle w:val="2f3"/>
        <w:rPr>
          <w:rFonts w:cs="Huawei Sans"/>
        </w:rPr>
      </w:pPr>
      <w:r w:rsidRPr="00383667">
        <w:rPr>
          <w:rFonts w:cs="Huawei Sans"/>
        </w:rPr>
        <w:t>[R4]interface GigabitEthernet0/0/3</w:t>
      </w:r>
    </w:p>
    <w:p w14:paraId="79E8C5B6" w14:textId="77777777" w:rsidR="00135587" w:rsidRPr="00383667" w:rsidRDefault="00534F7A" w:rsidP="005714FA">
      <w:pPr>
        <w:pStyle w:val="2f3"/>
        <w:rPr>
          <w:rFonts w:cs="Huawei Sans"/>
        </w:rPr>
      </w:pPr>
      <w:r w:rsidRPr="00383667">
        <w:rPr>
          <w:rFonts w:cs="Huawei Sans"/>
        </w:rPr>
        <w:t xml:space="preserve">[R4-GigabitEthernet0/0/3] </w:t>
      </w:r>
      <w:r w:rsidRPr="00497E5B">
        <w:rPr>
          <w:rFonts w:cs="Huawei Sans"/>
        </w:rPr>
        <w:t>pim</w:t>
      </w:r>
      <w:r w:rsidRPr="00383667">
        <w:rPr>
          <w:rFonts w:cs="Huawei Sans"/>
        </w:rPr>
        <w:t xml:space="preserve"> </w:t>
      </w:r>
      <w:r w:rsidRPr="00497E5B">
        <w:rPr>
          <w:rFonts w:cs="Huawei Sans"/>
        </w:rPr>
        <w:t>sm</w:t>
      </w:r>
    </w:p>
    <w:p w14:paraId="7BF99D12" w14:textId="77777777" w:rsidR="00135587" w:rsidRPr="00383667" w:rsidRDefault="00534F7A" w:rsidP="005714FA">
      <w:pPr>
        <w:pStyle w:val="2f3"/>
        <w:rPr>
          <w:rFonts w:cs="Huawei Sans"/>
        </w:rPr>
      </w:pPr>
      <w:r w:rsidRPr="00383667">
        <w:rPr>
          <w:rFonts w:cs="Huawei Sans"/>
        </w:rPr>
        <w:t>[R4-GigabitEthernet0/0/3] quit</w:t>
      </w:r>
    </w:p>
    <w:p w14:paraId="083C6D9E" w14:textId="77777777" w:rsidR="00135587" w:rsidRPr="00383667" w:rsidRDefault="00534F7A" w:rsidP="005714FA">
      <w:pPr>
        <w:pStyle w:val="2f3"/>
        <w:rPr>
          <w:rFonts w:cs="Huawei Sans"/>
        </w:rPr>
      </w:pPr>
      <w:r w:rsidRPr="00383667">
        <w:rPr>
          <w:rFonts w:cs="Huawei Sans"/>
        </w:rPr>
        <w:t>[R4]interface GigabitEthernet0/0/0</w:t>
      </w:r>
    </w:p>
    <w:p w14:paraId="44FA3343" w14:textId="77777777" w:rsidR="00135587" w:rsidRPr="00383667" w:rsidRDefault="00534F7A" w:rsidP="005714FA">
      <w:pPr>
        <w:pStyle w:val="2f3"/>
        <w:rPr>
          <w:rFonts w:cs="Huawei Sans"/>
        </w:rPr>
      </w:pPr>
      <w:r w:rsidRPr="00383667">
        <w:rPr>
          <w:rFonts w:cs="Huawei Sans"/>
        </w:rPr>
        <w:t xml:space="preserve">[R4-GigabitEthernet0/0/0] </w:t>
      </w:r>
      <w:r w:rsidRPr="00497E5B">
        <w:rPr>
          <w:rFonts w:cs="Huawei Sans"/>
        </w:rPr>
        <w:t>pim</w:t>
      </w:r>
      <w:r w:rsidRPr="00383667">
        <w:rPr>
          <w:rFonts w:cs="Huawei Sans"/>
        </w:rPr>
        <w:t xml:space="preserve"> </w:t>
      </w:r>
      <w:r w:rsidRPr="00497E5B">
        <w:rPr>
          <w:rFonts w:cs="Huawei Sans"/>
        </w:rPr>
        <w:t>sm</w:t>
      </w:r>
    </w:p>
    <w:p w14:paraId="4569B47A" w14:textId="77777777" w:rsidR="00135587" w:rsidRPr="00383667" w:rsidRDefault="00534F7A" w:rsidP="005714FA">
      <w:pPr>
        <w:pStyle w:val="2f3"/>
        <w:rPr>
          <w:rFonts w:cs="Huawei Sans"/>
        </w:rPr>
      </w:pPr>
      <w:r w:rsidRPr="00383667">
        <w:rPr>
          <w:rFonts w:cs="Huawei Sans"/>
        </w:rPr>
        <w:t>[R4-GigabitEthernet0/0/0] quit</w:t>
      </w:r>
    </w:p>
    <w:p w14:paraId="520E34D6" w14:textId="77777777" w:rsidR="00135587" w:rsidRPr="00383667" w:rsidRDefault="00534F7A" w:rsidP="005714FA">
      <w:pPr>
        <w:pStyle w:val="1e"/>
      </w:pPr>
      <w:r w:rsidRPr="00383667">
        <w:t># Check PIM neighbor relationships on R2 and R3.</w:t>
      </w:r>
    </w:p>
    <w:p w14:paraId="5DA478FC" w14:textId="77777777" w:rsidR="00135587" w:rsidRPr="00383667" w:rsidRDefault="00534F7A" w:rsidP="005714FA">
      <w:pPr>
        <w:pStyle w:val="2f3"/>
        <w:rPr>
          <w:rFonts w:cs="Huawei Sans"/>
        </w:rPr>
      </w:pPr>
      <w:r w:rsidRPr="00383667">
        <w:rPr>
          <w:rFonts w:cs="Huawei Sans"/>
        </w:rPr>
        <w:t xml:space="preserve">&lt;R2&gt;display </w:t>
      </w:r>
      <w:r w:rsidRPr="00497E5B">
        <w:rPr>
          <w:rFonts w:cs="Huawei Sans"/>
        </w:rPr>
        <w:t>pim</w:t>
      </w:r>
      <w:r w:rsidRPr="00383667">
        <w:rPr>
          <w:rFonts w:cs="Huawei Sans"/>
        </w:rPr>
        <w:t xml:space="preserve"> neighbor </w:t>
      </w:r>
    </w:p>
    <w:p w14:paraId="7DC2C363" w14:textId="77777777" w:rsidR="00135587" w:rsidRPr="00383667" w:rsidRDefault="00534F7A" w:rsidP="005714FA">
      <w:pPr>
        <w:pStyle w:val="2f3"/>
        <w:rPr>
          <w:rFonts w:cs="Huawei Sans"/>
        </w:rPr>
      </w:pPr>
      <w:r w:rsidRPr="00383667">
        <w:rPr>
          <w:rFonts w:cs="Huawei Sans"/>
        </w:rPr>
        <w:t xml:space="preserve"> VPN-Instance: public net</w:t>
      </w:r>
    </w:p>
    <w:p w14:paraId="1B20D902" w14:textId="77777777" w:rsidR="00135587" w:rsidRPr="00383667" w:rsidRDefault="00534F7A" w:rsidP="005714FA">
      <w:pPr>
        <w:pStyle w:val="2f3"/>
        <w:rPr>
          <w:rFonts w:cs="Huawei Sans"/>
        </w:rPr>
      </w:pPr>
      <w:r w:rsidRPr="00383667">
        <w:rPr>
          <w:rFonts w:cs="Huawei Sans"/>
        </w:rPr>
        <w:t xml:space="preserve"> Total Number of Neighbors = 3</w:t>
      </w:r>
    </w:p>
    <w:p w14:paraId="5631E3AA" w14:textId="77777777" w:rsidR="00135587" w:rsidRPr="00383667" w:rsidRDefault="00135587" w:rsidP="005714FA">
      <w:pPr>
        <w:pStyle w:val="2f3"/>
        <w:rPr>
          <w:rFonts w:cs="Huawei Sans"/>
        </w:rPr>
      </w:pPr>
    </w:p>
    <w:p w14:paraId="063E2B9B" w14:textId="77777777" w:rsidR="00135587" w:rsidRPr="00383667" w:rsidRDefault="00534F7A" w:rsidP="005714FA">
      <w:pPr>
        <w:pStyle w:val="2f3"/>
        <w:rPr>
          <w:rFonts w:cs="Huawei Sans"/>
        </w:rPr>
      </w:pPr>
      <w:r w:rsidRPr="00383667">
        <w:rPr>
          <w:rFonts w:cs="Huawei Sans"/>
        </w:rPr>
        <w:t xml:space="preserve"> Neighbor       Interface            Uptime  Expires   Dr-Priority  BFD-Session</w:t>
      </w:r>
    </w:p>
    <w:p w14:paraId="2B8DA85E" w14:textId="77777777" w:rsidR="00135587" w:rsidRPr="00383667" w:rsidRDefault="00534F7A" w:rsidP="005714FA">
      <w:pPr>
        <w:pStyle w:val="2f3"/>
        <w:rPr>
          <w:rFonts w:cs="Huawei Sans"/>
        </w:rPr>
      </w:pPr>
      <w:r w:rsidRPr="00383667">
        <w:rPr>
          <w:rFonts w:cs="Huawei Sans"/>
        </w:rPr>
        <w:t xml:space="preserve"> 10.0.24.4       GE0/0/1             00:08:19 00:01:26   1            N          </w:t>
      </w:r>
    </w:p>
    <w:p w14:paraId="1293F823" w14:textId="77777777" w:rsidR="00135587" w:rsidRPr="00383667" w:rsidRDefault="00534F7A" w:rsidP="005714FA">
      <w:pPr>
        <w:pStyle w:val="2f3"/>
        <w:rPr>
          <w:rFonts w:cs="Huawei Sans"/>
        </w:rPr>
      </w:pPr>
      <w:r w:rsidRPr="00383667">
        <w:rPr>
          <w:rFonts w:cs="Huawei Sans"/>
        </w:rPr>
        <w:t xml:space="preserve"> 10.0.23.3       GE0/0/2             00:09:09 00:01:37   1            N          </w:t>
      </w:r>
    </w:p>
    <w:p w14:paraId="7868B8D9" w14:textId="77777777" w:rsidR="00135587" w:rsidRPr="00383667" w:rsidRDefault="00534F7A" w:rsidP="005714FA">
      <w:pPr>
        <w:pStyle w:val="2f3"/>
        <w:rPr>
          <w:rFonts w:cs="Huawei Sans"/>
        </w:rPr>
      </w:pPr>
      <w:r w:rsidRPr="00383667">
        <w:rPr>
          <w:rFonts w:cs="Huawei Sans"/>
        </w:rPr>
        <w:t xml:space="preserve"> 10.0.12.1       GE0/0/3             00:10:07 00:01:42   1            N    </w:t>
      </w:r>
    </w:p>
    <w:p w14:paraId="64884A9A" w14:textId="77777777" w:rsidR="00135587" w:rsidRPr="00383667" w:rsidRDefault="00135587" w:rsidP="005714FA">
      <w:pPr>
        <w:pStyle w:val="2f3"/>
        <w:rPr>
          <w:rFonts w:cs="Huawei Sans"/>
        </w:rPr>
      </w:pPr>
    </w:p>
    <w:p w14:paraId="10A55CB6" w14:textId="77777777" w:rsidR="00135587" w:rsidRPr="00383667" w:rsidRDefault="00534F7A" w:rsidP="005714FA">
      <w:pPr>
        <w:pStyle w:val="2f3"/>
        <w:rPr>
          <w:rFonts w:cs="Huawei Sans"/>
        </w:rPr>
      </w:pPr>
      <w:r w:rsidRPr="00383667">
        <w:rPr>
          <w:rFonts w:cs="Huawei Sans"/>
        </w:rPr>
        <w:t xml:space="preserve">&lt;R3&gt;display </w:t>
      </w:r>
      <w:r w:rsidRPr="00497E5B">
        <w:rPr>
          <w:rFonts w:cs="Huawei Sans"/>
        </w:rPr>
        <w:t>pim</w:t>
      </w:r>
      <w:r w:rsidRPr="00383667">
        <w:rPr>
          <w:rFonts w:cs="Huawei Sans"/>
        </w:rPr>
        <w:t xml:space="preserve"> neighbor </w:t>
      </w:r>
    </w:p>
    <w:p w14:paraId="33743D7A" w14:textId="77777777" w:rsidR="00135587" w:rsidRPr="00383667" w:rsidRDefault="00534F7A" w:rsidP="005714FA">
      <w:pPr>
        <w:pStyle w:val="2f3"/>
        <w:rPr>
          <w:rFonts w:cs="Huawei Sans"/>
        </w:rPr>
      </w:pPr>
      <w:r w:rsidRPr="00383667">
        <w:rPr>
          <w:rFonts w:cs="Huawei Sans"/>
        </w:rPr>
        <w:t xml:space="preserve"> VPN-Instance: public net</w:t>
      </w:r>
    </w:p>
    <w:p w14:paraId="4CDE0B09" w14:textId="77777777" w:rsidR="00135587" w:rsidRPr="00383667" w:rsidRDefault="00534F7A" w:rsidP="005714FA">
      <w:pPr>
        <w:pStyle w:val="2f3"/>
        <w:rPr>
          <w:rFonts w:cs="Huawei Sans"/>
        </w:rPr>
      </w:pPr>
      <w:r w:rsidRPr="00383667">
        <w:rPr>
          <w:rFonts w:cs="Huawei Sans"/>
        </w:rPr>
        <w:t xml:space="preserve"> Total Number of Neighbors = 2</w:t>
      </w:r>
    </w:p>
    <w:p w14:paraId="7D5A2B36" w14:textId="77777777" w:rsidR="00135587" w:rsidRPr="00383667" w:rsidRDefault="00135587" w:rsidP="005714FA">
      <w:pPr>
        <w:pStyle w:val="2f3"/>
        <w:rPr>
          <w:rFonts w:cs="Huawei Sans"/>
        </w:rPr>
      </w:pPr>
    </w:p>
    <w:p w14:paraId="263A8312" w14:textId="77777777" w:rsidR="00135587" w:rsidRPr="00383667" w:rsidRDefault="00534F7A" w:rsidP="005714FA">
      <w:pPr>
        <w:pStyle w:val="2f3"/>
        <w:rPr>
          <w:rFonts w:cs="Huawei Sans"/>
        </w:rPr>
      </w:pPr>
      <w:r w:rsidRPr="00383667">
        <w:rPr>
          <w:rFonts w:cs="Huawei Sans"/>
        </w:rPr>
        <w:t xml:space="preserve"> Neighbor       Interface            Uptime  Expires   Dr-Priority  BFD-Session</w:t>
      </w:r>
    </w:p>
    <w:p w14:paraId="2D5FE964" w14:textId="77777777" w:rsidR="00135587" w:rsidRPr="00383667" w:rsidRDefault="00534F7A" w:rsidP="005714FA">
      <w:pPr>
        <w:pStyle w:val="2f3"/>
        <w:rPr>
          <w:rFonts w:cs="Huawei Sans"/>
        </w:rPr>
      </w:pPr>
      <w:r w:rsidRPr="00383667">
        <w:rPr>
          <w:rFonts w:cs="Huawei Sans"/>
        </w:rPr>
        <w:t xml:space="preserve"> 10.0.34.4       GE0/0/2             00:08:35 00:01:39   1            N          </w:t>
      </w:r>
    </w:p>
    <w:p w14:paraId="5CB14D82" w14:textId="77777777" w:rsidR="00135587" w:rsidRPr="00383667" w:rsidRDefault="00534F7A" w:rsidP="005714FA">
      <w:pPr>
        <w:pStyle w:val="2f3"/>
        <w:rPr>
          <w:rFonts w:cs="Huawei Sans"/>
        </w:rPr>
      </w:pPr>
      <w:r w:rsidRPr="00383667">
        <w:rPr>
          <w:rFonts w:cs="Huawei Sans"/>
        </w:rPr>
        <w:t xml:space="preserve"> 10.0.23.2       GE0/0/3             00:09:25 00:01:21   1            N      </w:t>
      </w:r>
    </w:p>
    <w:p w14:paraId="628ED2F1" w14:textId="77777777" w:rsidR="00135587" w:rsidRPr="00383667" w:rsidRDefault="00534F7A" w:rsidP="005714FA">
      <w:pPr>
        <w:pStyle w:val="1e"/>
      </w:pPr>
      <w:r w:rsidRPr="00383667">
        <w:t>PIM neighbor relationships have been established between routers.</w:t>
      </w:r>
    </w:p>
    <w:p w14:paraId="13A9C52A" w14:textId="77777777" w:rsidR="00135587" w:rsidRPr="00383667" w:rsidRDefault="00534F7A" w:rsidP="00604E8C">
      <w:pPr>
        <w:pStyle w:val="30"/>
        <w:ind w:left="1032" w:hanging="278"/>
        <w:outlineLvl w:val="9"/>
        <w:rPr>
          <w:rFonts w:cs="Huawei Sans"/>
        </w:rPr>
      </w:pPr>
      <w:r w:rsidRPr="00383667">
        <w:rPr>
          <w:rFonts w:cs="Huawei Sans"/>
        </w:rPr>
        <w:t>Deploy a BSR.</w:t>
      </w:r>
    </w:p>
    <w:p w14:paraId="03CDB8FE" w14:textId="77777777" w:rsidR="00135587" w:rsidRPr="00383667" w:rsidRDefault="00534F7A" w:rsidP="005714FA">
      <w:pPr>
        <w:pStyle w:val="1e"/>
      </w:pPr>
      <w:r w:rsidRPr="00383667">
        <w:t>Adjust the C-BSR priority of R2 to enable R2 to become the BSR, and configure R3 as a C-RP.</w:t>
      </w:r>
    </w:p>
    <w:p w14:paraId="60B7224E" w14:textId="77777777" w:rsidR="00135587" w:rsidRPr="00383667" w:rsidRDefault="00534F7A" w:rsidP="005714FA">
      <w:pPr>
        <w:pStyle w:val="1e"/>
      </w:pPr>
      <w:r w:rsidRPr="00383667">
        <w:t># Adjust the C-BSR priority of R2 to enable Loopback0 of R2 to become the BSR.</w:t>
      </w:r>
    </w:p>
    <w:p w14:paraId="19044808" w14:textId="77777777" w:rsidR="00135587" w:rsidRPr="00383667" w:rsidRDefault="00534F7A" w:rsidP="005714FA">
      <w:pPr>
        <w:pStyle w:val="2f3"/>
        <w:rPr>
          <w:rFonts w:cs="Huawei Sans"/>
        </w:rPr>
      </w:pPr>
      <w:r w:rsidRPr="00383667">
        <w:rPr>
          <w:rFonts w:cs="Huawei Sans"/>
        </w:rPr>
        <w:t>[R2]interface LoopBack0</w:t>
      </w:r>
    </w:p>
    <w:p w14:paraId="06A80211" w14:textId="77777777" w:rsidR="00135587" w:rsidRPr="00383667" w:rsidRDefault="00534F7A" w:rsidP="005714FA">
      <w:pPr>
        <w:pStyle w:val="2f3"/>
        <w:rPr>
          <w:rFonts w:cs="Huawei Sans"/>
        </w:rPr>
      </w:pPr>
      <w:r w:rsidRPr="00383667">
        <w:rPr>
          <w:rFonts w:cs="Huawei Sans"/>
        </w:rPr>
        <w:t xml:space="preserve">[R2-LoopBack0] </w:t>
      </w:r>
      <w:r w:rsidRPr="00497E5B">
        <w:rPr>
          <w:rFonts w:cs="Huawei Sans"/>
          <w:color w:val="EC7061"/>
        </w:rPr>
        <w:t>pim</w:t>
      </w:r>
      <w:r w:rsidRPr="00383667">
        <w:rPr>
          <w:rFonts w:cs="Huawei Sans"/>
          <w:color w:val="EC7061"/>
        </w:rPr>
        <w:t xml:space="preserve"> </w:t>
      </w:r>
      <w:r w:rsidRPr="00497E5B">
        <w:rPr>
          <w:rFonts w:cs="Huawei Sans"/>
          <w:color w:val="EC7061"/>
        </w:rPr>
        <w:t>sm</w:t>
      </w:r>
    </w:p>
    <w:p w14:paraId="768F74C4" w14:textId="77777777" w:rsidR="00135587" w:rsidRPr="00383667" w:rsidRDefault="00534F7A" w:rsidP="005714FA">
      <w:pPr>
        <w:pStyle w:val="2f3"/>
        <w:rPr>
          <w:rFonts w:cs="Huawei Sans"/>
        </w:rPr>
      </w:pPr>
      <w:r w:rsidRPr="00383667">
        <w:rPr>
          <w:rFonts w:cs="Huawei Sans"/>
        </w:rPr>
        <w:t>[R2-LoopBack0] quit</w:t>
      </w:r>
    </w:p>
    <w:p w14:paraId="4C741A76" w14:textId="77777777" w:rsidR="00135587" w:rsidRPr="00383667" w:rsidRDefault="00534F7A" w:rsidP="005714FA">
      <w:pPr>
        <w:pStyle w:val="2f3"/>
        <w:rPr>
          <w:rFonts w:cs="Huawei Sans"/>
        </w:rPr>
      </w:pPr>
      <w:r w:rsidRPr="00383667">
        <w:rPr>
          <w:rFonts w:cs="Huawei Sans"/>
        </w:rPr>
        <w:lastRenderedPageBreak/>
        <w:t>[R2]</w:t>
      </w:r>
      <w:r w:rsidRPr="00497E5B">
        <w:rPr>
          <w:rFonts w:cs="Huawei Sans"/>
        </w:rPr>
        <w:t>pim</w:t>
      </w:r>
    </w:p>
    <w:p w14:paraId="23F1AA99" w14:textId="77777777" w:rsidR="00135587" w:rsidRPr="00383667" w:rsidRDefault="00534F7A" w:rsidP="005714FA">
      <w:pPr>
        <w:pStyle w:val="2f3"/>
        <w:rPr>
          <w:rFonts w:cs="Huawei Sans"/>
        </w:rPr>
      </w:pPr>
      <w:r w:rsidRPr="00383667">
        <w:rPr>
          <w:rFonts w:cs="Huawei Sans"/>
        </w:rPr>
        <w:t>[R2-pim] c-bsr priority 100</w:t>
      </w:r>
    </w:p>
    <w:p w14:paraId="3C3DB011" w14:textId="77777777" w:rsidR="00135587" w:rsidRPr="00383667" w:rsidRDefault="00534F7A" w:rsidP="005714FA">
      <w:pPr>
        <w:pStyle w:val="2f3"/>
        <w:rPr>
          <w:rFonts w:cs="Huawei Sans"/>
        </w:rPr>
      </w:pPr>
      <w:r w:rsidRPr="00383667">
        <w:rPr>
          <w:rFonts w:cs="Huawei Sans"/>
        </w:rPr>
        <w:t xml:space="preserve">[R2-pim] c-bsr LoopBack0 </w:t>
      </w:r>
    </w:p>
    <w:p w14:paraId="6034289B" w14:textId="77777777" w:rsidR="00135587" w:rsidRPr="00383667" w:rsidRDefault="00534F7A" w:rsidP="005714FA">
      <w:pPr>
        <w:pStyle w:val="2f3"/>
        <w:rPr>
          <w:rFonts w:cs="Huawei Sans"/>
        </w:rPr>
      </w:pPr>
      <w:r w:rsidRPr="00383667">
        <w:rPr>
          <w:rFonts w:cs="Huawei Sans"/>
        </w:rPr>
        <w:t>[R2-pim] quit</w:t>
      </w:r>
    </w:p>
    <w:p w14:paraId="37D74A7D" w14:textId="77777777" w:rsidR="00135587" w:rsidRPr="00383667" w:rsidRDefault="00534F7A" w:rsidP="005714FA">
      <w:pPr>
        <w:pStyle w:val="1e"/>
      </w:pPr>
      <w:r w:rsidRPr="00383667">
        <w:t>Note that PIM-SM must be enabled on Loopback0.</w:t>
      </w:r>
    </w:p>
    <w:p w14:paraId="69FDAF40" w14:textId="77777777" w:rsidR="00135587" w:rsidRPr="00383667" w:rsidRDefault="00534F7A" w:rsidP="005714FA">
      <w:pPr>
        <w:pStyle w:val="1e"/>
      </w:pPr>
      <w:r w:rsidRPr="00383667">
        <w:t># Configure Loopback0 of R3 as a C-RP and set the multicast group address to 239.0.0.12.</w:t>
      </w:r>
    </w:p>
    <w:p w14:paraId="6043D421" w14:textId="77777777" w:rsidR="00135587" w:rsidRPr="00383667" w:rsidRDefault="00534F7A" w:rsidP="005714FA">
      <w:pPr>
        <w:pStyle w:val="2f3"/>
        <w:rPr>
          <w:rFonts w:cs="Huawei Sans"/>
        </w:rPr>
      </w:pPr>
      <w:r w:rsidRPr="00383667">
        <w:rPr>
          <w:rFonts w:cs="Huawei Sans"/>
        </w:rPr>
        <w:t>[R3]interface LoopBack 0</w:t>
      </w:r>
    </w:p>
    <w:p w14:paraId="6CF1C280" w14:textId="77777777" w:rsidR="00135587" w:rsidRPr="00383667" w:rsidRDefault="00534F7A" w:rsidP="005714FA">
      <w:pPr>
        <w:pStyle w:val="2f3"/>
        <w:rPr>
          <w:rFonts w:cs="Huawei Sans"/>
        </w:rPr>
      </w:pPr>
      <w:r w:rsidRPr="00383667">
        <w:rPr>
          <w:rFonts w:cs="Huawei Sans"/>
        </w:rPr>
        <w:t>[R3-LoopBack0]</w:t>
      </w:r>
      <w:r w:rsidRPr="00383667">
        <w:rPr>
          <w:rFonts w:cs="Huawei Sans"/>
          <w:color w:val="EC7061"/>
        </w:rPr>
        <w:t xml:space="preserve"> </w:t>
      </w:r>
      <w:r w:rsidRPr="00497E5B">
        <w:rPr>
          <w:rFonts w:cs="Huawei Sans"/>
          <w:color w:val="EC7061"/>
        </w:rPr>
        <w:t>pim</w:t>
      </w:r>
      <w:r w:rsidRPr="00383667">
        <w:rPr>
          <w:rFonts w:cs="Huawei Sans"/>
          <w:color w:val="EC7061"/>
        </w:rPr>
        <w:t xml:space="preserve"> </w:t>
      </w:r>
      <w:r w:rsidRPr="00497E5B">
        <w:rPr>
          <w:rFonts w:cs="Huawei Sans"/>
          <w:color w:val="EC7061"/>
        </w:rPr>
        <w:t>sm</w:t>
      </w:r>
    </w:p>
    <w:p w14:paraId="7D7ED82D" w14:textId="77777777" w:rsidR="00135587" w:rsidRPr="00383667" w:rsidRDefault="00534F7A" w:rsidP="005714FA">
      <w:pPr>
        <w:pStyle w:val="2f3"/>
        <w:rPr>
          <w:rFonts w:cs="Huawei Sans"/>
        </w:rPr>
      </w:pPr>
      <w:r w:rsidRPr="00383667">
        <w:rPr>
          <w:rFonts w:cs="Huawei Sans"/>
        </w:rPr>
        <w:t>[R3-LoopBack0] quit</w:t>
      </w:r>
    </w:p>
    <w:p w14:paraId="34863D13" w14:textId="77777777" w:rsidR="00135587" w:rsidRPr="00383667" w:rsidRDefault="00534F7A" w:rsidP="005714FA">
      <w:pPr>
        <w:pStyle w:val="2f3"/>
        <w:rPr>
          <w:rFonts w:cs="Huawei Sans"/>
        </w:rPr>
      </w:pPr>
      <w:r w:rsidRPr="00383667">
        <w:rPr>
          <w:rFonts w:cs="Huawei Sans"/>
        </w:rPr>
        <w:t>[R3]</w:t>
      </w:r>
      <w:r w:rsidRPr="00497E5B">
        <w:rPr>
          <w:rFonts w:cs="Huawei Sans"/>
        </w:rPr>
        <w:t>acl</w:t>
      </w:r>
      <w:r w:rsidRPr="00383667">
        <w:rPr>
          <w:rFonts w:cs="Huawei Sans"/>
        </w:rPr>
        <w:t xml:space="preserve"> 2000</w:t>
      </w:r>
    </w:p>
    <w:p w14:paraId="1BEF2548" w14:textId="77777777" w:rsidR="00135587" w:rsidRPr="00383667" w:rsidRDefault="00534F7A" w:rsidP="005714FA">
      <w:pPr>
        <w:pStyle w:val="2f3"/>
        <w:rPr>
          <w:rFonts w:cs="Huawei Sans"/>
        </w:rPr>
      </w:pPr>
      <w:r w:rsidRPr="00383667">
        <w:rPr>
          <w:rFonts w:cs="Huawei Sans"/>
        </w:rPr>
        <w:t>[R3-acl-basic-2000] rule 1 permit source 239.0.0.12 0.0.0.0</w:t>
      </w:r>
    </w:p>
    <w:p w14:paraId="086761FC" w14:textId="77777777" w:rsidR="00135587" w:rsidRPr="00383667" w:rsidRDefault="00534F7A" w:rsidP="005714FA">
      <w:pPr>
        <w:pStyle w:val="2f3"/>
        <w:rPr>
          <w:rFonts w:cs="Huawei Sans"/>
        </w:rPr>
      </w:pPr>
      <w:r w:rsidRPr="00383667">
        <w:rPr>
          <w:rFonts w:cs="Huawei Sans"/>
        </w:rPr>
        <w:t>[R3-acl-basic-2000] quit</w:t>
      </w:r>
    </w:p>
    <w:p w14:paraId="4259D86F" w14:textId="77777777" w:rsidR="00135587" w:rsidRPr="00383667" w:rsidRDefault="00534F7A" w:rsidP="005714FA">
      <w:pPr>
        <w:pStyle w:val="2f3"/>
        <w:rPr>
          <w:rFonts w:cs="Huawei Sans"/>
        </w:rPr>
      </w:pPr>
      <w:r w:rsidRPr="00383667">
        <w:rPr>
          <w:rFonts w:cs="Huawei Sans"/>
        </w:rPr>
        <w:t>[R3]</w:t>
      </w:r>
      <w:r w:rsidRPr="00497E5B">
        <w:rPr>
          <w:rFonts w:cs="Huawei Sans"/>
        </w:rPr>
        <w:t>pim</w:t>
      </w:r>
    </w:p>
    <w:p w14:paraId="68A43E5E" w14:textId="77777777" w:rsidR="00135587" w:rsidRPr="00383667" w:rsidRDefault="00534F7A" w:rsidP="005714FA">
      <w:pPr>
        <w:pStyle w:val="2f3"/>
        <w:rPr>
          <w:rFonts w:cs="Huawei Sans"/>
        </w:rPr>
      </w:pPr>
      <w:r w:rsidRPr="00383667">
        <w:rPr>
          <w:rFonts w:cs="Huawei Sans"/>
        </w:rPr>
        <w:t>[R3-pim] c-rp LoopBack 0 group-policy 2000 priority 100</w:t>
      </w:r>
    </w:p>
    <w:p w14:paraId="24468D82" w14:textId="77777777" w:rsidR="00135587" w:rsidRPr="00383667" w:rsidRDefault="00534F7A" w:rsidP="005714FA">
      <w:pPr>
        <w:pStyle w:val="2f3"/>
        <w:rPr>
          <w:rFonts w:cs="Huawei Sans"/>
        </w:rPr>
      </w:pPr>
      <w:r w:rsidRPr="00383667">
        <w:rPr>
          <w:rFonts w:cs="Huawei Sans"/>
        </w:rPr>
        <w:t>[R3-pim] quit</w:t>
      </w:r>
    </w:p>
    <w:p w14:paraId="0648FB18" w14:textId="77777777" w:rsidR="00135587" w:rsidRPr="00383667" w:rsidRDefault="00534F7A" w:rsidP="005714FA">
      <w:pPr>
        <w:pStyle w:val="1e"/>
      </w:pPr>
      <w:r w:rsidRPr="00383667">
        <w:t>Note that PIM-SM must be enabled on Loopback0.</w:t>
      </w:r>
    </w:p>
    <w:p w14:paraId="524104EA" w14:textId="77777777" w:rsidR="00135587" w:rsidRPr="00383667" w:rsidRDefault="00534F7A" w:rsidP="005714FA">
      <w:pPr>
        <w:pStyle w:val="1e"/>
      </w:pPr>
      <w:r w:rsidRPr="00383667">
        <w:t># Check information about the BSR and RP on R4.</w:t>
      </w:r>
    </w:p>
    <w:p w14:paraId="27B38F21" w14:textId="77777777" w:rsidR="00135587" w:rsidRPr="00383667" w:rsidRDefault="00534F7A" w:rsidP="005714FA">
      <w:pPr>
        <w:pStyle w:val="2f3"/>
        <w:rPr>
          <w:rFonts w:cs="Huawei Sans"/>
        </w:rPr>
      </w:pPr>
      <w:r w:rsidRPr="00383667">
        <w:rPr>
          <w:rFonts w:cs="Huawei Sans"/>
        </w:rPr>
        <w:t xml:space="preserve">&lt;R4&gt;display </w:t>
      </w:r>
      <w:r w:rsidRPr="00497E5B">
        <w:rPr>
          <w:rFonts w:cs="Huawei Sans"/>
        </w:rPr>
        <w:t>pim</w:t>
      </w:r>
      <w:r w:rsidRPr="00383667">
        <w:rPr>
          <w:rFonts w:cs="Huawei Sans"/>
        </w:rPr>
        <w:t xml:space="preserve"> </w:t>
      </w:r>
      <w:r w:rsidRPr="00497E5B">
        <w:rPr>
          <w:rFonts w:cs="Huawei Sans"/>
        </w:rPr>
        <w:t>bsr-info</w:t>
      </w:r>
      <w:r w:rsidRPr="00383667">
        <w:rPr>
          <w:rFonts w:cs="Huawei Sans"/>
        </w:rPr>
        <w:t xml:space="preserve"> </w:t>
      </w:r>
    </w:p>
    <w:p w14:paraId="7F3480A3" w14:textId="5FD90A50" w:rsidR="00135587" w:rsidRPr="00383667" w:rsidRDefault="00534F7A" w:rsidP="005714FA">
      <w:pPr>
        <w:pStyle w:val="2f3"/>
        <w:rPr>
          <w:rFonts w:cs="Huawei Sans"/>
        </w:rPr>
      </w:pPr>
      <w:r w:rsidRPr="00383667">
        <w:rPr>
          <w:rFonts w:cs="Huawei Sans"/>
        </w:rPr>
        <w:t xml:space="preserve"> VPN-Instance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public net</w:t>
      </w:r>
    </w:p>
    <w:p w14:paraId="27C17D73" w14:textId="77777777" w:rsidR="00135587" w:rsidRPr="00383667" w:rsidRDefault="00534F7A" w:rsidP="005714FA">
      <w:pPr>
        <w:pStyle w:val="2f3"/>
        <w:rPr>
          <w:rFonts w:cs="Huawei Sans"/>
        </w:rPr>
      </w:pPr>
      <w:r w:rsidRPr="00383667">
        <w:rPr>
          <w:rFonts w:cs="Huawei Sans"/>
        </w:rPr>
        <w:t xml:space="preserve"> Elected AdminScoped BSR Count: 0</w:t>
      </w:r>
    </w:p>
    <w:p w14:paraId="3B90112C" w14:textId="52F3791D" w:rsidR="00135587" w:rsidRPr="00383667" w:rsidRDefault="00534F7A" w:rsidP="005714FA">
      <w:pPr>
        <w:pStyle w:val="2f3"/>
        <w:rPr>
          <w:rFonts w:cs="Huawei Sans"/>
          <w:color w:val="EC7061"/>
        </w:rPr>
      </w:pPr>
      <w:r w:rsidRPr="00383667">
        <w:rPr>
          <w:rFonts w:cs="Huawei Sans"/>
          <w:color w:val="EC7061"/>
        </w:rPr>
        <w:t xml:space="preserve"> Elected BSR Address</w:t>
      </w:r>
      <w:r w:rsidR="00656B18">
        <w:rPr>
          <w:rFonts w:cs="Huawei Sans"/>
        </w:rPr>
        <w:tab/>
      </w:r>
      <w:r w:rsidR="00656B18">
        <w:rPr>
          <w:rFonts w:cs="Huawei Sans"/>
        </w:rPr>
        <w:tab/>
      </w:r>
      <w:r w:rsidR="00656B18">
        <w:rPr>
          <w:rFonts w:cs="Huawei Sans"/>
        </w:rPr>
        <w:tab/>
      </w:r>
      <w:r w:rsidRPr="00383667">
        <w:rPr>
          <w:rFonts w:cs="Huawei Sans"/>
          <w:color w:val="EC7061"/>
        </w:rPr>
        <w:t>: 10.0.2.2</w:t>
      </w:r>
    </w:p>
    <w:p w14:paraId="217C4F8B" w14:textId="02DA2D96" w:rsidR="00135587" w:rsidRPr="00383667" w:rsidRDefault="00534F7A" w:rsidP="005714FA">
      <w:pPr>
        <w:pStyle w:val="2f3"/>
        <w:rPr>
          <w:rFonts w:cs="Huawei Sans"/>
        </w:rPr>
      </w:pPr>
      <w:r w:rsidRPr="00383667">
        <w:rPr>
          <w:rFonts w:cs="Huawei Sans"/>
        </w:rPr>
        <w:t xml:space="preserve">     Priority</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100</w:t>
      </w:r>
    </w:p>
    <w:p w14:paraId="77B8162E" w14:textId="287F1F4F" w:rsidR="00135587" w:rsidRPr="00383667" w:rsidRDefault="00534F7A" w:rsidP="005714FA">
      <w:pPr>
        <w:pStyle w:val="2f3"/>
        <w:rPr>
          <w:rFonts w:cs="Huawei Sans"/>
        </w:rPr>
      </w:pPr>
      <w:r w:rsidRPr="00383667">
        <w:rPr>
          <w:rFonts w:cs="Huawei Sans"/>
        </w:rPr>
        <w:t xml:space="preserve">     Hash mask length</w:t>
      </w:r>
      <w:r w:rsidR="00656B18">
        <w:rPr>
          <w:rFonts w:cs="Huawei Sans"/>
        </w:rPr>
        <w:tab/>
      </w:r>
      <w:r w:rsidRPr="00383667">
        <w:rPr>
          <w:rFonts w:cs="Huawei Sans"/>
        </w:rPr>
        <w:t>: 30</w:t>
      </w:r>
    </w:p>
    <w:p w14:paraId="3459FB97" w14:textId="23A9145E" w:rsidR="00135587" w:rsidRPr="00383667" w:rsidRDefault="00534F7A" w:rsidP="005714FA">
      <w:pPr>
        <w:pStyle w:val="2f3"/>
        <w:rPr>
          <w:rFonts w:cs="Huawei Sans"/>
        </w:rPr>
      </w:pPr>
      <w:r w:rsidRPr="00383667">
        <w:rPr>
          <w:rFonts w:cs="Huawei Sans"/>
        </w:rPr>
        <w:t xml:space="preserve">     State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Accept Preferred</w:t>
      </w:r>
    </w:p>
    <w:p w14:paraId="072D7995" w14:textId="3D4F282A" w:rsidR="00135587" w:rsidRPr="00383667" w:rsidRDefault="00534F7A" w:rsidP="005714FA">
      <w:pPr>
        <w:pStyle w:val="2f3"/>
        <w:rPr>
          <w:rFonts w:cs="Huawei Sans"/>
        </w:rPr>
      </w:pPr>
      <w:r w:rsidRPr="00383667">
        <w:rPr>
          <w:rFonts w:cs="Huawei Sans"/>
        </w:rPr>
        <w:t xml:space="preserve">     Scope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Not scoped</w:t>
      </w:r>
    </w:p>
    <w:p w14:paraId="28A278F2" w14:textId="4B4245A4"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00:03:35</w:t>
      </w:r>
    </w:p>
    <w:p w14:paraId="23EE3309" w14:textId="6421FC7A" w:rsidR="00135587" w:rsidRPr="00383667" w:rsidRDefault="00534F7A" w:rsidP="005714FA">
      <w:pPr>
        <w:pStyle w:val="2f3"/>
        <w:rPr>
          <w:rFonts w:cs="Huawei Sans"/>
        </w:rPr>
      </w:pPr>
      <w:r w:rsidRPr="00383667">
        <w:rPr>
          <w:rFonts w:cs="Huawei Sans"/>
        </w:rPr>
        <w:t xml:space="preserve">     Expires</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00:02:06</w:t>
      </w:r>
    </w:p>
    <w:p w14:paraId="25F7BE32" w14:textId="0D0E2C3C" w:rsidR="00135587" w:rsidRPr="00383667" w:rsidRDefault="00534F7A" w:rsidP="005714FA">
      <w:pPr>
        <w:pStyle w:val="2f3"/>
        <w:rPr>
          <w:rFonts w:cs="Huawei Sans"/>
        </w:rPr>
      </w:pPr>
      <w:r w:rsidRPr="00383667">
        <w:rPr>
          <w:rFonts w:cs="Huawei Sans"/>
        </w:rPr>
        <w:t xml:space="preserve">     C-RP Count</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1</w:t>
      </w:r>
    </w:p>
    <w:p w14:paraId="2C484AF9" w14:textId="77777777" w:rsidR="00135587" w:rsidRPr="00383667" w:rsidRDefault="00135587" w:rsidP="005714FA">
      <w:pPr>
        <w:pStyle w:val="2f3"/>
        <w:rPr>
          <w:rFonts w:cs="Huawei Sans"/>
        </w:rPr>
      </w:pPr>
    </w:p>
    <w:p w14:paraId="45EF086E" w14:textId="77777777" w:rsidR="00135587" w:rsidRPr="00383667" w:rsidRDefault="00534F7A" w:rsidP="005714FA">
      <w:pPr>
        <w:pStyle w:val="2f3"/>
        <w:rPr>
          <w:rFonts w:cs="Huawei Sans"/>
        </w:rPr>
      </w:pPr>
      <w:r w:rsidRPr="00383667">
        <w:rPr>
          <w:rFonts w:cs="Huawei Sans"/>
        </w:rPr>
        <w:t xml:space="preserve">&lt;R4&gt;display </w:t>
      </w:r>
      <w:r w:rsidRPr="00497E5B">
        <w:rPr>
          <w:rFonts w:cs="Huawei Sans"/>
        </w:rPr>
        <w:t>pim</w:t>
      </w:r>
      <w:r w:rsidRPr="00383667">
        <w:rPr>
          <w:rFonts w:cs="Huawei Sans"/>
        </w:rPr>
        <w:t xml:space="preserve"> </w:t>
      </w:r>
      <w:r w:rsidRPr="00497E5B">
        <w:rPr>
          <w:rFonts w:cs="Huawei Sans"/>
        </w:rPr>
        <w:t>rp-info</w:t>
      </w:r>
    </w:p>
    <w:p w14:paraId="2A48A4A9" w14:textId="25316BF7" w:rsidR="00135587" w:rsidRPr="00383667" w:rsidRDefault="00534F7A" w:rsidP="005714FA">
      <w:pPr>
        <w:pStyle w:val="2f3"/>
        <w:rPr>
          <w:rFonts w:cs="Huawei Sans"/>
        </w:rPr>
      </w:pPr>
      <w:r w:rsidRPr="00383667">
        <w:rPr>
          <w:rFonts w:cs="Huawei Sans"/>
        </w:rPr>
        <w:t xml:space="preserve"> VPN-Instance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public net</w:t>
      </w:r>
    </w:p>
    <w:p w14:paraId="52856F0E" w14:textId="7407A1BE" w:rsidR="00135587" w:rsidRPr="00383667" w:rsidRDefault="00534F7A" w:rsidP="005714FA">
      <w:pPr>
        <w:pStyle w:val="2f3"/>
        <w:rPr>
          <w:rFonts w:cs="Huawei Sans"/>
        </w:rPr>
      </w:pPr>
      <w:r w:rsidRPr="00383667">
        <w:rPr>
          <w:rFonts w:cs="Huawei Sans"/>
        </w:rPr>
        <w:t xml:space="preserve"> PIM-SM BSR RP Number</w:t>
      </w:r>
      <w:r w:rsidR="00656B18">
        <w:rPr>
          <w:rFonts w:cs="Huawei Sans"/>
        </w:rPr>
        <w:tab/>
      </w:r>
      <w:r w:rsidRPr="00383667">
        <w:rPr>
          <w:rFonts w:cs="Huawei Sans"/>
        </w:rPr>
        <w:t>:2</w:t>
      </w:r>
    </w:p>
    <w:p w14:paraId="470A9DB7" w14:textId="7A9550A5" w:rsidR="00135587" w:rsidRPr="00383667" w:rsidRDefault="00534F7A" w:rsidP="005714FA">
      <w:pPr>
        <w:pStyle w:val="2f3"/>
        <w:rPr>
          <w:rFonts w:cs="Huawei Sans"/>
        </w:rPr>
      </w:pPr>
      <w:r w:rsidRPr="00383667">
        <w:rPr>
          <w:rFonts w:cs="Huawei Sans"/>
        </w:rPr>
        <w:t xml:space="preserve"> Group/MaskLen</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224.0.0.0/4</w:t>
      </w:r>
    </w:p>
    <w:p w14:paraId="360EAF6C" w14:textId="3DD6D1F1" w:rsidR="00135587" w:rsidRPr="00383667" w:rsidRDefault="00534F7A" w:rsidP="005714FA">
      <w:pPr>
        <w:pStyle w:val="2f3"/>
        <w:rPr>
          <w:rFonts w:cs="Huawei Sans"/>
        </w:rPr>
      </w:pPr>
      <w:r w:rsidRPr="00383667">
        <w:rPr>
          <w:rFonts w:cs="Huawei Sans"/>
        </w:rPr>
        <w:t xml:space="preserve">     RP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10.0.3.3</w:t>
      </w:r>
    </w:p>
    <w:p w14:paraId="1EE2C89C" w14:textId="572D2EFD" w:rsidR="00135587" w:rsidRPr="00383667" w:rsidRDefault="00534F7A" w:rsidP="005714FA">
      <w:pPr>
        <w:pStyle w:val="2f3"/>
        <w:rPr>
          <w:rFonts w:cs="Huawei Sans"/>
        </w:rPr>
      </w:pPr>
      <w:r w:rsidRPr="00383667">
        <w:rPr>
          <w:rFonts w:cs="Huawei Sans"/>
        </w:rPr>
        <w:t xml:space="preserve">     Priority</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100</w:t>
      </w:r>
    </w:p>
    <w:p w14:paraId="3A1BB59D" w14:textId="2620BF3C"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00:04:15</w:t>
      </w:r>
    </w:p>
    <w:p w14:paraId="7A3300A2" w14:textId="17245437" w:rsidR="00135587" w:rsidRPr="00383667" w:rsidRDefault="00534F7A" w:rsidP="005714FA">
      <w:pPr>
        <w:pStyle w:val="2f3"/>
        <w:rPr>
          <w:rFonts w:cs="Huawei Sans"/>
        </w:rPr>
      </w:pPr>
      <w:r w:rsidRPr="00383667">
        <w:rPr>
          <w:rFonts w:cs="Huawei Sans"/>
        </w:rPr>
        <w:t xml:space="preserve">     Expires</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00:02:15</w:t>
      </w:r>
    </w:p>
    <w:p w14:paraId="1984F1F5" w14:textId="48259108" w:rsidR="00135587" w:rsidRPr="00383667" w:rsidRDefault="00534F7A" w:rsidP="005714FA">
      <w:pPr>
        <w:pStyle w:val="2f3"/>
        <w:rPr>
          <w:rFonts w:cs="Huawei Sans"/>
        </w:rPr>
      </w:pPr>
      <w:r w:rsidRPr="00383667">
        <w:rPr>
          <w:rFonts w:cs="Huawei Sans"/>
        </w:rPr>
        <w:t xml:space="preserve"> Group/MaskLen</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xml:space="preserve">: </w:t>
      </w:r>
      <w:r w:rsidRPr="00383667">
        <w:rPr>
          <w:rFonts w:cs="Huawei Sans"/>
          <w:color w:val="EC7061"/>
        </w:rPr>
        <w:t>239.0.0.12/32</w:t>
      </w:r>
    </w:p>
    <w:p w14:paraId="4FCF5ED9" w14:textId="37FB5050" w:rsidR="00135587" w:rsidRPr="00383667" w:rsidRDefault="00534F7A" w:rsidP="005714FA">
      <w:pPr>
        <w:pStyle w:val="2f3"/>
        <w:rPr>
          <w:rFonts w:cs="Huawei Sans"/>
        </w:rPr>
      </w:pPr>
      <w:r w:rsidRPr="00383667">
        <w:rPr>
          <w:rFonts w:cs="Huawei Sans"/>
        </w:rPr>
        <w:t xml:space="preserve">    </w:t>
      </w:r>
      <w:r w:rsidRPr="00383667">
        <w:rPr>
          <w:rFonts w:cs="Huawei Sans"/>
          <w:color w:val="EC7061"/>
        </w:rPr>
        <w:t xml:space="preserve"> RP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color w:val="EC7061"/>
        </w:rPr>
        <w:t>: 10.0.3.3</w:t>
      </w:r>
    </w:p>
    <w:p w14:paraId="1A28B388" w14:textId="51273FEB" w:rsidR="00135587" w:rsidRPr="00383667" w:rsidRDefault="00534F7A" w:rsidP="005714FA">
      <w:pPr>
        <w:pStyle w:val="2f3"/>
        <w:rPr>
          <w:rFonts w:cs="Huawei Sans"/>
        </w:rPr>
      </w:pPr>
      <w:r w:rsidRPr="00383667">
        <w:rPr>
          <w:rFonts w:cs="Huawei Sans"/>
        </w:rPr>
        <w:t xml:space="preserve">    </w:t>
      </w:r>
      <w:r w:rsidRPr="00383667">
        <w:rPr>
          <w:rFonts w:cs="Huawei Sans"/>
          <w:color w:val="EC7061"/>
        </w:rPr>
        <w:t xml:space="preserve"> Priority</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color w:val="EC7061"/>
        </w:rPr>
        <w:t>: 100</w:t>
      </w:r>
    </w:p>
    <w:p w14:paraId="02EA5768" w14:textId="4FF19276"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00:00:15</w:t>
      </w:r>
    </w:p>
    <w:p w14:paraId="5BA63293" w14:textId="0A88A88C" w:rsidR="00135587" w:rsidRPr="00383667" w:rsidRDefault="00534F7A" w:rsidP="005714FA">
      <w:pPr>
        <w:pStyle w:val="2f3"/>
        <w:rPr>
          <w:rFonts w:cs="Huawei Sans"/>
        </w:rPr>
      </w:pPr>
      <w:r w:rsidRPr="00383667">
        <w:rPr>
          <w:rFonts w:cs="Huawei Sans"/>
        </w:rPr>
        <w:t xml:space="preserve">     Expires</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00:02:15</w:t>
      </w:r>
    </w:p>
    <w:p w14:paraId="1A8F1B33" w14:textId="77777777" w:rsidR="00135587" w:rsidRPr="00383667" w:rsidRDefault="00534F7A" w:rsidP="005714FA">
      <w:pPr>
        <w:pStyle w:val="1e"/>
      </w:pPr>
      <w:r w:rsidRPr="00383667">
        <w:t>There is only one C-BSR and one C-RP. Therefore, R2 and R3 function as the BSR and RP, respectively. The IP address of the RP corresponding to the multicast group 239.0.0.12 is 10.0.3.3.</w:t>
      </w:r>
    </w:p>
    <w:p w14:paraId="48C26E51" w14:textId="77777777" w:rsidR="00135587" w:rsidRPr="00383667" w:rsidRDefault="00534F7A" w:rsidP="00604E8C">
      <w:pPr>
        <w:pStyle w:val="30"/>
        <w:ind w:left="1032" w:hanging="278"/>
        <w:outlineLvl w:val="9"/>
        <w:rPr>
          <w:rFonts w:cs="Huawei Sans"/>
        </w:rPr>
      </w:pPr>
      <w:r w:rsidRPr="00383667">
        <w:rPr>
          <w:rFonts w:cs="Huawei Sans"/>
        </w:rPr>
        <w:t>Check the PIM routing table.</w:t>
      </w:r>
    </w:p>
    <w:p w14:paraId="6483814C" w14:textId="052B21E5" w:rsidR="00135587" w:rsidRPr="00383667" w:rsidRDefault="00534F7A" w:rsidP="005714FA">
      <w:pPr>
        <w:pStyle w:val="1e"/>
      </w:pPr>
      <w:r w:rsidRPr="00383667">
        <w:lastRenderedPageBreak/>
        <w:t xml:space="preserve">On R4, use </w:t>
      </w:r>
      <w:r w:rsidR="00694179">
        <w:t>GE0</w:t>
      </w:r>
      <w:r w:rsidRPr="00383667">
        <w:t>/0/0 to simulate a receiver of multicast group 239.0.0.12 and check the PIM routing tables of R3 and R4. Change the RPT-to-SPT switchover threshold and trigger multicast traffic forwarding again. Then, check the PIM routing table again.</w:t>
      </w:r>
    </w:p>
    <w:p w14:paraId="1E2AC145" w14:textId="687607C6" w:rsidR="00135587" w:rsidRPr="00383667" w:rsidRDefault="00534F7A" w:rsidP="005714FA">
      <w:pPr>
        <w:pStyle w:val="1e"/>
      </w:pPr>
      <w:r w:rsidRPr="00383667">
        <w:t xml:space="preserve"># Enable IGMP on </w:t>
      </w:r>
      <w:r w:rsidR="00694179">
        <w:t>GE0</w:t>
      </w:r>
      <w:r w:rsidRPr="00383667">
        <w:t xml:space="preserve">/0/0 of R4 and configure </w:t>
      </w:r>
      <w:r w:rsidR="00694179">
        <w:t>GE0</w:t>
      </w:r>
      <w:r w:rsidRPr="00383667">
        <w:t>/0/0 to join the multicast group in static mode.</w:t>
      </w:r>
    </w:p>
    <w:p w14:paraId="1DE82736" w14:textId="77777777" w:rsidR="00135587" w:rsidRPr="00383667" w:rsidRDefault="00534F7A" w:rsidP="005714FA">
      <w:pPr>
        <w:pStyle w:val="2f3"/>
        <w:rPr>
          <w:rFonts w:cs="Huawei Sans"/>
        </w:rPr>
      </w:pPr>
      <w:r w:rsidRPr="00383667">
        <w:rPr>
          <w:rFonts w:cs="Huawei Sans"/>
        </w:rPr>
        <w:t>[R4]interface GigabitEthernet0/0/0</w:t>
      </w:r>
    </w:p>
    <w:p w14:paraId="04F0B8EF" w14:textId="77777777" w:rsidR="00135587" w:rsidRPr="00383667" w:rsidRDefault="00534F7A" w:rsidP="005714FA">
      <w:pPr>
        <w:pStyle w:val="2f3"/>
        <w:rPr>
          <w:rFonts w:cs="Huawei Sans"/>
        </w:rPr>
      </w:pPr>
      <w:r w:rsidRPr="00383667">
        <w:rPr>
          <w:rFonts w:cs="Huawei Sans"/>
        </w:rPr>
        <w:t xml:space="preserve">[R4-GigabitEthernet0/0/0] </w:t>
      </w:r>
      <w:r w:rsidRPr="00497E5B">
        <w:rPr>
          <w:rFonts w:cs="Huawei Sans"/>
        </w:rPr>
        <w:t>ip</w:t>
      </w:r>
      <w:r w:rsidRPr="00383667">
        <w:rPr>
          <w:rFonts w:cs="Huawei Sans"/>
        </w:rPr>
        <w:t xml:space="preserve"> address 192.168.1.1 24</w:t>
      </w:r>
    </w:p>
    <w:p w14:paraId="0DAAA45C" w14:textId="77777777" w:rsidR="00135587" w:rsidRPr="00383667" w:rsidRDefault="00534F7A" w:rsidP="005714FA">
      <w:pPr>
        <w:pStyle w:val="2f3"/>
        <w:rPr>
          <w:rFonts w:cs="Huawei Sans"/>
        </w:rPr>
      </w:pPr>
      <w:r w:rsidRPr="00383667">
        <w:rPr>
          <w:rFonts w:cs="Huawei Sans"/>
        </w:rPr>
        <w:t xml:space="preserve">[R4-GigabitEthernet0/0/0] </w:t>
      </w:r>
      <w:r w:rsidRPr="00497E5B">
        <w:rPr>
          <w:rFonts w:cs="Huawei Sans"/>
        </w:rPr>
        <w:t>igmp</w:t>
      </w:r>
      <w:r w:rsidRPr="00383667">
        <w:rPr>
          <w:rFonts w:cs="Huawei Sans"/>
        </w:rPr>
        <w:t xml:space="preserve"> enable</w:t>
      </w:r>
    </w:p>
    <w:p w14:paraId="7353A416" w14:textId="77777777" w:rsidR="00135587" w:rsidRPr="00383667" w:rsidRDefault="00534F7A" w:rsidP="005714FA">
      <w:pPr>
        <w:pStyle w:val="2f3"/>
        <w:rPr>
          <w:rFonts w:cs="Huawei Sans"/>
        </w:rPr>
      </w:pPr>
      <w:r w:rsidRPr="00383667">
        <w:rPr>
          <w:rFonts w:cs="Huawei Sans"/>
        </w:rPr>
        <w:t xml:space="preserve">[R4-GigabitEthernet0/0/0] </w:t>
      </w:r>
      <w:r w:rsidRPr="00497E5B">
        <w:rPr>
          <w:rFonts w:cs="Huawei Sans"/>
        </w:rPr>
        <w:t>igmp</w:t>
      </w:r>
      <w:r w:rsidRPr="00383667">
        <w:rPr>
          <w:rFonts w:cs="Huawei Sans"/>
        </w:rPr>
        <w:t xml:space="preserve"> static-group 239.0.0.12</w:t>
      </w:r>
    </w:p>
    <w:p w14:paraId="0418EF24" w14:textId="77777777" w:rsidR="00135587" w:rsidRPr="00383667" w:rsidRDefault="00534F7A" w:rsidP="005714FA">
      <w:pPr>
        <w:pStyle w:val="1e"/>
      </w:pPr>
      <w:r w:rsidRPr="00383667">
        <w:t>Note that the interface must be configured with an IP address and be up.</w:t>
      </w:r>
    </w:p>
    <w:p w14:paraId="58C13BD3" w14:textId="77777777" w:rsidR="00135587" w:rsidRPr="00383667" w:rsidRDefault="00534F7A" w:rsidP="005714FA">
      <w:pPr>
        <w:pStyle w:val="1e"/>
      </w:pPr>
      <w:r w:rsidRPr="00383667">
        <w:t># Check the PIM routing table of R4.</w:t>
      </w:r>
    </w:p>
    <w:p w14:paraId="73492854" w14:textId="77777777" w:rsidR="00135587" w:rsidRPr="00383667" w:rsidRDefault="00534F7A" w:rsidP="005714FA">
      <w:pPr>
        <w:pStyle w:val="2f3"/>
        <w:rPr>
          <w:rFonts w:cs="Huawei Sans"/>
        </w:rPr>
      </w:pPr>
      <w:r w:rsidRPr="00383667">
        <w:rPr>
          <w:rFonts w:cs="Huawei Sans"/>
        </w:rPr>
        <w:t xml:space="preserve">&lt;R4&gt;display </w:t>
      </w:r>
      <w:r w:rsidRPr="00497E5B">
        <w:rPr>
          <w:rFonts w:cs="Huawei Sans"/>
        </w:rPr>
        <w:t>pim</w:t>
      </w:r>
      <w:r w:rsidRPr="00383667">
        <w:rPr>
          <w:rFonts w:cs="Huawei Sans"/>
        </w:rPr>
        <w:t xml:space="preserve"> routing-table </w:t>
      </w:r>
    </w:p>
    <w:p w14:paraId="1C7FC3BD" w14:textId="77777777" w:rsidR="00135587" w:rsidRPr="00383667" w:rsidRDefault="00534F7A" w:rsidP="005714FA">
      <w:pPr>
        <w:pStyle w:val="2f3"/>
        <w:rPr>
          <w:rFonts w:cs="Huawei Sans"/>
        </w:rPr>
      </w:pPr>
      <w:r w:rsidRPr="00383667">
        <w:rPr>
          <w:rFonts w:cs="Huawei Sans"/>
        </w:rPr>
        <w:t xml:space="preserve"> VPN-Instance: public net</w:t>
      </w:r>
    </w:p>
    <w:p w14:paraId="3FC57DA8" w14:textId="77777777" w:rsidR="00135587" w:rsidRPr="00383667" w:rsidRDefault="00534F7A" w:rsidP="005714FA">
      <w:pPr>
        <w:pStyle w:val="2f3"/>
        <w:rPr>
          <w:rFonts w:cs="Huawei Sans"/>
        </w:rPr>
      </w:pPr>
      <w:r w:rsidRPr="00383667">
        <w:rPr>
          <w:rFonts w:cs="Huawei Sans"/>
        </w:rPr>
        <w:t xml:space="preserve"> Total 1 (*, G) entry; 0 (S, G) entry</w:t>
      </w:r>
    </w:p>
    <w:p w14:paraId="16725E0A" w14:textId="77777777" w:rsidR="00135587" w:rsidRPr="00383667" w:rsidRDefault="00135587" w:rsidP="005714FA">
      <w:pPr>
        <w:pStyle w:val="2f3"/>
        <w:rPr>
          <w:rFonts w:cs="Huawei Sans"/>
        </w:rPr>
      </w:pPr>
    </w:p>
    <w:p w14:paraId="3F3093FC" w14:textId="77777777" w:rsidR="00135587" w:rsidRPr="00383667" w:rsidRDefault="00534F7A" w:rsidP="005714FA">
      <w:pPr>
        <w:pStyle w:val="2f3"/>
        <w:rPr>
          <w:rFonts w:cs="Huawei Sans"/>
          <w:color w:val="EC7061"/>
        </w:rPr>
      </w:pPr>
      <w:r w:rsidRPr="00383667">
        <w:rPr>
          <w:rFonts w:cs="Huawei Sans"/>
          <w:color w:val="EC7061"/>
        </w:rPr>
        <w:t xml:space="preserve"> (*, 239.0.0.12)</w:t>
      </w:r>
    </w:p>
    <w:p w14:paraId="289C22F0" w14:textId="39F9AB11" w:rsidR="00135587" w:rsidRPr="00383667" w:rsidRDefault="00534F7A" w:rsidP="005714FA">
      <w:pPr>
        <w:pStyle w:val="2f3"/>
        <w:rPr>
          <w:rFonts w:cs="Huawei Sans"/>
        </w:rPr>
      </w:pPr>
      <w:r w:rsidRPr="00383667">
        <w:rPr>
          <w:rFonts w:cs="Huawei Sans"/>
        </w:rPr>
        <w:t xml:space="preserve">     RP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10.0.3.3</w:t>
      </w:r>
    </w:p>
    <w:p w14:paraId="3D758043" w14:textId="7A1E9B24"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pim-sm</w:t>
      </w:r>
      <w:r w:rsidRPr="00383667">
        <w:rPr>
          <w:rFonts w:cs="Huawei Sans"/>
        </w:rPr>
        <w:t xml:space="preserve">, Flag: WC EXT </w:t>
      </w:r>
    </w:p>
    <w:p w14:paraId="5990A3C9" w14:textId="15DEBF88"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00:01:18</w:t>
      </w:r>
    </w:p>
    <w:p w14:paraId="156F1AD8" w14:textId="25DF96E8" w:rsidR="00135587" w:rsidRPr="00383667" w:rsidRDefault="00534F7A" w:rsidP="005714FA">
      <w:pPr>
        <w:pStyle w:val="2f3"/>
        <w:rPr>
          <w:rFonts w:cs="Huawei Sans"/>
          <w:color w:val="EC7061"/>
        </w:rPr>
      </w:pPr>
      <w:r w:rsidRPr="00383667">
        <w:rPr>
          <w:rFonts w:cs="Huawei Sans"/>
          <w:color w:val="EC7061"/>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color w:val="EC7061"/>
        </w:rPr>
        <w:t>: GigabitEthernet0/0/3</w:t>
      </w:r>
    </w:p>
    <w:p w14:paraId="6B3BCFD1" w14:textId="77777777" w:rsidR="00135587" w:rsidRPr="00383667" w:rsidRDefault="00534F7A" w:rsidP="005714FA">
      <w:pPr>
        <w:pStyle w:val="2f3"/>
        <w:rPr>
          <w:rFonts w:cs="Huawei Sans"/>
          <w:color w:val="EC7061"/>
        </w:rPr>
      </w:pPr>
      <w:r w:rsidRPr="00383667">
        <w:rPr>
          <w:rFonts w:cs="Huawei Sans"/>
          <w:color w:val="EC7061"/>
        </w:rPr>
        <w:t xml:space="preserve">         Upstream neighbor: 10.0.34.3</w:t>
      </w:r>
    </w:p>
    <w:p w14:paraId="57400A42" w14:textId="77777777" w:rsidR="00135587" w:rsidRPr="00383667" w:rsidRDefault="00534F7A" w:rsidP="005714FA">
      <w:pPr>
        <w:pStyle w:val="2f3"/>
        <w:rPr>
          <w:rFonts w:cs="Huawei Sans"/>
          <w:color w:val="EC7061"/>
        </w:rPr>
      </w:pPr>
      <w:r w:rsidRPr="00383667">
        <w:rPr>
          <w:rFonts w:cs="Huawei Sans"/>
          <w:color w:val="EC7061"/>
        </w:rPr>
        <w:t xml:space="preserve">         RPF prime neighbor: 10.0.34.3</w:t>
      </w:r>
    </w:p>
    <w:p w14:paraId="10BF2B42" w14:textId="77777777" w:rsidR="00135587" w:rsidRPr="00383667" w:rsidRDefault="00534F7A" w:rsidP="005714FA">
      <w:pPr>
        <w:pStyle w:val="2f3"/>
        <w:rPr>
          <w:rFonts w:cs="Huawei Sans"/>
        </w:rPr>
      </w:pPr>
      <w:r w:rsidRPr="00383667">
        <w:rPr>
          <w:rFonts w:cs="Huawei Sans"/>
        </w:rPr>
        <w:t xml:space="preserve">     Downstream interface(s) information:</w:t>
      </w:r>
    </w:p>
    <w:p w14:paraId="29C01B62" w14:textId="77777777" w:rsidR="00135587" w:rsidRPr="00383667" w:rsidRDefault="00534F7A" w:rsidP="005714FA">
      <w:pPr>
        <w:pStyle w:val="2f3"/>
        <w:rPr>
          <w:rFonts w:cs="Huawei Sans"/>
        </w:rPr>
      </w:pPr>
      <w:r w:rsidRPr="00383667">
        <w:rPr>
          <w:rFonts w:cs="Huawei Sans"/>
        </w:rPr>
        <w:t xml:space="preserve">     Total number of downstreams: 1</w:t>
      </w:r>
    </w:p>
    <w:p w14:paraId="4ADCBCDC" w14:textId="77777777" w:rsidR="00135587" w:rsidRPr="00383667" w:rsidRDefault="00534F7A" w:rsidP="005714FA">
      <w:pPr>
        <w:pStyle w:val="2f3"/>
        <w:rPr>
          <w:rFonts w:cs="Huawei Sans"/>
        </w:rPr>
      </w:pPr>
      <w:r w:rsidRPr="00383667">
        <w:rPr>
          <w:rFonts w:cs="Huawei Sans"/>
        </w:rPr>
        <w:t xml:space="preserve">         1: GigabitEthernet0/0/0</w:t>
      </w:r>
    </w:p>
    <w:p w14:paraId="4C633751" w14:textId="77777777" w:rsidR="00135587" w:rsidRPr="00383667" w:rsidRDefault="00534F7A" w:rsidP="005714FA">
      <w:pPr>
        <w:pStyle w:val="2f3"/>
        <w:rPr>
          <w:rFonts w:cs="Huawei Sans"/>
        </w:rPr>
      </w:pPr>
      <w:r w:rsidRPr="00383667">
        <w:rPr>
          <w:rFonts w:cs="Huawei Sans"/>
        </w:rPr>
        <w:t xml:space="preserve">             Protocol: static, UpTime: 00:01:29, Expires: -</w:t>
      </w:r>
    </w:p>
    <w:p w14:paraId="6E81749C" w14:textId="74E21A57" w:rsidR="00135587" w:rsidRPr="00383667" w:rsidRDefault="00534F7A" w:rsidP="005714FA">
      <w:pPr>
        <w:pStyle w:val="1e"/>
      </w:pPr>
      <w:r w:rsidRPr="00383667">
        <w:t xml:space="preserve">The outbound interface of the route to the RP (10.0.3.3) on R4 is </w:t>
      </w:r>
      <w:r w:rsidR="00694179">
        <w:t>GE0</w:t>
      </w:r>
      <w:r w:rsidRPr="00383667">
        <w:t xml:space="preserve">/0/3. Therefore, R4 uses </w:t>
      </w:r>
      <w:r w:rsidR="00694179">
        <w:t>GE0</w:t>
      </w:r>
      <w:r w:rsidRPr="00383667">
        <w:t>/0/3 as the upstream interface of (*, 239.0.0.12) and sends PIM Join messages through this interface.</w:t>
      </w:r>
    </w:p>
    <w:p w14:paraId="7DD7E1E7" w14:textId="77777777" w:rsidR="00135587" w:rsidRPr="00383667" w:rsidRDefault="00534F7A" w:rsidP="005714FA">
      <w:pPr>
        <w:pStyle w:val="1e"/>
      </w:pPr>
      <w:r w:rsidRPr="00383667">
        <w:t># Check the PIM routing table of R3.</w:t>
      </w:r>
    </w:p>
    <w:p w14:paraId="1AB96E15" w14:textId="77777777" w:rsidR="00135587" w:rsidRPr="00383667" w:rsidRDefault="00534F7A" w:rsidP="005714FA">
      <w:pPr>
        <w:pStyle w:val="2f3"/>
        <w:rPr>
          <w:rFonts w:cs="Huawei Sans"/>
        </w:rPr>
      </w:pPr>
      <w:r w:rsidRPr="00383667">
        <w:rPr>
          <w:rFonts w:cs="Huawei Sans"/>
        </w:rPr>
        <w:t xml:space="preserve">&lt;R3&gt;display </w:t>
      </w:r>
      <w:r w:rsidRPr="00497E5B">
        <w:rPr>
          <w:rFonts w:cs="Huawei Sans"/>
        </w:rPr>
        <w:t>pim</w:t>
      </w:r>
      <w:r w:rsidRPr="00383667">
        <w:rPr>
          <w:rFonts w:cs="Huawei Sans"/>
        </w:rPr>
        <w:t xml:space="preserve"> routing-table </w:t>
      </w:r>
    </w:p>
    <w:p w14:paraId="422E7E6E" w14:textId="77777777" w:rsidR="00135587" w:rsidRPr="00383667" w:rsidRDefault="00534F7A" w:rsidP="005714FA">
      <w:pPr>
        <w:pStyle w:val="2f3"/>
        <w:rPr>
          <w:rFonts w:cs="Huawei Sans"/>
        </w:rPr>
      </w:pPr>
      <w:r w:rsidRPr="00383667">
        <w:rPr>
          <w:rFonts w:cs="Huawei Sans"/>
        </w:rPr>
        <w:t xml:space="preserve"> VPN-Instance: public net</w:t>
      </w:r>
    </w:p>
    <w:p w14:paraId="1D5C9D9A" w14:textId="77777777" w:rsidR="00135587" w:rsidRPr="00383667" w:rsidRDefault="00534F7A" w:rsidP="005714FA">
      <w:pPr>
        <w:pStyle w:val="2f3"/>
        <w:rPr>
          <w:rFonts w:cs="Huawei Sans"/>
        </w:rPr>
      </w:pPr>
      <w:r w:rsidRPr="00383667">
        <w:rPr>
          <w:rFonts w:cs="Huawei Sans"/>
        </w:rPr>
        <w:t xml:space="preserve"> Total 1 (*, G) entry; 0 (S, G) entry</w:t>
      </w:r>
    </w:p>
    <w:p w14:paraId="0516D48C" w14:textId="77777777" w:rsidR="00135587" w:rsidRPr="00383667" w:rsidRDefault="00135587" w:rsidP="005714FA">
      <w:pPr>
        <w:pStyle w:val="2f3"/>
        <w:rPr>
          <w:rFonts w:cs="Huawei Sans"/>
        </w:rPr>
      </w:pPr>
    </w:p>
    <w:p w14:paraId="7A52ADA7" w14:textId="77777777" w:rsidR="00135587" w:rsidRPr="00383667" w:rsidRDefault="00534F7A" w:rsidP="005714FA">
      <w:pPr>
        <w:pStyle w:val="2f3"/>
        <w:rPr>
          <w:rFonts w:cs="Huawei Sans"/>
        </w:rPr>
      </w:pPr>
      <w:r w:rsidRPr="00383667">
        <w:rPr>
          <w:rFonts w:cs="Huawei Sans"/>
        </w:rPr>
        <w:t xml:space="preserve"> (*, 239.0.0.12)</w:t>
      </w:r>
    </w:p>
    <w:p w14:paraId="45DE303D" w14:textId="3FB1575E" w:rsidR="00135587" w:rsidRPr="00383667" w:rsidRDefault="00534F7A" w:rsidP="005714FA">
      <w:pPr>
        <w:pStyle w:val="2f3"/>
        <w:rPr>
          <w:rFonts w:cs="Huawei Sans"/>
        </w:rPr>
      </w:pPr>
      <w:r w:rsidRPr="00383667">
        <w:rPr>
          <w:rFonts w:cs="Huawei Sans"/>
        </w:rPr>
        <w:t xml:space="preserve">     RP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10.0.3.3 (local)</w:t>
      </w:r>
    </w:p>
    <w:p w14:paraId="6C3CD52D" w14:textId="1171963B"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pim-sm</w:t>
      </w:r>
      <w:r w:rsidRPr="00383667">
        <w:rPr>
          <w:rFonts w:cs="Huawei Sans"/>
        </w:rPr>
        <w:t xml:space="preserve">, Flag: WC </w:t>
      </w:r>
    </w:p>
    <w:p w14:paraId="2D640E8B" w14:textId="4D9D0A2F"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00:08:05</w:t>
      </w:r>
    </w:p>
    <w:p w14:paraId="67A7C496" w14:textId="066CA132" w:rsidR="00135587" w:rsidRPr="00383667" w:rsidRDefault="00534F7A" w:rsidP="005714FA">
      <w:pPr>
        <w:pStyle w:val="2f3"/>
        <w:rPr>
          <w:rFonts w:cs="Huawei Sans"/>
          <w:color w:val="EC7061"/>
        </w:rPr>
      </w:pPr>
      <w:r w:rsidRPr="00383667">
        <w:rPr>
          <w:rFonts w:cs="Huawei Sans"/>
          <w:color w:val="EC7061"/>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color w:val="EC7061"/>
        </w:rPr>
        <w:t>: Register</w:t>
      </w:r>
    </w:p>
    <w:p w14:paraId="357135E4" w14:textId="77777777" w:rsidR="00135587" w:rsidRPr="00383667" w:rsidRDefault="00534F7A" w:rsidP="005714FA">
      <w:pPr>
        <w:pStyle w:val="2f3"/>
        <w:rPr>
          <w:rFonts w:cs="Huawei Sans"/>
          <w:color w:val="EC7061"/>
        </w:rPr>
      </w:pPr>
      <w:r w:rsidRPr="00383667">
        <w:rPr>
          <w:rFonts w:cs="Huawei Sans"/>
          <w:color w:val="EC7061"/>
        </w:rPr>
        <w:t xml:space="preserve">         Upstream neighbor: NULL</w:t>
      </w:r>
    </w:p>
    <w:p w14:paraId="06AEF2A6" w14:textId="77777777" w:rsidR="00135587" w:rsidRPr="00383667" w:rsidRDefault="00534F7A" w:rsidP="005714FA">
      <w:pPr>
        <w:pStyle w:val="2f3"/>
        <w:rPr>
          <w:rFonts w:cs="Huawei Sans"/>
          <w:color w:val="EC7061"/>
        </w:rPr>
      </w:pPr>
      <w:r w:rsidRPr="00383667">
        <w:rPr>
          <w:rFonts w:cs="Huawei Sans"/>
          <w:color w:val="EC7061"/>
        </w:rPr>
        <w:t xml:space="preserve">         RPF prime neighbor: NULL</w:t>
      </w:r>
    </w:p>
    <w:p w14:paraId="002244EC" w14:textId="77777777" w:rsidR="00135587" w:rsidRPr="00383667" w:rsidRDefault="00534F7A" w:rsidP="005714FA">
      <w:pPr>
        <w:pStyle w:val="2f3"/>
        <w:rPr>
          <w:rFonts w:cs="Huawei Sans"/>
        </w:rPr>
      </w:pPr>
      <w:r w:rsidRPr="00383667">
        <w:rPr>
          <w:rFonts w:cs="Huawei Sans"/>
        </w:rPr>
        <w:t xml:space="preserve">     Downstream interface(s) information:</w:t>
      </w:r>
    </w:p>
    <w:p w14:paraId="3EDC606E" w14:textId="77777777" w:rsidR="00135587" w:rsidRPr="00383667" w:rsidRDefault="00534F7A" w:rsidP="005714FA">
      <w:pPr>
        <w:pStyle w:val="2f3"/>
        <w:rPr>
          <w:rFonts w:cs="Huawei Sans"/>
        </w:rPr>
      </w:pPr>
      <w:r w:rsidRPr="00383667">
        <w:rPr>
          <w:rFonts w:cs="Huawei Sans"/>
        </w:rPr>
        <w:t xml:space="preserve">     Total number of downstreams: 1</w:t>
      </w:r>
    </w:p>
    <w:p w14:paraId="7D336CD3" w14:textId="77777777" w:rsidR="00135587" w:rsidRPr="00383667" w:rsidRDefault="00534F7A" w:rsidP="005714FA">
      <w:pPr>
        <w:pStyle w:val="2f3"/>
        <w:rPr>
          <w:rFonts w:cs="Huawei Sans"/>
        </w:rPr>
      </w:pPr>
      <w:r w:rsidRPr="00383667">
        <w:rPr>
          <w:rFonts w:cs="Huawei Sans"/>
        </w:rPr>
        <w:t xml:space="preserve">         1: GigabitEthernet0/0/2</w:t>
      </w:r>
    </w:p>
    <w:p w14:paraId="6E695DF7" w14:textId="77777777" w:rsidR="00135587" w:rsidRPr="00383667" w:rsidRDefault="00534F7A" w:rsidP="005714FA">
      <w:pPr>
        <w:pStyle w:val="2f3"/>
        <w:rPr>
          <w:rFonts w:cs="Huawei Sans"/>
        </w:rPr>
      </w:pPr>
      <w:r w:rsidRPr="00383667">
        <w:rPr>
          <w:rFonts w:cs="Huawei Sans"/>
        </w:rPr>
        <w:t xml:space="preserve">             Protocol: </w:t>
      </w:r>
      <w:r w:rsidRPr="00497E5B">
        <w:rPr>
          <w:rFonts w:cs="Huawei Sans"/>
        </w:rPr>
        <w:t>pim-sm</w:t>
      </w:r>
      <w:r w:rsidRPr="00383667">
        <w:rPr>
          <w:rFonts w:cs="Huawei Sans"/>
        </w:rPr>
        <w:t>, UpTime: 00:08:05, Expires: 00:03:25</w:t>
      </w:r>
    </w:p>
    <w:p w14:paraId="4530EA28" w14:textId="77777777" w:rsidR="00135587" w:rsidRPr="00383667" w:rsidRDefault="00534F7A" w:rsidP="005714FA">
      <w:pPr>
        <w:pStyle w:val="1e"/>
      </w:pPr>
      <w:r w:rsidRPr="00383667">
        <w:lastRenderedPageBreak/>
        <w:t>R3 is the RP and does not need to send the Join message upstream. Currently, no multicast source has registered with the RP. Therefore, the upstream interface is still null.</w:t>
      </w:r>
    </w:p>
    <w:p w14:paraId="57A38762" w14:textId="77777777" w:rsidR="00135587" w:rsidRPr="00383667" w:rsidRDefault="00534F7A" w:rsidP="005714FA">
      <w:pPr>
        <w:pStyle w:val="1e"/>
      </w:pPr>
      <w:r w:rsidRPr="00383667">
        <w:t xml:space="preserve"># Run the </w:t>
      </w:r>
      <w:r w:rsidRPr="00383667">
        <w:rPr>
          <w:b/>
          <w:bCs/>
        </w:rPr>
        <w:t>ping multicast</w:t>
      </w:r>
      <w:r w:rsidRPr="00383667">
        <w:t xml:space="preserve"> command on R1 to simulate the multicast source of the multicast group 239.0.0.12 and send multicast data.</w:t>
      </w:r>
    </w:p>
    <w:p w14:paraId="50B7BFDD" w14:textId="77777777" w:rsidR="00135587" w:rsidRPr="00383667" w:rsidRDefault="00534F7A" w:rsidP="005714FA">
      <w:pPr>
        <w:pStyle w:val="2f3"/>
        <w:rPr>
          <w:rFonts w:cs="Huawei Sans"/>
        </w:rPr>
      </w:pPr>
      <w:r w:rsidRPr="00383667">
        <w:rPr>
          <w:rFonts w:cs="Huawei Sans"/>
        </w:rPr>
        <w:t>&lt;R1&gt;ping multicast -c 10 239.0.0.12</w:t>
      </w:r>
    </w:p>
    <w:p w14:paraId="3153BA1E" w14:textId="77777777" w:rsidR="00135587" w:rsidRPr="00383667" w:rsidRDefault="00534F7A" w:rsidP="005714FA">
      <w:pPr>
        <w:pStyle w:val="1e"/>
      </w:pPr>
      <w:r w:rsidRPr="00383667">
        <w:t># After the network becomes stable, check the PIM routing table of R4.</w:t>
      </w:r>
    </w:p>
    <w:p w14:paraId="5211434D" w14:textId="77777777" w:rsidR="00135587" w:rsidRPr="00383667" w:rsidRDefault="00534F7A" w:rsidP="005714FA">
      <w:pPr>
        <w:pStyle w:val="2f3"/>
        <w:rPr>
          <w:rFonts w:cs="Huawei Sans"/>
        </w:rPr>
      </w:pPr>
      <w:r w:rsidRPr="00383667">
        <w:rPr>
          <w:rFonts w:cs="Huawei Sans"/>
        </w:rPr>
        <w:t xml:space="preserve">[R4]display </w:t>
      </w:r>
      <w:r w:rsidRPr="00497E5B">
        <w:rPr>
          <w:rFonts w:cs="Huawei Sans"/>
        </w:rPr>
        <w:t>pim</w:t>
      </w:r>
      <w:r w:rsidRPr="00383667">
        <w:rPr>
          <w:rFonts w:cs="Huawei Sans"/>
        </w:rPr>
        <w:t xml:space="preserve"> routing-table</w:t>
      </w:r>
    </w:p>
    <w:p w14:paraId="3D0F0B9D" w14:textId="77777777" w:rsidR="00135587" w:rsidRPr="00383667" w:rsidRDefault="00534F7A" w:rsidP="005714FA">
      <w:pPr>
        <w:pStyle w:val="2f3"/>
        <w:rPr>
          <w:rFonts w:cs="Huawei Sans"/>
        </w:rPr>
      </w:pPr>
      <w:r w:rsidRPr="00383667">
        <w:rPr>
          <w:rFonts w:cs="Huawei Sans"/>
        </w:rPr>
        <w:t xml:space="preserve"> VPN-Instance: public net</w:t>
      </w:r>
    </w:p>
    <w:p w14:paraId="1E7CE715" w14:textId="77777777" w:rsidR="00135587" w:rsidRPr="00383667" w:rsidRDefault="00534F7A" w:rsidP="005714FA">
      <w:pPr>
        <w:pStyle w:val="2f3"/>
        <w:rPr>
          <w:rFonts w:cs="Huawei Sans"/>
        </w:rPr>
      </w:pPr>
      <w:r w:rsidRPr="00383667">
        <w:rPr>
          <w:rFonts w:cs="Huawei Sans"/>
        </w:rPr>
        <w:t xml:space="preserve"> Total 1 (*, G) entry; 1 (S, G) entry</w:t>
      </w:r>
    </w:p>
    <w:p w14:paraId="38B9E4A0" w14:textId="77777777" w:rsidR="00135587" w:rsidRPr="00383667" w:rsidRDefault="00135587" w:rsidP="005714FA">
      <w:pPr>
        <w:pStyle w:val="2f3"/>
        <w:rPr>
          <w:rFonts w:cs="Huawei Sans"/>
        </w:rPr>
      </w:pPr>
    </w:p>
    <w:p w14:paraId="4FFBF99F" w14:textId="77777777" w:rsidR="00135587" w:rsidRPr="00383667" w:rsidRDefault="00534F7A" w:rsidP="005714FA">
      <w:pPr>
        <w:pStyle w:val="2f3"/>
        <w:rPr>
          <w:rFonts w:cs="Huawei Sans"/>
        </w:rPr>
      </w:pPr>
      <w:r w:rsidRPr="00383667">
        <w:rPr>
          <w:rFonts w:cs="Huawei Sans"/>
        </w:rPr>
        <w:t xml:space="preserve"> (*, 239.0.0.12)</w:t>
      </w:r>
    </w:p>
    <w:p w14:paraId="037163E4" w14:textId="35420682" w:rsidR="00135587" w:rsidRPr="00383667" w:rsidRDefault="00534F7A" w:rsidP="005714FA">
      <w:pPr>
        <w:pStyle w:val="2f3"/>
        <w:rPr>
          <w:rFonts w:cs="Huawei Sans"/>
        </w:rPr>
      </w:pPr>
      <w:r w:rsidRPr="00383667">
        <w:rPr>
          <w:rFonts w:cs="Huawei Sans"/>
        </w:rPr>
        <w:t xml:space="preserve">     RP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10.0.3.3</w:t>
      </w:r>
    </w:p>
    <w:p w14:paraId="3481E1EB" w14:textId="41007E6C"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pim-sm</w:t>
      </w:r>
      <w:r w:rsidRPr="00383667">
        <w:rPr>
          <w:rFonts w:cs="Huawei Sans"/>
        </w:rPr>
        <w:t xml:space="preserve">, Flag: WC EXT </w:t>
      </w:r>
    </w:p>
    <w:p w14:paraId="183675AA" w14:textId="4AFEBCDE"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00:03:38</w:t>
      </w:r>
    </w:p>
    <w:p w14:paraId="28121F73" w14:textId="48DF938B" w:rsidR="00135587" w:rsidRPr="00383667" w:rsidRDefault="00534F7A" w:rsidP="005714FA">
      <w:pPr>
        <w:pStyle w:val="2f3"/>
        <w:rPr>
          <w:rFonts w:cs="Huawei Sans"/>
        </w:rPr>
      </w:pPr>
      <w:r w:rsidRPr="00383667">
        <w:rPr>
          <w:rFonts w:cs="Huawei Sans"/>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GigabitEthernet0/0/3</w:t>
      </w:r>
    </w:p>
    <w:p w14:paraId="60E39E62" w14:textId="77777777" w:rsidR="00135587" w:rsidRPr="00383667" w:rsidRDefault="00534F7A" w:rsidP="005714FA">
      <w:pPr>
        <w:pStyle w:val="2f3"/>
        <w:rPr>
          <w:rFonts w:cs="Huawei Sans"/>
        </w:rPr>
      </w:pPr>
      <w:r w:rsidRPr="00383667">
        <w:rPr>
          <w:rFonts w:cs="Huawei Sans"/>
        </w:rPr>
        <w:t xml:space="preserve">         Upstream neighbor: 10.0.34.3</w:t>
      </w:r>
    </w:p>
    <w:p w14:paraId="0E86290C" w14:textId="77777777" w:rsidR="00135587" w:rsidRPr="00383667" w:rsidRDefault="00534F7A" w:rsidP="005714FA">
      <w:pPr>
        <w:pStyle w:val="2f3"/>
        <w:rPr>
          <w:rFonts w:cs="Huawei Sans"/>
        </w:rPr>
      </w:pPr>
      <w:r w:rsidRPr="00383667">
        <w:rPr>
          <w:rFonts w:cs="Huawei Sans"/>
        </w:rPr>
        <w:t xml:space="preserve">         RPF prime neighbor: 10.0.34.3</w:t>
      </w:r>
    </w:p>
    <w:p w14:paraId="23FF93B9" w14:textId="77777777" w:rsidR="00135587" w:rsidRPr="00383667" w:rsidRDefault="00534F7A" w:rsidP="005714FA">
      <w:pPr>
        <w:pStyle w:val="2f3"/>
        <w:rPr>
          <w:rFonts w:cs="Huawei Sans"/>
        </w:rPr>
      </w:pPr>
      <w:r w:rsidRPr="00383667">
        <w:rPr>
          <w:rFonts w:cs="Huawei Sans"/>
        </w:rPr>
        <w:t xml:space="preserve">     Downstream interface(s) information:</w:t>
      </w:r>
    </w:p>
    <w:p w14:paraId="1B03DBBF" w14:textId="77777777" w:rsidR="00135587" w:rsidRPr="00383667" w:rsidRDefault="00534F7A" w:rsidP="005714FA">
      <w:pPr>
        <w:pStyle w:val="2f3"/>
        <w:rPr>
          <w:rFonts w:cs="Huawei Sans"/>
        </w:rPr>
      </w:pPr>
      <w:r w:rsidRPr="00383667">
        <w:rPr>
          <w:rFonts w:cs="Huawei Sans"/>
        </w:rPr>
        <w:t xml:space="preserve">     Total number of downstreams: 1</w:t>
      </w:r>
    </w:p>
    <w:p w14:paraId="10C7994D" w14:textId="77777777" w:rsidR="00135587" w:rsidRPr="00383667" w:rsidRDefault="00534F7A" w:rsidP="005714FA">
      <w:pPr>
        <w:pStyle w:val="2f3"/>
        <w:rPr>
          <w:rFonts w:cs="Huawei Sans"/>
        </w:rPr>
      </w:pPr>
      <w:r w:rsidRPr="00383667">
        <w:rPr>
          <w:rFonts w:cs="Huawei Sans"/>
        </w:rPr>
        <w:t xml:space="preserve">         1: GigabitEthernet0/0/0</w:t>
      </w:r>
    </w:p>
    <w:p w14:paraId="3F77AB7B" w14:textId="77777777" w:rsidR="00135587" w:rsidRPr="00383667" w:rsidRDefault="00534F7A" w:rsidP="005714FA">
      <w:pPr>
        <w:pStyle w:val="2f3"/>
        <w:rPr>
          <w:rFonts w:cs="Huawei Sans"/>
        </w:rPr>
      </w:pPr>
      <w:r w:rsidRPr="00383667">
        <w:rPr>
          <w:rFonts w:cs="Huawei Sans"/>
        </w:rPr>
        <w:t xml:space="preserve">             Protocol: static, UpTime: 00:02:27, Expires: -</w:t>
      </w:r>
    </w:p>
    <w:p w14:paraId="6CFA52FD" w14:textId="77777777" w:rsidR="00135587" w:rsidRPr="00383667" w:rsidRDefault="00135587" w:rsidP="005714FA">
      <w:pPr>
        <w:pStyle w:val="2f3"/>
        <w:rPr>
          <w:rFonts w:cs="Huawei Sans"/>
        </w:rPr>
      </w:pPr>
    </w:p>
    <w:p w14:paraId="187A6D0C" w14:textId="77777777" w:rsidR="00135587" w:rsidRPr="00383667" w:rsidRDefault="00534F7A" w:rsidP="005714FA">
      <w:pPr>
        <w:pStyle w:val="2f3"/>
        <w:rPr>
          <w:rFonts w:cs="Huawei Sans"/>
          <w:color w:val="EC7061"/>
        </w:rPr>
      </w:pPr>
      <w:r w:rsidRPr="00383667">
        <w:rPr>
          <w:rFonts w:cs="Huawei Sans"/>
          <w:color w:val="EC7061"/>
        </w:rPr>
        <w:t xml:space="preserve"> (10.0.1.1, 239.0.0.12)</w:t>
      </w:r>
    </w:p>
    <w:p w14:paraId="040339FF" w14:textId="77777777" w:rsidR="00135587" w:rsidRPr="00383667" w:rsidRDefault="00534F7A" w:rsidP="005714FA">
      <w:pPr>
        <w:pStyle w:val="2f3"/>
        <w:rPr>
          <w:rFonts w:cs="Huawei Sans"/>
        </w:rPr>
      </w:pPr>
      <w:r w:rsidRPr="00383667">
        <w:rPr>
          <w:rFonts w:cs="Huawei Sans"/>
        </w:rPr>
        <w:t xml:space="preserve">     RP: 10.0.3.3</w:t>
      </w:r>
    </w:p>
    <w:p w14:paraId="18CC5A03" w14:textId="6B214B91" w:rsidR="00135587" w:rsidRPr="00383667" w:rsidRDefault="00534F7A" w:rsidP="005714FA">
      <w:pPr>
        <w:pStyle w:val="2f3"/>
        <w:rPr>
          <w:rFonts w:cs="Huawei Sans"/>
          <w:color w:val="EC7061"/>
        </w:rPr>
      </w:pPr>
      <w:r w:rsidRPr="00383667">
        <w:rPr>
          <w:rFonts w:cs="Huawei Sans"/>
          <w:color w:val="EC7061"/>
        </w:rPr>
        <w:t xml:space="preserve">     Protocol</w:t>
      </w:r>
      <w:r w:rsidR="00656B18">
        <w:rPr>
          <w:rFonts w:cs="Huawei Sans"/>
        </w:rPr>
        <w:tab/>
      </w:r>
      <w:r w:rsidRPr="00383667">
        <w:rPr>
          <w:rFonts w:cs="Huawei Sans"/>
          <w:color w:val="EC7061"/>
        </w:rPr>
        <w:t xml:space="preserve">: </w:t>
      </w:r>
      <w:r w:rsidRPr="00497E5B">
        <w:rPr>
          <w:rFonts w:cs="Huawei Sans"/>
          <w:color w:val="EC7061"/>
        </w:rPr>
        <w:t>pim-sm</w:t>
      </w:r>
      <w:r w:rsidRPr="00383667">
        <w:rPr>
          <w:rFonts w:cs="Huawei Sans"/>
          <w:color w:val="EC7061"/>
        </w:rPr>
        <w:t xml:space="preserve">, Flag: SPT ACT </w:t>
      </w:r>
    </w:p>
    <w:p w14:paraId="6306FB17" w14:textId="442C1B54"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00:00:05</w:t>
      </w:r>
    </w:p>
    <w:p w14:paraId="0C398EFD" w14:textId="3E890FE6" w:rsidR="00135587" w:rsidRPr="00383667" w:rsidRDefault="00534F7A" w:rsidP="005714FA">
      <w:pPr>
        <w:pStyle w:val="2f3"/>
        <w:rPr>
          <w:rFonts w:cs="Huawei Sans"/>
          <w:color w:val="EC7061"/>
        </w:rPr>
      </w:pPr>
      <w:r w:rsidRPr="00383667">
        <w:rPr>
          <w:rFonts w:cs="Huawei Sans"/>
          <w:color w:val="EC7061"/>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color w:val="EC7061"/>
        </w:rPr>
        <w:t>: GigabitEthernet0/0/1</w:t>
      </w:r>
    </w:p>
    <w:p w14:paraId="0A379E9B" w14:textId="77777777" w:rsidR="00135587" w:rsidRPr="00383667" w:rsidRDefault="00534F7A" w:rsidP="005714FA">
      <w:pPr>
        <w:pStyle w:val="2f3"/>
        <w:rPr>
          <w:rFonts w:cs="Huawei Sans"/>
          <w:color w:val="EC7061"/>
        </w:rPr>
      </w:pPr>
      <w:r w:rsidRPr="00383667">
        <w:rPr>
          <w:rFonts w:cs="Huawei Sans"/>
          <w:color w:val="EC7061"/>
        </w:rPr>
        <w:t xml:space="preserve">         Upstream neighbor: 10.0.24.2</w:t>
      </w:r>
    </w:p>
    <w:p w14:paraId="41CE6DAD" w14:textId="77777777" w:rsidR="00135587" w:rsidRPr="00383667" w:rsidRDefault="00534F7A" w:rsidP="005714FA">
      <w:pPr>
        <w:pStyle w:val="2f3"/>
        <w:rPr>
          <w:rFonts w:cs="Huawei Sans"/>
          <w:color w:val="EC7061"/>
        </w:rPr>
      </w:pPr>
      <w:r w:rsidRPr="00383667">
        <w:rPr>
          <w:rFonts w:cs="Huawei Sans"/>
          <w:color w:val="EC7061"/>
        </w:rPr>
        <w:t xml:space="preserve">         RPF prime neighbor: 10.0.24.2</w:t>
      </w:r>
    </w:p>
    <w:p w14:paraId="1F9DA40F" w14:textId="77777777" w:rsidR="00135587" w:rsidRPr="00383667" w:rsidRDefault="00534F7A" w:rsidP="005714FA">
      <w:pPr>
        <w:pStyle w:val="2f3"/>
        <w:rPr>
          <w:rFonts w:cs="Huawei Sans"/>
        </w:rPr>
      </w:pPr>
      <w:r w:rsidRPr="00383667">
        <w:rPr>
          <w:rFonts w:cs="Huawei Sans"/>
        </w:rPr>
        <w:t xml:space="preserve">     Downstream interface(s) information:</w:t>
      </w:r>
    </w:p>
    <w:p w14:paraId="39C2B3FE" w14:textId="77777777" w:rsidR="00135587" w:rsidRPr="00383667" w:rsidRDefault="00534F7A" w:rsidP="005714FA">
      <w:pPr>
        <w:pStyle w:val="2f3"/>
        <w:rPr>
          <w:rFonts w:cs="Huawei Sans"/>
        </w:rPr>
      </w:pPr>
      <w:r w:rsidRPr="00383667">
        <w:rPr>
          <w:rFonts w:cs="Huawei Sans"/>
        </w:rPr>
        <w:t xml:space="preserve">     Total number of downstreams: 1</w:t>
      </w:r>
    </w:p>
    <w:p w14:paraId="2FA53EF8" w14:textId="77777777" w:rsidR="00135587" w:rsidRPr="00383667" w:rsidRDefault="00534F7A" w:rsidP="005714FA">
      <w:pPr>
        <w:pStyle w:val="2f3"/>
        <w:rPr>
          <w:rFonts w:cs="Huawei Sans"/>
        </w:rPr>
      </w:pPr>
      <w:r w:rsidRPr="00383667">
        <w:rPr>
          <w:rFonts w:cs="Huawei Sans"/>
        </w:rPr>
        <w:t xml:space="preserve">         1: GigabitEthernet0/0/0</w:t>
      </w:r>
    </w:p>
    <w:p w14:paraId="0F158CBF" w14:textId="77777777" w:rsidR="00135587" w:rsidRPr="00383667" w:rsidRDefault="00534F7A" w:rsidP="005714FA">
      <w:pPr>
        <w:pStyle w:val="2f3"/>
        <w:rPr>
          <w:rFonts w:cs="Huawei Sans"/>
        </w:rPr>
      </w:pPr>
      <w:r w:rsidRPr="00383667">
        <w:rPr>
          <w:rFonts w:cs="Huawei Sans"/>
        </w:rPr>
        <w:t xml:space="preserve">             Protocol: </w:t>
      </w:r>
      <w:r w:rsidRPr="00497E5B">
        <w:rPr>
          <w:rFonts w:cs="Huawei Sans"/>
        </w:rPr>
        <w:t>pim-sm</w:t>
      </w:r>
      <w:r w:rsidRPr="00383667">
        <w:rPr>
          <w:rFonts w:cs="Huawei Sans"/>
        </w:rPr>
        <w:t>, UpTime: 00:00:03, Expires: -</w:t>
      </w:r>
    </w:p>
    <w:p w14:paraId="4F3C2A9D" w14:textId="32AE5F01" w:rsidR="00135587" w:rsidRPr="00383667" w:rsidRDefault="00534F7A" w:rsidP="005714FA">
      <w:pPr>
        <w:pStyle w:val="1e"/>
      </w:pPr>
      <w:r w:rsidRPr="00383667">
        <w:t xml:space="preserve">On R4, the entry with the Flag being </w:t>
      </w:r>
      <w:r w:rsidRPr="00383667">
        <w:rPr>
          <w:b/>
          <w:bCs/>
        </w:rPr>
        <w:t>SPT ACT</w:t>
      </w:r>
      <w:r w:rsidRPr="00383667">
        <w:t xml:space="preserve"> is an (S, G) entry, indicating that the (S, G) entry is used to guide </w:t>
      </w:r>
      <w:r w:rsidR="00006D19">
        <w:t xml:space="preserve">multicast </w:t>
      </w:r>
      <w:r w:rsidRPr="00383667">
        <w:t xml:space="preserve">packet forwarding. In addition, the upstream interface is </w:t>
      </w:r>
      <w:r w:rsidR="00694179">
        <w:t>GE0</w:t>
      </w:r>
      <w:r w:rsidRPr="00383667">
        <w:t xml:space="preserve">/0/1 that is connected to R2, rather than </w:t>
      </w:r>
      <w:r w:rsidR="00694179">
        <w:t>GE0</w:t>
      </w:r>
      <w:r w:rsidRPr="00383667">
        <w:t>/0/3 that is connected to R3. In this ca</w:t>
      </w:r>
      <w:r w:rsidR="00006D19">
        <w:t>se, the RPT-to-SPT switchover ha</w:t>
      </w:r>
      <w:r w:rsidRPr="00383667">
        <w:t>s been performed.</w:t>
      </w:r>
    </w:p>
    <w:p w14:paraId="72AC32D6" w14:textId="77777777" w:rsidR="00135587" w:rsidRPr="00383667" w:rsidRDefault="00534F7A" w:rsidP="005714FA">
      <w:pPr>
        <w:pStyle w:val="1e"/>
      </w:pPr>
      <w:r w:rsidRPr="00383667">
        <w:t># Change the RPT-to-SPT switchover threshold on R4.</w:t>
      </w:r>
    </w:p>
    <w:p w14:paraId="230E266B" w14:textId="77777777" w:rsidR="00135587" w:rsidRPr="00383667" w:rsidRDefault="00534F7A" w:rsidP="005714FA">
      <w:pPr>
        <w:pStyle w:val="2f3"/>
        <w:rPr>
          <w:rFonts w:cs="Huawei Sans"/>
        </w:rPr>
      </w:pPr>
      <w:r w:rsidRPr="00383667">
        <w:rPr>
          <w:rFonts w:cs="Huawei Sans"/>
        </w:rPr>
        <w:t>[R4]</w:t>
      </w:r>
      <w:r w:rsidRPr="00497E5B">
        <w:rPr>
          <w:rFonts w:cs="Huawei Sans"/>
        </w:rPr>
        <w:t>pim</w:t>
      </w:r>
    </w:p>
    <w:p w14:paraId="0EE9387A" w14:textId="77777777" w:rsidR="00135587" w:rsidRPr="00383667" w:rsidRDefault="00534F7A" w:rsidP="005714FA">
      <w:pPr>
        <w:pStyle w:val="2f3"/>
        <w:rPr>
          <w:rFonts w:cs="Huawei Sans"/>
        </w:rPr>
      </w:pPr>
      <w:r w:rsidRPr="00383667">
        <w:rPr>
          <w:rFonts w:cs="Huawei Sans"/>
        </w:rPr>
        <w:t xml:space="preserve">[R4-pim] </w:t>
      </w:r>
      <w:r w:rsidRPr="00497E5B">
        <w:rPr>
          <w:rFonts w:cs="Huawei Sans"/>
        </w:rPr>
        <w:t>spt-switch-threshold</w:t>
      </w:r>
      <w:r w:rsidRPr="00383667">
        <w:rPr>
          <w:rFonts w:cs="Huawei Sans"/>
        </w:rPr>
        <w:t xml:space="preserve"> infinity</w:t>
      </w:r>
    </w:p>
    <w:p w14:paraId="394354DF" w14:textId="77777777" w:rsidR="00135587" w:rsidRPr="00383667" w:rsidRDefault="00534F7A" w:rsidP="005714FA">
      <w:pPr>
        <w:pStyle w:val="1e"/>
      </w:pPr>
      <w:r w:rsidRPr="00383667">
        <w:t>The command configures R4 never to initiate an RPT-to-SPT switchover.</w:t>
      </w:r>
    </w:p>
    <w:p w14:paraId="59762D76" w14:textId="77777777" w:rsidR="00135587" w:rsidRPr="00383667" w:rsidRDefault="00534F7A" w:rsidP="005714FA">
      <w:pPr>
        <w:pStyle w:val="1e"/>
      </w:pPr>
      <w:r w:rsidRPr="00383667">
        <w:t xml:space="preserve"># Run the </w:t>
      </w:r>
      <w:r w:rsidRPr="00383667">
        <w:rPr>
          <w:b/>
          <w:bCs/>
        </w:rPr>
        <w:t>ping multicast</w:t>
      </w:r>
      <w:r w:rsidRPr="00383667">
        <w:t xml:space="preserve"> command on R1 to simulate the multicast source of the multicast group 239.0.0.12 and send multicast data.</w:t>
      </w:r>
    </w:p>
    <w:p w14:paraId="10826B1F" w14:textId="77777777" w:rsidR="00135587" w:rsidRPr="00383667" w:rsidRDefault="00534F7A" w:rsidP="005714FA">
      <w:pPr>
        <w:pStyle w:val="2f3"/>
        <w:rPr>
          <w:rFonts w:cs="Huawei Sans"/>
        </w:rPr>
      </w:pPr>
      <w:r w:rsidRPr="00383667">
        <w:rPr>
          <w:rFonts w:cs="Huawei Sans"/>
        </w:rPr>
        <w:t>&lt;R1&gt;ping multicast -c 10 239.0.0.12</w:t>
      </w:r>
    </w:p>
    <w:p w14:paraId="395C1247" w14:textId="77777777" w:rsidR="00135587" w:rsidRPr="00383667" w:rsidRDefault="00534F7A" w:rsidP="005714FA">
      <w:pPr>
        <w:pStyle w:val="1e"/>
      </w:pPr>
      <w:r w:rsidRPr="00383667">
        <w:lastRenderedPageBreak/>
        <w:t># Check the PIM routing table on R4.</w:t>
      </w:r>
    </w:p>
    <w:p w14:paraId="60E676FA" w14:textId="77777777" w:rsidR="00135587" w:rsidRPr="00383667" w:rsidRDefault="00534F7A" w:rsidP="005714FA">
      <w:pPr>
        <w:pStyle w:val="2f3"/>
        <w:rPr>
          <w:rFonts w:cs="Huawei Sans"/>
        </w:rPr>
      </w:pPr>
      <w:r w:rsidRPr="00383667">
        <w:rPr>
          <w:rFonts w:cs="Huawei Sans"/>
        </w:rPr>
        <w:t xml:space="preserve">&lt;R4&gt;display </w:t>
      </w:r>
      <w:r w:rsidRPr="00497E5B">
        <w:rPr>
          <w:rFonts w:cs="Huawei Sans"/>
        </w:rPr>
        <w:t>pim</w:t>
      </w:r>
      <w:r w:rsidRPr="00383667">
        <w:rPr>
          <w:rFonts w:cs="Huawei Sans"/>
        </w:rPr>
        <w:t xml:space="preserve"> routing-table</w:t>
      </w:r>
    </w:p>
    <w:p w14:paraId="3BA2556F" w14:textId="77777777" w:rsidR="00135587" w:rsidRPr="00383667" w:rsidRDefault="00534F7A" w:rsidP="005714FA">
      <w:pPr>
        <w:pStyle w:val="2f3"/>
        <w:rPr>
          <w:rFonts w:cs="Huawei Sans"/>
        </w:rPr>
      </w:pPr>
      <w:r w:rsidRPr="00383667">
        <w:rPr>
          <w:rFonts w:cs="Huawei Sans"/>
        </w:rPr>
        <w:t xml:space="preserve"> VPN-Instance: public net</w:t>
      </w:r>
    </w:p>
    <w:p w14:paraId="69D757E7" w14:textId="77777777" w:rsidR="00135587" w:rsidRPr="00383667" w:rsidRDefault="00534F7A" w:rsidP="005714FA">
      <w:pPr>
        <w:pStyle w:val="2f3"/>
        <w:rPr>
          <w:rFonts w:cs="Huawei Sans"/>
        </w:rPr>
      </w:pPr>
      <w:r w:rsidRPr="00383667">
        <w:rPr>
          <w:rFonts w:cs="Huawei Sans"/>
        </w:rPr>
        <w:t xml:space="preserve"> Total 1 (*, G) entry; 1 (S, G) entry</w:t>
      </w:r>
    </w:p>
    <w:p w14:paraId="0554360D" w14:textId="77777777" w:rsidR="00135587" w:rsidRPr="00383667" w:rsidRDefault="00135587" w:rsidP="005714FA">
      <w:pPr>
        <w:pStyle w:val="2f3"/>
        <w:rPr>
          <w:rFonts w:cs="Huawei Sans"/>
        </w:rPr>
      </w:pPr>
    </w:p>
    <w:p w14:paraId="42FB53B2" w14:textId="77777777" w:rsidR="00135587" w:rsidRPr="00383667" w:rsidRDefault="00534F7A" w:rsidP="005714FA">
      <w:pPr>
        <w:pStyle w:val="2f3"/>
        <w:rPr>
          <w:rFonts w:cs="Huawei Sans"/>
        </w:rPr>
      </w:pPr>
      <w:r w:rsidRPr="00383667">
        <w:rPr>
          <w:rFonts w:cs="Huawei Sans"/>
        </w:rPr>
        <w:t xml:space="preserve"> (*, 239.0.0.12)</w:t>
      </w:r>
    </w:p>
    <w:p w14:paraId="68AFEBE0" w14:textId="4ED650C6" w:rsidR="00135587" w:rsidRPr="00383667" w:rsidRDefault="00534F7A" w:rsidP="005714FA">
      <w:pPr>
        <w:pStyle w:val="2f3"/>
        <w:rPr>
          <w:rFonts w:cs="Huawei Sans"/>
        </w:rPr>
      </w:pPr>
      <w:r w:rsidRPr="00383667">
        <w:rPr>
          <w:rFonts w:cs="Huawei Sans"/>
        </w:rPr>
        <w:t xml:space="preserve">     RP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10.0.3.3</w:t>
      </w:r>
    </w:p>
    <w:p w14:paraId="4A3E05F1" w14:textId="0EE595B2"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pim-sm</w:t>
      </w:r>
      <w:r w:rsidRPr="00383667">
        <w:rPr>
          <w:rFonts w:cs="Huawei Sans"/>
        </w:rPr>
        <w:t xml:space="preserve">, Flag: WC </w:t>
      </w:r>
    </w:p>
    <w:p w14:paraId="0E1B0B36" w14:textId="18AC985F"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00:13:27</w:t>
      </w:r>
    </w:p>
    <w:p w14:paraId="4A95E44D" w14:textId="4A64057A" w:rsidR="00135587" w:rsidRPr="00383667" w:rsidRDefault="00534F7A" w:rsidP="005714FA">
      <w:pPr>
        <w:pStyle w:val="2f3"/>
        <w:rPr>
          <w:rFonts w:cs="Huawei Sans"/>
        </w:rPr>
      </w:pPr>
      <w:r w:rsidRPr="00383667">
        <w:rPr>
          <w:rFonts w:cs="Huawei Sans"/>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GigabitEthernet0/0/3</w:t>
      </w:r>
    </w:p>
    <w:p w14:paraId="64F20CED" w14:textId="77777777" w:rsidR="00135587" w:rsidRPr="00383667" w:rsidRDefault="00534F7A" w:rsidP="005714FA">
      <w:pPr>
        <w:pStyle w:val="2f3"/>
        <w:rPr>
          <w:rFonts w:cs="Huawei Sans"/>
        </w:rPr>
      </w:pPr>
      <w:r w:rsidRPr="00383667">
        <w:rPr>
          <w:rFonts w:cs="Huawei Sans"/>
        </w:rPr>
        <w:t xml:space="preserve">         Upstream neighbor: 10.0.34.3</w:t>
      </w:r>
    </w:p>
    <w:p w14:paraId="138071F7" w14:textId="77777777" w:rsidR="00135587" w:rsidRPr="00383667" w:rsidRDefault="00534F7A" w:rsidP="005714FA">
      <w:pPr>
        <w:pStyle w:val="2f3"/>
        <w:rPr>
          <w:rFonts w:cs="Huawei Sans"/>
        </w:rPr>
      </w:pPr>
      <w:r w:rsidRPr="00383667">
        <w:rPr>
          <w:rFonts w:cs="Huawei Sans"/>
        </w:rPr>
        <w:t xml:space="preserve">         RPF prime neighbor: 10.0.34.3</w:t>
      </w:r>
    </w:p>
    <w:p w14:paraId="502F2FF1" w14:textId="77777777" w:rsidR="00135587" w:rsidRPr="00383667" w:rsidRDefault="00534F7A" w:rsidP="005714FA">
      <w:pPr>
        <w:pStyle w:val="2f3"/>
        <w:rPr>
          <w:rFonts w:cs="Huawei Sans"/>
        </w:rPr>
      </w:pPr>
      <w:r w:rsidRPr="00383667">
        <w:rPr>
          <w:rFonts w:cs="Huawei Sans"/>
        </w:rPr>
        <w:t xml:space="preserve">     Downstream interface(s) information:</w:t>
      </w:r>
    </w:p>
    <w:p w14:paraId="1D626396" w14:textId="77777777" w:rsidR="00135587" w:rsidRPr="00383667" w:rsidRDefault="00534F7A" w:rsidP="005714FA">
      <w:pPr>
        <w:pStyle w:val="2f3"/>
        <w:rPr>
          <w:rFonts w:cs="Huawei Sans"/>
        </w:rPr>
      </w:pPr>
      <w:r w:rsidRPr="00383667">
        <w:rPr>
          <w:rFonts w:cs="Huawei Sans"/>
        </w:rPr>
        <w:t xml:space="preserve">     Total number of downstreams: 1</w:t>
      </w:r>
    </w:p>
    <w:p w14:paraId="45E0A305" w14:textId="77777777" w:rsidR="00135587" w:rsidRPr="00383667" w:rsidRDefault="00534F7A" w:rsidP="005714FA">
      <w:pPr>
        <w:pStyle w:val="2f3"/>
        <w:rPr>
          <w:rFonts w:cs="Huawei Sans"/>
        </w:rPr>
      </w:pPr>
      <w:r w:rsidRPr="00383667">
        <w:rPr>
          <w:rFonts w:cs="Huawei Sans"/>
        </w:rPr>
        <w:t xml:space="preserve">         1: GigabitEthernet0/0/0</w:t>
      </w:r>
    </w:p>
    <w:p w14:paraId="457B1A9A" w14:textId="77777777" w:rsidR="00135587" w:rsidRPr="00383667" w:rsidRDefault="00534F7A" w:rsidP="005714FA">
      <w:pPr>
        <w:pStyle w:val="2f3"/>
        <w:rPr>
          <w:rFonts w:cs="Huawei Sans"/>
        </w:rPr>
      </w:pPr>
      <w:r w:rsidRPr="00383667">
        <w:rPr>
          <w:rFonts w:cs="Huawei Sans"/>
        </w:rPr>
        <w:t xml:space="preserve">             Protocol: static, UpTime: 00:13:27, Expires: -</w:t>
      </w:r>
    </w:p>
    <w:p w14:paraId="1EB85AD7" w14:textId="77777777" w:rsidR="00135587" w:rsidRPr="00383667" w:rsidRDefault="00135587" w:rsidP="005714FA">
      <w:pPr>
        <w:pStyle w:val="2f3"/>
        <w:rPr>
          <w:rFonts w:cs="Huawei Sans"/>
        </w:rPr>
      </w:pPr>
    </w:p>
    <w:p w14:paraId="091ED9E9" w14:textId="77777777" w:rsidR="00135587" w:rsidRPr="00383667" w:rsidRDefault="00534F7A" w:rsidP="005714FA">
      <w:pPr>
        <w:pStyle w:val="2f3"/>
        <w:rPr>
          <w:rFonts w:cs="Huawei Sans"/>
          <w:color w:val="EC7061"/>
        </w:rPr>
      </w:pPr>
      <w:r w:rsidRPr="00383667">
        <w:rPr>
          <w:rFonts w:cs="Huawei Sans"/>
          <w:color w:val="EC7061"/>
        </w:rPr>
        <w:t xml:space="preserve"> (10.0.1.1, 239.0.0.12)</w:t>
      </w:r>
    </w:p>
    <w:p w14:paraId="638CDA71" w14:textId="1ED386B6" w:rsidR="00135587" w:rsidRPr="00383667" w:rsidRDefault="00534F7A" w:rsidP="005714FA">
      <w:pPr>
        <w:pStyle w:val="2f3"/>
        <w:rPr>
          <w:rFonts w:cs="Huawei Sans"/>
        </w:rPr>
      </w:pPr>
      <w:r w:rsidRPr="00383667">
        <w:rPr>
          <w:rFonts w:cs="Huawei Sans"/>
        </w:rPr>
        <w:t xml:space="preserve">     RP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 10.0.3.3</w:t>
      </w:r>
    </w:p>
    <w:p w14:paraId="2DBE088D" w14:textId="33E3B947" w:rsidR="00135587" w:rsidRPr="00383667" w:rsidRDefault="00534F7A" w:rsidP="005714FA">
      <w:pPr>
        <w:pStyle w:val="2f3"/>
        <w:rPr>
          <w:rFonts w:cs="Huawei Sans"/>
        </w:rPr>
      </w:pPr>
      <w:r w:rsidRPr="00383667">
        <w:rPr>
          <w:rFonts w:cs="Huawei Sans"/>
        </w:rPr>
        <w:t xml:space="preserve">     Protocol</w:t>
      </w:r>
      <w:r w:rsidR="00656B18">
        <w:rPr>
          <w:rFonts w:cs="Huawei Sans"/>
        </w:rPr>
        <w:tab/>
      </w:r>
      <w:r w:rsidRPr="00383667">
        <w:rPr>
          <w:rFonts w:cs="Huawei Sans"/>
        </w:rPr>
        <w:t xml:space="preserve">: </w:t>
      </w:r>
      <w:r w:rsidRPr="00497E5B">
        <w:rPr>
          <w:rFonts w:cs="Huawei Sans"/>
        </w:rPr>
        <w:t>pim-sm</w:t>
      </w:r>
      <w:r w:rsidRPr="00383667">
        <w:rPr>
          <w:rFonts w:cs="Huawei Sans"/>
        </w:rPr>
        <w:t xml:space="preserve">, Flag: ACT </w:t>
      </w:r>
    </w:p>
    <w:p w14:paraId="300AAB62" w14:textId="4247A55F" w:rsidR="00135587" w:rsidRPr="00383667" w:rsidRDefault="00534F7A" w:rsidP="005714FA">
      <w:pPr>
        <w:pStyle w:val="2f3"/>
        <w:rPr>
          <w:rFonts w:cs="Huawei Sans"/>
        </w:rPr>
      </w:pPr>
      <w:r w:rsidRPr="00383667">
        <w:rPr>
          <w:rFonts w:cs="Huawei Sans"/>
        </w:rPr>
        <w:t xml:space="preserve">     UpTime</w:t>
      </w:r>
      <w:r w:rsidR="00656B18">
        <w:rPr>
          <w:rFonts w:cs="Huawei Sans"/>
        </w:rPr>
        <w:tab/>
      </w:r>
      <w:r w:rsidRPr="00383667">
        <w:rPr>
          <w:rFonts w:cs="Huawei Sans"/>
        </w:rPr>
        <w:t>: 00:00:12</w:t>
      </w:r>
    </w:p>
    <w:p w14:paraId="34B56F85" w14:textId="55C76AA5" w:rsidR="00135587" w:rsidRPr="00383667" w:rsidRDefault="00534F7A" w:rsidP="005714FA">
      <w:pPr>
        <w:pStyle w:val="2f3"/>
        <w:rPr>
          <w:rFonts w:cs="Huawei Sans"/>
          <w:color w:val="EC7061"/>
        </w:rPr>
      </w:pPr>
      <w:r w:rsidRPr="00383667">
        <w:rPr>
          <w:rFonts w:cs="Huawei Sans"/>
          <w:color w:val="EC7061"/>
        </w:rPr>
        <w:t xml:space="preserve">     Upstream interface</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color w:val="EC7061"/>
        </w:rPr>
        <w:t>: GigabitEthernet0/0/3</w:t>
      </w:r>
    </w:p>
    <w:p w14:paraId="7B4ED0F9" w14:textId="77777777" w:rsidR="00135587" w:rsidRPr="00383667" w:rsidRDefault="00534F7A" w:rsidP="005714FA">
      <w:pPr>
        <w:pStyle w:val="2f3"/>
        <w:rPr>
          <w:rFonts w:cs="Huawei Sans"/>
          <w:color w:val="EC7061"/>
        </w:rPr>
      </w:pPr>
      <w:r w:rsidRPr="00383667">
        <w:rPr>
          <w:rFonts w:cs="Huawei Sans"/>
          <w:color w:val="EC7061"/>
        </w:rPr>
        <w:t xml:space="preserve">         Upstream neighbor: 10.0.34.3</w:t>
      </w:r>
    </w:p>
    <w:p w14:paraId="25BB79C3" w14:textId="77777777" w:rsidR="00135587" w:rsidRPr="00383667" w:rsidRDefault="00534F7A" w:rsidP="005714FA">
      <w:pPr>
        <w:pStyle w:val="2f3"/>
        <w:rPr>
          <w:rFonts w:cs="Huawei Sans"/>
          <w:color w:val="EC7061"/>
        </w:rPr>
      </w:pPr>
      <w:r w:rsidRPr="00383667">
        <w:rPr>
          <w:rFonts w:cs="Huawei Sans"/>
          <w:color w:val="EC7061"/>
        </w:rPr>
        <w:t xml:space="preserve">         RPF prime neighbor: 10.0.34.3</w:t>
      </w:r>
    </w:p>
    <w:p w14:paraId="0601A2A4" w14:textId="77777777" w:rsidR="00135587" w:rsidRPr="00383667" w:rsidRDefault="00534F7A" w:rsidP="005714FA">
      <w:pPr>
        <w:pStyle w:val="2f3"/>
        <w:rPr>
          <w:rFonts w:cs="Huawei Sans"/>
        </w:rPr>
      </w:pPr>
      <w:r w:rsidRPr="00383667">
        <w:rPr>
          <w:rFonts w:cs="Huawei Sans"/>
        </w:rPr>
        <w:t xml:space="preserve">     Downstream interface(s) information:</w:t>
      </w:r>
    </w:p>
    <w:p w14:paraId="4784E499" w14:textId="77777777" w:rsidR="00135587" w:rsidRPr="00383667" w:rsidRDefault="00534F7A" w:rsidP="005714FA">
      <w:pPr>
        <w:pStyle w:val="2f3"/>
        <w:rPr>
          <w:rFonts w:cs="Huawei Sans"/>
        </w:rPr>
      </w:pPr>
      <w:r w:rsidRPr="00383667">
        <w:rPr>
          <w:rFonts w:cs="Huawei Sans"/>
        </w:rPr>
        <w:t xml:space="preserve">     Total number of downstreams: 1</w:t>
      </w:r>
    </w:p>
    <w:p w14:paraId="25FDF3A9" w14:textId="77777777" w:rsidR="00135587" w:rsidRPr="00383667" w:rsidRDefault="00534F7A" w:rsidP="005714FA">
      <w:pPr>
        <w:pStyle w:val="2f3"/>
        <w:rPr>
          <w:rFonts w:cs="Huawei Sans"/>
        </w:rPr>
      </w:pPr>
      <w:r w:rsidRPr="00383667">
        <w:rPr>
          <w:rFonts w:cs="Huawei Sans"/>
        </w:rPr>
        <w:t xml:space="preserve">         1: GigabitEthernet0/0/0</w:t>
      </w:r>
    </w:p>
    <w:p w14:paraId="3B458ED4" w14:textId="77777777" w:rsidR="00135587" w:rsidRPr="00383667" w:rsidRDefault="00534F7A" w:rsidP="005714FA">
      <w:pPr>
        <w:pStyle w:val="2f3"/>
        <w:rPr>
          <w:rFonts w:cs="Huawei Sans"/>
        </w:rPr>
      </w:pPr>
      <w:r w:rsidRPr="00383667">
        <w:rPr>
          <w:rFonts w:cs="Huawei Sans"/>
        </w:rPr>
        <w:t xml:space="preserve">             Protocol: </w:t>
      </w:r>
      <w:r w:rsidRPr="00497E5B">
        <w:rPr>
          <w:rFonts w:cs="Huawei Sans"/>
        </w:rPr>
        <w:t>pim-sm</w:t>
      </w:r>
      <w:r w:rsidRPr="00383667">
        <w:rPr>
          <w:rFonts w:cs="Huawei Sans"/>
        </w:rPr>
        <w:t>, UpTime: 00:00:12, Expires: -</w:t>
      </w:r>
    </w:p>
    <w:p w14:paraId="70FB93B3" w14:textId="6056A6EE" w:rsidR="00135587" w:rsidRPr="00383667" w:rsidRDefault="00534F7A" w:rsidP="005714FA">
      <w:pPr>
        <w:pStyle w:val="1e"/>
      </w:pPr>
      <w:r w:rsidRPr="00383667">
        <w:t xml:space="preserve">In this case, the upstream interface of R4 is still </w:t>
      </w:r>
      <w:r w:rsidR="00694179">
        <w:t>GE0</w:t>
      </w:r>
      <w:r w:rsidRPr="00383667">
        <w:t>/0/3, and the path of the (S, G) entry to the multicast source is still by way of the RP, indicating that no RPT-to-SPT switchover is performed.</w:t>
      </w:r>
    </w:p>
    <w:p w14:paraId="6360E50B" w14:textId="77777777" w:rsidR="00135587" w:rsidRPr="00383667" w:rsidRDefault="00534F7A" w:rsidP="00604E8C">
      <w:pPr>
        <w:pStyle w:val="30"/>
        <w:ind w:left="1032" w:hanging="278"/>
        <w:outlineLvl w:val="9"/>
        <w:rPr>
          <w:rFonts w:cs="Huawei Sans"/>
        </w:rPr>
      </w:pPr>
      <w:r w:rsidRPr="00383667">
        <w:rPr>
          <w:rFonts w:cs="Huawei Sans"/>
        </w:rPr>
        <w:t>Deploy PIM-SSM.</w:t>
      </w:r>
    </w:p>
    <w:p w14:paraId="0501EA4B" w14:textId="27826CDB" w:rsidR="00135587" w:rsidRPr="00383667" w:rsidRDefault="00534F7A" w:rsidP="005714FA">
      <w:pPr>
        <w:pStyle w:val="1e"/>
      </w:pPr>
      <w:r w:rsidRPr="00383667">
        <w:t xml:space="preserve">Change the IGMP version on R4's </w:t>
      </w:r>
      <w:r w:rsidR="00694179">
        <w:t>GE0</w:t>
      </w:r>
      <w:r w:rsidRPr="00383667">
        <w:t xml:space="preserve">/0/0 to version 3 and configure </w:t>
      </w:r>
      <w:r w:rsidR="00694179">
        <w:t>GE0</w:t>
      </w:r>
      <w:r w:rsidRPr="00383667">
        <w:t>/0/0 to join SSM group 232.0.0.12 in static mode.</w:t>
      </w:r>
    </w:p>
    <w:p w14:paraId="0D054EC1" w14:textId="255A842D" w:rsidR="00135587" w:rsidRPr="00383667" w:rsidRDefault="00534F7A" w:rsidP="005714FA">
      <w:pPr>
        <w:pStyle w:val="1e"/>
      </w:pPr>
      <w:r w:rsidRPr="00383667">
        <w:t xml:space="preserve"># Modify the configurations of </w:t>
      </w:r>
      <w:r w:rsidR="00694179">
        <w:t>GE0</w:t>
      </w:r>
      <w:r w:rsidRPr="00383667">
        <w:t>/0/0.</w:t>
      </w:r>
    </w:p>
    <w:p w14:paraId="7BB0BE21" w14:textId="77777777" w:rsidR="00135587" w:rsidRPr="00383667" w:rsidRDefault="00534F7A" w:rsidP="005714FA">
      <w:pPr>
        <w:pStyle w:val="2f3"/>
        <w:rPr>
          <w:rFonts w:cs="Huawei Sans"/>
        </w:rPr>
      </w:pPr>
      <w:r w:rsidRPr="00383667">
        <w:rPr>
          <w:rFonts w:cs="Huawei Sans"/>
        </w:rPr>
        <w:t>[R4]interface GigabitEthernet0/0/0</w:t>
      </w:r>
    </w:p>
    <w:p w14:paraId="75654EFF" w14:textId="77777777" w:rsidR="00135587" w:rsidRPr="00383667" w:rsidRDefault="00534F7A" w:rsidP="005714FA">
      <w:pPr>
        <w:pStyle w:val="2f3"/>
        <w:rPr>
          <w:rFonts w:cs="Huawei Sans"/>
        </w:rPr>
      </w:pPr>
      <w:r w:rsidRPr="00383667">
        <w:rPr>
          <w:rFonts w:cs="Huawei Sans"/>
        </w:rPr>
        <w:t xml:space="preserve">[R4-GigabitEthernet0/0/0] </w:t>
      </w:r>
      <w:r w:rsidRPr="00497E5B">
        <w:rPr>
          <w:rFonts w:cs="Huawei Sans"/>
        </w:rPr>
        <w:t>igmp</w:t>
      </w:r>
      <w:r w:rsidRPr="00383667">
        <w:rPr>
          <w:rFonts w:cs="Huawei Sans"/>
        </w:rPr>
        <w:t xml:space="preserve"> version 3</w:t>
      </w:r>
    </w:p>
    <w:p w14:paraId="3C233183" w14:textId="77777777" w:rsidR="00135587" w:rsidRPr="00383667" w:rsidRDefault="00534F7A" w:rsidP="005714FA">
      <w:pPr>
        <w:pStyle w:val="2f3"/>
        <w:rPr>
          <w:rFonts w:cs="Huawei Sans"/>
        </w:rPr>
      </w:pPr>
      <w:r w:rsidRPr="00383667">
        <w:rPr>
          <w:rFonts w:cs="Huawei Sans"/>
        </w:rPr>
        <w:t xml:space="preserve">[R4-GigabitEthernet0/0/0] </w:t>
      </w:r>
      <w:r w:rsidRPr="00497E5B">
        <w:rPr>
          <w:rFonts w:cs="Huawei Sans"/>
        </w:rPr>
        <w:t>igmp</w:t>
      </w:r>
      <w:r w:rsidRPr="00383667">
        <w:rPr>
          <w:rFonts w:cs="Huawei Sans"/>
        </w:rPr>
        <w:t xml:space="preserve"> static-group 232.0.0.12 source 10.0.1.1</w:t>
      </w:r>
    </w:p>
    <w:p w14:paraId="07683341" w14:textId="77777777" w:rsidR="00135587" w:rsidRPr="00383667" w:rsidRDefault="00534F7A" w:rsidP="005714FA">
      <w:pPr>
        <w:pStyle w:val="1e"/>
      </w:pPr>
      <w:r w:rsidRPr="00383667">
        <w:t>By default, the address range of multicast groups in an SSM group policy is 232.0.0.0/8. If the address of the multicast group that an interface joins in static mode is not in this range, PIM-SSM entries cannot be generated.</w:t>
      </w:r>
    </w:p>
    <w:p w14:paraId="30F20B01" w14:textId="77777777" w:rsidR="00135587" w:rsidRPr="00383667" w:rsidRDefault="00534F7A" w:rsidP="005714FA">
      <w:pPr>
        <w:pStyle w:val="1e"/>
      </w:pPr>
      <w:r w:rsidRPr="00383667">
        <w:t># Check the PIM routing table of R4.</w:t>
      </w:r>
    </w:p>
    <w:p w14:paraId="2FE0979E" w14:textId="77777777" w:rsidR="00135587" w:rsidRPr="00383667" w:rsidRDefault="00534F7A" w:rsidP="005714FA">
      <w:pPr>
        <w:pStyle w:val="2f3"/>
        <w:rPr>
          <w:rFonts w:cs="Huawei Sans"/>
        </w:rPr>
      </w:pPr>
      <w:r w:rsidRPr="00383667">
        <w:rPr>
          <w:rFonts w:cs="Huawei Sans"/>
        </w:rPr>
        <w:t xml:space="preserve">&lt;R4&gt;display </w:t>
      </w:r>
      <w:r w:rsidRPr="00497E5B">
        <w:rPr>
          <w:rFonts w:cs="Huawei Sans"/>
        </w:rPr>
        <w:t>pim</w:t>
      </w:r>
      <w:r w:rsidRPr="00383667">
        <w:rPr>
          <w:rFonts w:cs="Huawei Sans"/>
        </w:rPr>
        <w:t xml:space="preserve"> routing-table </w:t>
      </w:r>
    </w:p>
    <w:p w14:paraId="730891E6" w14:textId="77777777" w:rsidR="00135587" w:rsidRPr="00383667" w:rsidRDefault="00534F7A" w:rsidP="005714FA">
      <w:pPr>
        <w:pStyle w:val="2f3"/>
        <w:rPr>
          <w:rFonts w:cs="Huawei Sans"/>
        </w:rPr>
      </w:pPr>
      <w:r w:rsidRPr="00383667">
        <w:rPr>
          <w:rFonts w:cs="Huawei Sans"/>
        </w:rPr>
        <w:t xml:space="preserve"> VPN-Instance: public net</w:t>
      </w:r>
    </w:p>
    <w:p w14:paraId="5929CB9F" w14:textId="77777777" w:rsidR="00135587" w:rsidRPr="00383667" w:rsidRDefault="00534F7A" w:rsidP="005714FA">
      <w:pPr>
        <w:pStyle w:val="2f3"/>
        <w:rPr>
          <w:rFonts w:cs="Huawei Sans"/>
        </w:rPr>
      </w:pPr>
      <w:r w:rsidRPr="00383667">
        <w:rPr>
          <w:rFonts w:cs="Huawei Sans"/>
        </w:rPr>
        <w:t xml:space="preserve"> Total 1 (*, G) entry; 1 (S, G) entry</w:t>
      </w:r>
    </w:p>
    <w:p w14:paraId="3C74EEDE" w14:textId="77777777" w:rsidR="00135587" w:rsidRPr="00383667" w:rsidRDefault="00534F7A" w:rsidP="005714FA">
      <w:pPr>
        <w:pStyle w:val="2f3"/>
        <w:rPr>
          <w:rFonts w:cs="Huawei Sans"/>
        </w:rPr>
      </w:pPr>
      <w:r w:rsidRPr="00383667">
        <w:rPr>
          <w:rFonts w:cs="Huawei Sans"/>
        </w:rPr>
        <w:t>...</w:t>
      </w:r>
    </w:p>
    <w:p w14:paraId="2D781803" w14:textId="77777777" w:rsidR="00135587" w:rsidRPr="00383667" w:rsidRDefault="00534F7A" w:rsidP="005714FA">
      <w:pPr>
        <w:pStyle w:val="2f3"/>
        <w:rPr>
          <w:rFonts w:cs="Huawei Sans"/>
        </w:rPr>
      </w:pPr>
      <w:r w:rsidRPr="00383667">
        <w:rPr>
          <w:rFonts w:cs="Huawei Sans"/>
        </w:rPr>
        <w:t>...</w:t>
      </w:r>
    </w:p>
    <w:p w14:paraId="296D5CE2" w14:textId="77777777" w:rsidR="00135587" w:rsidRPr="00383667" w:rsidRDefault="00534F7A" w:rsidP="005714FA">
      <w:pPr>
        <w:pStyle w:val="2f3"/>
        <w:rPr>
          <w:rFonts w:cs="Huawei Sans"/>
        </w:rPr>
      </w:pPr>
      <w:r w:rsidRPr="00383667">
        <w:rPr>
          <w:rFonts w:cs="Huawei Sans"/>
          <w:color w:val="EC7061"/>
        </w:rPr>
        <w:lastRenderedPageBreak/>
        <w:t>(10.0.1.1, 232.0.0.12)</w:t>
      </w:r>
    </w:p>
    <w:p w14:paraId="4D42DE17" w14:textId="77777777" w:rsidR="00135587" w:rsidRPr="00383667" w:rsidRDefault="00534F7A" w:rsidP="005714FA">
      <w:pPr>
        <w:pStyle w:val="2f3"/>
        <w:rPr>
          <w:rFonts w:cs="Huawei Sans"/>
        </w:rPr>
      </w:pPr>
      <w:r w:rsidRPr="00383667">
        <w:rPr>
          <w:rFonts w:cs="Huawei Sans"/>
        </w:rPr>
        <w:t xml:space="preserve">     </w:t>
      </w:r>
      <w:r w:rsidRPr="00383667">
        <w:rPr>
          <w:rFonts w:cs="Huawei Sans"/>
          <w:color w:val="EC7061"/>
        </w:rPr>
        <w:t>Protocol</w:t>
      </w:r>
      <w:r w:rsidRPr="00497E5B">
        <w:rPr>
          <w:rFonts w:cs="Huawei Sans"/>
          <w:color w:val="EC7061"/>
        </w:rPr>
        <w:t>:</w:t>
      </w:r>
      <w:r w:rsidRPr="00383667">
        <w:rPr>
          <w:rFonts w:cs="Huawei Sans"/>
          <w:color w:val="EC7061"/>
        </w:rPr>
        <w:t xml:space="preserve">  </w:t>
      </w:r>
      <w:r w:rsidRPr="00497E5B">
        <w:rPr>
          <w:rFonts w:cs="Huawei Sans"/>
          <w:color w:val="EC7061"/>
        </w:rPr>
        <w:t>pim-ssm</w:t>
      </w:r>
      <w:r w:rsidRPr="00383667">
        <w:rPr>
          <w:rFonts w:cs="Huawei Sans"/>
        </w:rPr>
        <w:t xml:space="preserve">, Flag: SG_RCVR </w:t>
      </w:r>
    </w:p>
    <w:p w14:paraId="06F2DFB7" w14:textId="77777777" w:rsidR="00135587" w:rsidRPr="00383667" w:rsidRDefault="00534F7A" w:rsidP="005714FA">
      <w:pPr>
        <w:pStyle w:val="2f3"/>
        <w:rPr>
          <w:rFonts w:cs="Huawei Sans"/>
        </w:rPr>
      </w:pPr>
      <w:r w:rsidRPr="00383667">
        <w:rPr>
          <w:rFonts w:cs="Huawei Sans"/>
        </w:rPr>
        <w:t xml:space="preserve">     UpTime: 00:01:58</w:t>
      </w:r>
    </w:p>
    <w:p w14:paraId="135C4F8A" w14:textId="77777777" w:rsidR="00135587" w:rsidRPr="00383667" w:rsidRDefault="00534F7A" w:rsidP="005714FA">
      <w:pPr>
        <w:pStyle w:val="2f3"/>
        <w:rPr>
          <w:rFonts w:cs="Huawei Sans"/>
          <w:color w:val="EC7061"/>
        </w:rPr>
      </w:pPr>
      <w:r w:rsidRPr="00383667">
        <w:rPr>
          <w:rFonts w:cs="Huawei Sans"/>
          <w:color w:val="EC7061"/>
        </w:rPr>
        <w:t xml:space="preserve">     Upstream interface: GigabitEthernet0/0/1</w:t>
      </w:r>
    </w:p>
    <w:p w14:paraId="35FBB065" w14:textId="77777777" w:rsidR="00135587" w:rsidRPr="00383667" w:rsidRDefault="00534F7A" w:rsidP="005714FA">
      <w:pPr>
        <w:pStyle w:val="2f3"/>
        <w:rPr>
          <w:rFonts w:cs="Huawei Sans"/>
          <w:color w:val="EC7061"/>
        </w:rPr>
      </w:pPr>
      <w:r w:rsidRPr="00383667">
        <w:rPr>
          <w:rFonts w:cs="Huawei Sans"/>
          <w:color w:val="EC7061"/>
        </w:rPr>
        <w:t xml:space="preserve">         Upstream neighbor: 10.0.24.2</w:t>
      </w:r>
    </w:p>
    <w:p w14:paraId="1F85EBFA" w14:textId="77777777" w:rsidR="00135587" w:rsidRPr="00383667" w:rsidRDefault="00534F7A" w:rsidP="005714FA">
      <w:pPr>
        <w:pStyle w:val="2f3"/>
        <w:rPr>
          <w:rFonts w:cs="Huawei Sans"/>
          <w:color w:val="EC7061"/>
        </w:rPr>
      </w:pPr>
      <w:r w:rsidRPr="00383667">
        <w:rPr>
          <w:rFonts w:cs="Huawei Sans"/>
          <w:color w:val="EC7061"/>
        </w:rPr>
        <w:t xml:space="preserve">         RPF prime neighbor: 10.0.24.2</w:t>
      </w:r>
    </w:p>
    <w:p w14:paraId="648D9F1F" w14:textId="77777777" w:rsidR="00135587" w:rsidRPr="00383667" w:rsidRDefault="00534F7A" w:rsidP="005714FA">
      <w:pPr>
        <w:pStyle w:val="2f3"/>
        <w:rPr>
          <w:rFonts w:cs="Huawei Sans"/>
        </w:rPr>
      </w:pPr>
      <w:r w:rsidRPr="00383667">
        <w:rPr>
          <w:rFonts w:cs="Huawei Sans"/>
        </w:rPr>
        <w:t xml:space="preserve">     Downstream interface(s) information:</w:t>
      </w:r>
    </w:p>
    <w:p w14:paraId="2E5314AB" w14:textId="77777777" w:rsidR="00135587" w:rsidRPr="00383667" w:rsidRDefault="00534F7A" w:rsidP="005714FA">
      <w:pPr>
        <w:pStyle w:val="2f3"/>
        <w:rPr>
          <w:rFonts w:cs="Huawei Sans"/>
        </w:rPr>
      </w:pPr>
      <w:r w:rsidRPr="00383667">
        <w:rPr>
          <w:rFonts w:cs="Huawei Sans"/>
        </w:rPr>
        <w:t xml:space="preserve">     Total number of downstreams: 1</w:t>
      </w:r>
    </w:p>
    <w:p w14:paraId="4B6BC2B7" w14:textId="77777777" w:rsidR="00135587" w:rsidRPr="00383667" w:rsidRDefault="00534F7A" w:rsidP="005714FA">
      <w:pPr>
        <w:pStyle w:val="2f3"/>
        <w:rPr>
          <w:rFonts w:cs="Huawei Sans"/>
        </w:rPr>
      </w:pPr>
      <w:r w:rsidRPr="00383667">
        <w:rPr>
          <w:rFonts w:cs="Huawei Sans"/>
        </w:rPr>
        <w:t xml:space="preserve">         1: GigabitEthernet0/0/0</w:t>
      </w:r>
    </w:p>
    <w:p w14:paraId="7977BE7D" w14:textId="77777777" w:rsidR="00135587" w:rsidRPr="00383667" w:rsidRDefault="00534F7A" w:rsidP="005714FA">
      <w:pPr>
        <w:pStyle w:val="2f3"/>
        <w:rPr>
          <w:rFonts w:cs="Huawei Sans"/>
        </w:rPr>
      </w:pPr>
      <w:r w:rsidRPr="00383667">
        <w:rPr>
          <w:rFonts w:cs="Huawei Sans"/>
        </w:rPr>
        <w:t xml:space="preserve">             Protocol: static, UpTime: 00:01:58, Expires: -</w:t>
      </w:r>
    </w:p>
    <w:p w14:paraId="334A4856" w14:textId="77777777" w:rsidR="00135587" w:rsidRPr="00383667" w:rsidRDefault="00534F7A" w:rsidP="005714FA">
      <w:pPr>
        <w:pStyle w:val="1e"/>
      </w:pPr>
      <w:r w:rsidRPr="00383667">
        <w:t>The command output on R4 shows that no traffic is triggered, an (S, G) entry is generated, the protocol is PIM-SSM, and the upstream device is R2.</w:t>
      </w:r>
    </w:p>
    <w:p w14:paraId="6E5B6041" w14:textId="77777777" w:rsidR="00135587" w:rsidRPr="00383667" w:rsidRDefault="00534F7A" w:rsidP="005714FA">
      <w:pPr>
        <w:pStyle w:val="1e"/>
      </w:pPr>
      <w:r w:rsidRPr="00383667">
        <w:t># Check the PIM routing table of R2.</w:t>
      </w:r>
    </w:p>
    <w:p w14:paraId="09EAFCFD" w14:textId="77777777" w:rsidR="00135587" w:rsidRPr="00383667" w:rsidRDefault="00534F7A" w:rsidP="005714FA">
      <w:pPr>
        <w:pStyle w:val="2f3"/>
        <w:rPr>
          <w:rFonts w:cs="Huawei Sans"/>
        </w:rPr>
      </w:pPr>
      <w:r w:rsidRPr="00383667">
        <w:rPr>
          <w:rFonts w:cs="Huawei Sans"/>
        </w:rPr>
        <w:t xml:space="preserve">&lt;R2&gt;display </w:t>
      </w:r>
      <w:r w:rsidRPr="00497E5B">
        <w:rPr>
          <w:rFonts w:cs="Huawei Sans"/>
        </w:rPr>
        <w:t>pim</w:t>
      </w:r>
      <w:r w:rsidRPr="00383667">
        <w:rPr>
          <w:rFonts w:cs="Huawei Sans"/>
        </w:rPr>
        <w:t xml:space="preserve"> routing-table </w:t>
      </w:r>
    </w:p>
    <w:p w14:paraId="4BC290D5" w14:textId="77777777" w:rsidR="00135587" w:rsidRPr="00383667" w:rsidRDefault="00534F7A" w:rsidP="005714FA">
      <w:pPr>
        <w:pStyle w:val="2f3"/>
        <w:rPr>
          <w:rFonts w:cs="Huawei Sans"/>
        </w:rPr>
      </w:pPr>
      <w:r w:rsidRPr="00383667">
        <w:rPr>
          <w:rFonts w:cs="Huawei Sans"/>
        </w:rPr>
        <w:t xml:space="preserve"> VPN-Instance: public net</w:t>
      </w:r>
    </w:p>
    <w:p w14:paraId="2F0BBE21" w14:textId="77777777" w:rsidR="00135587" w:rsidRPr="00383667" w:rsidRDefault="00534F7A" w:rsidP="005714FA">
      <w:pPr>
        <w:pStyle w:val="2f3"/>
        <w:rPr>
          <w:rFonts w:cs="Huawei Sans"/>
        </w:rPr>
      </w:pPr>
      <w:r w:rsidRPr="00383667">
        <w:rPr>
          <w:rFonts w:cs="Huawei Sans"/>
        </w:rPr>
        <w:t xml:space="preserve"> Total 0 (*, G) entry; 2 (S, G) entries</w:t>
      </w:r>
    </w:p>
    <w:p w14:paraId="7089CDDB" w14:textId="77777777" w:rsidR="00135587" w:rsidRPr="00383667" w:rsidRDefault="00135587" w:rsidP="005714FA">
      <w:pPr>
        <w:pStyle w:val="2f3"/>
        <w:rPr>
          <w:rFonts w:cs="Huawei Sans"/>
        </w:rPr>
      </w:pPr>
    </w:p>
    <w:p w14:paraId="51FE5C6B" w14:textId="77777777" w:rsidR="00135587" w:rsidRPr="00383667" w:rsidRDefault="00534F7A" w:rsidP="005714FA">
      <w:pPr>
        <w:pStyle w:val="2f3"/>
        <w:rPr>
          <w:rFonts w:cs="Huawei Sans"/>
        </w:rPr>
      </w:pPr>
      <w:r w:rsidRPr="00383667">
        <w:rPr>
          <w:rFonts w:cs="Huawei Sans"/>
        </w:rPr>
        <w:t>...</w:t>
      </w:r>
    </w:p>
    <w:p w14:paraId="0DFF6058" w14:textId="77777777" w:rsidR="00135587" w:rsidRPr="00383667" w:rsidRDefault="00534F7A" w:rsidP="005714FA">
      <w:pPr>
        <w:pStyle w:val="2f3"/>
        <w:rPr>
          <w:rFonts w:cs="Huawei Sans"/>
        </w:rPr>
      </w:pPr>
      <w:r w:rsidRPr="00383667">
        <w:rPr>
          <w:rFonts w:cs="Huawei Sans"/>
        </w:rPr>
        <w:t>...</w:t>
      </w:r>
    </w:p>
    <w:p w14:paraId="191FBC67" w14:textId="77777777" w:rsidR="00135587" w:rsidRPr="00383667" w:rsidRDefault="00135587" w:rsidP="005714FA">
      <w:pPr>
        <w:pStyle w:val="2f3"/>
        <w:rPr>
          <w:rFonts w:cs="Huawei Sans"/>
        </w:rPr>
      </w:pPr>
    </w:p>
    <w:p w14:paraId="114349AA" w14:textId="77777777" w:rsidR="00135587" w:rsidRPr="00383667" w:rsidRDefault="00534F7A" w:rsidP="005714FA">
      <w:pPr>
        <w:pStyle w:val="2f3"/>
        <w:rPr>
          <w:rFonts w:cs="Huawei Sans"/>
        </w:rPr>
      </w:pPr>
      <w:r w:rsidRPr="00383667">
        <w:rPr>
          <w:rFonts w:cs="Huawei Sans"/>
          <w:color w:val="EC7061"/>
        </w:rPr>
        <w:t xml:space="preserve"> (10.0.1.1, 232.0.0.12)</w:t>
      </w:r>
    </w:p>
    <w:p w14:paraId="531987F4" w14:textId="77777777" w:rsidR="00135587" w:rsidRPr="00383667" w:rsidRDefault="00534F7A" w:rsidP="005714FA">
      <w:pPr>
        <w:pStyle w:val="2f3"/>
        <w:rPr>
          <w:rFonts w:cs="Huawei Sans"/>
        </w:rPr>
      </w:pPr>
      <w:r w:rsidRPr="00383667">
        <w:rPr>
          <w:rFonts w:cs="Huawei Sans"/>
        </w:rPr>
        <w:t xml:space="preserve">    </w:t>
      </w:r>
      <w:r w:rsidRPr="00383667">
        <w:rPr>
          <w:rFonts w:cs="Huawei Sans"/>
          <w:color w:val="EC7061"/>
        </w:rPr>
        <w:t xml:space="preserve"> Protocol</w:t>
      </w:r>
      <w:r w:rsidRPr="00497E5B">
        <w:rPr>
          <w:rFonts w:cs="Huawei Sans"/>
          <w:color w:val="EC7061"/>
        </w:rPr>
        <w:t>:</w:t>
      </w:r>
      <w:r w:rsidRPr="00383667">
        <w:rPr>
          <w:rFonts w:cs="Huawei Sans"/>
          <w:color w:val="EC7061"/>
        </w:rPr>
        <w:t xml:space="preserve">  </w:t>
      </w:r>
      <w:r w:rsidRPr="00497E5B">
        <w:rPr>
          <w:rFonts w:cs="Huawei Sans"/>
          <w:color w:val="EC7061"/>
        </w:rPr>
        <w:t>pim-ssm</w:t>
      </w:r>
      <w:r w:rsidRPr="00383667">
        <w:rPr>
          <w:rFonts w:cs="Huawei Sans"/>
          <w:color w:val="EC7061"/>
        </w:rPr>
        <w:t>,</w:t>
      </w:r>
      <w:r w:rsidRPr="00383667">
        <w:rPr>
          <w:rFonts w:cs="Huawei Sans"/>
        </w:rPr>
        <w:t xml:space="preserve"> Flag: </w:t>
      </w:r>
    </w:p>
    <w:p w14:paraId="22A18010" w14:textId="77777777" w:rsidR="00135587" w:rsidRPr="00383667" w:rsidRDefault="00534F7A" w:rsidP="005714FA">
      <w:pPr>
        <w:pStyle w:val="2f3"/>
        <w:rPr>
          <w:rFonts w:cs="Huawei Sans"/>
        </w:rPr>
      </w:pPr>
      <w:r w:rsidRPr="00383667">
        <w:rPr>
          <w:rFonts w:cs="Huawei Sans"/>
        </w:rPr>
        <w:t xml:space="preserve">     UpTime: 00:03:30</w:t>
      </w:r>
    </w:p>
    <w:p w14:paraId="1ED8C108" w14:textId="77777777" w:rsidR="00135587" w:rsidRPr="00383667" w:rsidRDefault="00534F7A" w:rsidP="005714FA">
      <w:pPr>
        <w:pStyle w:val="2f3"/>
        <w:rPr>
          <w:rFonts w:cs="Huawei Sans"/>
          <w:color w:val="EC7061"/>
        </w:rPr>
      </w:pPr>
      <w:r w:rsidRPr="00383667">
        <w:rPr>
          <w:rFonts w:cs="Huawei Sans"/>
          <w:color w:val="EC7061"/>
        </w:rPr>
        <w:t xml:space="preserve">     Upstream interface: GigabitEthernet0/0/3</w:t>
      </w:r>
    </w:p>
    <w:p w14:paraId="4114A8F1" w14:textId="77777777" w:rsidR="00135587" w:rsidRPr="00383667" w:rsidRDefault="00534F7A" w:rsidP="005714FA">
      <w:pPr>
        <w:pStyle w:val="2f3"/>
        <w:rPr>
          <w:rFonts w:cs="Huawei Sans"/>
          <w:color w:val="EC7061"/>
        </w:rPr>
      </w:pPr>
      <w:r w:rsidRPr="00383667">
        <w:rPr>
          <w:rFonts w:cs="Huawei Sans"/>
          <w:color w:val="EC7061"/>
        </w:rPr>
        <w:t xml:space="preserve">         Upstream neighbor: 10.0.12.1</w:t>
      </w:r>
    </w:p>
    <w:p w14:paraId="6FEC86B9" w14:textId="77777777" w:rsidR="00135587" w:rsidRPr="00383667" w:rsidRDefault="00534F7A" w:rsidP="005714FA">
      <w:pPr>
        <w:pStyle w:val="2f3"/>
        <w:rPr>
          <w:rFonts w:cs="Huawei Sans"/>
          <w:color w:val="EC7061"/>
        </w:rPr>
      </w:pPr>
      <w:r w:rsidRPr="00383667">
        <w:rPr>
          <w:rFonts w:cs="Huawei Sans"/>
          <w:color w:val="EC7061"/>
        </w:rPr>
        <w:t xml:space="preserve">         RPF prime neighbor: 10.0.12.1</w:t>
      </w:r>
    </w:p>
    <w:p w14:paraId="7E34B68F" w14:textId="77777777" w:rsidR="00135587" w:rsidRPr="00383667" w:rsidRDefault="00534F7A" w:rsidP="005714FA">
      <w:pPr>
        <w:pStyle w:val="2f3"/>
        <w:rPr>
          <w:rFonts w:cs="Huawei Sans"/>
        </w:rPr>
      </w:pPr>
      <w:r w:rsidRPr="00383667">
        <w:rPr>
          <w:rFonts w:cs="Huawei Sans"/>
        </w:rPr>
        <w:t xml:space="preserve">     Downstream interface(s) information:</w:t>
      </w:r>
    </w:p>
    <w:p w14:paraId="60055631" w14:textId="77777777" w:rsidR="00135587" w:rsidRPr="00383667" w:rsidRDefault="00534F7A" w:rsidP="005714FA">
      <w:pPr>
        <w:pStyle w:val="2f3"/>
        <w:rPr>
          <w:rFonts w:cs="Huawei Sans"/>
        </w:rPr>
      </w:pPr>
      <w:r w:rsidRPr="00383667">
        <w:rPr>
          <w:rFonts w:cs="Huawei Sans"/>
        </w:rPr>
        <w:t xml:space="preserve">     Total number of downstreams: 1</w:t>
      </w:r>
    </w:p>
    <w:p w14:paraId="6F6158E5" w14:textId="77777777" w:rsidR="00135587" w:rsidRPr="00383667" w:rsidRDefault="00534F7A" w:rsidP="005714FA">
      <w:pPr>
        <w:pStyle w:val="2f3"/>
        <w:rPr>
          <w:rFonts w:cs="Huawei Sans"/>
        </w:rPr>
      </w:pPr>
      <w:r w:rsidRPr="00383667">
        <w:rPr>
          <w:rFonts w:cs="Huawei Sans"/>
        </w:rPr>
        <w:t xml:space="preserve">         1: GigabitEthernet0/0/1</w:t>
      </w:r>
    </w:p>
    <w:p w14:paraId="77FDF8C9" w14:textId="77777777" w:rsidR="00135587" w:rsidRPr="00383667" w:rsidRDefault="00534F7A" w:rsidP="005714FA">
      <w:pPr>
        <w:pStyle w:val="2f3"/>
        <w:rPr>
          <w:rFonts w:cs="Huawei Sans"/>
        </w:rPr>
      </w:pPr>
      <w:r w:rsidRPr="00383667">
        <w:rPr>
          <w:rFonts w:cs="Huawei Sans"/>
        </w:rPr>
        <w:t xml:space="preserve">             Protocol: </w:t>
      </w:r>
      <w:r w:rsidRPr="00497E5B">
        <w:rPr>
          <w:rFonts w:cs="Huawei Sans"/>
        </w:rPr>
        <w:t>pim-ssm</w:t>
      </w:r>
      <w:r w:rsidRPr="00383667">
        <w:rPr>
          <w:rFonts w:cs="Huawei Sans"/>
        </w:rPr>
        <w:t>, UpTime: 00:03:30, Expires: 00:03:00</w:t>
      </w:r>
    </w:p>
    <w:p w14:paraId="1F607174" w14:textId="77777777" w:rsidR="00135587" w:rsidRPr="00383667" w:rsidRDefault="00534F7A" w:rsidP="005714FA">
      <w:pPr>
        <w:pStyle w:val="1e"/>
      </w:pPr>
      <w:r w:rsidRPr="00383667">
        <w:t>The protocol is PIM-SSM, and the upstream device is R1.</w:t>
      </w:r>
    </w:p>
    <w:p w14:paraId="08FB50A4" w14:textId="77777777" w:rsidR="00FC61CF" w:rsidRPr="00383667" w:rsidRDefault="00FC61CF" w:rsidP="00FC61CF">
      <w:pPr>
        <w:pStyle w:val="1e"/>
        <w:rPr>
          <w:b/>
        </w:rPr>
      </w:pPr>
      <w:r w:rsidRPr="00383667">
        <w:rPr>
          <w:b/>
        </w:rPr>
        <w:t>----End</w:t>
      </w:r>
    </w:p>
    <w:p w14:paraId="6A177DFB" w14:textId="77777777" w:rsidR="00135587" w:rsidRPr="00383667" w:rsidRDefault="00534F7A" w:rsidP="004027AB">
      <w:pPr>
        <w:pStyle w:val="3"/>
      </w:pPr>
      <w:bookmarkStart w:id="117" w:name="_Toc49940050"/>
      <w:r w:rsidRPr="00383667">
        <w:t>Quiz</w:t>
      </w:r>
      <w:bookmarkEnd w:id="117"/>
    </w:p>
    <w:p w14:paraId="61FD89E2" w14:textId="77777777" w:rsidR="00135587" w:rsidRPr="00383667" w:rsidRDefault="00534F7A" w:rsidP="005714FA">
      <w:pPr>
        <w:pStyle w:val="1e"/>
      </w:pPr>
      <w:r w:rsidRPr="00383667">
        <w:t>What are the advantages of PIM-SM over PIM-DM?</w:t>
      </w:r>
    </w:p>
    <w:p w14:paraId="41C2219E" w14:textId="3507FA10" w:rsidR="00135587" w:rsidRPr="00383667" w:rsidRDefault="00534F7A" w:rsidP="004027AB">
      <w:pPr>
        <w:pStyle w:val="3"/>
      </w:pPr>
      <w:bookmarkStart w:id="118" w:name="_Toc49940051"/>
      <w:r w:rsidRPr="00383667">
        <w:t>Configuration Reference</w:t>
      </w:r>
      <w:bookmarkEnd w:id="118"/>
    </w:p>
    <w:p w14:paraId="748FFC74" w14:textId="77777777" w:rsidR="00135587" w:rsidRPr="00383667" w:rsidRDefault="00534F7A" w:rsidP="005714FA">
      <w:pPr>
        <w:pStyle w:val="1e"/>
      </w:pPr>
      <w:r w:rsidRPr="00383667">
        <w:t>Configuration on R1</w:t>
      </w:r>
    </w:p>
    <w:p w14:paraId="4AA95BAB" w14:textId="77777777" w:rsidR="00135587" w:rsidRPr="00383667" w:rsidRDefault="00534F7A" w:rsidP="005714FA">
      <w:pPr>
        <w:pStyle w:val="2f3"/>
        <w:rPr>
          <w:rFonts w:cs="Huawei Sans"/>
        </w:rPr>
      </w:pPr>
      <w:r w:rsidRPr="00383667">
        <w:rPr>
          <w:rFonts w:cs="Huawei Sans"/>
        </w:rPr>
        <w:t>#</w:t>
      </w:r>
    </w:p>
    <w:p w14:paraId="3A79F4D7" w14:textId="77777777" w:rsidR="00135587" w:rsidRPr="00383667" w:rsidRDefault="00534F7A" w:rsidP="005714FA">
      <w:pPr>
        <w:pStyle w:val="2f3"/>
        <w:rPr>
          <w:rFonts w:cs="Huawei Sans"/>
        </w:rPr>
      </w:pPr>
      <w:r w:rsidRPr="00497E5B">
        <w:rPr>
          <w:rFonts w:cs="Huawei Sans"/>
        </w:rPr>
        <w:t>sysname</w:t>
      </w:r>
      <w:r w:rsidRPr="00383667">
        <w:rPr>
          <w:rFonts w:cs="Huawei Sans"/>
        </w:rPr>
        <w:t xml:space="preserve"> R1</w:t>
      </w:r>
    </w:p>
    <w:p w14:paraId="2AE96BDA" w14:textId="77777777" w:rsidR="00135587" w:rsidRPr="00383667" w:rsidRDefault="00534F7A" w:rsidP="005714FA">
      <w:pPr>
        <w:pStyle w:val="2f3"/>
        <w:rPr>
          <w:rFonts w:cs="Huawei Sans"/>
        </w:rPr>
      </w:pPr>
      <w:r w:rsidRPr="00383667">
        <w:rPr>
          <w:rFonts w:cs="Huawei Sans"/>
        </w:rPr>
        <w:t>#</w:t>
      </w:r>
    </w:p>
    <w:p w14:paraId="1706BA08" w14:textId="77777777" w:rsidR="00135587" w:rsidRPr="00383667" w:rsidRDefault="00534F7A" w:rsidP="005714FA">
      <w:pPr>
        <w:pStyle w:val="2f3"/>
        <w:rPr>
          <w:rFonts w:cs="Huawei Sans"/>
        </w:rPr>
      </w:pPr>
      <w:r w:rsidRPr="00497E5B">
        <w:rPr>
          <w:rFonts w:cs="Huawei Sans"/>
        </w:rPr>
        <w:t>multicast</w:t>
      </w:r>
      <w:r w:rsidRPr="00383667">
        <w:rPr>
          <w:rFonts w:cs="Huawei Sans"/>
        </w:rPr>
        <w:t xml:space="preserve"> routing-enable</w:t>
      </w:r>
    </w:p>
    <w:p w14:paraId="505C1F7B" w14:textId="77777777" w:rsidR="00135587" w:rsidRPr="00383667" w:rsidRDefault="00534F7A" w:rsidP="005714FA">
      <w:pPr>
        <w:pStyle w:val="2f3"/>
        <w:rPr>
          <w:rFonts w:cs="Huawei Sans"/>
        </w:rPr>
      </w:pPr>
      <w:r w:rsidRPr="00383667">
        <w:rPr>
          <w:rFonts w:cs="Huawei Sans"/>
        </w:rPr>
        <w:t>#</w:t>
      </w:r>
    </w:p>
    <w:p w14:paraId="573FDB86"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GigabitEthernet0/0/2</w:t>
      </w:r>
    </w:p>
    <w:p w14:paraId="6340345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10.0.12.1 255.255.255.0</w:t>
      </w:r>
    </w:p>
    <w:p w14:paraId="15CC055B"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586DD55E" w14:textId="77777777" w:rsidR="00135587" w:rsidRPr="00383667" w:rsidRDefault="00534F7A" w:rsidP="005714FA">
      <w:pPr>
        <w:pStyle w:val="2f3"/>
        <w:rPr>
          <w:rFonts w:cs="Huawei Sans"/>
        </w:rPr>
      </w:pPr>
      <w:r w:rsidRPr="00383667">
        <w:rPr>
          <w:rFonts w:cs="Huawei Sans"/>
        </w:rPr>
        <w:t>#</w:t>
      </w:r>
    </w:p>
    <w:p w14:paraId="624C1315"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LoopBack0</w:t>
      </w:r>
    </w:p>
    <w:p w14:paraId="55CC4CC8" w14:textId="77777777" w:rsidR="00135587" w:rsidRPr="00383667" w:rsidRDefault="00534F7A" w:rsidP="005714FA">
      <w:pPr>
        <w:pStyle w:val="2f3"/>
        <w:rPr>
          <w:rFonts w:cs="Huawei Sans"/>
        </w:rPr>
      </w:pPr>
      <w:r w:rsidRPr="00383667">
        <w:rPr>
          <w:rFonts w:cs="Huawei Sans"/>
        </w:rPr>
        <w:lastRenderedPageBreak/>
        <w:t xml:space="preserve"> </w:t>
      </w:r>
      <w:r w:rsidRPr="00497E5B">
        <w:rPr>
          <w:rFonts w:cs="Huawei Sans"/>
        </w:rPr>
        <w:t>ip</w:t>
      </w:r>
      <w:r w:rsidRPr="00383667">
        <w:rPr>
          <w:rFonts w:cs="Huawei Sans"/>
        </w:rPr>
        <w:t xml:space="preserve"> address 10.0.1.1 255.255.255.255</w:t>
      </w:r>
    </w:p>
    <w:p w14:paraId="3A1E92A8"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3AF2B79F" w14:textId="77777777" w:rsidR="00135587" w:rsidRPr="00383667" w:rsidRDefault="00534F7A" w:rsidP="005714FA">
      <w:pPr>
        <w:pStyle w:val="2f3"/>
        <w:rPr>
          <w:rFonts w:cs="Huawei Sans"/>
        </w:rPr>
      </w:pPr>
      <w:r w:rsidRPr="00383667">
        <w:rPr>
          <w:rFonts w:cs="Huawei Sans"/>
        </w:rPr>
        <w:t>#</w:t>
      </w:r>
    </w:p>
    <w:p w14:paraId="69D1C4A3" w14:textId="77777777" w:rsidR="00135587" w:rsidRPr="00383667" w:rsidRDefault="00534F7A" w:rsidP="005714FA">
      <w:pPr>
        <w:pStyle w:val="2f3"/>
        <w:rPr>
          <w:rFonts w:cs="Huawei Sans"/>
        </w:rPr>
      </w:pPr>
      <w:r w:rsidRPr="00497E5B">
        <w:rPr>
          <w:rFonts w:cs="Huawei Sans"/>
        </w:rPr>
        <w:t>ospf</w:t>
      </w:r>
      <w:r w:rsidRPr="00383667">
        <w:rPr>
          <w:rFonts w:cs="Huawei Sans"/>
        </w:rPr>
        <w:t xml:space="preserve"> 1 router-id 10.0.1.1</w:t>
      </w:r>
    </w:p>
    <w:p w14:paraId="302B928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38C31E3B"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10.0.1.1 0.0.0.0</w:t>
      </w:r>
    </w:p>
    <w:p w14:paraId="27ABCBBA"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10.0.12.1 0.0.0.0</w:t>
      </w:r>
    </w:p>
    <w:p w14:paraId="73A66B3F" w14:textId="77777777" w:rsidR="00135587" w:rsidRPr="00383667" w:rsidRDefault="00534F7A" w:rsidP="005714FA">
      <w:pPr>
        <w:pStyle w:val="2f3"/>
        <w:rPr>
          <w:rFonts w:cs="Huawei Sans"/>
        </w:rPr>
      </w:pPr>
      <w:r w:rsidRPr="00383667">
        <w:rPr>
          <w:rFonts w:cs="Huawei Sans"/>
        </w:rPr>
        <w:t>#</w:t>
      </w:r>
    </w:p>
    <w:p w14:paraId="43C67536" w14:textId="77777777" w:rsidR="00135587" w:rsidRPr="00383667" w:rsidRDefault="00534F7A" w:rsidP="005714FA">
      <w:pPr>
        <w:pStyle w:val="2f3"/>
        <w:rPr>
          <w:rFonts w:cs="Huawei Sans"/>
        </w:rPr>
      </w:pPr>
      <w:r w:rsidRPr="00497E5B">
        <w:rPr>
          <w:rFonts w:cs="Huawei Sans"/>
        </w:rPr>
        <w:t>return</w:t>
      </w:r>
    </w:p>
    <w:p w14:paraId="2F8B65CB" w14:textId="77777777" w:rsidR="00135587" w:rsidRPr="00383667" w:rsidRDefault="00135587" w:rsidP="005714FA">
      <w:pPr>
        <w:pStyle w:val="1e"/>
      </w:pPr>
    </w:p>
    <w:p w14:paraId="7FA0E436" w14:textId="77777777" w:rsidR="00135587" w:rsidRPr="00383667" w:rsidRDefault="00534F7A" w:rsidP="005714FA">
      <w:pPr>
        <w:pStyle w:val="1e"/>
      </w:pPr>
      <w:r w:rsidRPr="00383667">
        <w:t>Configuration on R2</w:t>
      </w:r>
    </w:p>
    <w:p w14:paraId="2D2BA5EF" w14:textId="77777777" w:rsidR="00135587" w:rsidRPr="00383667" w:rsidRDefault="00534F7A" w:rsidP="005714FA">
      <w:pPr>
        <w:pStyle w:val="2f3"/>
        <w:rPr>
          <w:rFonts w:cs="Huawei Sans"/>
        </w:rPr>
      </w:pPr>
      <w:r w:rsidRPr="00383667">
        <w:rPr>
          <w:rFonts w:cs="Huawei Sans"/>
        </w:rPr>
        <w:t>#</w:t>
      </w:r>
    </w:p>
    <w:p w14:paraId="7DCCD575" w14:textId="77777777" w:rsidR="00135587" w:rsidRPr="00383667" w:rsidRDefault="00534F7A" w:rsidP="005714FA">
      <w:pPr>
        <w:pStyle w:val="2f3"/>
        <w:rPr>
          <w:rFonts w:cs="Huawei Sans"/>
        </w:rPr>
      </w:pPr>
      <w:r w:rsidRPr="00497E5B">
        <w:rPr>
          <w:rFonts w:cs="Huawei Sans"/>
        </w:rPr>
        <w:t>sysname</w:t>
      </w:r>
      <w:r w:rsidRPr="00383667">
        <w:rPr>
          <w:rFonts w:cs="Huawei Sans"/>
        </w:rPr>
        <w:t xml:space="preserve"> R2</w:t>
      </w:r>
    </w:p>
    <w:p w14:paraId="644D7B7C" w14:textId="77777777" w:rsidR="00135587" w:rsidRPr="00383667" w:rsidRDefault="00534F7A" w:rsidP="005714FA">
      <w:pPr>
        <w:pStyle w:val="2f3"/>
        <w:rPr>
          <w:rFonts w:cs="Huawei Sans"/>
        </w:rPr>
      </w:pPr>
      <w:r w:rsidRPr="00383667">
        <w:rPr>
          <w:rFonts w:cs="Huawei Sans"/>
        </w:rPr>
        <w:t>#</w:t>
      </w:r>
    </w:p>
    <w:p w14:paraId="5EB40409" w14:textId="77777777" w:rsidR="00135587" w:rsidRPr="00383667" w:rsidRDefault="00534F7A" w:rsidP="005714FA">
      <w:pPr>
        <w:pStyle w:val="2f3"/>
        <w:rPr>
          <w:rFonts w:cs="Huawei Sans"/>
        </w:rPr>
      </w:pPr>
      <w:r w:rsidRPr="00497E5B">
        <w:rPr>
          <w:rFonts w:cs="Huawei Sans"/>
        </w:rPr>
        <w:t>multicast</w:t>
      </w:r>
      <w:r w:rsidRPr="00383667">
        <w:rPr>
          <w:rFonts w:cs="Huawei Sans"/>
        </w:rPr>
        <w:t xml:space="preserve"> routing-enable</w:t>
      </w:r>
    </w:p>
    <w:p w14:paraId="487E55B3" w14:textId="77777777" w:rsidR="00135587" w:rsidRPr="00383667" w:rsidRDefault="00534F7A" w:rsidP="005714FA">
      <w:pPr>
        <w:pStyle w:val="2f3"/>
        <w:rPr>
          <w:rFonts w:cs="Huawei Sans"/>
        </w:rPr>
      </w:pPr>
      <w:r w:rsidRPr="00383667">
        <w:rPr>
          <w:rFonts w:cs="Huawei Sans"/>
        </w:rPr>
        <w:t>#</w:t>
      </w:r>
    </w:p>
    <w:p w14:paraId="753CC466"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GigabitEthernet0/0/1</w:t>
      </w:r>
    </w:p>
    <w:p w14:paraId="49BA6009"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10.0.24.2 255.255.255.0</w:t>
      </w:r>
    </w:p>
    <w:p w14:paraId="26C48D90"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4DFBE6E3" w14:textId="77777777" w:rsidR="00135587" w:rsidRPr="00383667" w:rsidRDefault="00534F7A" w:rsidP="005714FA">
      <w:pPr>
        <w:pStyle w:val="2f3"/>
        <w:rPr>
          <w:rFonts w:cs="Huawei Sans"/>
        </w:rPr>
      </w:pPr>
      <w:r w:rsidRPr="00383667">
        <w:rPr>
          <w:rFonts w:cs="Huawei Sans"/>
        </w:rPr>
        <w:t>#</w:t>
      </w:r>
    </w:p>
    <w:p w14:paraId="40E1B8E4"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GigabitEthernet0/0/2</w:t>
      </w:r>
    </w:p>
    <w:p w14:paraId="54CD3351"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10.0.23.2 255.255.255.0</w:t>
      </w:r>
    </w:p>
    <w:p w14:paraId="4B23835D"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6270FEBC" w14:textId="77777777" w:rsidR="00135587" w:rsidRPr="00383667" w:rsidRDefault="00534F7A" w:rsidP="005714FA">
      <w:pPr>
        <w:pStyle w:val="2f3"/>
        <w:rPr>
          <w:rFonts w:cs="Huawei Sans"/>
        </w:rPr>
      </w:pPr>
      <w:r w:rsidRPr="00383667">
        <w:rPr>
          <w:rFonts w:cs="Huawei Sans"/>
        </w:rPr>
        <w:t>#</w:t>
      </w:r>
    </w:p>
    <w:p w14:paraId="48E6C334"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GigabitEthernet0/0/3</w:t>
      </w:r>
    </w:p>
    <w:p w14:paraId="1C3A4EAF"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10.0.12.2 255.255.255.0</w:t>
      </w:r>
    </w:p>
    <w:p w14:paraId="2767B3C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486B2ED1" w14:textId="77777777" w:rsidR="00135587" w:rsidRPr="00383667" w:rsidRDefault="00534F7A" w:rsidP="005714FA">
      <w:pPr>
        <w:pStyle w:val="2f3"/>
        <w:rPr>
          <w:rFonts w:cs="Huawei Sans"/>
        </w:rPr>
      </w:pPr>
      <w:r w:rsidRPr="00383667">
        <w:rPr>
          <w:rFonts w:cs="Huawei Sans"/>
        </w:rPr>
        <w:t>#</w:t>
      </w:r>
    </w:p>
    <w:p w14:paraId="58F3FF85"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LoopBack0</w:t>
      </w:r>
    </w:p>
    <w:p w14:paraId="0FE08AF0"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10.0.2.2 255.255.255.255</w:t>
      </w:r>
    </w:p>
    <w:p w14:paraId="6ACAEA12"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001528F4" w14:textId="77777777" w:rsidR="00135587" w:rsidRPr="00383667" w:rsidRDefault="00534F7A" w:rsidP="005714FA">
      <w:pPr>
        <w:pStyle w:val="2f3"/>
        <w:rPr>
          <w:rFonts w:cs="Huawei Sans"/>
        </w:rPr>
      </w:pPr>
      <w:r w:rsidRPr="00383667">
        <w:rPr>
          <w:rFonts w:cs="Huawei Sans"/>
        </w:rPr>
        <w:t>#</w:t>
      </w:r>
    </w:p>
    <w:p w14:paraId="52059A26" w14:textId="77777777" w:rsidR="00135587" w:rsidRPr="00383667" w:rsidRDefault="00534F7A" w:rsidP="005714FA">
      <w:pPr>
        <w:pStyle w:val="2f3"/>
        <w:rPr>
          <w:rFonts w:cs="Huawei Sans"/>
        </w:rPr>
      </w:pPr>
      <w:r w:rsidRPr="00497E5B">
        <w:rPr>
          <w:rFonts w:cs="Huawei Sans"/>
        </w:rPr>
        <w:t>ospf</w:t>
      </w:r>
      <w:r w:rsidRPr="00383667">
        <w:rPr>
          <w:rFonts w:cs="Huawei Sans"/>
        </w:rPr>
        <w:t xml:space="preserve"> 1 router-id 10.0.2.2</w:t>
      </w:r>
    </w:p>
    <w:p w14:paraId="2430EB5C"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43428881"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10.0.2.2 0.0.0.0</w:t>
      </w:r>
    </w:p>
    <w:p w14:paraId="2453D1EA"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10.0.12.2 0.0.0.0</w:t>
      </w:r>
    </w:p>
    <w:p w14:paraId="6D0BE169"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10.0.23.2 0.0.0.0</w:t>
      </w:r>
    </w:p>
    <w:p w14:paraId="764B720C"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10.0.24.2 0.0.0.0</w:t>
      </w:r>
    </w:p>
    <w:p w14:paraId="401AB322" w14:textId="77777777" w:rsidR="00135587" w:rsidRPr="00383667" w:rsidRDefault="00534F7A" w:rsidP="005714FA">
      <w:pPr>
        <w:pStyle w:val="2f3"/>
        <w:rPr>
          <w:rFonts w:cs="Huawei Sans"/>
        </w:rPr>
      </w:pPr>
      <w:r w:rsidRPr="00383667">
        <w:rPr>
          <w:rFonts w:cs="Huawei Sans"/>
        </w:rPr>
        <w:t>#</w:t>
      </w:r>
    </w:p>
    <w:p w14:paraId="34322C7F" w14:textId="77777777" w:rsidR="00135587" w:rsidRPr="00383667" w:rsidRDefault="00534F7A" w:rsidP="005714FA">
      <w:pPr>
        <w:pStyle w:val="2f3"/>
        <w:rPr>
          <w:rFonts w:cs="Huawei Sans"/>
        </w:rPr>
      </w:pPr>
      <w:r w:rsidRPr="00497E5B">
        <w:rPr>
          <w:rFonts w:cs="Huawei Sans"/>
        </w:rPr>
        <w:t>pim</w:t>
      </w:r>
    </w:p>
    <w:p w14:paraId="0B60EDBF"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c-bsr</w:t>
      </w:r>
      <w:r w:rsidRPr="00383667">
        <w:rPr>
          <w:rFonts w:cs="Huawei Sans"/>
        </w:rPr>
        <w:t xml:space="preserve"> priority 100</w:t>
      </w:r>
    </w:p>
    <w:p w14:paraId="6BB4F75C"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c-bsr</w:t>
      </w:r>
      <w:r w:rsidRPr="00383667">
        <w:rPr>
          <w:rFonts w:cs="Huawei Sans"/>
        </w:rPr>
        <w:t xml:space="preserve"> LoopBack0</w:t>
      </w:r>
    </w:p>
    <w:p w14:paraId="61FBA1BC" w14:textId="77777777" w:rsidR="00135587" w:rsidRPr="00383667" w:rsidRDefault="00534F7A" w:rsidP="005714FA">
      <w:pPr>
        <w:pStyle w:val="2f3"/>
        <w:rPr>
          <w:rFonts w:cs="Huawei Sans"/>
        </w:rPr>
      </w:pPr>
      <w:r w:rsidRPr="00383667">
        <w:rPr>
          <w:rFonts w:cs="Huawei Sans"/>
        </w:rPr>
        <w:t>#</w:t>
      </w:r>
    </w:p>
    <w:p w14:paraId="66BE1FAE" w14:textId="77777777" w:rsidR="00135587" w:rsidRPr="00383667" w:rsidRDefault="00534F7A" w:rsidP="005714FA">
      <w:pPr>
        <w:pStyle w:val="2f3"/>
        <w:rPr>
          <w:rFonts w:cs="Huawei Sans"/>
        </w:rPr>
      </w:pPr>
      <w:r w:rsidRPr="00497E5B">
        <w:rPr>
          <w:rFonts w:cs="Huawei Sans"/>
        </w:rPr>
        <w:t>return</w:t>
      </w:r>
    </w:p>
    <w:p w14:paraId="26D256CA" w14:textId="77777777" w:rsidR="00135587" w:rsidRPr="00383667" w:rsidRDefault="00135587" w:rsidP="005714FA">
      <w:pPr>
        <w:pStyle w:val="1e"/>
      </w:pPr>
    </w:p>
    <w:p w14:paraId="4D3CB98E" w14:textId="77777777" w:rsidR="00135587" w:rsidRPr="00383667" w:rsidRDefault="00534F7A" w:rsidP="005714FA">
      <w:pPr>
        <w:pStyle w:val="1e"/>
      </w:pPr>
      <w:r w:rsidRPr="00383667">
        <w:t>Configuration on R3</w:t>
      </w:r>
    </w:p>
    <w:p w14:paraId="2DA74CD6" w14:textId="77777777" w:rsidR="00135587" w:rsidRPr="00383667" w:rsidRDefault="00135587" w:rsidP="005714FA">
      <w:pPr>
        <w:pStyle w:val="2f3"/>
        <w:rPr>
          <w:rFonts w:cs="Huawei Sans"/>
        </w:rPr>
      </w:pPr>
    </w:p>
    <w:p w14:paraId="3223EF74" w14:textId="77777777" w:rsidR="00135587" w:rsidRPr="00383667" w:rsidRDefault="00534F7A" w:rsidP="005714FA">
      <w:pPr>
        <w:pStyle w:val="2f3"/>
        <w:rPr>
          <w:rFonts w:cs="Huawei Sans"/>
        </w:rPr>
      </w:pPr>
      <w:r w:rsidRPr="00383667">
        <w:rPr>
          <w:rFonts w:cs="Huawei Sans"/>
        </w:rPr>
        <w:t>#</w:t>
      </w:r>
    </w:p>
    <w:p w14:paraId="256C0975" w14:textId="77777777" w:rsidR="00135587" w:rsidRPr="00383667" w:rsidRDefault="00534F7A" w:rsidP="005714FA">
      <w:pPr>
        <w:pStyle w:val="2f3"/>
        <w:rPr>
          <w:rFonts w:cs="Huawei Sans"/>
        </w:rPr>
      </w:pPr>
      <w:r w:rsidRPr="00497E5B">
        <w:rPr>
          <w:rFonts w:cs="Huawei Sans"/>
        </w:rPr>
        <w:t>sysname</w:t>
      </w:r>
      <w:r w:rsidRPr="00383667">
        <w:rPr>
          <w:rFonts w:cs="Huawei Sans"/>
        </w:rPr>
        <w:t xml:space="preserve"> R3</w:t>
      </w:r>
    </w:p>
    <w:p w14:paraId="4FA3F51E" w14:textId="77777777" w:rsidR="00135587" w:rsidRPr="00383667" w:rsidRDefault="00534F7A" w:rsidP="005714FA">
      <w:pPr>
        <w:pStyle w:val="2f3"/>
        <w:rPr>
          <w:rFonts w:cs="Huawei Sans"/>
        </w:rPr>
      </w:pPr>
      <w:r w:rsidRPr="00383667">
        <w:rPr>
          <w:rFonts w:cs="Huawei Sans"/>
        </w:rPr>
        <w:t>#</w:t>
      </w:r>
    </w:p>
    <w:p w14:paraId="65A630DA" w14:textId="77777777" w:rsidR="00135587" w:rsidRPr="00383667" w:rsidRDefault="00534F7A" w:rsidP="005714FA">
      <w:pPr>
        <w:pStyle w:val="2f3"/>
        <w:rPr>
          <w:rFonts w:cs="Huawei Sans"/>
        </w:rPr>
      </w:pPr>
      <w:r w:rsidRPr="00497E5B">
        <w:rPr>
          <w:rFonts w:cs="Huawei Sans"/>
        </w:rPr>
        <w:lastRenderedPageBreak/>
        <w:t>multicast</w:t>
      </w:r>
      <w:r w:rsidRPr="00383667">
        <w:rPr>
          <w:rFonts w:cs="Huawei Sans"/>
        </w:rPr>
        <w:t xml:space="preserve"> routing-enable</w:t>
      </w:r>
    </w:p>
    <w:p w14:paraId="0F5AB3C3" w14:textId="77777777" w:rsidR="00135587" w:rsidRPr="00383667" w:rsidRDefault="00534F7A" w:rsidP="005714FA">
      <w:pPr>
        <w:pStyle w:val="2f3"/>
        <w:rPr>
          <w:rFonts w:cs="Huawei Sans"/>
        </w:rPr>
      </w:pPr>
      <w:r w:rsidRPr="00383667">
        <w:rPr>
          <w:rFonts w:cs="Huawei Sans"/>
        </w:rPr>
        <w:t>#</w:t>
      </w:r>
    </w:p>
    <w:p w14:paraId="4326A2B2" w14:textId="77777777" w:rsidR="00135587" w:rsidRPr="00383667" w:rsidRDefault="00534F7A" w:rsidP="005714FA">
      <w:pPr>
        <w:pStyle w:val="2f3"/>
        <w:rPr>
          <w:rFonts w:cs="Huawei Sans"/>
        </w:rPr>
      </w:pPr>
      <w:r w:rsidRPr="00497E5B">
        <w:rPr>
          <w:rFonts w:cs="Huawei Sans"/>
        </w:rPr>
        <w:t>acl</w:t>
      </w:r>
      <w:r w:rsidRPr="00383667">
        <w:rPr>
          <w:rFonts w:cs="Huawei Sans"/>
        </w:rPr>
        <w:t xml:space="preserve"> number 2000</w:t>
      </w:r>
    </w:p>
    <w:p w14:paraId="703E49D7"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rule 1 permit</w:t>
      </w:r>
      <w:r w:rsidRPr="00383667">
        <w:rPr>
          <w:rFonts w:cs="Huawei Sans"/>
        </w:rPr>
        <w:t xml:space="preserve"> source 239.0.0.12 0</w:t>
      </w:r>
    </w:p>
    <w:p w14:paraId="40B15EC4" w14:textId="77777777" w:rsidR="00135587" w:rsidRPr="00383667" w:rsidRDefault="00534F7A" w:rsidP="005714FA">
      <w:pPr>
        <w:pStyle w:val="2f3"/>
        <w:rPr>
          <w:rFonts w:cs="Huawei Sans"/>
        </w:rPr>
      </w:pPr>
      <w:r w:rsidRPr="00383667">
        <w:rPr>
          <w:rFonts w:cs="Huawei Sans"/>
        </w:rPr>
        <w:t>#</w:t>
      </w:r>
    </w:p>
    <w:p w14:paraId="1BC0AEFA"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GigabitEthernet0/0/2</w:t>
      </w:r>
    </w:p>
    <w:p w14:paraId="4A775EDA"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10.0.34.3 255.255.255.0</w:t>
      </w:r>
    </w:p>
    <w:p w14:paraId="76184E1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2926945D" w14:textId="77777777" w:rsidR="00135587" w:rsidRPr="00383667" w:rsidRDefault="00534F7A" w:rsidP="005714FA">
      <w:pPr>
        <w:pStyle w:val="2f3"/>
        <w:rPr>
          <w:rFonts w:cs="Huawei Sans"/>
        </w:rPr>
      </w:pPr>
      <w:r w:rsidRPr="00383667">
        <w:rPr>
          <w:rFonts w:cs="Huawei Sans"/>
        </w:rPr>
        <w:t>#</w:t>
      </w:r>
    </w:p>
    <w:p w14:paraId="22D6F539"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GigabitEthernet0/0/3</w:t>
      </w:r>
    </w:p>
    <w:p w14:paraId="754735F9"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10.0.23.3 255.255.255.0</w:t>
      </w:r>
    </w:p>
    <w:p w14:paraId="2243610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6CB7624B" w14:textId="77777777" w:rsidR="00135587" w:rsidRPr="00383667" w:rsidRDefault="00534F7A" w:rsidP="005714FA">
      <w:pPr>
        <w:pStyle w:val="2f3"/>
        <w:rPr>
          <w:rFonts w:cs="Huawei Sans"/>
        </w:rPr>
      </w:pPr>
      <w:r w:rsidRPr="00383667">
        <w:rPr>
          <w:rFonts w:cs="Huawei Sans"/>
        </w:rPr>
        <w:t>#</w:t>
      </w:r>
    </w:p>
    <w:p w14:paraId="690E0B6C"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LoopBack0</w:t>
      </w:r>
    </w:p>
    <w:p w14:paraId="55BB142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10.0.3.3 255.255.255.255</w:t>
      </w:r>
    </w:p>
    <w:p w14:paraId="3D6FDB9F"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1FFFCD9C" w14:textId="77777777" w:rsidR="00135587" w:rsidRPr="00383667" w:rsidRDefault="00534F7A" w:rsidP="005714FA">
      <w:pPr>
        <w:pStyle w:val="2f3"/>
        <w:rPr>
          <w:rFonts w:cs="Huawei Sans"/>
        </w:rPr>
      </w:pPr>
      <w:r w:rsidRPr="00383667">
        <w:rPr>
          <w:rFonts w:cs="Huawei Sans"/>
        </w:rPr>
        <w:t>#</w:t>
      </w:r>
    </w:p>
    <w:p w14:paraId="431F70E5" w14:textId="77777777" w:rsidR="00135587" w:rsidRPr="00383667" w:rsidRDefault="00534F7A" w:rsidP="005714FA">
      <w:pPr>
        <w:pStyle w:val="2f3"/>
        <w:rPr>
          <w:rFonts w:cs="Huawei Sans"/>
        </w:rPr>
      </w:pPr>
      <w:r w:rsidRPr="00497E5B">
        <w:rPr>
          <w:rFonts w:cs="Huawei Sans"/>
        </w:rPr>
        <w:t>ospf</w:t>
      </w:r>
      <w:r w:rsidRPr="00383667">
        <w:rPr>
          <w:rFonts w:cs="Huawei Sans"/>
        </w:rPr>
        <w:t xml:space="preserve"> 1 router-id 10.0.3.3</w:t>
      </w:r>
    </w:p>
    <w:p w14:paraId="73B841AC"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1A8B9CA8"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10.0.3.3 0.0.0.0</w:t>
      </w:r>
    </w:p>
    <w:p w14:paraId="689AFE7A"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10.0.23.3 0.0.0.0</w:t>
      </w:r>
    </w:p>
    <w:p w14:paraId="2A010C6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10.0.34.3 0.0.0.0</w:t>
      </w:r>
    </w:p>
    <w:p w14:paraId="46A8DB13" w14:textId="77777777" w:rsidR="00135587" w:rsidRPr="00383667" w:rsidRDefault="00534F7A" w:rsidP="005714FA">
      <w:pPr>
        <w:pStyle w:val="2f3"/>
        <w:rPr>
          <w:rFonts w:cs="Huawei Sans"/>
        </w:rPr>
      </w:pPr>
      <w:r w:rsidRPr="00383667">
        <w:rPr>
          <w:rFonts w:cs="Huawei Sans"/>
        </w:rPr>
        <w:t>#</w:t>
      </w:r>
    </w:p>
    <w:p w14:paraId="4DA2E6A9" w14:textId="77777777" w:rsidR="00135587" w:rsidRPr="00383667" w:rsidRDefault="00534F7A" w:rsidP="005714FA">
      <w:pPr>
        <w:pStyle w:val="2f3"/>
        <w:rPr>
          <w:rFonts w:cs="Huawei Sans"/>
        </w:rPr>
      </w:pPr>
      <w:r w:rsidRPr="00497E5B">
        <w:rPr>
          <w:rFonts w:cs="Huawei Sans"/>
        </w:rPr>
        <w:t>pim</w:t>
      </w:r>
    </w:p>
    <w:p w14:paraId="761475E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c-rp</w:t>
      </w:r>
      <w:r w:rsidRPr="00383667">
        <w:rPr>
          <w:rFonts w:cs="Huawei Sans"/>
        </w:rPr>
        <w:t xml:space="preserve"> LoopBack0 group-policy 2000 priority 100</w:t>
      </w:r>
    </w:p>
    <w:p w14:paraId="4FEB713B" w14:textId="77777777" w:rsidR="00135587" w:rsidRPr="00383667" w:rsidRDefault="00534F7A" w:rsidP="005714FA">
      <w:pPr>
        <w:pStyle w:val="2f3"/>
        <w:rPr>
          <w:rFonts w:cs="Huawei Sans"/>
        </w:rPr>
      </w:pPr>
      <w:r w:rsidRPr="00383667">
        <w:rPr>
          <w:rFonts w:cs="Huawei Sans"/>
        </w:rPr>
        <w:t>#</w:t>
      </w:r>
    </w:p>
    <w:p w14:paraId="0A200545" w14:textId="77777777" w:rsidR="00135587" w:rsidRPr="00383667" w:rsidRDefault="00534F7A" w:rsidP="005714FA">
      <w:pPr>
        <w:pStyle w:val="2f3"/>
        <w:rPr>
          <w:rFonts w:cs="Huawei Sans"/>
        </w:rPr>
      </w:pPr>
      <w:r w:rsidRPr="00497E5B">
        <w:rPr>
          <w:rFonts w:cs="Huawei Sans"/>
        </w:rPr>
        <w:t>return</w:t>
      </w:r>
    </w:p>
    <w:p w14:paraId="0976EB81" w14:textId="77777777" w:rsidR="00135587" w:rsidRPr="00383667" w:rsidRDefault="00135587" w:rsidP="005714FA">
      <w:pPr>
        <w:pStyle w:val="1e"/>
      </w:pPr>
    </w:p>
    <w:p w14:paraId="4887A6B9" w14:textId="77777777" w:rsidR="00135587" w:rsidRPr="00383667" w:rsidRDefault="00534F7A" w:rsidP="005714FA">
      <w:pPr>
        <w:pStyle w:val="1e"/>
      </w:pPr>
      <w:r w:rsidRPr="00383667">
        <w:t>Configuration on R4</w:t>
      </w:r>
    </w:p>
    <w:p w14:paraId="6F65A9C6" w14:textId="77777777" w:rsidR="00135587" w:rsidRPr="00383667" w:rsidRDefault="00534F7A" w:rsidP="005714FA">
      <w:pPr>
        <w:pStyle w:val="2f3"/>
        <w:rPr>
          <w:rFonts w:cs="Huawei Sans"/>
        </w:rPr>
      </w:pPr>
      <w:r w:rsidRPr="00383667">
        <w:rPr>
          <w:rFonts w:cs="Huawei Sans"/>
        </w:rPr>
        <w:t>#</w:t>
      </w:r>
    </w:p>
    <w:p w14:paraId="664A49CB" w14:textId="77777777" w:rsidR="00135587" w:rsidRPr="00383667" w:rsidRDefault="00534F7A" w:rsidP="005714FA">
      <w:pPr>
        <w:pStyle w:val="2f3"/>
        <w:rPr>
          <w:rFonts w:cs="Huawei Sans"/>
        </w:rPr>
      </w:pPr>
      <w:r w:rsidRPr="00497E5B">
        <w:rPr>
          <w:rFonts w:cs="Huawei Sans"/>
        </w:rPr>
        <w:t>sysname</w:t>
      </w:r>
      <w:r w:rsidRPr="00383667">
        <w:rPr>
          <w:rFonts w:cs="Huawei Sans"/>
        </w:rPr>
        <w:t xml:space="preserve"> R4</w:t>
      </w:r>
    </w:p>
    <w:p w14:paraId="06ECBBAD" w14:textId="77777777" w:rsidR="00135587" w:rsidRPr="00383667" w:rsidRDefault="00534F7A" w:rsidP="005714FA">
      <w:pPr>
        <w:pStyle w:val="2f3"/>
        <w:rPr>
          <w:rFonts w:cs="Huawei Sans"/>
        </w:rPr>
      </w:pPr>
      <w:r w:rsidRPr="00383667">
        <w:rPr>
          <w:rFonts w:cs="Huawei Sans"/>
        </w:rPr>
        <w:t>#</w:t>
      </w:r>
    </w:p>
    <w:p w14:paraId="6CAA2D86" w14:textId="77777777" w:rsidR="00135587" w:rsidRPr="00383667" w:rsidRDefault="00534F7A" w:rsidP="005714FA">
      <w:pPr>
        <w:pStyle w:val="2f3"/>
        <w:rPr>
          <w:rFonts w:cs="Huawei Sans"/>
        </w:rPr>
      </w:pPr>
      <w:r w:rsidRPr="00497E5B">
        <w:rPr>
          <w:rFonts w:cs="Huawei Sans"/>
        </w:rPr>
        <w:t>multicast</w:t>
      </w:r>
      <w:r w:rsidRPr="00383667">
        <w:rPr>
          <w:rFonts w:cs="Huawei Sans"/>
        </w:rPr>
        <w:t xml:space="preserve"> routing-enable</w:t>
      </w:r>
    </w:p>
    <w:p w14:paraId="642A09A4" w14:textId="77777777" w:rsidR="00135587" w:rsidRPr="00383667" w:rsidRDefault="00534F7A" w:rsidP="005714FA">
      <w:pPr>
        <w:pStyle w:val="2f3"/>
        <w:rPr>
          <w:rFonts w:cs="Huawei Sans"/>
        </w:rPr>
      </w:pPr>
      <w:r w:rsidRPr="00383667">
        <w:rPr>
          <w:rFonts w:cs="Huawei Sans"/>
        </w:rPr>
        <w:t>#</w:t>
      </w:r>
    </w:p>
    <w:p w14:paraId="6D94817E"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GigabitEthernet0/0/0</w:t>
      </w:r>
    </w:p>
    <w:p w14:paraId="1C4E36A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192.168.1.1 255.255.255.0</w:t>
      </w:r>
    </w:p>
    <w:p w14:paraId="45C56994"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0937F34B"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igmp</w:t>
      </w:r>
      <w:r w:rsidRPr="00383667">
        <w:rPr>
          <w:rFonts w:cs="Huawei Sans"/>
        </w:rPr>
        <w:t xml:space="preserve"> enable</w:t>
      </w:r>
    </w:p>
    <w:p w14:paraId="57AA5312"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igmp</w:t>
      </w:r>
      <w:r w:rsidRPr="00383667">
        <w:rPr>
          <w:rFonts w:cs="Huawei Sans"/>
        </w:rPr>
        <w:t xml:space="preserve"> version 3</w:t>
      </w:r>
    </w:p>
    <w:p w14:paraId="3F3AE588"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igmp</w:t>
      </w:r>
      <w:r w:rsidRPr="00383667">
        <w:rPr>
          <w:rFonts w:cs="Huawei Sans"/>
        </w:rPr>
        <w:t xml:space="preserve"> static-group 239.0.0.12</w:t>
      </w:r>
    </w:p>
    <w:p w14:paraId="6033BED1"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igmp</w:t>
      </w:r>
      <w:r w:rsidRPr="00383667">
        <w:rPr>
          <w:rFonts w:cs="Huawei Sans"/>
        </w:rPr>
        <w:t xml:space="preserve"> static-group 232.0.0.12 source 10.0.1.1</w:t>
      </w:r>
    </w:p>
    <w:p w14:paraId="07A8F06E" w14:textId="77777777" w:rsidR="00135587" w:rsidRPr="00383667" w:rsidRDefault="00534F7A" w:rsidP="005714FA">
      <w:pPr>
        <w:pStyle w:val="2f3"/>
        <w:rPr>
          <w:rFonts w:cs="Huawei Sans"/>
        </w:rPr>
      </w:pPr>
      <w:r w:rsidRPr="00383667">
        <w:rPr>
          <w:rFonts w:cs="Huawei Sans"/>
        </w:rPr>
        <w:t>#</w:t>
      </w:r>
    </w:p>
    <w:p w14:paraId="1577E985"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GigabitEthernet0/0/1</w:t>
      </w:r>
    </w:p>
    <w:p w14:paraId="079525BB"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10.0.24.4 255.255.255.0</w:t>
      </w:r>
    </w:p>
    <w:p w14:paraId="3149FE7D"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78F612D2" w14:textId="77777777" w:rsidR="00135587" w:rsidRPr="00383667" w:rsidRDefault="00534F7A" w:rsidP="005714FA">
      <w:pPr>
        <w:pStyle w:val="2f3"/>
        <w:rPr>
          <w:rFonts w:cs="Huawei Sans"/>
        </w:rPr>
      </w:pPr>
      <w:r w:rsidRPr="00383667">
        <w:rPr>
          <w:rFonts w:cs="Huawei Sans"/>
        </w:rPr>
        <w:t>#</w:t>
      </w:r>
    </w:p>
    <w:p w14:paraId="22C4197E"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GigabitEthernet0/0/3</w:t>
      </w:r>
    </w:p>
    <w:p w14:paraId="63169D02"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10.0.34.4 255.255.255.0</w:t>
      </w:r>
    </w:p>
    <w:p w14:paraId="091FC6D6"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pim</w:t>
      </w:r>
      <w:r w:rsidRPr="00383667">
        <w:rPr>
          <w:rFonts w:cs="Huawei Sans"/>
        </w:rPr>
        <w:t xml:space="preserve"> </w:t>
      </w:r>
      <w:r w:rsidRPr="00497E5B">
        <w:rPr>
          <w:rFonts w:cs="Huawei Sans"/>
        </w:rPr>
        <w:t>sm</w:t>
      </w:r>
    </w:p>
    <w:p w14:paraId="78FC39E9" w14:textId="77777777" w:rsidR="00135587" w:rsidRPr="00383667" w:rsidRDefault="00534F7A" w:rsidP="005714FA">
      <w:pPr>
        <w:pStyle w:val="2f3"/>
        <w:rPr>
          <w:rFonts w:cs="Huawei Sans"/>
        </w:rPr>
      </w:pPr>
      <w:r w:rsidRPr="00383667">
        <w:rPr>
          <w:rFonts w:cs="Huawei Sans"/>
        </w:rPr>
        <w:t>#</w:t>
      </w:r>
    </w:p>
    <w:p w14:paraId="500B00A2" w14:textId="77777777" w:rsidR="00135587" w:rsidRPr="00383667" w:rsidRDefault="00534F7A" w:rsidP="005714FA">
      <w:pPr>
        <w:pStyle w:val="2f3"/>
        <w:rPr>
          <w:rFonts w:cs="Huawei Sans"/>
        </w:rPr>
      </w:pPr>
      <w:r w:rsidRPr="00497E5B">
        <w:rPr>
          <w:rFonts w:cs="Huawei Sans"/>
        </w:rPr>
        <w:t>interface</w:t>
      </w:r>
      <w:r w:rsidRPr="00383667">
        <w:rPr>
          <w:rFonts w:cs="Huawei Sans"/>
        </w:rPr>
        <w:t xml:space="preserve"> LoopBack0</w:t>
      </w:r>
    </w:p>
    <w:p w14:paraId="758D8F5D"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10.0.4.4 255.255.255.255</w:t>
      </w:r>
    </w:p>
    <w:p w14:paraId="6EE986CC" w14:textId="77777777" w:rsidR="00135587" w:rsidRPr="00383667" w:rsidRDefault="00534F7A" w:rsidP="005714FA">
      <w:pPr>
        <w:pStyle w:val="2f3"/>
        <w:rPr>
          <w:rFonts w:cs="Huawei Sans"/>
        </w:rPr>
      </w:pPr>
      <w:r w:rsidRPr="00383667">
        <w:rPr>
          <w:rFonts w:cs="Huawei Sans"/>
        </w:rPr>
        <w:t>#</w:t>
      </w:r>
    </w:p>
    <w:p w14:paraId="68D2AF87" w14:textId="77777777" w:rsidR="00135587" w:rsidRPr="00383667" w:rsidRDefault="00534F7A" w:rsidP="005714FA">
      <w:pPr>
        <w:pStyle w:val="2f3"/>
        <w:rPr>
          <w:rFonts w:cs="Huawei Sans"/>
        </w:rPr>
      </w:pPr>
      <w:r w:rsidRPr="00497E5B">
        <w:rPr>
          <w:rFonts w:cs="Huawei Sans"/>
        </w:rPr>
        <w:lastRenderedPageBreak/>
        <w:t>ospf</w:t>
      </w:r>
      <w:r w:rsidRPr="00383667">
        <w:rPr>
          <w:rFonts w:cs="Huawei Sans"/>
        </w:rPr>
        <w:t xml:space="preserve"> 1 router-id 10.0.4.4</w:t>
      </w:r>
    </w:p>
    <w:p w14:paraId="4DE53FE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area</w:t>
      </w:r>
      <w:r w:rsidRPr="00383667">
        <w:rPr>
          <w:rFonts w:cs="Huawei Sans"/>
        </w:rPr>
        <w:t xml:space="preserve"> 0.0.0.0</w:t>
      </w:r>
    </w:p>
    <w:p w14:paraId="19787F25"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10.0.4.4 0.0.0.0</w:t>
      </w:r>
    </w:p>
    <w:p w14:paraId="60BE93DD"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10.0.24.4 0.0.0.0</w:t>
      </w:r>
    </w:p>
    <w:p w14:paraId="24834BDE"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10.0.34.4 0.0.0.0</w:t>
      </w:r>
    </w:p>
    <w:p w14:paraId="5C209743" w14:textId="77777777" w:rsidR="00135587" w:rsidRPr="00383667" w:rsidRDefault="00534F7A" w:rsidP="005714FA">
      <w:pPr>
        <w:pStyle w:val="2f3"/>
        <w:rPr>
          <w:rFonts w:cs="Huawei Sans"/>
        </w:rPr>
      </w:pPr>
      <w:r w:rsidRPr="00383667">
        <w:rPr>
          <w:rFonts w:cs="Huawei Sans"/>
        </w:rPr>
        <w:t>#</w:t>
      </w:r>
    </w:p>
    <w:p w14:paraId="670BD0D8" w14:textId="77777777" w:rsidR="00135587" w:rsidRPr="00383667" w:rsidRDefault="00534F7A" w:rsidP="005714FA">
      <w:pPr>
        <w:pStyle w:val="2f3"/>
        <w:rPr>
          <w:rFonts w:cs="Huawei Sans"/>
        </w:rPr>
      </w:pPr>
      <w:r w:rsidRPr="00497E5B">
        <w:rPr>
          <w:rFonts w:cs="Huawei Sans"/>
        </w:rPr>
        <w:t>pim</w:t>
      </w:r>
    </w:p>
    <w:p w14:paraId="06D694E3" w14:textId="77777777" w:rsidR="00135587" w:rsidRPr="00383667" w:rsidRDefault="00534F7A" w:rsidP="005714FA">
      <w:pPr>
        <w:pStyle w:val="2f3"/>
        <w:rPr>
          <w:rFonts w:cs="Huawei Sans"/>
        </w:rPr>
      </w:pPr>
      <w:r w:rsidRPr="00383667">
        <w:rPr>
          <w:rFonts w:cs="Huawei Sans"/>
        </w:rPr>
        <w:t xml:space="preserve"> </w:t>
      </w:r>
      <w:r w:rsidRPr="00497E5B">
        <w:rPr>
          <w:rFonts w:cs="Huawei Sans"/>
        </w:rPr>
        <w:t>spt-switch-threshold</w:t>
      </w:r>
      <w:r w:rsidRPr="00383667">
        <w:rPr>
          <w:rFonts w:cs="Huawei Sans"/>
        </w:rPr>
        <w:t xml:space="preserve"> infinity</w:t>
      </w:r>
    </w:p>
    <w:p w14:paraId="1D9EFA6B" w14:textId="77777777" w:rsidR="00135587" w:rsidRPr="00383667" w:rsidRDefault="00534F7A" w:rsidP="005714FA">
      <w:pPr>
        <w:pStyle w:val="2f3"/>
        <w:rPr>
          <w:rFonts w:cs="Huawei Sans"/>
        </w:rPr>
      </w:pPr>
      <w:r w:rsidRPr="00383667">
        <w:rPr>
          <w:rFonts w:cs="Huawei Sans"/>
        </w:rPr>
        <w:t>#</w:t>
      </w:r>
    </w:p>
    <w:p w14:paraId="612CA31A" w14:textId="77777777" w:rsidR="00135587" w:rsidRPr="00383667" w:rsidRDefault="00534F7A" w:rsidP="005714FA">
      <w:pPr>
        <w:pStyle w:val="2f3"/>
        <w:rPr>
          <w:rFonts w:cs="Huawei Sans"/>
        </w:rPr>
      </w:pPr>
      <w:r w:rsidRPr="00383667">
        <w:rPr>
          <w:rFonts w:cs="Huawei Sans"/>
        </w:rPr>
        <w:t>Return</w:t>
      </w:r>
    </w:p>
    <w:p w14:paraId="087A0F2A" w14:textId="77777777" w:rsidR="00135587" w:rsidRPr="00383667" w:rsidRDefault="00135587" w:rsidP="005714FA">
      <w:pPr>
        <w:pStyle w:val="2f3"/>
        <w:rPr>
          <w:rFonts w:cs="Huawei Sans"/>
        </w:rPr>
      </w:pPr>
    </w:p>
    <w:p w14:paraId="623D2E79" w14:textId="77777777" w:rsidR="00410262" w:rsidRPr="00383667" w:rsidRDefault="00410262" w:rsidP="005714FA">
      <w:pPr>
        <w:pStyle w:val="1e"/>
        <w:sectPr w:rsidR="00410262" w:rsidRPr="00383667" w:rsidSect="00D01CEC">
          <w:pgSz w:w="11907" w:h="16840" w:code="9"/>
          <w:pgMar w:top="1701" w:right="1134" w:bottom="1701" w:left="1134" w:header="567" w:footer="567" w:gutter="0"/>
          <w:cols w:space="425"/>
          <w:docGrid w:linePitch="312"/>
        </w:sectPr>
      </w:pPr>
    </w:p>
    <w:p w14:paraId="7A1B1657" w14:textId="2D61FB06" w:rsidR="00135587" w:rsidRPr="00383667" w:rsidRDefault="00D30854" w:rsidP="005714FA">
      <w:pPr>
        <w:pStyle w:val="1"/>
        <w:rPr>
          <w:rFonts w:cs="Huawei Sans"/>
        </w:rPr>
      </w:pPr>
      <w:bookmarkStart w:id="119" w:name="_Toc47368962"/>
      <w:bookmarkStart w:id="120" w:name="_Toc49940052"/>
      <w:r w:rsidRPr="00383667">
        <w:rPr>
          <w:rFonts w:cs="Huawei Sans"/>
        </w:rPr>
        <w:lastRenderedPageBreak/>
        <w:t>Firewall Technology</w:t>
      </w:r>
      <w:bookmarkEnd w:id="119"/>
      <w:bookmarkEnd w:id="120"/>
    </w:p>
    <w:p w14:paraId="1A5F579A" w14:textId="19E3D32E" w:rsidR="00135587" w:rsidRPr="00383667" w:rsidRDefault="00D30854" w:rsidP="004027AB">
      <w:pPr>
        <w:pStyle w:val="2"/>
      </w:pPr>
      <w:bookmarkStart w:id="121" w:name="_Toc47368963"/>
      <w:bookmarkStart w:id="122" w:name="_Toc49940053"/>
      <w:r w:rsidRPr="00383667">
        <w:t>Firewall Security Policy</w:t>
      </w:r>
      <w:bookmarkEnd w:id="121"/>
      <w:bookmarkEnd w:id="122"/>
    </w:p>
    <w:p w14:paraId="4B0F74A0" w14:textId="77777777" w:rsidR="00135587" w:rsidRPr="00383667" w:rsidRDefault="00D30854" w:rsidP="004027AB">
      <w:pPr>
        <w:pStyle w:val="3"/>
      </w:pPr>
      <w:bookmarkStart w:id="123" w:name="_Toc49940054"/>
      <w:r w:rsidRPr="00383667">
        <w:t>Introduction</w:t>
      </w:r>
      <w:bookmarkEnd w:id="123"/>
    </w:p>
    <w:p w14:paraId="53C443BA" w14:textId="77777777" w:rsidR="00135587" w:rsidRPr="00383667" w:rsidRDefault="00D30854" w:rsidP="004027AB">
      <w:pPr>
        <w:pStyle w:val="4"/>
      </w:pPr>
      <w:r w:rsidRPr="00383667">
        <w:t>Objectives</w:t>
      </w:r>
    </w:p>
    <w:p w14:paraId="2E93BF4C" w14:textId="77777777" w:rsidR="00135587" w:rsidRPr="00383667" w:rsidRDefault="00D30854" w:rsidP="00604E8C">
      <w:pPr>
        <w:pStyle w:val="1e"/>
        <w:rPr>
          <w:lang w:eastAsia="en-US"/>
        </w:rPr>
      </w:pPr>
      <w:r w:rsidRPr="00383667">
        <w:t xml:space="preserve">Upon completion of this task, you will be able to: </w:t>
      </w:r>
    </w:p>
    <w:p w14:paraId="30E78581" w14:textId="77777777" w:rsidR="00135587" w:rsidRPr="00383667" w:rsidRDefault="00D30854" w:rsidP="00604E8C">
      <w:pPr>
        <w:pStyle w:val="4a"/>
        <w:rPr>
          <w:lang w:eastAsia="en-US"/>
        </w:rPr>
      </w:pPr>
      <w:r w:rsidRPr="00383667">
        <w:t>Understand how a security policy works</w:t>
      </w:r>
    </w:p>
    <w:p w14:paraId="4A76F022" w14:textId="77777777" w:rsidR="00135587" w:rsidRPr="00383667" w:rsidRDefault="00D30854" w:rsidP="00604E8C">
      <w:pPr>
        <w:pStyle w:val="4a"/>
      </w:pPr>
      <w:r w:rsidRPr="00383667">
        <w:t>Learn how to configure a security policy on the firewall using the CLI</w:t>
      </w:r>
    </w:p>
    <w:p w14:paraId="6F6856DE" w14:textId="77777777" w:rsidR="00135587" w:rsidRPr="00383667" w:rsidRDefault="00D30854" w:rsidP="00604E8C">
      <w:pPr>
        <w:pStyle w:val="4a"/>
      </w:pPr>
      <w:r w:rsidRPr="00383667">
        <w:t>Observe server mapping entries to understand how NAT ALG works</w:t>
      </w:r>
    </w:p>
    <w:p w14:paraId="04133039" w14:textId="77777777" w:rsidR="00135587" w:rsidRPr="00383667" w:rsidRDefault="00D30854" w:rsidP="004027AB">
      <w:pPr>
        <w:pStyle w:val="4"/>
      </w:pPr>
      <w:r w:rsidRPr="00383667">
        <w:t>Networking Topology</w:t>
      </w:r>
    </w:p>
    <w:p w14:paraId="441BCE4B" w14:textId="77777777" w:rsidR="00135587" w:rsidRPr="00383667" w:rsidRDefault="00D30854" w:rsidP="00E6622B">
      <w:pPr>
        <w:pStyle w:val="92"/>
        <w:numPr>
          <w:ilvl w:val="7"/>
          <w:numId w:val="31"/>
        </w:numPr>
        <w:ind w:left="1021"/>
        <w:rPr>
          <w:b/>
        </w:rPr>
      </w:pPr>
      <w:r w:rsidRPr="00383667">
        <w:rPr>
          <w:b/>
        </w:rPr>
        <w:t>Firewall security policy</w:t>
      </w:r>
    </w:p>
    <w:p w14:paraId="38677F33" w14:textId="20E2029F" w:rsidR="00135587" w:rsidRPr="00383667" w:rsidRDefault="000C2805" w:rsidP="008E5B72">
      <w:pPr>
        <w:pStyle w:val="1e"/>
        <w:ind w:left="2694"/>
        <w:rPr>
          <w:lang w:eastAsia="en-US"/>
        </w:rPr>
      </w:pPr>
      <w:r>
        <w:rPr>
          <w:noProof/>
        </w:rPr>
        <w:drawing>
          <wp:inline distT="0" distB="0" distL="0" distR="0" wp14:anchorId="2A2F2951" wp14:editId="446BA9F6">
            <wp:extent cx="3567209" cy="1655426"/>
            <wp:effectExtent l="0" t="0" r="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588572" cy="1665340"/>
                    </a:xfrm>
                    <a:prstGeom prst="rect">
                      <a:avLst/>
                    </a:prstGeom>
                    <a:noFill/>
                  </pic:spPr>
                </pic:pic>
              </a:graphicData>
            </a:graphic>
          </wp:inline>
        </w:drawing>
      </w:r>
    </w:p>
    <w:p w14:paraId="7587A45C" w14:textId="77777777" w:rsidR="00135587" w:rsidRPr="00383667" w:rsidRDefault="00135587" w:rsidP="00D01CEC">
      <w:pPr>
        <w:pStyle w:val="1e"/>
      </w:pPr>
    </w:p>
    <w:p w14:paraId="35973175" w14:textId="77777777" w:rsidR="00135587" w:rsidRPr="00383667" w:rsidRDefault="00D30854" w:rsidP="00D01CEC">
      <w:pPr>
        <w:pStyle w:val="1e"/>
      </w:pPr>
      <w:r w:rsidRPr="00383667">
        <w:t>The preceding figure shows how the devices are connected and their IP address planning. Routers R1 and R2 communicate with the firewall FW1 at Layer 3 through switch S1. On S1, its interfaces (GE0/0/1 and GE0/0/2) connected to R1 and R2 are assigned to VLAN 10 and VLAN 20 respectively, and the interfaces (GE0/0/14 and GE0/0/15) connected to FW1 are assigned to VLAN 10 and VLAN 20 respectively.</w:t>
      </w:r>
    </w:p>
    <w:p w14:paraId="366D38DA" w14:textId="77777777" w:rsidR="00135587" w:rsidRPr="00383667" w:rsidRDefault="00D30854" w:rsidP="005714FA">
      <w:pPr>
        <w:pStyle w:val="1e"/>
      </w:pPr>
      <w:r w:rsidRPr="00383667">
        <w:t>R1 belongs to the Demilitarized Zone (DMZ), and R2 to the untrusted zone. Configure source NAT on FW1 so that R1 can access the untrusted zone through GE0/0/2 of FW1. Configure NAT Server on FW1, enabling R2 to access the FTP service enabled on R1 through GE0/0/2 of FW1.</w:t>
      </w:r>
    </w:p>
    <w:p w14:paraId="62D02F8B" w14:textId="77777777" w:rsidR="00135587" w:rsidRPr="00383667" w:rsidRDefault="00D30854" w:rsidP="005714FA">
      <w:pPr>
        <w:pStyle w:val="1e"/>
      </w:pPr>
      <w:r w:rsidRPr="00383667">
        <w:t>In addition, configure security policies on FW1 to restrict the access between R1 and R2 as follows: R1 in the DMZ can access the untrusted zone, but R2 in the untrusted zone can only access the FTP service on R1 in the DMZ.</w:t>
      </w:r>
    </w:p>
    <w:p w14:paraId="51403BAB" w14:textId="0B878C53" w:rsidR="00135587" w:rsidRPr="00383667" w:rsidRDefault="00B17F02" w:rsidP="004027AB">
      <w:pPr>
        <w:pStyle w:val="4"/>
      </w:pPr>
      <w:r>
        <w:lastRenderedPageBreak/>
        <w:t>Background</w:t>
      </w:r>
    </w:p>
    <w:p w14:paraId="6D101527" w14:textId="77777777" w:rsidR="00135587" w:rsidRPr="00383667" w:rsidRDefault="00D30854" w:rsidP="005714FA">
      <w:pPr>
        <w:pStyle w:val="1e"/>
      </w:pPr>
      <w:r w:rsidRPr="00383667">
        <w:t>To protect enterprise network security, you (the enterprise network administrator) decide to deploy a firewall at the border of the enterprise network to prevent external users from proactively accessing the internal network. In addition, as an egress device, the firewall needs to be configured with source NAT (for internal users to access the Internet) and NAT Server (mapping intranet servers to the public network).</w:t>
      </w:r>
    </w:p>
    <w:p w14:paraId="683F0D9A" w14:textId="77777777" w:rsidR="00135587" w:rsidRPr="00383667" w:rsidRDefault="00D30854" w:rsidP="005714FA">
      <w:pPr>
        <w:pStyle w:val="1e"/>
      </w:pPr>
      <w:r w:rsidRPr="00383667">
        <w:t>The FTP service is provided for external access. FTP is a multi-channel protocol, which requires NAT ALG in addition to security policies to ensure normal communication after NAT is performed on the firewall.</w:t>
      </w:r>
    </w:p>
    <w:p w14:paraId="69E42C1F" w14:textId="59447D88" w:rsidR="00135587" w:rsidRPr="00383667" w:rsidRDefault="00D30854" w:rsidP="004027AB">
      <w:pPr>
        <w:pStyle w:val="3"/>
      </w:pPr>
      <w:bookmarkStart w:id="124" w:name="_Toc49940055"/>
      <w:r w:rsidRPr="00383667">
        <w:t>Lab Configuration</w:t>
      </w:r>
      <w:bookmarkEnd w:id="124"/>
    </w:p>
    <w:p w14:paraId="7B9404CE" w14:textId="77777777" w:rsidR="00135587" w:rsidRPr="00383667" w:rsidRDefault="00D30854" w:rsidP="004027AB">
      <w:pPr>
        <w:pStyle w:val="4"/>
      </w:pPr>
      <w:r w:rsidRPr="00383667">
        <w:t>Configuration Roadmap</w:t>
      </w:r>
    </w:p>
    <w:p w14:paraId="45C80973" w14:textId="2D828CEF" w:rsidR="00135587" w:rsidRPr="00383667" w:rsidRDefault="009016B7" w:rsidP="00B36A6B">
      <w:pPr>
        <w:pStyle w:val="20"/>
        <w:numPr>
          <w:ilvl w:val="0"/>
          <w:numId w:val="35"/>
        </w:numPr>
        <w:rPr>
          <w:lang w:eastAsia="en-US"/>
        </w:rPr>
      </w:pPr>
      <w:r>
        <w:t>Complete basic device configurations for connectivity</w:t>
      </w:r>
      <w:r w:rsidR="00D30854" w:rsidRPr="00383667">
        <w:t>.</w:t>
      </w:r>
    </w:p>
    <w:p w14:paraId="1DE999CB" w14:textId="77777777" w:rsidR="00135587" w:rsidRPr="00383667" w:rsidRDefault="00D30854" w:rsidP="005714FA">
      <w:pPr>
        <w:pStyle w:val="20"/>
      </w:pPr>
      <w:r w:rsidRPr="00383667">
        <w:t>Add interfaces to security zones and configure a security policy to allow access from the local zone to the external zones.</w:t>
      </w:r>
    </w:p>
    <w:p w14:paraId="7D77D52E" w14:textId="77777777" w:rsidR="00135587" w:rsidRPr="00383667" w:rsidRDefault="00D30854" w:rsidP="005714FA">
      <w:pPr>
        <w:pStyle w:val="20"/>
      </w:pPr>
      <w:r w:rsidRPr="00383667">
        <w:t>Configure source NAT and NAT Server.</w:t>
      </w:r>
    </w:p>
    <w:p w14:paraId="4C39EC83" w14:textId="77777777" w:rsidR="00135587" w:rsidRPr="00383667" w:rsidRDefault="00D30854" w:rsidP="005714FA">
      <w:pPr>
        <w:pStyle w:val="20"/>
      </w:pPr>
      <w:r w:rsidRPr="00383667">
        <w:t>Configure a security policy to restrict the access between the untrusted zone and DMZ.</w:t>
      </w:r>
    </w:p>
    <w:p w14:paraId="79C83E49" w14:textId="77777777" w:rsidR="00135587" w:rsidRPr="00383667" w:rsidRDefault="00D30854" w:rsidP="005714FA">
      <w:pPr>
        <w:pStyle w:val="20"/>
      </w:pPr>
      <w:r w:rsidRPr="00383667">
        <w:t>Check the session entries generated for the access traffic between the untrusted zone and DMZ on FW1.</w:t>
      </w:r>
    </w:p>
    <w:p w14:paraId="32FE510C" w14:textId="77777777" w:rsidR="00135587" w:rsidRPr="00383667" w:rsidRDefault="00D30854" w:rsidP="005714FA">
      <w:pPr>
        <w:pStyle w:val="20"/>
      </w:pPr>
      <w:r w:rsidRPr="00383667">
        <w:t xml:space="preserve">Enable the FTP service on R1. Simulate FTP service access on R1 from R2, and run the </w:t>
      </w:r>
      <w:r w:rsidRPr="00383667">
        <w:rPr>
          <w:b/>
        </w:rPr>
        <w:t>dir</w:t>
      </w:r>
      <w:r w:rsidRPr="00383667">
        <w:t xml:space="preserve"> command to transmit data through the FTP data channel. Then check the server mapping entries on FW1.</w:t>
      </w:r>
    </w:p>
    <w:p w14:paraId="537A603F" w14:textId="77777777" w:rsidR="00135587" w:rsidRPr="00383667" w:rsidRDefault="00D30854" w:rsidP="004027AB">
      <w:pPr>
        <w:pStyle w:val="4"/>
      </w:pPr>
      <w:r w:rsidRPr="00383667">
        <w:t>Configuration Procedure</w:t>
      </w:r>
    </w:p>
    <w:p w14:paraId="45C58CA6" w14:textId="462296F9" w:rsidR="00135587" w:rsidRPr="00383667" w:rsidRDefault="009016B7" w:rsidP="00604E8C">
      <w:pPr>
        <w:pStyle w:val="30"/>
        <w:ind w:left="1032" w:hanging="278"/>
        <w:outlineLvl w:val="9"/>
        <w:rPr>
          <w:rFonts w:cs="Huawei Sans"/>
        </w:rPr>
      </w:pPr>
      <w:r>
        <w:rPr>
          <w:rFonts w:cs="Huawei Sans"/>
        </w:rPr>
        <w:t>Complete basic device configurations for connectivity</w:t>
      </w:r>
      <w:r w:rsidR="00D30854" w:rsidRPr="00383667">
        <w:rPr>
          <w:rFonts w:cs="Huawei Sans"/>
        </w:rPr>
        <w:t>.</w:t>
      </w:r>
    </w:p>
    <w:p w14:paraId="23085B93" w14:textId="77777777" w:rsidR="00135587" w:rsidRPr="00383667" w:rsidRDefault="00D30854" w:rsidP="005714FA">
      <w:pPr>
        <w:pStyle w:val="1e"/>
      </w:pPr>
      <w:r w:rsidRPr="00383667">
        <w:t>Configure IP addresses for interconnected interfaces, configure VLANs on S1, and configure default routes on R1 and FW1.</w:t>
      </w:r>
    </w:p>
    <w:p w14:paraId="359E6F6E" w14:textId="77777777" w:rsidR="00135587" w:rsidRPr="00383667" w:rsidRDefault="00D30854" w:rsidP="005714FA">
      <w:pPr>
        <w:pStyle w:val="1e"/>
      </w:pPr>
      <w:r w:rsidRPr="00383667">
        <w:t># Name the devices.</w:t>
      </w:r>
    </w:p>
    <w:p w14:paraId="2FE987BE" w14:textId="43B7A0CB" w:rsidR="00135587" w:rsidRPr="00383667" w:rsidRDefault="001F4559" w:rsidP="005714FA">
      <w:pPr>
        <w:pStyle w:val="1e"/>
      </w:pPr>
      <w:r w:rsidRPr="00383667">
        <w:t>The configuration details are not provided.</w:t>
      </w:r>
    </w:p>
    <w:p w14:paraId="5AF85DBE" w14:textId="77777777" w:rsidR="00135587" w:rsidRPr="00383667" w:rsidRDefault="00D30854" w:rsidP="005714FA">
      <w:pPr>
        <w:pStyle w:val="1e"/>
      </w:pPr>
      <w:r w:rsidRPr="00383667">
        <w:t># Disable the interfaces that are not used in this experiment.</w:t>
      </w:r>
    </w:p>
    <w:p w14:paraId="47D0216A" w14:textId="03BEEDA6" w:rsidR="00135587" w:rsidRPr="00383667" w:rsidRDefault="001F4559" w:rsidP="005714FA">
      <w:pPr>
        <w:pStyle w:val="1e"/>
      </w:pPr>
      <w:r w:rsidRPr="00383667">
        <w:t>The configuration details are not provided.</w:t>
      </w:r>
    </w:p>
    <w:p w14:paraId="62647B10" w14:textId="77777777" w:rsidR="00135587" w:rsidRPr="00383667" w:rsidRDefault="00D30854" w:rsidP="005714FA">
      <w:pPr>
        <w:pStyle w:val="1e"/>
      </w:pPr>
      <w:r w:rsidRPr="00383667">
        <w:t># Perform basic configurations on S1.</w:t>
      </w:r>
    </w:p>
    <w:p w14:paraId="69E81561" w14:textId="77777777" w:rsidR="00135587" w:rsidRPr="00383667" w:rsidRDefault="00D30854" w:rsidP="005714FA">
      <w:pPr>
        <w:pStyle w:val="2f3"/>
        <w:rPr>
          <w:rFonts w:cs="Huawei Sans"/>
        </w:rPr>
      </w:pPr>
      <w:r w:rsidRPr="00383667">
        <w:rPr>
          <w:rFonts w:cs="Huawei Sans"/>
        </w:rPr>
        <w:t>[S1]</w:t>
      </w:r>
      <w:r w:rsidRPr="00497E5B">
        <w:rPr>
          <w:rFonts w:cs="Huawei Sans"/>
        </w:rPr>
        <w:t>vlan</w:t>
      </w:r>
      <w:r w:rsidRPr="00383667">
        <w:rPr>
          <w:rFonts w:cs="Huawei Sans"/>
        </w:rPr>
        <w:t xml:space="preserve"> 10</w:t>
      </w:r>
    </w:p>
    <w:p w14:paraId="2FE6D3FF" w14:textId="77777777" w:rsidR="00135587" w:rsidRPr="00383667" w:rsidRDefault="00D30854" w:rsidP="005714FA">
      <w:pPr>
        <w:pStyle w:val="2f3"/>
        <w:rPr>
          <w:rFonts w:cs="Huawei Sans"/>
        </w:rPr>
      </w:pPr>
      <w:r w:rsidRPr="00383667">
        <w:rPr>
          <w:rFonts w:cs="Huawei Sans"/>
        </w:rPr>
        <w:t>[S1-vlan10] description DMZ</w:t>
      </w:r>
    </w:p>
    <w:p w14:paraId="0392FA8F" w14:textId="77777777" w:rsidR="00135587" w:rsidRPr="00383667" w:rsidRDefault="00D30854" w:rsidP="005714FA">
      <w:pPr>
        <w:pStyle w:val="2f3"/>
        <w:rPr>
          <w:rFonts w:cs="Huawei Sans"/>
        </w:rPr>
      </w:pPr>
      <w:r w:rsidRPr="00383667">
        <w:rPr>
          <w:rFonts w:cs="Huawei Sans"/>
        </w:rPr>
        <w:t>[S1-vlan10] quit</w:t>
      </w:r>
    </w:p>
    <w:p w14:paraId="5C1FA843" w14:textId="77777777" w:rsidR="00135587" w:rsidRPr="00383667" w:rsidRDefault="00D30854" w:rsidP="005714FA">
      <w:pPr>
        <w:pStyle w:val="2f3"/>
        <w:rPr>
          <w:rFonts w:cs="Huawei Sans"/>
        </w:rPr>
      </w:pPr>
      <w:r w:rsidRPr="00383667">
        <w:rPr>
          <w:rFonts w:cs="Huawei Sans"/>
        </w:rPr>
        <w:t>[S1]interface GigabitEthernet0/0/1</w:t>
      </w:r>
    </w:p>
    <w:p w14:paraId="67752BF9" w14:textId="77777777" w:rsidR="00135587" w:rsidRPr="00383667" w:rsidRDefault="00D30854" w:rsidP="005714FA">
      <w:pPr>
        <w:pStyle w:val="2f3"/>
        <w:rPr>
          <w:rFonts w:cs="Huawei Sans"/>
        </w:rPr>
      </w:pPr>
      <w:r w:rsidRPr="00383667">
        <w:rPr>
          <w:rFonts w:cs="Huawei Sans"/>
        </w:rPr>
        <w:t>[S1-GigabitEthernet0/0/1] port link-type access</w:t>
      </w:r>
    </w:p>
    <w:p w14:paraId="3FC6D4B8" w14:textId="77777777" w:rsidR="00135587" w:rsidRPr="00383667" w:rsidRDefault="00D30854" w:rsidP="005714FA">
      <w:pPr>
        <w:pStyle w:val="2f3"/>
        <w:rPr>
          <w:rFonts w:cs="Huawei Sans"/>
        </w:rPr>
      </w:pPr>
      <w:r w:rsidRPr="00383667">
        <w:rPr>
          <w:rFonts w:cs="Huawei Sans"/>
        </w:rPr>
        <w:t xml:space="preserve">[S1-GigabitEthernet0/0/1] port default </w:t>
      </w:r>
      <w:r w:rsidRPr="00497E5B">
        <w:rPr>
          <w:rFonts w:cs="Huawei Sans"/>
        </w:rPr>
        <w:t>vlan</w:t>
      </w:r>
      <w:r w:rsidRPr="00383667">
        <w:rPr>
          <w:rFonts w:cs="Huawei Sans"/>
        </w:rPr>
        <w:t xml:space="preserve"> 10</w:t>
      </w:r>
    </w:p>
    <w:p w14:paraId="049E02CF" w14:textId="77777777" w:rsidR="00135587" w:rsidRPr="00383667" w:rsidRDefault="00D30854" w:rsidP="005714FA">
      <w:pPr>
        <w:pStyle w:val="2f3"/>
        <w:rPr>
          <w:rFonts w:cs="Huawei Sans"/>
        </w:rPr>
      </w:pPr>
      <w:r w:rsidRPr="00383667">
        <w:rPr>
          <w:rFonts w:cs="Huawei Sans"/>
        </w:rPr>
        <w:t>[S1-GigabitEthernet0/0/1] quit</w:t>
      </w:r>
    </w:p>
    <w:p w14:paraId="3B135D57" w14:textId="77777777" w:rsidR="00135587" w:rsidRPr="00383667" w:rsidRDefault="00D30854" w:rsidP="005714FA">
      <w:pPr>
        <w:pStyle w:val="2f3"/>
        <w:rPr>
          <w:rFonts w:cs="Huawei Sans"/>
        </w:rPr>
      </w:pPr>
      <w:r w:rsidRPr="00383667">
        <w:rPr>
          <w:rFonts w:cs="Huawei Sans"/>
        </w:rPr>
        <w:t>[S1]interface GigabitEthernet0/0/14</w:t>
      </w:r>
    </w:p>
    <w:p w14:paraId="5DB53055" w14:textId="77777777" w:rsidR="00135587" w:rsidRPr="00383667" w:rsidRDefault="00D30854" w:rsidP="005714FA">
      <w:pPr>
        <w:pStyle w:val="2f3"/>
        <w:rPr>
          <w:rFonts w:cs="Huawei Sans"/>
        </w:rPr>
      </w:pPr>
      <w:r w:rsidRPr="00383667">
        <w:rPr>
          <w:rFonts w:cs="Huawei Sans"/>
        </w:rPr>
        <w:t>[S1-GigabitEthernet0/0/14] port link-type access</w:t>
      </w:r>
    </w:p>
    <w:p w14:paraId="69CBF719" w14:textId="77777777" w:rsidR="00135587" w:rsidRPr="00383667" w:rsidRDefault="00D30854" w:rsidP="005714FA">
      <w:pPr>
        <w:pStyle w:val="2f3"/>
        <w:rPr>
          <w:rFonts w:cs="Huawei Sans"/>
        </w:rPr>
      </w:pPr>
      <w:r w:rsidRPr="00383667">
        <w:rPr>
          <w:rFonts w:cs="Huawei Sans"/>
        </w:rPr>
        <w:t xml:space="preserve">[S1-GigabitEthernet0/0/14] port default </w:t>
      </w:r>
      <w:r w:rsidRPr="00497E5B">
        <w:rPr>
          <w:rFonts w:cs="Huawei Sans"/>
        </w:rPr>
        <w:t>vlan</w:t>
      </w:r>
      <w:r w:rsidRPr="00383667">
        <w:rPr>
          <w:rFonts w:cs="Huawei Sans"/>
        </w:rPr>
        <w:t xml:space="preserve"> 10</w:t>
      </w:r>
    </w:p>
    <w:p w14:paraId="5783882E" w14:textId="77777777" w:rsidR="00135587" w:rsidRPr="00383667" w:rsidRDefault="00D30854" w:rsidP="005714FA">
      <w:pPr>
        <w:pStyle w:val="2f3"/>
        <w:rPr>
          <w:rFonts w:cs="Huawei Sans"/>
        </w:rPr>
      </w:pPr>
      <w:r w:rsidRPr="00383667">
        <w:rPr>
          <w:rFonts w:cs="Huawei Sans"/>
        </w:rPr>
        <w:lastRenderedPageBreak/>
        <w:t>[S1-GigabitEthernet0/0/14] quit</w:t>
      </w:r>
    </w:p>
    <w:p w14:paraId="6C0C2D24" w14:textId="77777777" w:rsidR="00135587" w:rsidRPr="00383667" w:rsidRDefault="00135587" w:rsidP="005714FA">
      <w:pPr>
        <w:pStyle w:val="2f3"/>
        <w:rPr>
          <w:rFonts w:cs="Huawei Sans"/>
        </w:rPr>
      </w:pPr>
    </w:p>
    <w:p w14:paraId="103C511D" w14:textId="77777777" w:rsidR="00135587" w:rsidRPr="00383667" w:rsidRDefault="00D30854" w:rsidP="005714FA">
      <w:pPr>
        <w:pStyle w:val="2f3"/>
        <w:rPr>
          <w:rFonts w:cs="Huawei Sans"/>
        </w:rPr>
      </w:pPr>
      <w:r w:rsidRPr="00383667">
        <w:rPr>
          <w:rFonts w:cs="Huawei Sans"/>
        </w:rPr>
        <w:t>[S1]</w:t>
      </w:r>
      <w:r w:rsidRPr="00497E5B">
        <w:rPr>
          <w:rFonts w:cs="Huawei Sans"/>
        </w:rPr>
        <w:t>vlan</w:t>
      </w:r>
      <w:r w:rsidRPr="00383667">
        <w:rPr>
          <w:rFonts w:cs="Huawei Sans"/>
        </w:rPr>
        <w:t xml:space="preserve"> 20</w:t>
      </w:r>
    </w:p>
    <w:p w14:paraId="2DB95F11" w14:textId="77777777" w:rsidR="00135587" w:rsidRPr="00383667" w:rsidRDefault="00D30854" w:rsidP="005714FA">
      <w:pPr>
        <w:pStyle w:val="2f3"/>
        <w:rPr>
          <w:rFonts w:cs="Huawei Sans"/>
        </w:rPr>
      </w:pPr>
      <w:r w:rsidRPr="00383667">
        <w:rPr>
          <w:rFonts w:cs="Huawei Sans"/>
        </w:rPr>
        <w:t>[S1-vlan20] description Untrust</w:t>
      </w:r>
    </w:p>
    <w:p w14:paraId="57FCF837" w14:textId="77777777" w:rsidR="00135587" w:rsidRPr="00383667" w:rsidRDefault="00D30854" w:rsidP="005714FA">
      <w:pPr>
        <w:pStyle w:val="2f3"/>
        <w:rPr>
          <w:rFonts w:cs="Huawei Sans"/>
        </w:rPr>
      </w:pPr>
      <w:r w:rsidRPr="00383667">
        <w:rPr>
          <w:rFonts w:cs="Huawei Sans"/>
        </w:rPr>
        <w:t>[S1-vlan20] quit</w:t>
      </w:r>
    </w:p>
    <w:p w14:paraId="759FC9D1" w14:textId="77777777" w:rsidR="00135587" w:rsidRPr="00383667" w:rsidRDefault="00D30854" w:rsidP="005714FA">
      <w:pPr>
        <w:pStyle w:val="2f3"/>
        <w:rPr>
          <w:rFonts w:cs="Huawei Sans"/>
        </w:rPr>
      </w:pPr>
      <w:r w:rsidRPr="00383667">
        <w:rPr>
          <w:rFonts w:cs="Huawei Sans"/>
        </w:rPr>
        <w:t>[S1]interface GigabitEthernet0/0/2</w:t>
      </w:r>
    </w:p>
    <w:p w14:paraId="57B598C9" w14:textId="77777777" w:rsidR="00135587" w:rsidRPr="00383667" w:rsidRDefault="00D30854" w:rsidP="005714FA">
      <w:pPr>
        <w:pStyle w:val="2f3"/>
        <w:rPr>
          <w:rFonts w:cs="Huawei Sans"/>
        </w:rPr>
      </w:pPr>
      <w:r w:rsidRPr="00383667">
        <w:rPr>
          <w:rFonts w:cs="Huawei Sans"/>
        </w:rPr>
        <w:t>[S1-GigabitEthernet0/0/2] port link-type access</w:t>
      </w:r>
    </w:p>
    <w:p w14:paraId="32B68A77" w14:textId="77777777" w:rsidR="00135587" w:rsidRPr="00383667" w:rsidRDefault="00D30854" w:rsidP="005714FA">
      <w:pPr>
        <w:pStyle w:val="2f3"/>
        <w:rPr>
          <w:rFonts w:cs="Huawei Sans"/>
        </w:rPr>
      </w:pPr>
      <w:r w:rsidRPr="00383667">
        <w:rPr>
          <w:rFonts w:cs="Huawei Sans"/>
        </w:rPr>
        <w:t xml:space="preserve">[S1-GigabitEthernet0/0/2] port default </w:t>
      </w:r>
      <w:r w:rsidRPr="00497E5B">
        <w:rPr>
          <w:rFonts w:cs="Huawei Sans"/>
        </w:rPr>
        <w:t>vlan</w:t>
      </w:r>
      <w:r w:rsidRPr="00383667">
        <w:rPr>
          <w:rFonts w:cs="Huawei Sans"/>
        </w:rPr>
        <w:t xml:space="preserve"> 20</w:t>
      </w:r>
    </w:p>
    <w:p w14:paraId="0B10977F" w14:textId="77777777" w:rsidR="00135587" w:rsidRPr="00383667" w:rsidRDefault="00D30854" w:rsidP="005714FA">
      <w:pPr>
        <w:pStyle w:val="2f3"/>
        <w:rPr>
          <w:rFonts w:cs="Huawei Sans"/>
        </w:rPr>
      </w:pPr>
      <w:r w:rsidRPr="00383667">
        <w:rPr>
          <w:rFonts w:cs="Huawei Sans"/>
        </w:rPr>
        <w:t>[S1-GigabitEthernet0/0/2] quit</w:t>
      </w:r>
    </w:p>
    <w:p w14:paraId="42B2A4EF" w14:textId="77777777" w:rsidR="00135587" w:rsidRPr="00383667" w:rsidRDefault="00D30854" w:rsidP="005714FA">
      <w:pPr>
        <w:pStyle w:val="2f3"/>
        <w:rPr>
          <w:rFonts w:cs="Huawei Sans"/>
        </w:rPr>
      </w:pPr>
      <w:r w:rsidRPr="00383667">
        <w:rPr>
          <w:rFonts w:cs="Huawei Sans"/>
        </w:rPr>
        <w:t>[S1]interface GigabitEthernet0/0/15</w:t>
      </w:r>
    </w:p>
    <w:p w14:paraId="51475E5D" w14:textId="77777777" w:rsidR="00135587" w:rsidRPr="00383667" w:rsidRDefault="00D30854" w:rsidP="005714FA">
      <w:pPr>
        <w:pStyle w:val="2f3"/>
        <w:rPr>
          <w:rFonts w:cs="Huawei Sans"/>
        </w:rPr>
      </w:pPr>
      <w:r w:rsidRPr="00383667">
        <w:rPr>
          <w:rFonts w:cs="Huawei Sans"/>
        </w:rPr>
        <w:t>[S1-GigabitEthernet0/0/15] port link-type access</w:t>
      </w:r>
    </w:p>
    <w:p w14:paraId="0F97F0A6" w14:textId="77777777" w:rsidR="00135587" w:rsidRPr="00383667" w:rsidRDefault="00D30854" w:rsidP="005714FA">
      <w:pPr>
        <w:pStyle w:val="2f3"/>
        <w:rPr>
          <w:rFonts w:cs="Huawei Sans"/>
        </w:rPr>
      </w:pPr>
      <w:r w:rsidRPr="00383667">
        <w:rPr>
          <w:rFonts w:cs="Huawei Sans"/>
        </w:rPr>
        <w:t xml:space="preserve">[S1-GigabitEthernet0/0/15] port default </w:t>
      </w:r>
      <w:r w:rsidRPr="00497E5B">
        <w:rPr>
          <w:rFonts w:cs="Huawei Sans"/>
        </w:rPr>
        <w:t>vlan</w:t>
      </w:r>
      <w:r w:rsidRPr="00383667">
        <w:rPr>
          <w:rFonts w:cs="Huawei Sans"/>
        </w:rPr>
        <w:t xml:space="preserve"> 20</w:t>
      </w:r>
    </w:p>
    <w:p w14:paraId="050AADBF" w14:textId="77777777" w:rsidR="00135587" w:rsidRPr="00383667" w:rsidRDefault="00D30854" w:rsidP="005714FA">
      <w:pPr>
        <w:pStyle w:val="2f3"/>
        <w:rPr>
          <w:rFonts w:cs="Huawei Sans"/>
        </w:rPr>
      </w:pPr>
      <w:r w:rsidRPr="00383667">
        <w:rPr>
          <w:rFonts w:cs="Huawei Sans"/>
        </w:rPr>
        <w:t>[S1-GigabitEthernet0/0/15] quit</w:t>
      </w:r>
    </w:p>
    <w:p w14:paraId="07323B0B" w14:textId="77777777" w:rsidR="00135587" w:rsidRPr="00383667" w:rsidRDefault="00D30854" w:rsidP="005714FA">
      <w:pPr>
        <w:pStyle w:val="1e"/>
      </w:pPr>
      <w:r w:rsidRPr="00383667">
        <w:t># Configure R1.</w:t>
      </w:r>
    </w:p>
    <w:p w14:paraId="5419FE24" w14:textId="77777777" w:rsidR="00135587" w:rsidRPr="00383667" w:rsidRDefault="00D30854" w:rsidP="005714FA">
      <w:pPr>
        <w:pStyle w:val="2f3"/>
        <w:rPr>
          <w:rFonts w:cs="Huawei Sans"/>
        </w:rPr>
      </w:pPr>
      <w:r w:rsidRPr="00383667">
        <w:rPr>
          <w:rFonts w:cs="Huawei Sans"/>
        </w:rPr>
        <w:t>[R1]interface GigabitEthernet0/0/3</w:t>
      </w:r>
    </w:p>
    <w:p w14:paraId="63CD1C31" w14:textId="77777777" w:rsidR="00135587" w:rsidRPr="00383667" w:rsidRDefault="00D30854" w:rsidP="005714FA">
      <w:pPr>
        <w:pStyle w:val="2f3"/>
        <w:rPr>
          <w:rFonts w:cs="Huawei Sans"/>
        </w:rPr>
      </w:pPr>
      <w:r w:rsidRPr="00383667">
        <w:rPr>
          <w:rFonts w:cs="Huawei Sans"/>
        </w:rPr>
        <w:t xml:space="preserve">[R1-GigabitEthernet0/0/3] </w:t>
      </w:r>
      <w:r w:rsidRPr="00497E5B">
        <w:rPr>
          <w:rFonts w:cs="Huawei Sans"/>
        </w:rPr>
        <w:t>ip</w:t>
      </w:r>
      <w:r w:rsidRPr="00383667">
        <w:rPr>
          <w:rFonts w:cs="Huawei Sans"/>
        </w:rPr>
        <w:t xml:space="preserve"> address 10.0.11.11 24</w:t>
      </w:r>
    </w:p>
    <w:p w14:paraId="2282FFB2" w14:textId="77777777" w:rsidR="00135587" w:rsidRPr="00383667" w:rsidRDefault="00D30854" w:rsidP="005714FA">
      <w:pPr>
        <w:pStyle w:val="2f3"/>
        <w:rPr>
          <w:rFonts w:cs="Huawei Sans"/>
        </w:rPr>
      </w:pPr>
      <w:r w:rsidRPr="00383667">
        <w:rPr>
          <w:rFonts w:cs="Huawei Sans"/>
        </w:rPr>
        <w:t>[R1-GigabitEthernet0/0/3] quit</w:t>
      </w:r>
    </w:p>
    <w:p w14:paraId="16980F48" w14:textId="77777777" w:rsidR="00135587" w:rsidRPr="00383667" w:rsidRDefault="00135587" w:rsidP="005714FA">
      <w:pPr>
        <w:pStyle w:val="2f3"/>
        <w:rPr>
          <w:rFonts w:cs="Huawei Sans"/>
        </w:rPr>
      </w:pPr>
    </w:p>
    <w:p w14:paraId="21EB9A6E" w14:textId="77777777" w:rsidR="00135587" w:rsidRPr="00383667" w:rsidRDefault="00D30854" w:rsidP="005714FA">
      <w:pPr>
        <w:pStyle w:val="2f3"/>
        <w:rPr>
          <w:rFonts w:cs="Huawei Sans"/>
        </w:rPr>
      </w:pPr>
      <w:r w:rsidRPr="00383667">
        <w:rPr>
          <w:rFonts w:cs="Huawei Sans"/>
        </w:rPr>
        <w:t>[R1]</w:t>
      </w:r>
      <w:r w:rsidRPr="00497E5B">
        <w:rPr>
          <w:rFonts w:cs="Huawei Sans"/>
        </w:rPr>
        <w:t>ip</w:t>
      </w:r>
      <w:r w:rsidRPr="00383667">
        <w:rPr>
          <w:rFonts w:cs="Huawei Sans"/>
        </w:rPr>
        <w:t xml:space="preserve"> route-static 0.0.0.0 0.0.0.0 10.0.11.1</w:t>
      </w:r>
    </w:p>
    <w:p w14:paraId="43FAA4DE" w14:textId="77777777" w:rsidR="00135587" w:rsidRPr="00383667" w:rsidRDefault="00D30854" w:rsidP="005714FA">
      <w:pPr>
        <w:pStyle w:val="1e"/>
      </w:pPr>
      <w:r w:rsidRPr="00383667">
        <w:t>Configure the default route for accessing the Internet.</w:t>
      </w:r>
    </w:p>
    <w:p w14:paraId="180E2FC9" w14:textId="77777777" w:rsidR="00135587" w:rsidRPr="00383667" w:rsidRDefault="00D30854" w:rsidP="005714FA">
      <w:pPr>
        <w:pStyle w:val="1e"/>
      </w:pPr>
      <w:r w:rsidRPr="00383667">
        <w:t># Configure R2.</w:t>
      </w:r>
    </w:p>
    <w:p w14:paraId="449894D1" w14:textId="77777777" w:rsidR="00135587" w:rsidRPr="00383667" w:rsidRDefault="00D30854" w:rsidP="005714FA">
      <w:pPr>
        <w:pStyle w:val="2f3"/>
        <w:rPr>
          <w:rFonts w:cs="Huawei Sans"/>
        </w:rPr>
      </w:pPr>
      <w:r w:rsidRPr="00383667">
        <w:rPr>
          <w:rFonts w:cs="Huawei Sans"/>
        </w:rPr>
        <w:t>[R2]interface GigabitEthernet0/0/4</w:t>
      </w:r>
    </w:p>
    <w:p w14:paraId="7312E19E" w14:textId="77777777" w:rsidR="00135587" w:rsidRPr="00383667" w:rsidRDefault="00D30854" w:rsidP="005714FA">
      <w:pPr>
        <w:pStyle w:val="2f3"/>
        <w:rPr>
          <w:rFonts w:cs="Huawei Sans"/>
        </w:rPr>
      </w:pPr>
      <w:r w:rsidRPr="00383667">
        <w:rPr>
          <w:rFonts w:cs="Huawei Sans"/>
        </w:rPr>
        <w:t xml:space="preserve">[R2-GigabitEthernet0/0/3] </w:t>
      </w:r>
      <w:r w:rsidRPr="00497E5B">
        <w:rPr>
          <w:rFonts w:cs="Huawei Sans"/>
        </w:rPr>
        <w:t>ip</w:t>
      </w:r>
      <w:r w:rsidRPr="00383667">
        <w:rPr>
          <w:rFonts w:cs="Huawei Sans"/>
        </w:rPr>
        <w:t xml:space="preserve"> address 10.0.12.2 255.255.255.0</w:t>
      </w:r>
    </w:p>
    <w:p w14:paraId="1053FBDF" w14:textId="77777777" w:rsidR="00135587" w:rsidRPr="00383667" w:rsidRDefault="00D30854" w:rsidP="005714FA">
      <w:pPr>
        <w:pStyle w:val="2f3"/>
        <w:rPr>
          <w:rFonts w:cs="Huawei Sans"/>
        </w:rPr>
      </w:pPr>
      <w:r w:rsidRPr="00383667">
        <w:rPr>
          <w:rFonts w:cs="Huawei Sans"/>
        </w:rPr>
        <w:t>[R2-GigabitEthernet0/0/3] quit</w:t>
      </w:r>
    </w:p>
    <w:p w14:paraId="6A292ADD" w14:textId="77777777" w:rsidR="00135587" w:rsidRPr="00383667" w:rsidRDefault="00D30854" w:rsidP="005714FA">
      <w:pPr>
        <w:pStyle w:val="1e"/>
      </w:pPr>
      <w:r w:rsidRPr="00383667">
        <w:t># Configure login data for FW1.</w:t>
      </w:r>
    </w:p>
    <w:p w14:paraId="6771DB00" w14:textId="77777777" w:rsidR="00135587" w:rsidRPr="00383667" w:rsidRDefault="00D30854" w:rsidP="005714FA">
      <w:pPr>
        <w:pStyle w:val="2f3"/>
        <w:rPr>
          <w:rFonts w:cs="Huawei Sans"/>
        </w:rPr>
      </w:pPr>
      <w:r w:rsidRPr="00383667">
        <w:rPr>
          <w:rFonts w:cs="Huawei Sans"/>
        </w:rPr>
        <w:t>Login authentication</w:t>
      </w:r>
    </w:p>
    <w:p w14:paraId="07D91B77" w14:textId="77777777" w:rsidR="00135587" w:rsidRPr="00383667" w:rsidRDefault="00D30854" w:rsidP="005714FA">
      <w:pPr>
        <w:pStyle w:val="2f3"/>
        <w:rPr>
          <w:rFonts w:cs="Huawei Sans"/>
        </w:rPr>
      </w:pPr>
      <w:r w:rsidRPr="00383667">
        <w:rPr>
          <w:rFonts w:cs="Huawei Sans"/>
        </w:rPr>
        <w:t>Username:admin</w:t>
      </w:r>
    </w:p>
    <w:p w14:paraId="1416D4F7" w14:textId="77777777" w:rsidR="00135587" w:rsidRPr="00383667" w:rsidRDefault="00D30854" w:rsidP="005714FA">
      <w:pPr>
        <w:pStyle w:val="2f3"/>
        <w:rPr>
          <w:rFonts w:cs="Huawei Sans"/>
        </w:rPr>
      </w:pPr>
      <w:r w:rsidRPr="00383667">
        <w:rPr>
          <w:rFonts w:cs="Huawei Sans"/>
        </w:rPr>
        <w:t>Password:</w:t>
      </w:r>
    </w:p>
    <w:p w14:paraId="2A31ACC1" w14:textId="77777777" w:rsidR="00135587" w:rsidRPr="00383667" w:rsidRDefault="00D30854" w:rsidP="005714FA">
      <w:pPr>
        <w:pStyle w:val="2f3"/>
        <w:rPr>
          <w:rFonts w:cs="Huawei Sans"/>
        </w:rPr>
      </w:pPr>
      <w:r w:rsidRPr="00383667">
        <w:rPr>
          <w:rFonts w:cs="Huawei Sans"/>
        </w:rPr>
        <w:t>The password needs to be changed. Change now? [Y/N]: Y</w:t>
      </w:r>
    </w:p>
    <w:p w14:paraId="4BD1D3BF" w14:textId="77777777" w:rsidR="00135587" w:rsidRPr="00383667" w:rsidRDefault="00D30854" w:rsidP="005714FA">
      <w:pPr>
        <w:pStyle w:val="2f3"/>
        <w:rPr>
          <w:rFonts w:cs="Huawei Sans"/>
        </w:rPr>
      </w:pPr>
      <w:r w:rsidRPr="00497E5B">
        <w:rPr>
          <w:rFonts w:cs="Huawei Sans"/>
        </w:rPr>
        <w:t>Please</w:t>
      </w:r>
      <w:r w:rsidRPr="00383667">
        <w:rPr>
          <w:rFonts w:cs="Huawei Sans"/>
        </w:rPr>
        <w:t xml:space="preserve"> enter old password: </w:t>
      </w:r>
    </w:p>
    <w:p w14:paraId="7E68A553" w14:textId="77777777" w:rsidR="00135587" w:rsidRPr="00383667" w:rsidRDefault="00D30854" w:rsidP="005714FA">
      <w:pPr>
        <w:pStyle w:val="2f3"/>
        <w:rPr>
          <w:rFonts w:cs="Huawei Sans"/>
        </w:rPr>
      </w:pPr>
      <w:r w:rsidRPr="00497E5B">
        <w:rPr>
          <w:rFonts w:cs="Huawei Sans"/>
        </w:rPr>
        <w:t>Please</w:t>
      </w:r>
      <w:r w:rsidRPr="00383667">
        <w:rPr>
          <w:rFonts w:cs="Huawei Sans"/>
        </w:rPr>
        <w:t xml:space="preserve"> enter new password: </w:t>
      </w:r>
    </w:p>
    <w:p w14:paraId="57BBE8C0" w14:textId="77777777" w:rsidR="00135587" w:rsidRPr="00383667" w:rsidRDefault="00D30854" w:rsidP="005714FA">
      <w:pPr>
        <w:pStyle w:val="2f3"/>
        <w:rPr>
          <w:rFonts w:cs="Huawei Sans"/>
        </w:rPr>
      </w:pPr>
      <w:r w:rsidRPr="00497E5B">
        <w:rPr>
          <w:rFonts w:cs="Huawei Sans"/>
        </w:rPr>
        <w:t>Please</w:t>
      </w:r>
      <w:r w:rsidRPr="00383667">
        <w:rPr>
          <w:rFonts w:cs="Huawei Sans"/>
        </w:rPr>
        <w:t xml:space="preserve"> confirm new password:</w:t>
      </w:r>
    </w:p>
    <w:p w14:paraId="5F6A9276" w14:textId="6F760FC6" w:rsidR="00135587" w:rsidRPr="00383667" w:rsidRDefault="00D30854" w:rsidP="005714FA">
      <w:pPr>
        <w:pStyle w:val="1e"/>
      </w:pPr>
      <w:r w:rsidRPr="00383667">
        <w:t xml:space="preserve">By default, </w:t>
      </w:r>
      <w:r w:rsidR="00950F61">
        <w:t>login authentication is enable</w:t>
      </w:r>
      <w:r w:rsidRPr="00383667">
        <w:t xml:space="preserve">d for the console port of the firewall. The default user name and password are </w:t>
      </w:r>
      <w:r w:rsidRPr="00383667">
        <w:rPr>
          <w:b/>
        </w:rPr>
        <w:t>admin</w:t>
      </w:r>
      <w:r w:rsidRPr="00383667">
        <w:t xml:space="preserve"> and </w:t>
      </w:r>
      <w:r w:rsidRPr="00383667">
        <w:rPr>
          <w:b/>
        </w:rPr>
        <w:t>Admin@123</w:t>
      </w:r>
      <w:r w:rsidRPr="00383667">
        <w:t>, respectively. After the first login to the firewall, you need to change the password to ensure subsequent successful login.</w:t>
      </w:r>
    </w:p>
    <w:p w14:paraId="05250D13" w14:textId="77777777" w:rsidR="00135587" w:rsidRPr="00383667" w:rsidRDefault="00D30854" w:rsidP="005714FA">
      <w:pPr>
        <w:pStyle w:val="1e"/>
      </w:pPr>
      <w:r w:rsidRPr="00383667">
        <w:t># Configure interface IP addresses and the default route on FW1.</w:t>
      </w:r>
    </w:p>
    <w:p w14:paraId="569847A4" w14:textId="77777777" w:rsidR="00135587" w:rsidRPr="00383667" w:rsidRDefault="00D30854" w:rsidP="005714FA">
      <w:pPr>
        <w:pStyle w:val="2f3"/>
        <w:rPr>
          <w:rFonts w:cs="Huawei Sans"/>
        </w:rPr>
      </w:pPr>
      <w:r w:rsidRPr="00383667">
        <w:rPr>
          <w:rFonts w:cs="Huawei Sans"/>
        </w:rPr>
        <w:t>[FW1]interface GigabitEthernet0/0/1</w:t>
      </w:r>
    </w:p>
    <w:p w14:paraId="6B6D950E" w14:textId="77777777" w:rsidR="00135587" w:rsidRPr="00383667" w:rsidRDefault="00D30854" w:rsidP="005714FA">
      <w:pPr>
        <w:pStyle w:val="2f3"/>
        <w:rPr>
          <w:rFonts w:cs="Huawei Sans"/>
        </w:rPr>
      </w:pPr>
      <w:r w:rsidRPr="00383667">
        <w:rPr>
          <w:rFonts w:cs="Huawei Sans"/>
        </w:rPr>
        <w:t xml:space="preserve">[FW1-GigabitEthernet0/0/1] </w:t>
      </w:r>
      <w:r w:rsidRPr="00497E5B">
        <w:rPr>
          <w:rFonts w:cs="Huawei Sans"/>
        </w:rPr>
        <w:t>ip</w:t>
      </w:r>
      <w:r w:rsidRPr="00383667">
        <w:rPr>
          <w:rFonts w:cs="Huawei Sans"/>
        </w:rPr>
        <w:t xml:space="preserve"> address 10.0.11.1 255.255.255.0</w:t>
      </w:r>
    </w:p>
    <w:p w14:paraId="156F5C00" w14:textId="77777777" w:rsidR="00135587" w:rsidRPr="00383667" w:rsidRDefault="00D30854" w:rsidP="005714FA">
      <w:pPr>
        <w:pStyle w:val="2f3"/>
        <w:rPr>
          <w:rFonts w:cs="Huawei Sans"/>
        </w:rPr>
      </w:pPr>
      <w:r w:rsidRPr="00383667">
        <w:rPr>
          <w:rFonts w:cs="Huawei Sans"/>
        </w:rPr>
        <w:t>[FW1-GigabitEthernet0/0/1] quit</w:t>
      </w:r>
    </w:p>
    <w:p w14:paraId="7FFFC49E" w14:textId="77777777" w:rsidR="00135587" w:rsidRPr="00383667" w:rsidRDefault="00D30854" w:rsidP="005714FA">
      <w:pPr>
        <w:pStyle w:val="2f3"/>
        <w:rPr>
          <w:rFonts w:cs="Huawei Sans"/>
        </w:rPr>
      </w:pPr>
      <w:r w:rsidRPr="00383667">
        <w:rPr>
          <w:rFonts w:cs="Huawei Sans"/>
        </w:rPr>
        <w:t>[FW1]interface GigabitEthernet0/0/2</w:t>
      </w:r>
    </w:p>
    <w:p w14:paraId="7A8C8CF6" w14:textId="77777777" w:rsidR="00135587" w:rsidRPr="00383667" w:rsidRDefault="00D30854" w:rsidP="005714FA">
      <w:pPr>
        <w:pStyle w:val="2f3"/>
        <w:rPr>
          <w:rFonts w:cs="Huawei Sans"/>
        </w:rPr>
      </w:pPr>
      <w:r w:rsidRPr="00383667">
        <w:rPr>
          <w:rFonts w:cs="Huawei Sans"/>
        </w:rPr>
        <w:t xml:space="preserve">[FW1-GigabitEthernet0/0/2] </w:t>
      </w:r>
      <w:r w:rsidRPr="00497E5B">
        <w:rPr>
          <w:rFonts w:cs="Huawei Sans"/>
        </w:rPr>
        <w:t>ip</w:t>
      </w:r>
      <w:r w:rsidRPr="00383667">
        <w:rPr>
          <w:rFonts w:cs="Huawei Sans"/>
        </w:rPr>
        <w:t xml:space="preserve"> address 10.0.12.1 255.255.255.0</w:t>
      </w:r>
    </w:p>
    <w:p w14:paraId="5378FFB6" w14:textId="77777777" w:rsidR="00135587" w:rsidRPr="00383667" w:rsidRDefault="00D30854" w:rsidP="005714FA">
      <w:pPr>
        <w:pStyle w:val="2f3"/>
        <w:rPr>
          <w:rFonts w:cs="Huawei Sans"/>
        </w:rPr>
      </w:pPr>
      <w:r w:rsidRPr="00383667">
        <w:rPr>
          <w:rFonts w:cs="Huawei Sans"/>
        </w:rPr>
        <w:t>[FW1-GigabitEthernet0/0/2] quit</w:t>
      </w:r>
    </w:p>
    <w:p w14:paraId="10005BE2" w14:textId="77777777" w:rsidR="00135587" w:rsidRPr="00383667" w:rsidRDefault="00D30854" w:rsidP="005714FA">
      <w:pPr>
        <w:pStyle w:val="2f3"/>
        <w:rPr>
          <w:rFonts w:cs="Huawei Sans"/>
        </w:rPr>
      </w:pPr>
      <w:r w:rsidRPr="00383667">
        <w:rPr>
          <w:rFonts w:cs="Huawei Sans"/>
        </w:rPr>
        <w:t>[FW1]</w:t>
      </w:r>
      <w:r w:rsidRPr="00497E5B">
        <w:rPr>
          <w:rFonts w:cs="Huawei Sans"/>
        </w:rPr>
        <w:t>ip</w:t>
      </w:r>
      <w:r w:rsidRPr="00383667">
        <w:rPr>
          <w:rFonts w:cs="Huawei Sans"/>
        </w:rPr>
        <w:t xml:space="preserve"> route-static 0.0.0.0 0.0.0.0 10.0.12.2</w:t>
      </w:r>
    </w:p>
    <w:p w14:paraId="1BAB6F38" w14:textId="77777777" w:rsidR="00135587" w:rsidRPr="00383667" w:rsidRDefault="00D30854" w:rsidP="005714FA">
      <w:pPr>
        <w:pStyle w:val="1e"/>
      </w:pPr>
      <w:r w:rsidRPr="00383667">
        <w:lastRenderedPageBreak/>
        <w:t># Configure FW1 interfaces to permit ping packets.</w:t>
      </w:r>
    </w:p>
    <w:p w14:paraId="2F56C5C1" w14:textId="77777777" w:rsidR="00135587" w:rsidRPr="00383667" w:rsidRDefault="00D30854" w:rsidP="005714FA">
      <w:pPr>
        <w:pStyle w:val="2f3"/>
        <w:rPr>
          <w:rFonts w:cs="Huawei Sans"/>
        </w:rPr>
      </w:pPr>
      <w:r w:rsidRPr="00383667">
        <w:rPr>
          <w:rFonts w:cs="Huawei Sans"/>
        </w:rPr>
        <w:t>[FW1]interface GigabitEthernet0/0/1</w:t>
      </w:r>
    </w:p>
    <w:p w14:paraId="61366B6F" w14:textId="77777777" w:rsidR="00135587" w:rsidRPr="00383667" w:rsidRDefault="00D30854" w:rsidP="005714FA">
      <w:pPr>
        <w:pStyle w:val="2f3"/>
        <w:rPr>
          <w:rFonts w:cs="Huawei Sans"/>
        </w:rPr>
      </w:pPr>
      <w:r w:rsidRPr="00383667">
        <w:rPr>
          <w:rFonts w:cs="Huawei Sans"/>
        </w:rPr>
        <w:t>[FW1-GigabitEthernet0/0/1] service-manage ping permit</w:t>
      </w:r>
    </w:p>
    <w:p w14:paraId="2C379CEE" w14:textId="77777777" w:rsidR="00135587" w:rsidRPr="00383667" w:rsidRDefault="00D30854" w:rsidP="005714FA">
      <w:pPr>
        <w:pStyle w:val="2f3"/>
        <w:rPr>
          <w:rFonts w:cs="Huawei Sans"/>
        </w:rPr>
      </w:pPr>
      <w:r w:rsidRPr="00383667">
        <w:rPr>
          <w:rFonts w:cs="Huawei Sans"/>
        </w:rPr>
        <w:t>[FW1-GigabitEthernet0/0/1] quit</w:t>
      </w:r>
    </w:p>
    <w:p w14:paraId="5673EAAF" w14:textId="77777777" w:rsidR="00135587" w:rsidRPr="00383667" w:rsidRDefault="00D30854" w:rsidP="005714FA">
      <w:pPr>
        <w:pStyle w:val="2f3"/>
        <w:rPr>
          <w:rFonts w:cs="Huawei Sans"/>
        </w:rPr>
      </w:pPr>
      <w:r w:rsidRPr="00383667">
        <w:rPr>
          <w:rFonts w:cs="Huawei Sans"/>
        </w:rPr>
        <w:t>[FW1]interface GigabitEthernet0/0/2</w:t>
      </w:r>
    </w:p>
    <w:p w14:paraId="4E97E42E" w14:textId="77777777" w:rsidR="00135587" w:rsidRPr="00383667" w:rsidRDefault="00D30854" w:rsidP="005714FA">
      <w:pPr>
        <w:pStyle w:val="2f3"/>
        <w:rPr>
          <w:rFonts w:cs="Huawei Sans"/>
        </w:rPr>
      </w:pPr>
      <w:r w:rsidRPr="00383667">
        <w:rPr>
          <w:rFonts w:cs="Huawei Sans"/>
        </w:rPr>
        <w:t>[FW1-GigabitEthernet0/0/2] service-manage ping permit</w:t>
      </w:r>
    </w:p>
    <w:p w14:paraId="56AD1F26" w14:textId="77777777" w:rsidR="00135587" w:rsidRPr="00383667" w:rsidRDefault="00D30854" w:rsidP="005714FA">
      <w:pPr>
        <w:pStyle w:val="2f3"/>
        <w:rPr>
          <w:rFonts w:cs="Huawei Sans"/>
        </w:rPr>
      </w:pPr>
      <w:r w:rsidRPr="00383667">
        <w:rPr>
          <w:rFonts w:cs="Huawei Sans"/>
        </w:rPr>
        <w:t>[FW1-GigabitEthernet0/0/2] quit</w:t>
      </w:r>
    </w:p>
    <w:p w14:paraId="31F24EFE" w14:textId="77777777" w:rsidR="00135587" w:rsidRPr="00383667" w:rsidRDefault="00D30854" w:rsidP="005714FA">
      <w:pPr>
        <w:pStyle w:val="1e"/>
      </w:pPr>
      <w:r w:rsidRPr="00497E5B">
        <w:t>By</w:t>
      </w:r>
      <w:r w:rsidRPr="00383667">
        <w:t xml:space="preserve"> default, access control is enabled (using the </w:t>
      </w:r>
      <w:r w:rsidRPr="00383667">
        <w:rPr>
          <w:b/>
        </w:rPr>
        <w:t>service-manage</w:t>
      </w:r>
      <w:r w:rsidRPr="00383667">
        <w:t xml:space="preserve"> command) on firewall interfaces, which implements security control at the interface layer and determines whether users can manage or access the firewall through a specific interface (for example, through ping, SSH, Telnet, or </w:t>
      </w:r>
      <w:r w:rsidRPr="00497E5B">
        <w:t>SNMP</w:t>
      </w:r>
      <w:r w:rsidRPr="00383667">
        <w:t xml:space="preserve">). GE0/0/0 is the NMS interface of the device. By default, the </w:t>
      </w:r>
      <w:r w:rsidRPr="00383667">
        <w:rPr>
          <w:b/>
        </w:rPr>
        <w:t>service-manage ping permit</w:t>
      </w:r>
      <w:r w:rsidRPr="00383667">
        <w:t xml:space="preserve"> and </w:t>
      </w:r>
      <w:r w:rsidRPr="00383667">
        <w:rPr>
          <w:b/>
        </w:rPr>
        <w:t xml:space="preserve">service-manage ssh </w:t>
      </w:r>
      <w:r w:rsidRPr="00497E5B">
        <w:rPr>
          <w:b/>
        </w:rPr>
        <w:t>permit</w:t>
      </w:r>
      <w:r w:rsidRPr="00497E5B">
        <w:t xml:space="preserve"> commands are</w:t>
      </w:r>
      <w:r w:rsidRPr="00383667">
        <w:t xml:space="preserve"> configured on this interface. Therefore, users can manage the firewall through this interface. For other interfaces, the firewall does not allow users to manage or access the firewall through these interfaces by default, unless the </w:t>
      </w:r>
      <w:r w:rsidRPr="00383667">
        <w:rPr>
          <w:b/>
        </w:rPr>
        <w:t>service-manage</w:t>
      </w:r>
      <w:r w:rsidRPr="00383667">
        <w:t xml:space="preserve"> command is manually configured. For example, to allow users to ping GE1/0/1, run the </w:t>
      </w:r>
      <w:r w:rsidRPr="00383667">
        <w:rPr>
          <w:b/>
        </w:rPr>
        <w:t>service-manage ping permit</w:t>
      </w:r>
      <w:r w:rsidRPr="00383667">
        <w:t xml:space="preserve"> command on GE1/0/1. Similarly, to allow users to access GE1/0/1 using SSH, run the </w:t>
      </w:r>
      <w:r w:rsidRPr="00383667">
        <w:rPr>
          <w:b/>
        </w:rPr>
        <w:t>service-manage ssh permit</w:t>
      </w:r>
      <w:r w:rsidRPr="00383667">
        <w:t xml:space="preserve"> command.</w:t>
      </w:r>
    </w:p>
    <w:p w14:paraId="555E4A05" w14:textId="77777777" w:rsidR="00135587" w:rsidRPr="00383667" w:rsidRDefault="00D30854" w:rsidP="00604E8C">
      <w:pPr>
        <w:pStyle w:val="30"/>
        <w:ind w:left="1032" w:hanging="278"/>
        <w:outlineLvl w:val="9"/>
        <w:rPr>
          <w:rFonts w:cs="Huawei Sans"/>
        </w:rPr>
      </w:pPr>
      <w:r w:rsidRPr="00383667">
        <w:rPr>
          <w:rFonts w:cs="Huawei Sans"/>
        </w:rPr>
        <w:t>Configure a security policy for access from the local zone to other zones.</w:t>
      </w:r>
    </w:p>
    <w:p w14:paraId="4FD81249" w14:textId="77777777" w:rsidR="00135587" w:rsidRPr="00383667" w:rsidRDefault="00D30854" w:rsidP="005714FA">
      <w:pPr>
        <w:pStyle w:val="1e"/>
      </w:pPr>
      <w:r w:rsidRPr="00383667">
        <w:t xml:space="preserve">Add interfaces to security zones and create a security policy named </w:t>
      </w:r>
      <w:r w:rsidRPr="00383667">
        <w:rPr>
          <w:b/>
        </w:rPr>
        <w:t>local_to</w:t>
      </w:r>
      <w:r w:rsidRPr="00383667">
        <w:t>.</w:t>
      </w:r>
    </w:p>
    <w:p w14:paraId="1FE750DF" w14:textId="77777777" w:rsidR="00135587" w:rsidRPr="00383667" w:rsidRDefault="00D30854" w:rsidP="00B36A6B">
      <w:pPr>
        <w:pStyle w:val="20"/>
        <w:numPr>
          <w:ilvl w:val="0"/>
          <w:numId w:val="36"/>
        </w:numPr>
      </w:pPr>
      <w:r w:rsidRPr="00383667">
        <w:t>Do not restrict source and destination IP addresses.</w:t>
      </w:r>
    </w:p>
    <w:p w14:paraId="56FF37B3" w14:textId="77777777" w:rsidR="00135587" w:rsidRPr="00383667" w:rsidRDefault="00D30854" w:rsidP="005714FA">
      <w:pPr>
        <w:pStyle w:val="20"/>
      </w:pPr>
      <w:r w:rsidRPr="00383667">
        <w:t>Do not restrict the destination security zone.</w:t>
      </w:r>
    </w:p>
    <w:p w14:paraId="22305DE3" w14:textId="77777777" w:rsidR="00135587" w:rsidRPr="00383667" w:rsidRDefault="00D30854" w:rsidP="005714FA">
      <w:pPr>
        <w:pStyle w:val="20"/>
      </w:pPr>
      <w:r w:rsidRPr="00383667">
        <w:t>Do not restrict services.</w:t>
      </w:r>
    </w:p>
    <w:p w14:paraId="5D25CA7E" w14:textId="77777777" w:rsidR="00135587" w:rsidRPr="00383667" w:rsidRDefault="00D30854" w:rsidP="005714FA">
      <w:pPr>
        <w:pStyle w:val="20"/>
      </w:pPr>
      <w:r w:rsidRPr="00383667">
        <w:t xml:space="preserve">Set the source security zone to </w:t>
      </w:r>
      <w:r w:rsidRPr="00383667">
        <w:rPr>
          <w:b/>
        </w:rPr>
        <w:t>local</w:t>
      </w:r>
      <w:r w:rsidRPr="00383667">
        <w:t>.</w:t>
      </w:r>
    </w:p>
    <w:p w14:paraId="6CFE01E4" w14:textId="77777777" w:rsidR="00135587" w:rsidRPr="00383667" w:rsidRDefault="00D30854" w:rsidP="005714FA">
      <w:pPr>
        <w:pStyle w:val="20"/>
      </w:pPr>
      <w:r w:rsidRPr="00383667">
        <w:t xml:space="preserve">Set the action to </w:t>
      </w:r>
      <w:r w:rsidRPr="00383667">
        <w:rPr>
          <w:b/>
        </w:rPr>
        <w:t>permit</w:t>
      </w:r>
      <w:r w:rsidRPr="00383667">
        <w:t>.</w:t>
      </w:r>
    </w:p>
    <w:p w14:paraId="523A899F" w14:textId="77777777" w:rsidR="00135587" w:rsidRPr="00383667" w:rsidRDefault="00D30854" w:rsidP="005714FA">
      <w:pPr>
        <w:pStyle w:val="1e"/>
      </w:pPr>
      <w:r w:rsidRPr="00383667">
        <w:t># Add interfaces to security zones.</w:t>
      </w:r>
    </w:p>
    <w:p w14:paraId="6895603A" w14:textId="77777777" w:rsidR="00135587" w:rsidRPr="00383667" w:rsidRDefault="00D30854" w:rsidP="005714FA">
      <w:pPr>
        <w:pStyle w:val="2f3"/>
        <w:rPr>
          <w:rFonts w:cs="Huawei Sans"/>
        </w:rPr>
      </w:pPr>
      <w:r w:rsidRPr="00383667">
        <w:rPr>
          <w:rFonts w:cs="Huawei Sans"/>
        </w:rPr>
        <w:t>[FW1]firewall zone dmz</w:t>
      </w:r>
    </w:p>
    <w:p w14:paraId="2AD510BD" w14:textId="77777777" w:rsidR="00135587" w:rsidRPr="00383667" w:rsidRDefault="00D30854" w:rsidP="005714FA">
      <w:pPr>
        <w:pStyle w:val="2f3"/>
        <w:rPr>
          <w:rFonts w:cs="Huawei Sans"/>
        </w:rPr>
      </w:pPr>
      <w:r w:rsidRPr="00383667">
        <w:rPr>
          <w:rFonts w:cs="Huawei Sans"/>
        </w:rPr>
        <w:t>[FW1-zone-dmz] description DMZ</w:t>
      </w:r>
    </w:p>
    <w:p w14:paraId="720A3F70" w14:textId="77777777" w:rsidR="00135587" w:rsidRPr="00383667" w:rsidRDefault="00D30854" w:rsidP="005714FA">
      <w:pPr>
        <w:pStyle w:val="2f3"/>
        <w:rPr>
          <w:rFonts w:cs="Huawei Sans"/>
        </w:rPr>
      </w:pPr>
      <w:r w:rsidRPr="00383667">
        <w:rPr>
          <w:rFonts w:cs="Huawei Sans"/>
        </w:rPr>
        <w:t>[FW1-zone-dmz] add interface GigabitEthernet0/0/1</w:t>
      </w:r>
    </w:p>
    <w:p w14:paraId="7C367BE2" w14:textId="77777777" w:rsidR="00135587" w:rsidRPr="00383667" w:rsidRDefault="00D30854" w:rsidP="005714FA">
      <w:pPr>
        <w:pStyle w:val="2f3"/>
        <w:rPr>
          <w:rFonts w:cs="Huawei Sans"/>
        </w:rPr>
      </w:pPr>
      <w:r w:rsidRPr="00383667">
        <w:rPr>
          <w:rFonts w:cs="Huawei Sans"/>
        </w:rPr>
        <w:t>[FW1-zone-dmz] quit</w:t>
      </w:r>
    </w:p>
    <w:p w14:paraId="7671C698" w14:textId="77777777" w:rsidR="00135587" w:rsidRPr="00383667" w:rsidRDefault="00D30854" w:rsidP="005714FA">
      <w:pPr>
        <w:pStyle w:val="2f3"/>
        <w:rPr>
          <w:rFonts w:cs="Huawei Sans"/>
        </w:rPr>
      </w:pPr>
      <w:r w:rsidRPr="00383667">
        <w:rPr>
          <w:rFonts w:cs="Huawei Sans"/>
        </w:rPr>
        <w:t>[FW1]firewall zone untrust</w:t>
      </w:r>
    </w:p>
    <w:p w14:paraId="7AF8924B" w14:textId="77777777" w:rsidR="00135587" w:rsidRPr="00383667" w:rsidRDefault="00D30854" w:rsidP="005714FA">
      <w:pPr>
        <w:pStyle w:val="2f3"/>
        <w:rPr>
          <w:rFonts w:cs="Huawei Sans"/>
        </w:rPr>
      </w:pPr>
      <w:r w:rsidRPr="00383667">
        <w:rPr>
          <w:rFonts w:cs="Huawei Sans"/>
        </w:rPr>
        <w:t>[FW1-zone-untrust] description Untrust</w:t>
      </w:r>
    </w:p>
    <w:p w14:paraId="07991F03" w14:textId="77777777" w:rsidR="00135587" w:rsidRPr="00383667" w:rsidRDefault="00D30854" w:rsidP="005714FA">
      <w:pPr>
        <w:pStyle w:val="2f3"/>
        <w:rPr>
          <w:rFonts w:cs="Huawei Sans"/>
        </w:rPr>
      </w:pPr>
      <w:r w:rsidRPr="00383667">
        <w:rPr>
          <w:rFonts w:cs="Huawei Sans"/>
        </w:rPr>
        <w:t>[FW1-zone-untrust] add interface GigabitEthernet0/0/2</w:t>
      </w:r>
    </w:p>
    <w:p w14:paraId="08224069" w14:textId="77777777" w:rsidR="00135587" w:rsidRPr="00383667" w:rsidRDefault="00D30854" w:rsidP="005714FA">
      <w:pPr>
        <w:pStyle w:val="2f3"/>
        <w:rPr>
          <w:rFonts w:cs="Huawei Sans"/>
        </w:rPr>
      </w:pPr>
      <w:r w:rsidRPr="00383667">
        <w:rPr>
          <w:rFonts w:cs="Huawei Sans"/>
        </w:rPr>
        <w:t>[FW1-zone-untrust] quit</w:t>
      </w:r>
    </w:p>
    <w:p w14:paraId="189B9DFF" w14:textId="77777777" w:rsidR="00135587" w:rsidRPr="00383667" w:rsidRDefault="00D30854" w:rsidP="005714FA">
      <w:pPr>
        <w:pStyle w:val="1e"/>
      </w:pPr>
      <w:r w:rsidRPr="00383667">
        <w:t xml:space="preserve"># Create a security policy named </w:t>
      </w:r>
      <w:r w:rsidRPr="00383667">
        <w:rPr>
          <w:b/>
        </w:rPr>
        <w:t>local_to</w:t>
      </w:r>
      <w:r w:rsidRPr="00383667">
        <w:t>.</w:t>
      </w:r>
    </w:p>
    <w:p w14:paraId="66E168FC" w14:textId="77777777" w:rsidR="00135587" w:rsidRPr="00383667" w:rsidRDefault="00D30854" w:rsidP="005714FA">
      <w:pPr>
        <w:pStyle w:val="2f3"/>
        <w:rPr>
          <w:rFonts w:cs="Huawei Sans"/>
        </w:rPr>
      </w:pPr>
      <w:r w:rsidRPr="00383667">
        <w:rPr>
          <w:rFonts w:cs="Huawei Sans"/>
        </w:rPr>
        <w:t>[FW1]security-policy</w:t>
      </w:r>
    </w:p>
    <w:p w14:paraId="4BE5123A" w14:textId="77777777" w:rsidR="00135587" w:rsidRPr="00383667" w:rsidRDefault="00D30854" w:rsidP="005714FA">
      <w:pPr>
        <w:pStyle w:val="2f3"/>
        <w:rPr>
          <w:rFonts w:cs="Huawei Sans"/>
        </w:rPr>
      </w:pPr>
      <w:r w:rsidRPr="00383667">
        <w:rPr>
          <w:rFonts w:cs="Huawei Sans"/>
        </w:rPr>
        <w:t>[FW1-policy-security] rule name local_to</w:t>
      </w:r>
    </w:p>
    <w:p w14:paraId="48227AA0" w14:textId="77777777" w:rsidR="00135587" w:rsidRPr="00383667" w:rsidRDefault="00D30854" w:rsidP="005714FA">
      <w:pPr>
        <w:pStyle w:val="2f3"/>
        <w:rPr>
          <w:rFonts w:cs="Huawei Sans"/>
        </w:rPr>
      </w:pPr>
      <w:r w:rsidRPr="00383667">
        <w:rPr>
          <w:rFonts w:cs="Huawei Sans"/>
        </w:rPr>
        <w:t>[FW1-policy-security-rule-local_to] source-zone local</w:t>
      </w:r>
    </w:p>
    <w:p w14:paraId="0D897513" w14:textId="77777777" w:rsidR="00135587" w:rsidRPr="00383667" w:rsidRDefault="00D30854" w:rsidP="005714FA">
      <w:pPr>
        <w:pStyle w:val="2f3"/>
        <w:rPr>
          <w:rFonts w:cs="Huawei Sans"/>
        </w:rPr>
      </w:pPr>
      <w:r w:rsidRPr="00383667">
        <w:rPr>
          <w:rFonts w:cs="Huawei Sans"/>
        </w:rPr>
        <w:t xml:space="preserve">[FW1-policy-security-rule-local_to] </w:t>
      </w:r>
      <w:r w:rsidRPr="00497E5B">
        <w:rPr>
          <w:rFonts w:cs="Huawei Sans"/>
        </w:rPr>
        <w:t>action permit</w:t>
      </w:r>
    </w:p>
    <w:p w14:paraId="2940EC99" w14:textId="77777777" w:rsidR="00135587" w:rsidRPr="00383667" w:rsidRDefault="00D30854" w:rsidP="005714FA">
      <w:pPr>
        <w:pStyle w:val="1e"/>
      </w:pPr>
      <w:r w:rsidRPr="00383667">
        <w:t xml:space="preserve">Since the source IP address, destination IP address, destination security zone, and services are not restricted, retain the default setting </w:t>
      </w:r>
      <w:r w:rsidRPr="00383667">
        <w:rPr>
          <w:b/>
        </w:rPr>
        <w:t>any</w:t>
      </w:r>
      <w:r w:rsidRPr="00383667">
        <w:t xml:space="preserve"> for these parameters.</w:t>
      </w:r>
    </w:p>
    <w:p w14:paraId="290A43E1" w14:textId="77777777" w:rsidR="00135587" w:rsidRPr="00383667" w:rsidRDefault="00D30854" w:rsidP="005714FA">
      <w:pPr>
        <w:pStyle w:val="1e"/>
      </w:pPr>
      <w:r w:rsidRPr="00383667">
        <w:lastRenderedPageBreak/>
        <w:t># Test the connectivity between FW1 and R1 interface IP addresses and between FW1 and R2 interface IP addresses.</w:t>
      </w:r>
    </w:p>
    <w:p w14:paraId="2B4AA7C5" w14:textId="77777777" w:rsidR="00135587" w:rsidRPr="00383667" w:rsidRDefault="00D30854" w:rsidP="005714FA">
      <w:pPr>
        <w:pStyle w:val="2f3"/>
        <w:rPr>
          <w:rFonts w:cs="Huawei Sans"/>
        </w:rPr>
      </w:pPr>
      <w:r w:rsidRPr="00383667">
        <w:rPr>
          <w:rFonts w:cs="Huawei Sans"/>
        </w:rPr>
        <w:t>&lt;FW1&gt;ping -c 1 10.0.11.11</w:t>
      </w:r>
    </w:p>
    <w:p w14:paraId="769D13CC" w14:textId="77777777" w:rsidR="00135587" w:rsidRPr="00383667" w:rsidRDefault="00D30854" w:rsidP="005714FA">
      <w:pPr>
        <w:pStyle w:val="2f3"/>
        <w:rPr>
          <w:rFonts w:cs="Huawei Sans"/>
        </w:rPr>
      </w:pPr>
      <w:r w:rsidRPr="00383667">
        <w:rPr>
          <w:rFonts w:cs="Huawei Sans"/>
        </w:rPr>
        <w:t xml:space="preserve">  PING 10.0.11.11: 56  data bytes, press CTRL_C to break</w:t>
      </w:r>
    </w:p>
    <w:p w14:paraId="348C9F7C" w14:textId="77777777" w:rsidR="00135587" w:rsidRPr="00383667" w:rsidRDefault="00D30854" w:rsidP="005714FA">
      <w:pPr>
        <w:pStyle w:val="2f3"/>
        <w:rPr>
          <w:rFonts w:cs="Huawei Sans"/>
        </w:rPr>
      </w:pPr>
      <w:r w:rsidRPr="00383667">
        <w:rPr>
          <w:rFonts w:cs="Huawei Sans"/>
        </w:rPr>
        <w:t xml:space="preserve">    Reply from 10.0.11.11: bytes=56 Sequence=1 ttl=255 time=40 ms</w:t>
      </w:r>
    </w:p>
    <w:p w14:paraId="11CF37F6" w14:textId="77777777" w:rsidR="00135587" w:rsidRPr="00383667" w:rsidRDefault="00135587" w:rsidP="005714FA">
      <w:pPr>
        <w:pStyle w:val="2f3"/>
        <w:rPr>
          <w:rFonts w:cs="Huawei Sans"/>
        </w:rPr>
      </w:pPr>
    </w:p>
    <w:p w14:paraId="586E488B" w14:textId="77777777" w:rsidR="00135587" w:rsidRPr="00383667" w:rsidRDefault="00D30854" w:rsidP="005714FA">
      <w:pPr>
        <w:pStyle w:val="2f3"/>
        <w:rPr>
          <w:rFonts w:cs="Huawei Sans"/>
        </w:rPr>
      </w:pPr>
      <w:r w:rsidRPr="00383667">
        <w:rPr>
          <w:rFonts w:cs="Huawei Sans"/>
        </w:rPr>
        <w:t xml:space="preserve">  --- 10.0.11.11 ping statistics ---</w:t>
      </w:r>
    </w:p>
    <w:p w14:paraId="0AD6B12A" w14:textId="77777777" w:rsidR="00135587" w:rsidRPr="00383667" w:rsidRDefault="00D30854" w:rsidP="005714FA">
      <w:pPr>
        <w:pStyle w:val="2f3"/>
        <w:rPr>
          <w:rFonts w:cs="Huawei Sans"/>
        </w:rPr>
      </w:pPr>
      <w:r w:rsidRPr="00383667">
        <w:rPr>
          <w:rFonts w:cs="Huawei Sans"/>
        </w:rPr>
        <w:t xml:space="preserve">    1 packet(s) transmitted</w:t>
      </w:r>
    </w:p>
    <w:p w14:paraId="54B96033" w14:textId="77777777" w:rsidR="00135587" w:rsidRPr="00383667" w:rsidRDefault="00D30854" w:rsidP="005714FA">
      <w:pPr>
        <w:pStyle w:val="2f3"/>
        <w:rPr>
          <w:rFonts w:cs="Huawei Sans"/>
        </w:rPr>
      </w:pPr>
      <w:r w:rsidRPr="00383667">
        <w:rPr>
          <w:rFonts w:cs="Huawei Sans"/>
        </w:rPr>
        <w:t xml:space="preserve">    1 packet(s) received</w:t>
      </w:r>
    </w:p>
    <w:p w14:paraId="018CC135" w14:textId="77777777" w:rsidR="00135587" w:rsidRPr="00383667" w:rsidRDefault="00D30854" w:rsidP="005714FA">
      <w:pPr>
        <w:pStyle w:val="2f3"/>
        <w:rPr>
          <w:rFonts w:cs="Huawei Sans"/>
        </w:rPr>
      </w:pPr>
      <w:r w:rsidRPr="00383667">
        <w:rPr>
          <w:rFonts w:cs="Huawei Sans"/>
        </w:rPr>
        <w:t xml:space="preserve">    0.00% packet loss</w:t>
      </w:r>
    </w:p>
    <w:p w14:paraId="22969965" w14:textId="77777777" w:rsidR="00135587" w:rsidRPr="00383667" w:rsidRDefault="00D30854" w:rsidP="005714FA">
      <w:pPr>
        <w:pStyle w:val="2f3"/>
        <w:rPr>
          <w:rFonts w:cs="Huawei Sans"/>
        </w:rPr>
      </w:pPr>
      <w:r w:rsidRPr="00497E5B">
        <w:rPr>
          <w:rFonts w:cs="Huawei Sans"/>
        </w:rPr>
        <w:t>round-trip</w:t>
      </w:r>
      <w:r w:rsidRPr="00383667">
        <w:rPr>
          <w:rFonts w:cs="Huawei Sans"/>
        </w:rPr>
        <w:t xml:space="preserve"> min/avg/max = 40/40/40 ms</w:t>
      </w:r>
    </w:p>
    <w:p w14:paraId="06877540" w14:textId="77777777" w:rsidR="00135587" w:rsidRPr="00383667" w:rsidRDefault="00135587" w:rsidP="005714FA">
      <w:pPr>
        <w:pStyle w:val="2f3"/>
        <w:rPr>
          <w:rFonts w:cs="Huawei Sans"/>
        </w:rPr>
      </w:pPr>
    </w:p>
    <w:p w14:paraId="2C5A12EE" w14:textId="77777777" w:rsidR="00135587" w:rsidRPr="00383667" w:rsidRDefault="00D30854" w:rsidP="005714FA">
      <w:pPr>
        <w:pStyle w:val="2f3"/>
        <w:rPr>
          <w:rFonts w:cs="Huawei Sans"/>
        </w:rPr>
      </w:pPr>
      <w:r w:rsidRPr="00383667">
        <w:rPr>
          <w:rFonts w:cs="Huawei Sans"/>
        </w:rPr>
        <w:t>&lt;FW1&gt;ping -c 1 10.0.12.2</w:t>
      </w:r>
    </w:p>
    <w:p w14:paraId="6F6240EE" w14:textId="77777777" w:rsidR="00135587" w:rsidRPr="00383667" w:rsidRDefault="00D30854" w:rsidP="005714FA">
      <w:pPr>
        <w:pStyle w:val="2f3"/>
        <w:rPr>
          <w:rFonts w:cs="Huawei Sans"/>
        </w:rPr>
      </w:pPr>
      <w:r w:rsidRPr="00383667">
        <w:rPr>
          <w:rFonts w:cs="Huawei Sans"/>
        </w:rPr>
        <w:t xml:space="preserve">  PING 10.0.12.2: 56  data bytes, press CTRL_C to break</w:t>
      </w:r>
    </w:p>
    <w:p w14:paraId="71DD6454" w14:textId="77777777" w:rsidR="00135587" w:rsidRPr="00383667" w:rsidRDefault="00D30854" w:rsidP="005714FA">
      <w:pPr>
        <w:pStyle w:val="2f3"/>
        <w:rPr>
          <w:rFonts w:cs="Huawei Sans"/>
        </w:rPr>
      </w:pPr>
      <w:r w:rsidRPr="00383667">
        <w:rPr>
          <w:rFonts w:cs="Huawei Sans"/>
        </w:rPr>
        <w:t xml:space="preserve">    Reply from 10.0.12.2: bytes=56 Sequence=1 ttl=255 time=27 ms</w:t>
      </w:r>
    </w:p>
    <w:p w14:paraId="555EE6E5" w14:textId="77777777" w:rsidR="00135587" w:rsidRPr="00383667" w:rsidRDefault="00135587" w:rsidP="005714FA">
      <w:pPr>
        <w:pStyle w:val="2f3"/>
        <w:rPr>
          <w:rFonts w:cs="Huawei Sans"/>
        </w:rPr>
      </w:pPr>
    </w:p>
    <w:p w14:paraId="2FE596EC" w14:textId="77777777" w:rsidR="00135587" w:rsidRPr="00383667" w:rsidRDefault="00D30854" w:rsidP="005714FA">
      <w:pPr>
        <w:pStyle w:val="2f3"/>
        <w:rPr>
          <w:rFonts w:cs="Huawei Sans"/>
        </w:rPr>
      </w:pPr>
      <w:r w:rsidRPr="00383667">
        <w:rPr>
          <w:rFonts w:cs="Huawei Sans"/>
        </w:rPr>
        <w:t xml:space="preserve">  --- 10.0.12.2 ping statistics ---</w:t>
      </w:r>
    </w:p>
    <w:p w14:paraId="24370F1A" w14:textId="77777777" w:rsidR="00135587" w:rsidRPr="00383667" w:rsidRDefault="00D30854" w:rsidP="005714FA">
      <w:pPr>
        <w:pStyle w:val="2f3"/>
        <w:rPr>
          <w:rFonts w:cs="Huawei Sans"/>
        </w:rPr>
      </w:pPr>
      <w:r w:rsidRPr="00383667">
        <w:rPr>
          <w:rFonts w:cs="Huawei Sans"/>
        </w:rPr>
        <w:t xml:space="preserve">    1 packet(s) transmitted</w:t>
      </w:r>
    </w:p>
    <w:p w14:paraId="2D432C57" w14:textId="77777777" w:rsidR="00135587" w:rsidRPr="00383667" w:rsidRDefault="00D30854" w:rsidP="005714FA">
      <w:pPr>
        <w:pStyle w:val="2f3"/>
        <w:rPr>
          <w:rFonts w:cs="Huawei Sans"/>
        </w:rPr>
      </w:pPr>
      <w:r w:rsidRPr="00383667">
        <w:rPr>
          <w:rFonts w:cs="Huawei Sans"/>
        </w:rPr>
        <w:t xml:space="preserve">    1 packet(s) received</w:t>
      </w:r>
    </w:p>
    <w:p w14:paraId="3C439A32" w14:textId="77777777" w:rsidR="00135587" w:rsidRPr="00383667" w:rsidRDefault="00D30854" w:rsidP="005714FA">
      <w:pPr>
        <w:pStyle w:val="2f3"/>
        <w:rPr>
          <w:rFonts w:cs="Huawei Sans"/>
        </w:rPr>
      </w:pPr>
      <w:r w:rsidRPr="00383667">
        <w:rPr>
          <w:rFonts w:cs="Huawei Sans"/>
        </w:rPr>
        <w:t xml:space="preserve">    0.00% packet loss</w:t>
      </w:r>
    </w:p>
    <w:p w14:paraId="15FC1D67" w14:textId="77777777" w:rsidR="00135587" w:rsidRPr="00383667" w:rsidRDefault="00D30854" w:rsidP="005714FA">
      <w:pPr>
        <w:pStyle w:val="2f3"/>
        <w:rPr>
          <w:rFonts w:cs="Huawei Sans"/>
        </w:rPr>
      </w:pPr>
      <w:r w:rsidRPr="00497E5B">
        <w:rPr>
          <w:rFonts w:cs="Huawei Sans"/>
        </w:rPr>
        <w:t>round-trip</w:t>
      </w:r>
      <w:r w:rsidRPr="00383667">
        <w:rPr>
          <w:rFonts w:cs="Huawei Sans"/>
        </w:rPr>
        <w:t xml:space="preserve"> min/avg/max = 27/27/27 ms</w:t>
      </w:r>
    </w:p>
    <w:p w14:paraId="278D5059" w14:textId="77777777" w:rsidR="00135587" w:rsidRPr="00383667" w:rsidRDefault="00D30854" w:rsidP="00604E8C">
      <w:pPr>
        <w:pStyle w:val="30"/>
        <w:ind w:left="1032" w:hanging="278"/>
        <w:outlineLvl w:val="9"/>
        <w:rPr>
          <w:rFonts w:cs="Huawei Sans"/>
        </w:rPr>
      </w:pPr>
      <w:r w:rsidRPr="00383667">
        <w:rPr>
          <w:rFonts w:cs="Huawei Sans"/>
        </w:rPr>
        <w:t>Configure source NAT and NAT Server.</w:t>
      </w:r>
    </w:p>
    <w:p w14:paraId="68D7685C" w14:textId="77777777" w:rsidR="00135587" w:rsidRPr="00383667" w:rsidRDefault="00D30854" w:rsidP="005714FA">
      <w:pPr>
        <w:pStyle w:val="1e"/>
      </w:pPr>
      <w:r w:rsidRPr="00383667">
        <w:t>Configure NAPT for intranet users (R1) to access the Internet and configure NAT Server to map the FTP service of R1 to the public network.</w:t>
      </w:r>
    </w:p>
    <w:p w14:paraId="5E1FFE7C" w14:textId="77777777" w:rsidR="00135587" w:rsidRPr="00383667" w:rsidRDefault="00D30854" w:rsidP="005714FA">
      <w:pPr>
        <w:pStyle w:val="1e"/>
      </w:pPr>
      <w:r w:rsidRPr="00383667">
        <w:t># Configure a NAT address pool and enable port address translation for reuse of public addresses.</w:t>
      </w:r>
    </w:p>
    <w:p w14:paraId="2BAE4ACE" w14:textId="77777777" w:rsidR="00135587" w:rsidRPr="00383667" w:rsidRDefault="00D30854" w:rsidP="005714FA">
      <w:pPr>
        <w:pStyle w:val="2f3"/>
        <w:rPr>
          <w:rFonts w:cs="Huawei Sans"/>
        </w:rPr>
      </w:pPr>
      <w:r w:rsidRPr="00383667">
        <w:rPr>
          <w:rFonts w:cs="Huawei Sans"/>
        </w:rPr>
        <w:t>[FW1]</w:t>
      </w:r>
      <w:r w:rsidRPr="00497E5B">
        <w:rPr>
          <w:rFonts w:cs="Huawei Sans"/>
        </w:rPr>
        <w:t>nat</w:t>
      </w:r>
      <w:r w:rsidRPr="00383667">
        <w:rPr>
          <w:rFonts w:cs="Huawei Sans"/>
        </w:rPr>
        <w:t xml:space="preserve"> address-group 1</w:t>
      </w:r>
    </w:p>
    <w:p w14:paraId="23EFC640" w14:textId="77777777" w:rsidR="00135587" w:rsidRPr="00383667" w:rsidRDefault="00D30854" w:rsidP="005714FA">
      <w:pPr>
        <w:pStyle w:val="2f3"/>
        <w:rPr>
          <w:rFonts w:cs="Huawei Sans"/>
        </w:rPr>
      </w:pPr>
      <w:r w:rsidRPr="00383667">
        <w:rPr>
          <w:rFonts w:cs="Huawei Sans"/>
        </w:rPr>
        <w:t xml:space="preserve">[FW1-address-group-1] mode pat </w:t>
      </w:r>
    </w:p>
    <w:p w14:paraId="37E1C6EA" w14:textId="77777777" w:rsidR="00135587" w:rsidRPr="00383667" w:rsidRDefault="00D30854" w:rsidP="005714FA">
      <w:pPr>
        <w:pStyle w:val="2f3"/>
        <w:rPr>
          <w:rFonts w:cs="Huawei Sans"/>
        </w:rPr>
      </w:pPr>
      <w:r w:rsidRPr="00383667">
        <w:rPr>
          <w:rFonts w:cs="Huawei Sans"/>
        </w:rPr>
        <w:t>[FW1-address-group-1] section 0 10.0.12.1 10.0.12.1</w:t>
      </w:r>
    </w:p>
    <w:p w14:paraId="62144AE2" w14:textId="77777777" w:rsidR="00135587" w:rsidRPr="00383667" w:rsidRDefault="00D30854" w:rsidP="005714FA">
      <w:pPr>
        <w:pStyle w:val="2f3"/>
        <w:rPr>
          <w:rFonts w:cs="Huawei Sans"/>
        </w:rPr>
      </w:pPr>
      <w:r w:rsidRPr="00383667">
        <w:rPr>
          <w:rFonts w:cs="Huawei Sans"/>
        </w:rPr>
        <w:t>[FW1-address-group-1] quit</w:t>
      </w:r>
    </w:p>
    <w:p w14:paraId="1CCC8542" w14:textId="77777777" w:rsidR="00135587" w:rsidRPr="00383667" w:rsidRDefault="00D30854" w:rsidP="005714FA">
      <w:pPr>
        <w:pStyle w:val="1e"/>
      </w:pPr>
      <w:r w:rsidRPr="00383667">
        <w:t># Configure a source NAT policy to enable source address translation for intranet users on a specified network segment when they access the Internet.</w:t>
      </w:r>
    </w:p>
    <w:p w14:paraId="276203B0" w14:textId="77777777" w:rsidR="00135587" w:rsidRPr="00383667" w:rsidRDefault="00D30854" w:rsidP="005714FA">
      <w:pPr>
        <w:pStyle w:val="2f3"/>
        <w:rPr>
          <w:rFonts w:cs="Huawei Sans"/>
        </w:rPr>
      </w:pPr>
      <w:r w:rsidRPr="00383667">
        <w:rPr>
          <w:rFonts w:cs="Huawei Sans"/>
        </w:rPr>
        <w:t>[FW1]</w:t>
      </w:r>
      <w:r w:rsidRPr="00497E5B">
        <w:rPr>
          <w:rFonts w:cs="Huawei Sans"/>
        </w:rPr>
        <w:t>nat-policy</w:t>
      </w:r>
      <w:r w:rsidRPr="00383667">
        <w:rPr>
          <w:rFonts w:cs="Huawei Sans"/>
        </w:rPr>
        <w:t xml:space="preserve"> </w:t>
      </w:r>
    </w:p>
    <w:p w14:paraId="4C685DDE" w14:textId="77777777" w:rsidR="00135587" w:rsidRPr="00383667" w:rsidRDefault="00D30854" w:rsidP="005714FA">
      <w:pPr>
        <w:pStyle w:val="2f3"/>
        <w:rPr>
          <w:rFonts w:cs="Huawei Sans"/>
        </w:rPr>
      </w:pPr>
      <w:r w:rsidRPr="00383667">
        <w:rPr>
          <w:rFonts w:cs="Huawei Sans"/>
        </w:rPr>
        <w:t>[FW1-policy-nat] rule name 1</w:t>
      </w:r>
    </w:p>
    <w:p w14:paraId="3FC38588" w14:textId="77777777" w:rsidR="00135587" w:rsidRPr="00383667" w:rsidRDefault="00D30854" w:rsidP="005714FA">
      <w:pPr>
        <w:pStyle w:val="2f3"/>
        <w:rPr>
          <w:rFonts w:cs="Huawei Sans"/>
        </w:rPr>
      </w:pPr>
      <w:r w:rsidRPr="00383667">
        <w:rPr>
          <w:rFonts w:cs="Huawei Sans"/>
        </w:rPr>
        <w:t>[FW1-policy-nat-rule-1] source-zone dmz</w:t>
      </w:r>
    </w:p>
    <w:p w14:paraId="0A8AD3F5" w14:textId="77777777" w:rsidR="00135587" w:rsidRPr="00383667" w:rsidRDefault="00D30854" w:rsidP="005714FA">
      <w:pPr>
        <w:pStyle w:val="2f3"/>
        <w:rPr>
          <w:rFonts w:cs="Huawei Sans"/>
        </w:rPr>
      </w:pPr>
      <w:r w:rsidRPr="00383667">
        <w:rPr>
          <w:rFonts w:cs="Huawei Sans"/>
        </w:rPr>
        <w:t>[FW1-policy-nat-rule-1] destination-zone untrust</w:t>
      </w:r>
    </w:p>
    <w:p w14:paraId="049DE176" w14:textId="77777777" w:rsidR="00135587" w:rsidRPr="00383667" w:rsidRDefault="00D30854" w:rsidP="005714FA">
      <w:pPr>
        <w:pStyle w:val="2f3"/>
        <w:rPr>
          <w:rFonts w:cs="Huawei Sans"/>
        </w:rPr>
      </w:pPr>
      <w:r w:rsidRPr="00383667">
        <w:rPr>
          <w:rFonts w:cs="Huawei Sans"/>
        </w:rPr>
        <w:t>[FW1-policy-nat-rule-1] source-address 10.0.11.0 24</w:t>
      </w:r>
    </w:p>
    <w:p w14:paraId="065D7DA9" w14:textId="77777777" w:rsidR="00135587" w:rsidRPr="00383667" w:rsidRDefault="00D30854" w:rsidP="005714FA">
      <w:pPr>
        <w:pStyle w:val="2f3"/>
        <w:rPr>
          <w:rFonts w:cs="Huawei Sans"/>
        </w:rPr>
      </w:pPr>
      <w:r w:rsidRPr="00383667">
        <w:rPr>
          <w:rFonts w:cs="Huawei Sans"/>
        </w:rPr>
        <w:t xml:space="preserve">[FW1-policy-nat-rule-1] action </w:t>
      </w:r>
      <w:r w:rsidRPr="00497E5B">
        <w:rPr>
          <w:rFonts w:cs="Huawei Sans"/>
        </w:rPr>
        <w:t>source-nat</w:t>
      </w:r>
      <w:r w:rsidRPr="00383667">
        <w:rPr>
          <w:rFonts w:cs="Huawei Sans"/>
        </w:rPr>
        <w:t xml:space="preserve"> address-group 1</w:t>
      </w:r>
    </w:p>
    <w:p w14:paraId="65A68344" w14:textId="77777777" w:rsidR="00135587" w:rsidRPr="00383667" w:rsidRDefault="00D30854" w:rsidP="005714FA">
      <w:pPr>
        <w:pStyle w:val="2f3"/>
        <w:rPr>
          <w:rFonts w:cs="Huawei Sans"/>
        </w:rPr>
      </w:pPr>
      <w:r w:rsidRPr="00383667">
        <w:rPr>
          <w:rFonts w:cs="Huawei Sans"/>
        </w:rPr>
        <w:t>[FW1-policy-nat-rule-1] quit</w:t>
      </w:r>
    </w:p>
    <w:p w14:paraId="5D52B66B" w14:textId="77777777" w:rsidR="00135587" w:rsidRPr="00383667" w:rsidRDefault="00D30854" w:rsidP="005714FA">
      <w:pPr>
        <w:pStyle w:val="1e"/>
      </w:pPr>
      <w:r w:rsidRPr="00383667">
        <w:t># Configure NAT Server and create a static mapping to map the FTP service of R1.</w:t>
      </w:r>
    </w:p>
    <w:p w14:paraId="63386178" w14:textId="77777777" w:rsidR="00135587" w:rsidRPr="00383667" w:rsidRDefault="00D30854" w:rsidP="005714FA">
      <w:pPr>
        <w:pStyle w:val="2f3"/>
        <w:rPr>
          <w:rFonts w:cs="Huawei Sans"/>
        </w:rPr>
      </w:pPr>
      <w:r w:rsidRPr="00383667">
        <w:rPr>
          <w:rFonts w:cs="Huawei Sans"/>
        </w:rPr>
        <w:t>[FW1]</w:t>
      </w:r>
      <w:r w:rsidRPr="00497E5B">
        <w:rPr>
          <w:rFonts w:cs="Huawei Sans"/>
        </w:rPr>
        <w:t>nat</w:t>
      </w:r>
      <w:r w:rsidRPr="00383667">
        <w:rPr>
          <w:rFonts w:cs="Huawei Sans"/>
        </w:rPr>
        <w:t xml:space="preserve"> server policy_ftp protocol tcp global 10.0.12.1 ftp inside 10.0.11.11 ftp</w:t>
      </w:r>
    </w:p>
    <w:p w14:paraId="73D20450" w14:textId="77777777" w:rsidR="00135587" w:rsidRPr="00383667" w:rsidRDefault="00D30854" w:rsidP="005714FA">
      <w:pPr>
        <w:pStyle w:val="1e"/>
      </w:pPr>
      <w:r w:rsidRPr="00383667">
        <w:t># Enable NAT ALG for FTP.</w:t>
      </w:r>
    </w:p>
    <w:p w14:paraId="22050A47" w14:textId="77777777" w:rsidR="00135587" w:rsidRPr="00383667" w:rsidRDefault="00D30854" w:rsidP="005714FA">
      <w:pPr>
        <w:pStyle w:val="2f3"/>
        <w:rPr>
          <w:rFonts w:cs="Huawei Sans"/>
        </w:rPr>
      </w:pPr>
      <w:r w:rsidRPr="00383667">
        <w:rPr>
          <w:rFonts w:cs="Huawei Sans"/>
        </w:rPr>
        <w:t xml:space="preserve">[FW1]firewall zone dmz </w:t>
      </w:r>
    </w:p>
    <w:p w14:paraId="52D783EE" w14:textId="77777777" w:rsidR="00135587" w:rsidRPr="00383667" w:rsidRDefault="00D30854" w:rsidP="005714FA">
      <w:pPr>
        <w:pStyle w:val="2f3"/>
        <w:rPr>
          <w:rFonts w:cs="Huawei Sans"/>
        </w:rPr>
      </w:pPr>
      <w:r w:rsidRPr="00383667">
        <w:rPr>
          <w:rFonts w:cs="Huawei Sans"/>
        </w:rPr>
        <w:t xml:space="preserve">[FW1-zone-dmz] detect ftp </w:t>
      </w:r>
    </w:p>
    <w:p w14:paraId="13120C96" w14:textId="77777777" w:rsidR="00135587" w:rsidRPr="00383667" w:rsidRDefault="00D30854" w:rsidP="005714FA">
      <w:pPr>
        <w:pStyle w:val="2f3"/>
        <w:rPr>
          <w:rFonts w:cs="Huawei Sans"/>
        </w:rPr>
      </w:pPr>
      <w:r w:rsidRPr="00383667">
        <w:rPr>
          <w:rFonts w:cs="Huawei Sans"/>
        </w:rPr>
        <w:lastRenderedPageBreak/>
        <w:t>[FW1-zone-dmz] quit</w:t>
      </w:r>
    </w:p>
    <w:p w14:paraId="7321390F" w14:textId="77777777" w:rsidR="00135587" w:rsidRPr="00383667" w:rsidRDefault="00D30854" w:rsidP="005714FA">
      <w:pPr>
        <w:pStyle w:val="2f3"/>
        <w:rPr>
          <w:rFonts w:cs="Huawei Sans"/>
        </w:rPr>
      </w:pPr>
      <w:r w:rsidRPr="00383667">
        <w:rPr>
          <w:rFonts w:cs="Huawei Sans"/>
        </w:rPr>
        <w:t xml:space="preserve">[FW1]firewall interzone dmz untrust </w:t>
      </w:r>
    </w:p>
    <w:p w14:paraId="2642DBB2" w14:textId="77777777" w:rsidR="00135587" w:rsidRPr="00383667" w:rsidRDefault="00D30854" w:rsidP="005714FA">
      <w:pPr>
        <w:pStyle w:val="2f3"/>
        <w:rPr>
          <w:rFonts w:cs="Huawei Sans"/>
        </w:rPr>
      </w:pPr>
      <w:r w:rsidRPr="00383667">
        <w:rPr>
          <w:rFonts w:cs="Huawei Sans"/>
        </w:rPr>
        <w:t xml:space="preserve">[FW1-interzone-dmz-untrust] detect ftp </w:t>
      </w:r>
    </w:p>
    <w:p w14:paraId="1E650BE1" w14:textId="77777777" w:rsidR="00135587" w:rsidRPr="00383667" w:rsidRDefault="00D30854" w:rsidP="005714FA">
      <w:pPr>
        <w:pStyle w:val="2f3"/>
        <w:rPr>
          <w:rFonts w:cs="Huawei Sans"/>
        </w:rPr>
      </w:pPr>
      <w:r w:rsidRPr="00383667">
        <w:rPr>
          <w:rFonts w:cs="Huawei Sans"/>
        </w:rPr>
        <w:t>[FW1-interzone-dmz-untrust] quit</w:t>
      </w:r>
    </w:p>
    <w:p w14:paraId="0B4B4604" w14:textId="77777777" w:rsidR="00135587" w:rsidRPr="00383667" w:rsidRDefault="00D30854" w:rsidP="00604E8C">
      <w:pPr>
        <w:pStyle w:val="30"/>
        <w:ind w:left="1032" w:hanging="278"/>
        <w:outlineLvl w:val="9"/>
        <w:rPr>
          <w:rFonts w:cs="Huawei Sans"/>
        </w:rPr>
      </w:pPr>
      <w:r w:rsidRPr="00383667">
        <w:rPr>
          <w:rFonts w:cs="Huawei Sans"/>
        </w:rPr>
        <w:t>Configure security policies for the DMZ-untrusted interzone.</w:t>
      </w:r>
    </w:p>
    <w:p w14:paraId="14EC78ED" w14:textId="77777777" w:rsidR="00135587" w:rsidRPr="00383667" w:rsidRDefault="00D30854" w:rsidP="005714FA">
      <w:pPr>
        <w:pStyle w:val="1e"/>
      </w:pPr>
      <w:r w:rsidRPr="00383667">
        <w:t xml:space="preserve">Configure a security policy named </w:t>
      </w:r>
      <w:r w:rsidRPr="00383667">
        <w:rPr>
          <w:b/>
        </w:rPr>
        <w:t>DMZtoUntrust</w:t>
      </w:r>
      <w:r w:rsidRPr="00383667">
        <w:t xml:space="preserve">, limit the source address to </w:t>
      </w:r>
      <w:r w:rsidRPr="00383667">
        <w:rPr>
          <w:b/>
        </w:rPr>
        <w:t>10.0.11.0/24</w:t>
      </w:r>
      <w:r w:rsidRPr="00383667">
        <w:t xml:space="preserve">, and set the action to </w:t>
      </w:r>
      <w:r w:rsidRPr="00383667">
        <w:rPr>
          <w:b/>
        </w:rPr>
        <w:t>permit</w:t>
      </w:r>
      <w:r w:rsidRPr="00383667">
        <w:t xml:space="preserve">. Configure a security policy named </w:t>
      </w:r>
      <w:r w:rsidRPr="00383667">
        <w:rPr>
          <w:b/>
        </w:rPr>
        <w:t>Untrust_DMZ</w:t>
      </w:r>
      <w:r w:rsidRPr="00383667">
        <w:t xml:space="preserve"> to allow R2 to access only the FTP service provided by R1.</w:t>
      </w:r>
    </w:p>
    <w:p w14:paraId="30353381" w14:textId="77777777" w:rsidR="00135587" w:rsidRPr="00383667" w:rsidRDefault="00D30854" w:rsidP="005714FA">
      <w:pPr>
        <w:pStyle w:val="1e"/>
      </w:pPr>
      <w:r w:rsidRPr="00383667">
        <w:t xml:space="preserve">#Create a security policy named </w:t>
      </w:r>
      <w:r w:rsidRPr="00383667">
        <w:rPr>
          <w:b/>
        </w:rPr>
        <w:t>DMZtoUntrust</w:t>
      </w:r>
      <w:r w:rsidRPr="00383667">
        <w:t>.</w:t>
      </w:r>
    </w:p>
    <w:p w14:paraId="67ABA7FF" w14:textId="77777777" w:rsidR="00135587" w:rsidRPr="00383667" w:rsidRDefault="00D30854" w:rsidP="005714FA">
      <w:pPr>
        <w:pStyle w:val="2f3"/>
        <w:rPr>
          <w:rFonts w:cs="Huawei Sans"/>
        </w:rPr>
      </w:pPr>
      <w:r w:rsidRPr="00383667">
        <w:rPr>
          <w:rFonts w:cs="Huawei Sans"/>
        </w:rPr>
        <w:t>[FW1]security-policy</w:t>
      </w:r>
    </w:p>
    <w:p w14:paraId="4B36BC51" w14:textId="77777777" w:rsidR="00135587" w:rsidRPr="00383667" w:rsidRDefault="00D30854" w:rsidP="005714FA">
      <w:pPr>
        <w:pStyle w:val="2f3"/>
        <w:rPr>
          <w:rFonts w:cs="Huawei Sans"/>
        </w:rPr>
      </w:pPr>
      <w:r w:rsidRPr="00383667">
        <w:rPr>
          <w:rFonts w:cs="Huawei Sans"/>
        </w:rPr>
        <w:t>[FW1-policy-security] rule name DMZtoUntrust</w:t>
      </w:r>
    </w:p>
    <w:p w14:paraId="6624E8DA" w14:textId="77777777" w:rsidR="00135587" w:rsidRPr="00383667" w:rsidRDefault="00D30854" w:rsidP="005714FA">
      <w:pPr>
        <w:pStyle w:val="2f3"/>
        <w:rPr>
          <w:rFonts w:cs="Huawei Sans"/>
        </w:rPr>
      </w:pPr>
      <w:r w:rsidRPr="00383667">
        <w:rPr>
          <w:rFonts w:cs="Huawei Sans"/>
        </w:rPr>
        <w:t>[FW1-policy-security-rule-DMZtoUntrust] source-zone dmz</w:t>
      </w:r>
    </w:p>
    <w:p w14:paraId="4A40B9C8" w14:textId="77777777" w:rsidR="00135587" w:rsidRPr="00383667" w:rsidRDefault="00D30854" w:rsidP="005714FA">
      <w:pPr>
        <w:pStyle w:val="2f3"/>
        <w:rPr>
          <w:rFonts w:cs="Huawei Sans"/>
        </w:rPr>
      </w:pPr>
      <w:r w:rsidRPr="00383667">
        <w:rPr>
          <w:rFonts w:cs="Huawei Sans"/>
        </w:rPr>
        <w:t>[FW1-policy-security-rule-DMZtoUntrust] destination-zone untrust</w:t>
      </w:r>
    </w:p>
    <w:p w14:paraId="711266E0" w14:textId="77777777" w:rsidR="00135587" w:rsidRPr="00383667" w:rsidRDefault="00D30854" w:rsidP="005714FA">
      <w:pPr>
        <w:pStyle w:val="2f3"/>
        <w:rPr>
          <w:rFonts w:cs="Huawei Sans"/>
        </w:rPr>
      </w:pPr>
      <w:r w:rsidRPr="00383667">
        <w:rPr>
          <w:rFonts w:cs="Huawei Sans"/>
        </w:rPr>
        <w:t>[FW1-policy-security-rule-DMZtoUntrust] source-address 10.0.11.0 24</w:t>
      </w:r>
    </w:p>
    <w:p w14:paraId="59A495E9" w14:textId="77777777" w:rsidR="00135587" w:rsidRPr="00383667" w:rsidRDefault="00D30854" w:rsidP="005714FA">
      <w:pPr>
        <w:pStyle w:val="2f3"/>
        <w:rPr>
          <w:rFonts w:cs="Huawei Sans"/>
        </w:rPr>
      </w:pPr>
      <w:r w:rsidRPr="00383667">
        <w:rPr>
          <w:rFonts w:cs="Huawei Sans"/>
        </w:rPr>
        <w:t>[FW1-policy-security-rule-DMZtoUntrust] action permit</w:t>
      </w:r>
    </w:p>
    <w:p w14:paraId="236C64F8" w14:textId="77777777" w:rsidR="00135587" w:rsidRPr="00383667" w:rsidRDefault="00D30854" w:rsidP="005714FA">
      <w:pPr>
        <w:pStyle w:val="1e"/>
      </w:pPr>
      <w:r w:rsidRPr="00383667">
        <w:t xml:space="preserve"># Create a security policy named </w:t>
      </w:r>
      <w:r w:rsidRPr="00383667">
        <w:rPr>
          <w:b/>
        </w:rPr>
        <w:t>Untrust_DMZ</w:t>
      </w:r>
      <w:r w:rsidRPr="00383667">
        <w:t>.</w:t>
      </w:r>
    </w:p>
    <w:p w14:paraId="575B046C" w14:textId="77777777" w:rsidR="00135587" w:rsidRPr="00383667" w:rsidRDefault="00D30854" w:rsidP="005714FA">
      <w:pPr>
        <w:pStyle w:val="2f3"/>
        <w:rPr>
          <w:rFonts w:cs="Huawei Sans"/>
        </w:rPr>
      </w:pPr>
      <w:r w:rsidRPr="00383667">
        <w:rPr>
          <w:rFonts w:cs="Huawei Sans"/>
        </w:rPr>
        <w:t>[FW1]security-policy</w:t>
      </w:r>
    </w:p>
    <w:p w14:paraId="0A365E3D" w14:textId="77777777" w:rsidR="00135587" w:rsidRPr="00383667" w:rsidRDefault="00D30854" w:rsidP="005714FA">
      <w:pPr>
        <w:pStyle w:val="2f3"/>
        <w:rPr>
          <w:rFonts w:cs="Huawei Sans"/>
        </w:rPr>
      </w:pPr>
      <w:r w:rsidRPr="00383667">
        <w:rPr>
          <w:rFonts w:cs="Huawei Sans"/>
        </w:rPr>
        <w:t>[FW1-policy-security-rule] rule name Untrust_DMZ</w:t>
      </w:r>
    </w:p>
    <w:p w14:paraId="7B98366D" w14:textId="77777777" w:rsidR="00135587" w:rsidRPr="00383667" w:rsidRDefault="00D30854" w:rsidP="005714FA">
      <w:pPr>
        <w:pStyle w:val="2f3"/>
        <w:rPr>
          <w:rFonts w:cs="Huawei Sans"/>
        </w:rPr>
      </w:pPr>
      <w:r w:rsidRPr="00383667">
        <w:rPr>
          <w:rFonts w:cs="Huawei Sans"/>
        </w:rPr>
        <w:t>[FW1-policy-security-rule-Untrust_DMZ] source-zone untrust</w:t>
      </w:r>
    </w:p>
    <w:p w14:paraId="00DDD329" w14:textId="77777777" w:rsidR="00135587" w:rsidRPr="00383667" w:rsidRDefault="00D30854" w:rsidP="005714FA">
      <w:pPr>
        <w:pStyle w:val="2f3"/>
        <w:rPr>
          <w:rFonts w:cs="Huawei Sans"/>
        </w:rPr>
      </w:pPr>
      <w:r w:rsidRPr="00383667">
        <w:rPr>
          <w:rFonts w:cs="Huawei Sans"/>
        </w:rPr>
        <w:t>[FW1-policy-security-rule-Untrust_DMZ] destination-zone dmz</w:t>
      </w:r>
    </w:p>
    <w:p w14:paraId="1E56C148" w14:textId="77777777" w:rsidR="00135587" w:rsidRPr="00383667" w:rsidRDefault="00D30854" w:rsidP="005714FA">
      <w:pPr>
        <w:pStyle w:val="2f3"/>
        <w:rPr>
          <w:rFonts w:cs="Huawei Sans"/>
        </w:rPr>
      </w:pPr>
      <w:r w:rsidRPr="00383667">
        <w:rPr>
          <w:rFonts w:cs="Huawei Sans"/>
        </w:rPr>
        <w:t>[FW1-policy-security-rule-Untrust_DMZ] destination-address 10.0.11.11 24</w:t>
      </w:r>
    </w:p>
    <w:p w14:paraId="4D43459C" w14:textId="77777777" w:rsidR="00135587" w:rsidRPr="00383667" w:rsidRDefault="00D30854" w:rsidP="005714FA">
      <w:pPr>
        <w:pStyle w:val="2f3"/>
        <w:rPr>
          <w:rFonts w:cs="Huawei Sans"/>
        </w:rPr>
      </w:pPr>
      <w:r w:rsidRPr="00383667">
        <w:rPr>
          <w:rFonts w:cs="Huawei Sans"/>
        </w:rPr>
        <w:t>[FW1-policy-security-rule-Untrust_DMZ] service ftp</w:t>
      </w:r>
    </w:p>
    <w:p w14:paraId="261DC3EF" w14:textId="77777777" w:rsidR="00135587" w:rsidRPr="00383667" w:rsidRDefault="00D30854" w:rsidP="005714FA">
      <w:pPr>
        <w:pStyle w:val="2f3"/>
        <w:rPr>
          <w:rFonts w:cs="Huawei Sans"/>
        </w:rPr>
      </w:pPr>
      <w:r w:rsidRPr="00383667">
        <w:rPr>
          <w:rFonts w:cs="Huawei Sans"/>
        </w:rPr>
        <w:t xml:space="preserve">[FW1-policy-security-rule-Untrust_DMZ] </w:t>
      </w:r>
      <w:r w:rsidRPr="00497E5B">
        <w:rPr>
          <w:rFonts w:cs="Huawei Sans"/>
        </w:rPr>
        <w:t>action permit</w:t>
      </w:r>
    </w:p>
    <w:p w14:paraId="18064CB3" w14:textId="77777777" w:rsidR="00135587" w:rsidRPr="00383667" w:rsidRDefault="00D30854" w:rsidP="005714FA">
      <w:pPr>
        <w:pStyle w:val="1e"/>
      </w:pPr>
      <w:r w:rsidRPr="00383667">
        <w:t>Note that the destination IP address is the mapped internal address. The security policy processes a packet after NAT Server changes the destination IP address of the packet.</w:t>
      </w:r>
    </w:p>
    <w:p w14:paraId="107E3D3B" w14:textId="77777777" w:rsidR="00135587" w:rsidRPr="00383667" w:rsidRDefault="00D30854" w:rsidP="00604E8C">
      <w:pPr>
        <w:pStyle w:val="30"/>
        <w:ind w:left="1032" w:hanging="278"/>
        <w:outlineLvl w:val="9"/>
        <w:rPr>
          <w:rFonts w:cs="Huawei Sans"/>
        </w:rPr>
      </w:pPr>
      <w:r w:rsidRPr="00383667">
        <w:rPr>
          <w:rFonts w:cs="Huawei Sans"/>
        </w:rPr>
        <w:t>Check sessions on FW1.</w:t>
      </w:r>
    </w:p>
    <w:p w14:paraId="51743779" w14:textId="77777777" w:rsidR="00135587" w:rsidRPr="00383667" w:rsidRDefault="00D30854" w:rsidP="005714FA">
      <w:pPr>
        <w:pStyle w:val="1e"/>
      </w:pPr>
      <w:r w:rsidRPr="00383667">
        <w:t>Ping R2 from R1 and check detailed session information on FW1.</w:t>
      </w:r>
    </w:p>
    <w:p w14:paraId="5BD2FBE3" w14:textId="77777777" w:rsidR="00135587" w:rsidRPr="00383667" w:rsidRDefault="00D30854" w:rsidP="005714FA">
      <w:pPr>
        <w:pStyle w:val="1e"/>
      </w:pPr>
      <w:r w:rsidRPr="00383667">
        <w:t># Test the access from R1 to R2.</w:t>
      </w:r>
    </w:p>
    <w:p w14:paraId="140018DE" w14:textId="77777777" w:rsidR="00135587" w:rsidRPr="00383667" w:rsidRDefault="00D30854" w:rsidP="005714FA">
      <w:pPr>
        <w:pStyle w:val="2f3"/>
        <w:rPr>
          <w:rFonts w:cs="Huawei Sans"/>
        </w:rPr>
      </w:pPr>
      <w:r w:rsidRPr="00383667">
        <w:rPr>
          <w:rFonts w:cs="Huawei Sans"/>
        </w:rPr>
        <w:t>&lt;R1&gt;ping -c 100 10.0.12.2</w:t>
      </w:r>
    </w:p>
    <w:p w14:paraId="7EFD23A7" w14:textId="77777777" w:rsidR="00135587" w:rsidRPr="00383667" w:rsidRDefault="00D30854" w:rsidP="005714FA">
      <w:pPr>
        <w:pStyle w:val="2f3"/>
        <w:rPr>
          <w:rFonts w:cs="Huawei Sans"/>
        </w:rPr>
      </w:pPr>
      <w:r w:rsidRPr="00383667">
        <w:rPr>
          <w:rFonts w:cs="Huawei Sans"/>
        </w:rPr>
        <w:t xml:space="preserve">  PING 10.0.12.2: 56  data bytes, press CTRL_C to break</w:t>
      </w:r>
    </w:p>
    <w:p w14:paraId="4E048D97" w14:textId="77777777" w:rsidR="00135587" w:rsidRPr="00383667" w:rsidRDefault="00D30854" w:rsidP="005714FA">
      <w:pPr>
        <w:pStyle w:val="2f3"/>
        <w:rPr>
          <w:rFonts w:cs="Huawei Sans"/>
        </w:rPr>
      </w:pPr>
      <w:r w:rsidRPr="00383667">
        <w:rPr>
          <w:rFonts w:cs="Huawei Sans"/>
        </w:rPr>
        <w:t xml:space="preserve">    Reply from 10.0.12.2: bytes=56 Sequence=1 ttl=254 time=60 ms</w:t>
      </w:r>
    </w:p>
    <w:p w14:paraId="0D4B1466" w14:textId="77777777" w:rsidR="00135587" w:rsidRPr="00383667" w:rsidRDefault="00D30854" w:rsidP="005714FA">
      <w:pPr>
        <w:pStyle w:val="2f3"/>
        <w:rPr>
          <w:rFonts w:cs="Huawei Sans"/>
        </w:rPr>
      </w:pPr>
      <w:r w:rsidRPr="00383667">
        <w:rPr>
          <w:rFonts w:cs="Huawei Sans"/>
        </w:rPr>
        <w:t xml:space="preserve">    Reply from 10.0.12.2: bytes=56 Sequence=2 ttl=254 time=60 ms</w:t>
      </w:r>
    </w:p>
    <w:p w14:paraId="64EED8A3" w14:textId="77777777" w:rsidR="00135587" w:rsidRPr="00383667" w:rsidRDefault="00D30854" w:rsidP="005714FA">
      <w:pPr>
        <w:pStyle w:val="1e"/>
      </w:pPr>
      <w:r w:rsidRPr="00383667">
        <w:t>R1 can access R2 through FW1. In this case, you can view detailed information about the related session on FW1.</w:t>
      </w:r>
    </w:p>
    <w:p w14:paraId="40A1458A" w14:textId="77777777" w:rsidR="00135587" w:rsidRPr="00383667" w:rsidRDefault="00D30854" w:rsidP="005714FA">
      <w:pPr>
        <w:pStyle w:val="1e"/>
      </w:pPr>
      <w:r w:rsidRPr="00383667">
        <w:t># Check sessions on FW1.</w:t>
      </w:r>
    </w:p>
    <w:p w14:paraId="379055EF" w14:textId="77777777" w:rsidR="00135587" w:rsidRPr="00383667" w:rsidRDefault="00D30854" w:rsidP="005714FA">
      <w:pPr>
        <w:pStyle w:val="2f3"/>
        <w:rPr>
          <w:rFonts w:cs="Huawei Sans"/>
        </w:rPr>
      </w:pPr>
      <w:r w:rsidRPr="00383667">
        <w:rPr>
          <w:rFonts w:cs="Huawei Sans"/>
        </w:rPr>
        <w:t xml:space="preserve">&lt;FW1&gt;display firewall session table verbose </w:t>
      </w:r>
      <w:r w:rsidRPr="00383667">
        <w:rPr>
          <w:rFonts w:cs="Huawei Sans"/>
          <w:color w:val="EC7061"/>
        </w:rPr>
        <w:t>destination global 10.0.12.2</w:t>
      </w:r>
    </w:p>
    <w:p w14:paraId="4F9F64DE" w14:textId="77777777" w:rsidR="00135587" w:rsidRPr="00383667" w:rsidRDefault="00D30854" w:rsidP="005714FA">
      <w:pPr>
        <w:pStyle w:val="2f3"/>
        <w:rPr>
          <w:rFonts w:cs="Huawei Sans"/>
        </w:rPr>
      </w:pPr>
      <w:r w:rsidRPr="00383667">
        <w:rPr>
          <w:rFonts w:cs="Huawei Sans"/>
        </w:rPr>
        <w:t xml:space="preserve">2020-07-01 10:00:22.100 </w:t>
      </w:r>
    </w:p>
    <w:p w14:paraId="226D3EA4" w14:textId="77777777" w:rsidR="00135587" w:rsidRPr="00383667" w:rsidRDefault="00D30854" w:rsidP="005714FA">
      <w:pPr>
        <w:pStyle w:val="2f3"/>
        <w:rPr>
          <w:rFonts w:cs="Huawei Sans"/>
        </w:rPr>
      </w:pPr>
      <w:r w:rsidRPr="00383667">
        <w:rPr>
          <w:rFonts w:cs="Huawei Sans"/>
        </w:rPr>
        <w:t xml:space="preserve"> Current Total Sessions : 1</w:t>
      </w:r>
    </w:p>
    <w:p w14:paraId="74A0565D"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icmp</w:t>
      </w:r>
      <w:r w:rsidRPr="00383667">
        <w:rPr>
          <w:rFonts w:cs="Huawei Sans"/>
        </w:rPr>
        <w:t xml:space="preserve">  VPN: public --&gt; public  ID: c487f0653c0805017ce5efc5e84</w:t>
      </w:r>
    </w:p>
    <w:p w14:paraId="0AB8240C" w14:textId="77777777" w:rsidR="00135587" w:rsidRPr="00383667" w:rsidRDefault="00D30854" w:rsidP="005714FA">
      <w:pPr>
        <w:pStyle w:val="2f3"/>
        <w:rPr>
          <w:rStyle w:val="2f4"/>
          <w:rFonts w:cs="Huawei Sans"/>
          <w:shd w:val="clear" w:color="auto" w:fill="auto"/>
        </w:rPr>
      </w:pPr>
      <w:r w:rsidRPr="00383667">
        <w:rPr>
          <w:rFonts w:cs="Huawei Sans"/>
        </w:rPr>
        <w:t xml:space="preserve"> Zone: </w:t>
      </w:r>
      <w:r w:rsidRPr="00383667">
        <w:rPr>
          <w:rFonts w:cs="Huawei Sans"/>
          <w:color w:val="EC7061"/>
        </w:rPr>
        <w:t>dmz --&gt; untrust</w:t>
      </w:r>
      <w:r w:rsidRPr="00383667">
        <w:rPr>
          <w:rStyle w:val="2f4"/>
          <w:rFonts w:cs="Huawei Sans"/>
          <w:shd w:val="clear" w:color="auto" w:fill="auto"/>
        </w:rPr>
        <w:t xml:space="preserve"> </w:t>
      </w:r>
      <w:r w:rsidRPr="00383667">
        <w:rPr>
          <w:rFonts w:cs="Huawei Sans"/>
          <w:color w:val="EC7061"/>
        </w:rPr>
        <w:t xml:space="preserve"> TTL: 00:00:20 </w:t>
      </w:r>
      <w:r w:rsidRPr="00383667">
        <w:rPr>
          <w:rStyle w:val="2f4"/>
          <w:rFonts w:cs="Huawei Sans"/>
          <w:shd w:val="clear" w:color="auto" w:fill="auto"/>
        </w:rPr>
        <w:t xml:space="preserve"> Left: 00:00:20</w:t>
      </w:r>
    </w:p>
    <w:p w14:paraId="51D1CF20" w14:textId="77777777" w:rsidR="00135587" w:rsidRPr="00383667" w:rsidRDefault="00D30854" w:rsidP="005714FA">
      <w:pPr>
        <w:pStyle w:val="2f3"/>
        <w:rPr>
          <w:rFonts w:eastAsia="Huawei Sans" w:cs="Huawei Sans"/>
          <w:color w:val="EC7061"/>
        </w:rPr>
      </w:pPr>
      <w:r w:rsidRPr="00383667">
        <w:rPr>
          <w:rFonts w:eastAsia="Huawei Sans" w:cs="Huawei Sans"/>
          <w:color w:val="EC7061"/>
        </w:rPr>
        <w:t xml:space="preserve"> </w:t>
      </w:r>
      <w:r w:rsidRPr="00497E5B">
        <w:rPr>
          <w:rFonts w:eastAsia="Huawei Sans" w:cs="Huawei Sans"/>
          <w:color w:val="EC7061"/>
        </w:rPr>
        <w:t>Recv</w:t>
      </w:r>
      <w:r w:rsidRPr="00383667">
        <w:rPr>
          <w:rFonts w:eastAsia="Huawei Sans" w:cs="Huawei Sans"/>
          <w:color w:val="EC7061"/>
        </w:rPr>
        <w:t xml:space="preserve"> Interface: GigabitEthernet0/0/1</w:t>
      </w:r>
    </w:p>
    <w:p w14:paraId="256E6991" w14:textId="77777777" w:rsidR="00135587" w:rsidRPr="00383667" w:rsidRDefault="00D30854" w:rsidP="005714FA">
      <w:pPr>
        <w:pStyle w:val="2f3"/>
        <w:rPr>
          <w:rFonts w:cs="Huawei Sans"/>
        </w:rPr>
      </w:pPr>
      <w:r w:rsidRPr="00383667">
        <w:rPr>
          <w:rFonts w:cs="Huawei Sans"/>
        </w:rPr>
        <w:t xml:space="preserve"> Interface: GigabitEthernet0/0/2  NextHop: 10.0.12.2  MAC: 5489-98c8-4a33</w:t>
      </w:r>
    </w:p>
    <w:p w14:paraId="52A4FF40" w14:textId="77777777" w:rsidR="00135587" w:rsidRPr="00383667" w:rsidRDefault="00D30854" w:rsidP="005714FA">
      <w:pPr>
        <w:pStyle w:val="2f3"/>
        <w:rPr>
          <w:rFonts w:cs="Huawei Sans"/>
        </w:rPr>
      </w:pPr>
      <w:r w:rsidRPr="00383667">
        <w:rPr>
          <w:rFonts w:cs="Huawei Sans"/>
        </w:rPr>
        <w:lastRenderedPageBreak/>
        <w:t xml:space="preserve"> &lt;--packets: 80 bytes: 6,720 --&gt; packets: 80 bytes: 6,720</w:t>
      </w:r>
    </w:p>
    <w:p w14:paraId="3DFA2EF0" w14:textId="77777777" w:rsidR="00135587" w:rsidRPr="00383667" w:rsidRDefault="00D30854" w:rsidP="005714FA">
      <w:pPr>
        <w:pStyle w:val="2f3"/>
        <w:rPr>
          <w:rFonts w:cs="Huawei Sans"/>
        </w:rPr>
      </w:pPr>
      <w:r w:rsidRPr="00383667">
        <w:rPr>
          <w:rFonts w:cs="Huawei Sans"/>
          <w:color w:val="EC7061"/>
        </w:rPr>
        <w:t xml:space="preserve"> 10.0.11.11:52651[10.0.12.1:2048] </w:t>
      </w:r>
      <w:r w:rsidRPr="00383667">
        <w:rPr>
          <w:rFonts w:cs="Huawei Sans"/>
        </w:rPr>
        <w:t>--&gt; 10.0.12.2:2048 PolicyName: DMZtoUntrust</w:t>
      </w:r>
    </w:p>
    <w:p w14:paraId="6B0E5F62" w14:textId="77777777" w:rsidR="00135587" w:rsidRPr="00383667" w:rsidRDefault="00D30854" w:rsidP="005714FA">
      <w:pPr>
        <w:pStyle w:val="1e"/>
      </w:pPr>
      <w:r w:rsidRPr="00383667">
        <w:t xml:space="preserve">View details about the session with the destination global IP address of 10.0.12.2. </w:t>
      </w:r>
      <w:r w:rsidRPr="00497E5B">
        <w:t>In</w:t>
      </w:r>
      <w:r w:rsidRPr="00383667">
        <w:t xml:space="preserve"> the command output, you can view the direction of the session regarding the security zone, which is from DMZ to the untrusted zone; the aging time (TTL) of the session is 20s, the interface that receives packets is GigabitEthernet0/0/1, and the interface that sends packets is </w:t>
      </w:r>
      <w:r w:rsidRPr="00497E5B">
        <w:t>GigabitEthernet0/0/2</w:t>
      </w:r>
      <w:r w:rsidRPr="00383667">
        <w:t xml:space="preserve">. There are a total of 100 packets that match the session, and the total size of the packets is 8400 bytes. The name of the security policy matching the session is </w:t>
      </w:r>
      <w:r w:rsidRPr="00383667">
        <w:rPr>
          <w:b/>
        </w:rPr>
        <w:t>DMZtoUntrust</w:t>
      </w:r>
      <w:r w:rsidRPr="00383667">
        <w:t>.</w:t>
      </w:r>
    </w:p>
    <w:p w14:paraId="1A9D263A" w14:textId="77777777" w:rsidR="00135587" w:rsidRPr="00383667" w:rsidRDefault="00D30854" w:rsidP="005714FA">
      <w:pPr>
        <w:pStyle w:val="1e"/>
      </w:pPr>
      <w:r w:rsidRPr="00383667">
        <w:t>According to the session, we can learn that the source IP address of the packets is translated from 10.0.11.11 to 10.0.12.1 (IP address of GE0/0/2 on FW1).</w:t>
      </w:r>
    </w:p>
    <w:p w14:paraId="62416143" w14:textId="77777777" w:rsidR="00135587" w:rsidRPr="00383667" w:rsidRDefault="00D30854" w:rsidP="00604E8C">
      <w:pPr>
        <w:pStyle w:val="30"/>
        <w:ind w:left="1032" w:hanging="278"/>
        <w:outlineLvl w:val="9"/>
        <w:rPr>
          <w:rFonts w:cs="Huawei Sans"/>
        </w:rPr>
      </w:pPr>
      <w:r w:rsidRPr="00383667">
        <w:rPr>
          <w:rFonts w:cs="Huawei Sans"/>
        </w:rPr>
        <w:t>Observe the working process of NAT ALG.</w:t>
      </w:r>
    </w:p>
    <w:p w14:paraId="26619782" w14:textId="77777777" w:rsidR="00135587" w:rsidRPr="00383667" w:rsidRDefault="00D30854" w:rsidP="005714FA">
      <w:pPr>
        <w:pStyle w:val="1e"/>
      </w:pPr>
      <w:r w:rsidRPr="00383667">
        <w:t xml:space="preserve">Enable the FTP service on R1. Use R2 that serves as the FTP client to access the FTP service of R1 through the IP address mapped by FW1, and run the </w:t>
      </w:r>
      <w:r w:rsidRPr="00383667">
        <w:rPr>
          <w:b/>
        </w:rPr>
        <w:t>dir</w:t>
      </w:r>
      <w:r w:rsidRPr="00383667">
        <w:t xml:space="preserve"> command to view the file list. Check how ASPF of FW1 processes multi-channel protocols.</w:t>
      </w:r>
    </w:p>
    <w:p w14:paraId="1639EAE2" w14:textId="77777777" w:rsidR="00135587" w:rsidRPr="00383667" w:rsidRDefault="00D30854" w:rsidP="005714FA">
      <w:pPr>
        <w:pStyle w:val="1e"/>
      </w:pPr>
      <w:r w:rsidRPr="00383667">
        <w:t># Enable the FTP service on R1.</w:t>
      </w:r>
    </w:p>
    <w:p w14:paraId="32C0F47E" w14:textId="77777777" w:rsidR="00135587" w:rsidRPr="00383667" w:rsidRDefault="00D30854" w:rsidP="005714FA">
      <w:pPr>
        <w:pStyle w:val="2f3"/>
        <w:rPr>
          <w:rFonts w:cs="Huawei Sans"/>
        </w:rPr>
      </w:pPr>
      <w:r w:rsidRPr="00383667">
        <w:rPr>
          <w:rFonts w:cs="Huawei Sans"/>
        </w:rPr>
        <w:t>[R1]aaa</w:t>
      </w:r>
    </w:p>
    <w:p w14:paraId="00FD6AA8" w14:textId="77777777" w:rsidR="00135587" w:rsidRPr="00383667" w:rsidRDefault="00D30854" w:rsidP="005714FA">
      <w:pPr>
        <w:pStyle w:val="2f3"/>
        <w:rPr>
          <w:rFonts w:cs="Huawei Sans"/>
        </w:rPr>
      </w:pPr>
      <w:r w:rsidRPr="00383667">
        <w:rPr>
          <w:rFonts w:cs="Huawei Sans"/>
        </w:rPr>
        <w:t>[R1-aaa] local-user ftp service-type ftp</w:t>
      </w:r>
    </w:p>
    <w:p w14:paraId="0B430811" w14:textId="77777777" w:rsidR="00135587" w:rsidRPr="00383667" w:rsidRDefault="00D30854" w:rsidP="005714FA">
      <w:pPr>
        <w:pStyle w:val="2f3"/>
        <w:rPr>
          <w:rFonts w:cs="Huawei Sans"/>
        </w:rPr>
      </w:pPr>
      <w:r w:rsidRPr="00383667">
        <w:rPr>
          <w:rFonts w:cs="Huawei Sans"/>
        </w:rPr>
        <w:t>[R1-aaa] local-user ftp password cipher ftp@123</w:t>
      </w:r>
    </w:p>
    <w:p w14:paraId="010A2278" w14:textId="77777777" w:rsidR="00135587" w:rsidRPr="00383667" w:rsidRDefault="00D30854" w:rsidP="005714FA">
      <w:pPr>
        <w:pStyle w:val="2f3"/>
        <w:rPr>
          <w:rFonts w:cs="Huawei Sans"/>
        </w:rPr>
      </w:pPr>
      <w:r w:rsidRPr="00383667">
        <w:rPr>
          <w:rFonts w:cs="Huawei Sans"/>
        </w:rPr>
        <w:t>[R1-aaa] local-user ftp privilege level 15</w:t>
      </w:r>
    </w:p>
    <w:p w14:paraId="2A315C53" w14:textId="77777777" w:rsidR="00135587" w:rsidRPr="00383667" w:rsidRDefault="00D30854" w:rsidP="005714FA">
      <w:pPr>
        <w:pStyle w:val="2f3"/>
        <w:rPr>
          <w:rFonts w:cs="Huawei Sans"/>
        </w:rPr>
      </w:pPr>
      <w:r w:rsidRPr="00383667">
        <w:rPr>
          <w:rFonts w:cs="Huawei Sans"/>
        </w:rPr>
        <w:t>[R1-aaa] local-user ftp ftp-directory flash:</w:t>
      </w:r>
    </w:p>
    <w:p w14:paraId="69A0A60C" w14:textId="77777777" w:rsidR="00135587" w:rsidRPr="00383667" w:rsidRDefault="00D30854" w:rsidP="005714FA">
      <w:pPr>
        <w:pStyle w:val="2f3"/>
        <w:rPr>
          <w:rFonts w:cs="Huawei Sans"/>
        </w:rPr>
      </w:pPr>
      <w:r w:rsidRPr="00383667">
        <w:rPr>
          <w:rFonts w:cs="Huawei Sans"/>
        </w:rPr>
        <w:t>[R1-aaa] quit</w:t>
      </w:r>
    </w:p>
    <w:p w14:paraId="02FCB4B3" w14:textId="77777777" w:rsidR="00135587" w:rsidRPr="00383667" w:rsidRDefault="00D30854" w:rsidP="005714FA">
      <w:pPr>
        <w:pStyle w:val="1e"/>
      </w:pPr>
      <w:r w:rsidRPr="00383667">
        <w:t># Have R2 access the FTP service enabled on R1 through the address mapped by FW1.</w:t>
      </w:r>
    </w:p>
    <w:p w14:paraId="0ABBB368" w14:textId="77777777" w:rsidR="00135587" w:rsidRPr="00383667" w:rsidRDefault="00D30854" w:rsidP="005714FA">
      <w:pPr>
        <w:pStyle w:val="2f3"/>
        <w:rPr>
          <w:rFonts w:cs="Huawei Sans"/>
        </w:rPr>
      </w:pPr>
      <w:r w:rsidRPr="00383667">
        <w:rPr>
          <w:rFonts w:cs="Huawei Sans"/>
        </w:rPr>
        <w:t xml:space="preserve">&lt;R2&gt;ftp 10.0.12.1 </w:t>
      </w:r>
    </w:p>
    <w:p w14:paraId="327DBF63" w14:textId="77777777" w:rsidR="00135587" w:rsidRPr="00383667" w:rsidRDefault="00D30854" w:rsidP="005714FA">
      <w:pPr>
        <w:pStyle w:val="2f3"/>
        <w:rPr>
          <w:rFonts w:cs="Huawei Sans"/>
        </w:rPr>
      </w:pPr>
      <w:r w:rsidRPr="00383667">
        <w:rPr>
          <w:rFonts w:cs="Huawei Sans"/>
        </w:rPr>
        <w:t>Trying 10.0.12.1 ...</w:t>
      </w:r>
    </w:p>
    <w:p w14:paraId="084C048B" w14:textId="77777777" w:rsidR="00135587" w:rsidRPr="00383667" w:rsidRDefault="00D30854" w:rsidP="005714FA">
      <w:pPr>
        <w:pStyle w:val="2f3"/>
        <w:rPr>
          <w:rFonts w:cs="Huawei Sans"/>
        </w:rPr>
      </w:pPr>
      <w:r w:rsidRPr="00383667">
        <w:rPr>
          <w:rFonts w:cs="Huawei Sans"/>
        </w:rPr>
        <w:t>Press CTRL+K to abort</w:t>
      </w:r>
    </w:p>
    <w:p w14:paraId="0E7AB7BA" w14:textId="77777777" w:rsidR="00135587" w:rsidRPr="00383667" w:rsidRDefault="00D30854" w:rsidP="005714FA">
      <w:pPr>
        <w:pStyle w:val="2f3"/>
        <w:jc w:val="both"/>
        <w:rPr>
          <w:rFonts w:cs="Huawei Sans"/>
          <w:color w:val="EC7061"/>
        </w:rPr>
      </w:pPr>
      <w:r w:rsidRPr="00383667">
        <w:rPr>
          <w:rFonts w:cs="Huawei Sans"/>
          <w:color w:val="EC7061"/>
        </w:rPr>
        <w:t>Connected to 10.0.12.1.</w:t>
      </w:r>
    </w:p>
    <w:p w14:paraId="01C1B520" w14:textId="77777777" w:rsidR="00135587" w:rsidRPr="00383667" w:rsidRDefault="00D30854" w:rsidP="005714FA">
      <w:pPr>
        <w:pStyle w:val="2f3"/>
        <w:rPr>
          <w:rFonts w:cs="Huawei Sans"/>
        </w:rPr>
      </w:pPr>
      <w:r w:rsidRPr="00383667">
        <w:rPr>
          <w:rFonts w:cs="Huawei Sans"/>
        </w:rPr>
        <w:t>220 FTP service ready.</w:t>
      </w:r>
    </w:p>
    <w:p w14:paraId="79CCC24B" w14:textId="77777777" w:rsidR="00135587" w:rsidRPr="00383667" w:rsidRDefault="00D30854" w:rsidP="005714FA">
      <w:pPr>
        <w:pStyle w:val="2f3"/>
        <w:rPr>
          <w:rFonts w:cs="Huawei Sans"/>
        </w:rPr>
      </w:pPr>
      <w:r w:rsidRPr="00383667">
        <w:rPr>
          <w:rFonts w:cs="Huawei Sans"/>
        </w:rPr>
        <w:t>User(10.0.12.1:(none)):ftp</w:t>
      </w:r>
    </w:p>
    <w:p w14:paraId="18A7B521" w14:textId="77777777" w:rsidR="00135587" w:rsidRPr="00383667" w:rsidRDefault="00D30854" w:rsidP="005714FA">
      <w:pPr>
        <w:pStyle w:val="2f3"/>
        <w:rPr>
          <w:rFonts w:cs="Huawei Sans"/>
        </w:rPr>
      </w:pPr>
      <w:r w:rsidRPr="00383667">
        <w:rPr>
          <w:rFonts w:cs="Huawei Sans"/>
        </w:rPr>
        <w:t>331 Password required for ftp.</w:t>
      </w:r>
    </w:p>
    <w:p w14:paraId="46A71127" w14:textId="77777777" w:rsidR="00135587" w:rsidRPr="00383667" w:rsidRDefault="00D30854" w:rsidP="005714FA">
      <w:pPr>
        <w:pStyle w:val="2f3"/>
        <w:rPr>
          <w:rFonts w:cs="Huawei Sans"/>
        </w:rPr>
      </w:pPr>
      <w:r w:rsidRPr="00383667">
        <w:rPr>
          <w:rFonts w:cs="Huawei Sans"/>
        </w:rPr>
        <w:t>Enter password:</w:t>
      </w:r>
    </w:p>
    <w:p w14:paraId="364529AD" w14:textId="77777777" w:rsidR="00135587" w:rsidRPr="00383667" w:rsidRDefault="00D30854" w:rsidP="005714FA">
      <w:pPr>
        <w:pStyle w:val="2f3"/>
        <w:jc w:val="both"/>
        <w:rPr>
          <w:rFonts w:cs="Huawei Sans"/>
          <w:color w:val="EC7061"/>
        </w:rPr>
      </w:pPr>
      <w:r w:rsidRPr="00383667">
        <w:rPr>
          <w:rFonts w:cs="Huawei Sans"/>
          <w:color w:val="EC7061"/>
        </w:rPr>
        <w:t>230 User logged in.</w:t>
      </w:r>
    </w:p>
    <w:p w14:paraId="7B6A19A9" w14:textId="77777777" w:rsidR="00135587" w:rsidRPr="00383667" w:rsidRDefault="00D30854" w:rsidP="005714FA">
      <w:pPr>
        <w:pStyle w:val="1e"/>
      </w:pPr>
      <w:r w:rsidRPr="00383667">
        <w:t>R2 can access the FTP service enabled on R1 through NAT Server mapping of FW1.</w:t>
      </w:r>
    </w:p>
    <w:p w14:paraId="075027EC" w14:textId="77777777" w:rsidR="00135587" w:rsidRPr="00383667" w:rsidRDefault="00D30854" w:rsidP="005714FA">
      <w:pPr>
        <w:pStyle w:val="1e"/>
      </w:pPr>
      <w:r w:rsidRPr="00383667">
        <w:t># Check the session table on FW1.</w:t>
      </w:r>
    </w:p>
    <w:p w14:paraId="232C4562" w14:textId="77777777" w:rsidR="00135587" w:rsidRPr="00383667" w:rsidRDefault="00D30854" w:rsidP="005714FA">
      <w:pPr>
        <w:pStyle w:val="2f3"/>
        <w:rPr>
          <w:rFonts w:cs="Huawei Sans"/>
        </w:rPr>
      </w:pPr>
      <w:r w:rsidRPr="00383667">
        <w:rPr>
          <w:rFonts w:cs="Huawei Sans"/>
        </w:rPr>
        <w:t>&lt;FW1&gt;display firewall session table verbose protocol tcp destination-port global</w:t>
      </w:r>
    </w:p>
    <w:p w14:paraId="50DD2198" w14:textId="77777777" w:rsidR="00135587" w:rsidRPr="00383667" w:rsidRDefault="00D30854" w:rsidP="005714FA">
      <w:pPr>
        <w:pStyle w:val="2f3"/>
        <w:rPr>
          <w:rFonts w:cs="Huawei Sans"/>
        </w:rPr>
      </w:pPr>
      <w:r w:rsidRPr="00383667">
        <w:rPr>
          <w:rFonts w:cs="Huawei Sans"/>
        </w:rPr>
        <w:t xml:space="preserve"> 21</w:t>
      </w:r>
    </w:p>
    <w:p w14:paraId="20DC605D" w14:textId="77777777" w:rsidR="00135587" w:rsidRPr="00383667" w:rsidRDefault="00D30854" w:rsidP="005714FA">
      <w:pPr>
        <w:pStyle w:val="2f3"/>
        <w:rPr>
          <w:rFonts w:cs="Huawei Sans"/>
        </w:rPr>
      </w:pPr>
      <w:r w:rsidRPr="00383667">
        <w:rPr>
          <w:rFonts w:cs="Huawei Sans"/>
        </w:rPr>
        <w:t xml:space="preserve">2020-07-01 10:08:32.300 </w:t>
      </w:r>
    </w:p>
    <w:p w14:paraId="08562D95" w14:textId="77777777" w:rsidR="00135587" w:rsidRPr="00383667" w:rsidRDefault="00D30854" w:rsidP="005714FA">
      <w:pPr>
        <w:pStyle w:val="2f3"/>
        <w:rPr>
          <w:rFonts w:cs="Huawei Sans"/>
        </w:rPr>
      </w:pPr>
      <w:r w:rsidRPr="00383667">
        <w:rPr>
          <w:rFonts w:cs="Huawei Sans"/>
        </w:rPr>
        <w:t xml:space="preserve"> Current Total Sessions : 1</w:t>
      </w:r>
    </w:p>
    <w:p w14:paraId="6A874C6C"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ftp</w:t>
      </w:r>
      <w:r w:rsidRPr="00383667">
        <w:rPr>
          <w:rFonts w:cs="Huawei Sans"/>
        </w:rPr>
        <w:t xml:space="preserve">  VPN: public --&gt; public  ID: c487f0653c081382bee5efc6046</w:t>
      </w:r>
    </w:p>
    <w:p w14:paraId="03C667D9" w14:textId="77777777" w:rsidR="00135587" w:rsidRPr="00383667" w:rsidRDefault="00D30854" w:rsidP="005714FA">
      <w:pPr>
        <w:pStyle w:val="2f3"/>
        <w:rPr>
          <w:rFonts w:cs="Huawei Sans"/>
        </w:rPr>
      </w:pPr>
      <w:r w:rsidRPr="00383667">
        <w:rPr>
          <w:rFonts w:cs="Huawei Sans"/>
        </w:rPr>
        <w:t xml:space="preserve"> Zone: untrust --&gt; dmz  TTL: 00:20:00  Left: 00:19:54</w:t>
      </w:r>
    </w:p>
    <w:p w14:paraId="7AC49E13"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Recv</w:t>
      </w:r>
      <w:r w:rsidRPr="00383667">
        <w:rPr>
          <w:rFonts w:cs="Huawei Sans"/>
        </w:rPr>
        <w:t xml:space="preserve"> Interface: GigabitEthernet1/0/2</w:t>
      </w:r>
    </w:p>
    <w:p w14:paraId="3890463F" w14:textId="77777777" w:rsidR="00135587" w:rsidRPr="00383667" w:rsidRDefault="00D30854" w:rsidP="005714FA">
      <w:pPr>
        <w:pStyle w:val="2f3"/>
        <w:rPr>
          <w:rFonts w:cs="Huawei Sans"/>
        </w:rPr>
      </w:pPr>
      <w:r w:rsidRPr="00383667">
        <w:rPr>
          <w:rFonts w:cs="Huawei Sans"/>
        </w:rPr>
        <w:t xml:space="preserve"> Interface: GigabitEthernet1/0/1  NextHop: 10.0.11.11  MAC: 5489-98d9-4e30</w:t>
      </w:r>
    </w:p>
    <w:p w14:paraId="679A3018" w14:textId="77777777" w:rsidR="00135587" w:rsidRPr="00383667" w:rsidRDefault="00D30854" w:rsidP="005714FA">
      <w:pPr>
        <w:pStyle w:val="2f3"/>
        <w:rPr>
          <w:rFonts w:cs="Huawei Sans"/>
        </w:rPr>
      </w:pPr>
      <w:r w:rsidRPr="00383667">
        <w:rPr>
          <w:rFonts w:cs="Huawei Sans"/>
        </w:rPr>
        <w:t xml:space="preserve"> &lt;--packets: 11 bytes: 558 --&gt; packets: 14 bytes: 598</w:t>
      </w:r>
    </w:p>
    <w:p w14:paraId="62728C7C" w14:textId="77777777" w:rsidR="00135587" w:rsidRPr="00383667" w:rsidRDefault="00D30854" w:rsidP="005714FA">
      <w:pPr>
        <w:pStyle w:val="2f3"/>
        <w:rPr>
          <w:rFonts w:cs="Huawei Sans"/>
        </w:rPr>
      </w:pPr>
      <w:r w:rsidRPr="00383667">
        <w:rPr>
          <w:rFonts w:cs="Huawei Sans"/>
          <w:color w:val="EC7061"/>
        </w:rPr>
        <w:t xml:space="preserve"> 10.0.12.2:64505 +-&gt; 10.0.12.1:21[10.0.11.11:21] </w:t>
      </w:r>
      <w:r w:rsidRPr="00383667">
        <w:rPr>
          <w:rFonts w:cs="Huawei Sans"/>
        </w:rPr>
        <w:t>PolicyName: Untrust_DMZ</w:t>
      </w:r>
    </w:p>
    <w:p w14:paraId="7416B728" w14:textId="77777777" w:rsidR="00135587" w:rsidRPr="00383667" w:rsidRDefault="00D30854" w:rsidP="005714FA">
      <w:pPr>
        <w:pStyle w:val="2f3"/>
        <w:rPr>
          <w:rFonts w:cs="Huawei Sans"/>
        </w:rPr>
      </w:pPr>
      <w:r w:rsidRPr="00383667">
        <w:rPr>
          <w:rFonts w:cs="Huawei Sans"/>
        </w:rPr>
        <w:t xml:space="preserve"> TCP State: established</w:t>
      </w:r>
    </w:p>
    <w:p w14:paraId="3460EDBD" w14:textId="77777777" w:rsidR="00135587" w:rsidRPr="00383667" w:rsidRDefault="00D30854" w:rsidP="005714FA">
      <w:pPr>
        <w:pStyle w:val="1e"/>
      </w:pPr>
      <w:r w:rsidRPr="00383667">
        <w:lastRenderedPageBreak/>
        <w:t>The command output shows that the FTP control channel has been established.</w:t>
      </w:r>
    </w:p>
    <w:p w14:paraId="18FAA24D" w14:textId="77777777" w:rsidR="00135587" w:rsidRPr="00383667" w:rsidRDefault="00D30854" w:rsidP="005714FA">
      <w:pPr>
        <w:pStyle w:val="1e"/>
      </w:pPr>
      <w:r w:rsidRPr="00383667">
        <w:t xml:space="preserve"># Run the </w:t>
      </w:r>
      <w:r w:rsidRPr="00383667">
        <w:rPr>
          <w:b/>
        </w:rPr>
        <w:t>dir</w:t>
      </w:r>
      <w:r w:rsidRPr="00383667">
        <w:t xml:space="preserve"> command on R2.</w:t>
      </w:r>
    </w:p>
    <w:p w14:paraId="14039E6C" w14:textId="77777777" w:rsidR="00135587" w:rsidRPr="00383667" w:rsidRDefault="00D30854" w:rsidP="005714FA">
      <w:pPr>
        <w:pStyle w:val="2f3"/>
        <w:rPr>
          <w:rFonts w:cs="Huawei Sans"/>
        </w:rPr>
      </w:pPr>
      <w:r w:rsidRPr="00383667">
        <w:rPr>
          <w:rFonts w:cs="Huawei Sans"/>
        </w:rPr>
        <w:t xml:space="preserve">[ftp]dir </w:t>
      </w:r>
    </w:p>
    <w:p w14:paraId="031F5AC0" w14:textId="77777777" w:rsidR="00135587" w:rsidRPr="00383667" w:rsidRDefault="00D30854" w:rsidP="005714FA">
      <w:pPr>
        <w:pStyle w:val="2f3"/>
        <w:rPr>
          <w:rFonts w:cs="Huawei Sans"/>
        </w:rPr>
      </w:pPr>
      <w:r w:rsidRPr="00383667">
        <w:rPr>
          <w:rFonts w:cs="Huawei Sans"/>
        </w:rPr>
        <w:t>200 Port command okay.</w:t>
      </w:r>
    </w:p>
    <w:p w14:paraId="5F040F10" w14:textId="77777777" w:rsidR="00135587" w:rsidRPr="00383667" w:rsidRDefault="00D30854" w:rsidP="005714FA">
      <w:pPr>
        <w:pStyle w:val="2f3"/>
        <w:rPr>
          <w:rFonts w:cs="Huawei Sans"/>
        </w:rPr>
      </w:pPr>
      <w:r w:rsidRPr="00383667">
        <w:rPr>
          <w:rFonts w:cs="Huawei Sans"/>
        </w:rPr>
        <w:t>150 Opening ASCII mode data connection for *.</w:t>
      </w:r>
    </w:p>
    <w:p w14:paraId="010C9726" w14:textId="0EFF2BC8" w:rsidR="00135587" w:rsidRPr="00383667" w:rsidRDefault="00D30854" w:rsidP="005714FA">
      <w:pPr>
        <w:pStyle w:val="2f3"/>
        <w:rPr>
          <w:rFonts w:cs="Huawei Sans"/>
        </w:rPr>
      </w:pPr>
      <w:r w:rsidRPr="00497E5B">
        <w:rPr>
          <w:rFonts w:cs="Huawei Sans"/>
        </w:rPr>
        <w:t>drwxrwxrwx</w:t>
      </w:r>
      <w:r w:rsidR="00656B18">
        <w:rPr>
          <w:rFonts w:cs="Huawei Sans"/>
        </w:rPr>
        <w:tab/>
      </w:r>
      <w:r w:rsidR="00656B18">
        <w:rPr>
          <w:rFonts w:cs="Huawei Sans"/>
        </w:rPr>
        <w:tab/>
      </w:r>
      <w:r w:rsidR="00656B18">
        <w:rPr>
          <w:rFonts w:cs="Huawei Sans"/>
        </w:rPr>
        <w:tab/>
      </w:r>
      <w:r w:rsidRPr="00383667">
        <w:rPr>
          <w:rFonts w:cs="Huawei Sans"/>
        </w:rPr>
        <w:t>1</w:t>
      </w:r>
      <w:r w:rsidR="00656B18">
        <w:rPr>
          <w:rFonts w:cs="Huawei Sans"/>
        </w:rPr>
        <w:tab/>
      </w:r>
      <w:r w:rsidRPr="00497E5B">
        <w:rPr>
          <w:rFonts w:cs="Huawei Sans"/>
        </w:rPr>
        <w:t>noone</w:t>
      </w:r>
      <w:r w:rsidR="00656B18">
        <w:rPr>
          <w:rFonts w:cs="Huawei Sans"/>
        </w:rPr>
        <w:tab/>
      </w:r>
      <w:r w:rsidR="00656B18">
        <w:rPr>
          <w:rFonts w:cs="Huawei Sans"/>
        </w:rPr>
        <w:tab/>
      </w:r>
      <w:r w:rsidR="00656B18">
        <w:rPr>
          <w:rFonts w:cs="Huawei Sans"/>
        </w:rPr>
        <w:tab/>
      </w:r>
      <w:r w:rsidR="00656B18">
        <w:rPr>
          <w:rFonts w:cs="Huawei Sans"/>
        </w:rPr>
        <w:tab/>
      </w:r>
      <w:r w:rsidRPr="00497E5B">
        <w:rPr>
          <w:rFonts w:cs="Huawei Sans"/>
        </w:rPr>
        <w:t>nogroup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0</w:t>
      </w:r>
      <w:r w:rsidR="00A22102">
        <w:rPr>
          <w:rFonts w:cs="Huawei Sans"/>
        </w:rPr>
        <w:tab/>
      </w:r>
      <w:r w:rsidR="00A22102">
        <w:rPr>
          <w:rFonts w:cs="Huawei Sans"/>
        </w:rPr>
        <w:tab/>
      </w:r>
      <w:r w:rsidR="00A22102">
        <w:rPr>
          <w:rFonts w:cs="Huawei Sans"/>
        </w:rPr>
        <w:tab/>
      </w:r>
      <w:r w:rsidR="00656B18">
        <w:rPr>
          <w:rFonts w:cs="Huawei Sans"/>
        </w:rPr>
        <w:tab/>
      </w:r>
      <w:r w:rsidRPr="00383667">
        <w:rPr>
          <w:rFonts w:cs="Huawei Sans"/>
        </w:rPr>
        <w:t>Aug</w:t>
      </w:r>
      <w:r w:rsidR="00656B18">
        <w:rPr>
          <w:rFonts w:cs="Huawei Sans"/>
        </w:rPr>
        <w:tab/>
      </w:r>
      <w:r w:rsidRPr="00383667">
        <w:rPr>
          <w:rFonts w:cs="Huawei Sans"/>
        </w:rPr>
        <w:t>07</w:t>
      </w:r>
      <w:r w:rsidR="00656B18">
        <w:rPr>
          <w:rFonts w:cs="Huawei Sans"/>
        </w:rPr>
        <w:tab/>
      </w:r>
      <w:r w:rsidR="00656B18">
        <w:rPr>
          <w:rFonts w:cs="Huawei Sans"/>
        </w:rPr>
        <w:tab/>
      </w:r>
      <w:r w:rsidR="00A22102">
        <w:rPr>
          <w:rFonts w:cs="Huawei Sans"/>
        </w:rPr>
        <w:tab/>
      </w:r>
      <w:r w:rsidRPr="00383667">
        <w:rPr>
          <w:rFonts w:cs="Huawei Sans"/>
        </w:rPr>
        <w:t>2015</w:t>
      </w:r>
      <w:r w:rsidR="00A22102">
        <w:rPr>
          <w:rFonts w:cs="Huawei Sans"/>
        </w:rPr>
        <w:tab/>
      </w:r>
      <w:r w:rsidR="00A22102">
        <w:rPr>
          <w:rFonts w:cs="Huawei Sans"/>
        </w:rPr>
        <w:tab/>
      </w:r>
      <w:r w:rsidR="00656B18">
        <w:rPr>
          <w:rFonts w:cs="Huawei Sans"/>
        </w:rPr>
        <w:tab/>
      </w:r>
      <w:r w:rsidRPr="00383667">
        <w:rPr>
          <w:rFonts w:cs="Huawei Sans"/>
        </w:rPr>
        <w:t>src</w:t>
      </w:r>
    </w:p>
    <w:p w14:paraId="73C2D496" w14:textId="6E3F4D61" w:rsidR="00135587" w:rsidRPr="00383667" w:rsidRDefault="00D30854" w:rsidP="005714FA">
      <w:pPr>
        <w:pStyle w:val="2f3"/>
        <w:rPr>
          <w:rFonts w:cs="Huawei Sans"/>
        </w:rPr>
      </w:pPr>
      <w:r w:rsidRPr="00497E5B">
        <w:rPr>
          <w:rFonts w:cs="Huawei Sans"/>
        </w:rPr>
        <w:t>drwxrwxrwx</w:t>
      </w:r>
      <w:r w:rsidR="00656B18">
        <w:rPr>
          <w:rFonts w:cs="Huawei Sans"/>
        </w:rPr>
        <w:tab/>
      </w:r>
      <w:r w:rsidR="00656B18">
        <w:rPr>
          <w:rFonts w:cs="Huawei Sans"/>
        </w:rPr>
        <w:tab/>
      </w:r>
      <w:r w:rsidR="00656B18">
        <w:rPr>
          <w:rFonts w:cs="Huawei Sans"/>
        </w:rPr>
        <w:tab/>
      </w:r>
      <w:r w:rsidRPr="00383667">
        <w:rPr>
          <w:rFonts w:cs="Huawei Sans"/>
        </w:rPr>
        <w:t>1</w:t>
      </w:r>
      <w:r w:rsidR="00656B18">
        <w:rPr>
          <w:rFonts w:cs="Huawei Sans"/>
        </w:rPr>
        <w:tab/>
      </w:r>
      <w:r w:rsidRPr="00497E5B">
        <w:rPr>
          <w:rFonts w:cs="Huawei Sans"/>
        </w:rPr>
        <w:t>noone</w:t>
      </w:r>
      <w:r w:rsidR="00656B18">
        <w:rPr>
          <w:rFonts w:cs="Huawei Sans"/>
        </w:rPr>
        <w:tab/>
      </w:r>
      <w:r w:rsidR="00656B18">
        <w:rPr>
          <w:rFonts w:cs="Huawei Sans"/>
        </w:rPr>
        <w:tab/>
      </w:r>
      <w:r w:rsidR="00656B18">
        <w:rPr>
          <w:rFonts w:cs="Huawei Sans"/>
        </w:rPr>
        <w:tab/>
      </w:r>
      <w:r w:rsidR="00656B18">
        <w:rPr>
          <w:rFonts w:cs="Huawei Sans"/>
        </w:rPr>
        <w:tab/>
      </w:r>
      <w:r w:rsidRPr="00497E5B">
        <w:rPr>
          <w:rFonts w:cs="Huawei Sans"/>
        </w:rPr>
        <w:t>nogroup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0</w:t>
      </w:r>
      <w:r w:rsidR="00656B18">
        <w:rPr>
          <w:rFonts w:cs="Huawei Sans"/>
        </w:rPr>
        <w:tab/>
      </w:r>
      <w:r w:rsidR="00A22102">
        <w:rPr>
          <w:rFonts w:cs="Huawei Sans"/>
        </w:rPr>
        <w:tab/>
      </w:r>
      <w:r w:rsidR="00A22102">
        <w:rPr>
          <w:rFonts w:cs="Huawei Sans"/>
        </w:rPr>
        <w:tab/>
      </w:r>
      <w:r w:rsidR="00A22102">
        <w:rPr>
          <w:rFonts w:cs="Huawei Sans"/>
        </w:rPr>
        <w:tab/>
      </w:r>
      <w:r w:rsidRPr="00383667">
        <w:rPr>
          <w:rFonts w:cs="Huawei Sans"/>
        </w:rPr>
        <w:t>Jun</w:t>
      </w:r>
      <w:r w:rsidR="00656B18">
        <w:rPr>
          <w:rFonts w:cs="Huawei Sans"/>
        </w:rPr>
        <w:tab/>
      </w:r>
      <w:r w:rsidRPr="00383667">
        <w:rPr>
          <w:rFonts w:cs="Huawei Sans"/>
        </w:rPr>
        <w:t>07</w:t>
      </w:r>
      <w:r w:rsidR="00A22102">
        <w:rPr>
          <w:rFonts w:cs="Huawei Sans"/>
        </w:rPr>
        <w:tab/>
      </w:r>
      <w:r w:rsidR="00656B18">
        <w:rPr>
          <w:rFonts w:cs="Huawei Sans"/>
        </w:rPr>
        <w:tab/>
      </w:r>
      <w:r w:rsidR="00A22102">
        <w:rPr>
          <w:rFonts w:cs="Huawei Sans"/>
        </w:rPr>
        <w:tab/>
      </w:r>
      <w:r w:rsidR="00A22102">
        <w:rPr>
          <w:rFonts w:cs="Huawei Sans"/>
        </w:rPr>
        <w:tab/>
      </w:r>
      <w:r w:rsidRPr="00383667">
        <w:rPr>
          <w:rFonts w:cs="Huawei Sans"/>
        </w:rPr>
        <w:t>16:46</w:t>
      </w:r>
      <w:r w:rsidR="00A22102">
        <w:rPr>
          <w:rFonts w:cs="Huawei Sans"/>
        </w:rPr>
        <w:tab/>
      </w:r>
      <w:r w:rsidR="00656B18">
        <w:rPr>
          <w:rFonts w:cs="Huawei Sans"/>
        </w:rPr>
        <w:tab/>
      </w:r>
      <w:r w:rsidRPr="00497E5B">
        <w:rPr>
          <w:rFonts w:cs="Huawei Sans"/>
        </w:rPr>
        <w:t>pmdata</w:t>
      </w:r>
    </w:p>
    <w:p w14:paraId="1D7314BA" w14:textId="0D886526" w:rsidR="00135587" w:rsidRPr="00383667" w:rsidRDefault="00D30854" w:rsidP="005714FA">
      <w:pPr>
        <w:pStyle w:val="2f3"/>
        <w:rPr>
          <w:rFonts w:cs="Huawei Sans"/>
        </w:rPr>
      </w:pPr>
      <w:r w:rsidRPr="00497E5B">
        <w:rPr>
          <w:rFonts w:cs="Huawei Sans"/>
        </w:rPr>
        <w:t>drwxrwxrwx</w:t>
      </w:r>
      <w:r w:rsidR="00656B18">
        <w:rPr>
          <w:rFonts w:cs="Huawei Sans"/>
        </w:rPr>
        <w:tab/>
      </w:r>
      <w:r w:rsidR="00656B18">
        <w:rPr>
          <w:rFonts w:cs="Huawei Sans"/>
        </w:rPr>
        <w:tab/>
      </w:r>
      <w:r w:rsidR="00656B18">
        <w:rPr>
          <w:rFonts w:cs="Huawei Sans"/>
        </w:rPr>
        <w:tab/>
      </w:r>
      <w:r w:rsidRPr="00383667">
        <w:rPr>
          <w:rFonts w:cs="Huawei Sans"/>
        </w:rPr>
        <w:t>1</w:t>
      </w:r>
      <w:r w:rsidR="00656B18">
        <w:rPr>
          <w:rFonts w:cs="Huawei Sans"/>
        </w:rPr>
        <w:tab/>
      </w:r>
      <w:r w:rsidRPr="00497E5B">
        <w:rPr>
          <w:rFonts w:cs="Huawei Sans"/>
        </w:rPr>
        <w:t>noone</w:t>
      </w:r>
      <w:r w:rsidR="00656B18">
        <w:rPr>
          <w:rFonts w:cs="Huawei Sans"/>
        </w:rPr>
        <w:tab/>
      </w:r>
      <w:r w:rsidR="00656B18">
        <w:rPr>
          <w:rFonts w:cs="Huawei Sans"/>
        </w:rPr>
        <w:tab/>
      </w:r>
      <w:r w:rsidR="00656B18">
        <w:rPr>
          <w:rFonts w:cs="Huawei Sans"/>
        </w:rPr>
        <w:tab/>
      </w:r>
      <w:r w:rsidR="00656B18">
        <w:rPr>
          <w:rFonts w:cs="Huawei Sans"/>
        </w:rPr>
        <w:tab/>
      </w:r>
      <w:r w:rsidRPr="00497E5B">
        <w:rPr>
          <w:rFonts w:cs="Huawei Sans"/>
        </w:rPr>
        <w:t>nogroup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0</w:t>
      </w:r>
      <w:r w:rsidR="00656B18">
        <w:rPr>
          <w:rFonts w:cs="Huawei Sans"/>
        </w:rPr>
        <w:tab/>
      </w:r>
      <w:r w:rsidR="00A22102">
        <w:rPr>
          <w:rFonts w:cs="Huawei Sans"/>
        </w:rPr>
        <w:tab/>
      </w:r>
      <w:r w:rsidR="00A22102">
        <w:rPr>
          <w:rFonts w:cs="Huawei Sans"/>
        </w:rPr>
        <w:tab/>
      </w:r>
      <w:r w:rsidR="00A22102">
        <w:rPr>
          <w:rFonts w:cs="Huawei Sans"/>
        </w:rPr>
        <w:tab/>
      </w:r>
      <w:r w:rsidRPr="00383667">
        <w:rPr>
          <w:rFonts w:cs="Huawei Sans"/>
        </w:rPr>
        <w:t>Jun</w:t>
      </w:r>
      <w:r w:rsidR="00656B18">
        <w:rPr>
          <w:rFonts w:cs="Huawei Sans"/>
        </w:rPr>
        <w:tab/>
      </w:r>
      <w:r w:rsidRPr="00383667">
        <w:rPr>
          <w:rFonts w:cs="Huawei Sans"/>
        </w:rPr>
        <w:t>07</w:t>
      </w:r>
      <w:r w:rsidR="00A22102">
        <w:rPr>
          <w:rFonts w:cs="Huawei Sans"/>
        </w:rPr>
        <w:tab/>
      </w:r>
      <w:r w:rsidR="00656B18">
        <w:rPr>
          <w:rFonts w:cs="Huawei Sans"/>
        </w:rPr>
        <w:tab/>
      </w:r>
      <w:r w:rsidR="00A22102">
        <w:rPr>
          <w:rFonts w:cs="Huawei Sans"/>
        </w:rPr>
        <w:tab/>
      </w:r>
      <w:r w:rsidR="00A22102">
        <w:rPr>
          <w:rFonts w:cs="Huawei Sans"/>
        </w:rPr>
        <w:tab/>
      </w:r>
      <w:r w:rsidRPr="00383667">
        <w:rPr>
          <w:rFonts w:cs="Huawei Sans"/>
        </w:rPr>
        <w:t>16:46</w:t>
      </w:r>
      <w:r w:rsidR="00A22102">
        <w:rPr>
          <w:rFonts w:cs="Huawei Sans"/>
        </w:rPr>
        <w:tab/>
      </w:r>
      <w:r w:rsidR="00656B18">
        <w:rPr>
          <w:rFonts w:cs="Huawei Sans"/>
        </w:rPr>
        <w:tab/>
      </w:r>
      <w:r w:rsidRPr="00383667">
        <w:rPr>
          <w:rFonts w:cs="Huawei Sans"/>
        </w:rPr>
        <w:t>dhcp</w:t>
      </w:r>
    </w:p>
    <w:p w14:paraId="0226BD3B" w14:textId="449D0D4A" w:rsidR="00135587" w:rsidRPr="00383667" w:rsidRDefault="00D30854" w:rsidP="005714FA">
      <w:pPr>
        <w:pStyle w:val="2f3"/>
        <w:rPr>
          <w:rFonts w:cs="Huawei Sans"/>
        </w:rPr>
      </w:pPr>
      <w:r w:rsidRPr="00383667">
        <w:rPr>
          <w:rFonts w:cs="Huawei Sans"/>
        </w:rPr>
        <w:t>-rwxrwxrwx</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1</w:t>
      </w:r>
      <w:r w:rsidR="00656B18">
        <w:rPr>
          <w:rFonts w:cs="Huawei Sans"/>
        </w:rPr>
        <w:tab/>
      </w:r>
      <w:r w:rsidRPr="00497E5B">
        <w:rPr>
          <w:rFonts w:cs="Huawei Sans"/>
        </w:rPr>
        <w:t>noone</w:t>
      </w:r>
      <w:r w:rsidR="00656B18">
        <w:rPr>
          <w:rFonts w:cs="Huawei Sans"/>
        </w:rPr>
        <w:tab/>
      </w:r>
      <w:r w:rsidR="00656B18">
        <w:rPr>
          <w:rFonts w:cs="Huawei Sans"/>
        </w:rPr>
        <w:tab/>
      </w:r>
      <w:r w:rsidR="00656B18">
        <w:rPr>
          <w:rFonts w:cs="Huawei Sans"/>
        </w:rPr>
        <w:tab/>
      </w:r>
      <w:r w:rsidR="00656B18">
        <w:rPr>
          <w:rFonts w:cs="Huawei Sans"/>
        </w:rPr>
        <w:tab/>
      </w:r>
      <w:r w:rsidRPr="00497E5B">
        <w:rPr>
          <w:rFonts w:cs="Huawei Sans"/>
        </w:rPr>
        <w:t>nogroup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603</w:t>
      </w:r>
      <w:r w:rsidR="00656B18">
        <w:rPr>
          <w:rFonts w:cs="Huawei Sans"/>
        </w:rPr>
        <w:tab/>
      </w:r>
      <w:r w:rsidR="00A22102">
        <w:rPr>
          <w:rFonts w:cs="Huawei Sans"/>
        </w:rPr>
        <w:tab/>
      </w:r>
      <w:r w:rsidRPr="00383667">
        <w:rPr>
          <w:rFonts w:cs="Huawei Sans"/>
        </w:rPr>
        <w:t>Jun</w:t>
      </w:r>
      <w:r w:rsidR="00656B18">
        <w:rPr>
          <w:rFonts w:cs="Huawei Sans"/>
        </w:rPr>
        <w:tab/>
      </w:r>
      <w:r w:rsidRPr="00383667">
        <w:rPr>
          <w:rFonts w:cs="Huawei Sans"/>
        </w:rPr>
        <w:t>07</w:t>
      </w:r>
      <w:r w:rsidR="00A22102">
        <w:rPr>
          <w:rFonts w:cs="Huawei Sans"/>
        </w:rPr>
        <w:tab/>
      </w:r>
      <w:r w:rsidR="00656B18">
        <w:rPr>
          <w:rFonts w:cs="Huawei Sans"/>
        </w:rPr>
        <w:tab/>
      </w:r>
      <w:r w:rsidR="00A22102">
        <w:rPr>
          <w:rFonts w:cs="Huawei Sans"/>
        </w:rPr>
        <w:tab/>
      </w:r>
      <w:r w:rsidR="00A22102">
        <w:rPr>
          <w:rFonts w:cs="Huawei Sans"/>
        </w:rPr>
        <w:tab/>
      </w:r>
      <w:r w:rsidRPr="00383667">
        <w:rPr>
          <w:rFonts w:cs="Huawei Sans"/>
        </w:rPr>
        <w:t>18:12</w:t>
      </w:r>
      <w:r w:rsidR="00A22102">
        <w:rPr>
          <w:rFonts w:cs="Huawei Sans"/>
        </w:rPr>
        <w:tab/>
      </w:r>
      <w:r w:rsidR="00656B18">
        <w:rPr>
          <w:rFonts w:cs="Huawei Sans"/>
        </w:rPr>
        <w:tab/>
      </w:r>
      <w:r w:rsidRPr="00383667">
        <w:rPr>
          <w:rFonts w:cs="Huawei Sans"/>
        </w:rPr>
        <w:t>private-data.txt</w:t>
      </w:r>
    </w:p>
    <w:p w14:paraId="70D42A6E" w14:textId="5813A959" w:rsidR="00135587" w:rsidRPr="00383667" w:rsidRDefault="00D30854" w:rsidP="005714FA">
      <w:pPr>
        <w:pStyle w:val="2f3"/>
        <w:rPr>
          <w:rFonts w:cs="Huawei Sans"/>
        </w:rPr>
      </w:pPr>
      <w:r w:rsidRPr="00497E5B">
        <w:rPr>
          <w:rFonts w:cs="Huawei Sans"/>
        </w:rPr>
        <w:t>drwxrwxrwx</w:t>
      </w:r>
      <w:r w:rsidR="00656B18">
        <w:rPr>
          <w:rFonts w:cs="Huawei Sans"/>
        </w:rPr>
        <w:tab/>
      </w:r>
      <w:r w:rsidR="00656B18">
        <w:rPr>
          <w:rFonts w:cs="Huawei Sans"/>
        </w:rPr>
        <w:tab/>
      </w:r>
      <w:r w:rsidR="00656B18">
        <w:rPr>
          <w:rFonts w:cs="Huawei Sans"/>
        </w:rPr>
        <w:tab/>
      </w:r>
      <w:r w:rsidRPr="00383667">
        <w:rPr>
          <w:rFonts w:cs="Huawei Sans"/>
        </w:rPr>
        <w:t>1</w:t>
      </w:r>
      <w:r w:rsidR="00656B18">
        <w:rPr>
          <w:rFonts w:cs="Huawei Sans"/>
        </w:rPr>
        <w:tab/>
      </w:r>
      <w:r w:rsidRPr="00497E5B">
        <w:rPr>
          <w:rFonts w:cs="Huawei Sans"/>
        </w:rPr>
        <w:t>noone</w:t>
      </w:r>
      <w:r w:rsidR="00656B18">
        <w:rPr>
          <w:rFonts w:cs="Huawei Sans"/>
        </w:rPr>
        <w:tab/>
      </w:r>
      <w:r w:rsidR="00656B18">
        <w:rPr>
          <w:rFonts w:cs="Huawei Sans"/>
        </w:rPr>
        <w:tab/>
      </w:r>
      <w:r w:rsidR="00656B18">
        <w:rPr>
          <w:rFonts w:cs="Huawei Sans"/>
        </w:rPr>
        <w:tab/>
      </w:r>
      <w:r w:rsidR="00656B18">
        <w:rPr>
          <w:rFonts w:cs="Huawei Sans"/>
        </w:rPr>
        <w:tab/>
      </w:r>
      <w:r w:rsidRPr="00497E5B">
        <w:rPr>
          <w:rFonts w:cs="Huawei Sans"/>
        </w:rPr>
        <w:t>nogroup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0</w:t>
      </w:r>
      <w:r w:rsidR="00656B18">
        <w:rPr>
          <w:rFonts w:cs="Huawei Sans"/>
        </w:rPr>
        <w:tab/>
      </w:r>
      <w:r w:rsidR="00A22102">
        <w:rPr>
          <w:rFonts w:cs="Huawei Sans"/>
        </w:rPr>
        <w:tab/>
      </w:r>
      <w:r w:rsidR="00A22102">
        <w:rPr>
          <w:rFonts w:cs="Huawei Sans"/>
        </w:rPr>
        <w:tab/>
      </w:r>
      <w:r w:rsidR="00A22102">
        <w:rPr>
          <w:rFonts w:cs="Huawei Sans"/>
        </w:rPr>
        <w:tab/>
      </w:r>
      <w:r w:rsidRPr="00383667">
        <w:rPr>
          <w:rFonts w:cs="Huawei Sans"/>
        </w:rPr>
        <w:t>Jun</w:t>
      </w:r>
      <w:r w:rsidR="00656B18">
        <w:rPr>
          <w:rFonts w:cs="Huawei Sans"/>
        </w:rPr>
        <w:tab/>
      </w:r>
      <w:r w:rsidRPr="00383667">
        <w:rPr>
          <w:rFonts w:cs="Huawei Sans"/>
        </w:rPr>
        <w:t>07</w:t>
      </w:r>
      <w:r w:rsidR="00A22102">
        <w:rPr>
          <w:rFonts w:cs="Huawei Sans"/>
        </w:rPr>
        <w:tab/>
      </w:r>
      <w:r w:rsidR="00656B18">
        <w:rPr>
          <w:rFonts w:cs="Huawei Sans"/>
        </w:rPr>
        <w:tab/>
      </w:r>
      <w:r w:rsidR="00A22102">
        <w:rPr>
          <w:rFonts w:cs="Huawei Sans"/>
        </w:rPr>
        <w:tab/>
      </w:r>
      <w:r w:rsidR="00A22102">
        <w:rPr>
          <w:rFonts w:cs="Huawei Sans"/>
        </w:rPr>
        <w:tab/>
      </w:r>
      <w:r w:rsidRPr="00383667">
        <w:rPr>
          <w:rFonts w:cs="Huawei Sans"/>
        </w:rPr>
        <w:t>17:01</w:t>
      </w:r>
      <w:r w:rsidR="00A22102">
        <w:rPr>
          <w:rFonts w:cs="Huawei Sans"/>
        </w:rPr>
        <w:tab/>
      </w:r>
      <w:r w:rsidR="00656B18">
        <w:rPr>
          <w:rFonts w:cs="Huawei Sans"/>
        </w:rPr>
        <w:tab/>
      </w:r>
      <w:r w:rsidRPr="00497E5B">
        <w:rPr>
          <w:rFonts w:cs="Huawei Sans"/>
        </w:rPr>
        <w:t>mplstpoam</w:t>
      </w:r>
    </w:p>
    <w:p w14:paraId="61E2845E" w14:textId="05549088" w:rsidR="00135587" w:rsidRPr="00383667" w:rsidRDefault="00D30854" w:rsidP="005714FA">
      <w:pPr>
        <w:pStyle w:val="2f3"/>
        <w:rPr>
          <w:rFonts w:cs="Huawei Sans"/>
        </w:rPr>
      </w:pPr>
      <w:r w:rsidRPr="00383667">
        <w:rPr>
          <w:rFonts w:cs="Huawei Sans"/>
        </w:rPr>
        <w:t>-rwxrwxrwx</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1</w:t>
      </w:r>
      <w:r w:rsidR="00656B18">
        <w:rPr>
          <w:rFonts w:cs="Huawei Sans"/>
        </w:rPr>
        <w:tab/>
      </w:r>
      <w:r w:rsidRPr="00497E5B">
        <w:rPr>
          <w:rFonts w:cs="Huawei Sans"/>
        </w:rPr>
        <w:t>noone</w:t>
      </w:r>
      <w:r w:rsidR="00656B18">
        <w:rPr>
          <w:rFonts w:cs="Huawei Sans"/>
        </w:rPr>
        <w:tab/>
      </w:r>
      <w:r w:rsidR="00656B18">
        <w:rPr>
          <w:rFonts w:cs="Huawei Sans"/>
        </w:rPr>
        <w:tab/>
      </w:r>
      <w:r w:rsidR="00656B18">
        <w:rPr>
          <w:rFonts w:cs="Huawei Sans"/>
        </w:rPr>
        <w:tab/>
      </w:r>
      <w:r w:rsidR="00656B18">
        <w:rPr>
          <w:rFonts w:cs="Huawei Sans"/>
        </w:rPr>
        <w:tab/>
      </w:r>
      <w:r w:rsidRPr="00497E5B">
        <w:rPr>
          <w:rFonts w:cs="Huawei Sans"/>
        </w:rPr>
        <w:t>nogroup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482</w:t>
      </w:r>
      <w:r w:rsidR="00656B18">
        <w:rPr>
          <w:rFonts w:cs="Huawei Sans"/>
        </w:rPr>
        <w:tab/>
      </w:r>
      <w:r w:rsidR="00A22102">
        <w:rPr>
          <w:rFonts w:cs="Huawei Sans"/>
        </w:rPr>
        <w:tab/>
      </w:r>
      <w:r w:rsidRPr="00383667">
        <w:rPr>
          <w:rFonts w:cs="Huawei Sans"/>
        </w:rPr>
        <w:t>Jun</w:t>
      </w:r>
      <w:r w:rsidR="00656B18">
        <w:rPr>
          <w:rFonts w:cs="Huawei Sans"/>
        </w:rPr>
        <w:tab/>
      </w:r>
      <w:r w:rsidRPr="00383667">
        <w:rPr>
          <w:rFonts w:cs="Huawei Sans"/>
        </w:rPr>
        <w:t>07</w:t>
      </w:r>
      <w:r w:rsidR="00A22102">
        <w:rPr>
          <w:rFonts w:cs="Huawei Sans"/>
        </w:rPr>
        <w:tab/>
      </w:r>
      <w:r w:rsidR="00656B18">
        <w:rPr>
          <w:rFonts w:cs="Huawei Sans"/>
        </w:rPr>
        <w:tab/>
      </w:r>
      <w:r w:rsidR="00A22102">
        <w:rPr>
          <w:rFonts w:cs="Huawei Sans"/>
        </w:rPr>
        <w:tab/>
      </w:r>
      <w:r w:rsidR="00A22102">
        <w:rPr>
          <w:rFonts w:cs="Huawei Sans"/>
        </w:rPr>
        <w:tab/>
      </w:r>
      <w:r w:rsidRPr="00383667">
        <w:rPr>
          <w:rFonts w:cs="Huawei Sans"/>
        </w:rPr>
        <w:t>17:51</w:t>
      </w:r>
      <w:r w:rsidR="00A22102">
        <w:rPr>
          <w:rFonts w:cs="Huawei Sans"/>
        </w:rPr>
        <w:tab/>
      </w:r>
      <w:r w:rsidR="00656B18">
        <w:rPr>
          <w:rFonts w:cs="Huawei Sans"/>
        </w:rPr>
        <w:tab/>
      </w:r>
      <w:r w:rsidRPr="00383667">
        <w:rPr>
          <w:rFonts w:cs="Huawei Sans"/>
        </w:rPr>
        <w:t>vrpcfg.zip</w:t>
      </w:r>
    </w:p>
    <w:p w14:paraId="0AD95800" w14:textId="77777777" w:rsidR="00135587" w:rsidRPr="00383667" w:rsidRDefault="00D30854" w:rsidP="005714FA">
      <w:pPr>
        <w:pStyle w:val="2f3"/>
        <w:rPr>
          <w:rFonts w:cs="Huawei Sans"/>
        </w:rPr>
      </w:pPr>
      <w:r w:rsidRPr="00383667">
        <w:rPr>
          <w:rFonts w:cs="Huawei Sans"/>
        </w:rPr>
        <w:t>226 Transfer complete.</w:t>
      </w:r>
    </w:p>
    <w:p w14:paraId="75CC4364" w14:textId="77777777" w:rsidR="00135587" w:rsidRPr="00383667" w:rsidRDefault="00D30854" w:rsidP="005714FA">
      <w:pPr>
        <w:pStyle w:val="1e"/>
      </w:pPr>
      <w:r w:rsidRPr="00383667">
        <w:t>The file list of R1 is displayed. In this case, the FTP transmission channel is used.</w:t>
      </w:r>
    </w:p>
    <w:p w14:paraId="63D336D8" w14:textId="77777777" w:rsidR="00135587" w:rsidRPr="00383667" w:rsidRDefault="00D30854" w:rsidP="005714FA">
      <w:pPr>
        <w:pStyle w:val="1e"/>
      </w:pPr>
      <w:r w:rsidRPr="00383667">
        <w:t># Check the session table on FW1 again.</w:t>
      </w:r>
    </w:p>
    <w:p w14:paraId="4C46F253" w14:textId="77777777" w:rsidR="00135587" w:rsidRPr="00383667" w:rsidRDefault="00D30854" w:rsidP="005714FA">
      <w:pPr>
        <w:pStyle w:val="2f3"/>
        <w:rPr>
          <w:rFonts w:cs="Huawei Sans"/>
        </w:rPr>
      </w:pPr>
      <w:r w:rsidRPr="00383667">
        <w:rPr>
          <w:rFonts w:cs="Huawei Sans"/>
        </w:rPr>
        <w:t xml:space="preserve">&lt;FW1&gt;display firewall session table </w:t>
      </w:r>
    </w:p>
    <w:p w14:paraId="0887B293" w14:textId="77777777" w:rsidR="00135587" w:rsidRPr="00383667" w:rsidRDefault="00D30854" w:rsidP="005714FA">
      <w:pPr>
        <w:pStyle w:val="2f3"/>
        <w:rPr>
          <w:rFonts w:cs="Huawei Sans"/>
        </w:rPr>
      </w:pPr>
      <w:r w:rsidRPr="00383667">
        <w:rPr>
          <w:rFonts w:cs="Huawei Sans"/>
        </w:rPr>
        <w:t xml:space="preserve">2020-07-01 10:14:10.310 </w:t>
      </w:r>
    </w:p>
    <w:p w14:paraId="4FAFE2A4" w14:textId="77777777" w:rsidR="00135587" w:rsidRPr="00383667" w:rsidRDefault="00D30854" w:rsidP="005714FA">
      <w:pPr>
        <w:pStyle w:val="2f3"/>
        <w:rPr>
          <w:rFonts w:cs="Huawei Sans"/>
        </w:rPr>
      </w:pPr>
      <w:r w:rsidRPr="00383667">
        <w:rPr>
          <w:rFonts w:cs="Huawei Sans"/>
        </w:rPr>
        <w:t xml:space="preserve"> Current Total Sessions : 1</w:t>
      </w:r>
    </w:p>
    <w:p w14:paraId="0D68D5F9" w14:textId="77777777" w:rsidR="00135587" w:rsidRPr="00383667" w:rsidRDefault="00D30854" w:rsidP="005714FA">
      <w:pPr>
        <w:pStyle w:val="2f3"/>
        <w:rPr>
          <w:rStyle w:val="2f4"/>
          <w:rFonts w:cs="Huawei Sans"/>
          <w:shd w:val="clear" w:color="auto" w:fill="auto"/>
        </w:rPr>
      </w:pPr>
      <w:r w:rsidRPr="00383667">
        <w:rPr>
          <w:rFonts w:cs="Huawei Sans"/>
        </w:rPr>
        <w:t xml:space="preserve"> </w:t>
      </w:r>
      <w:r w:rsidRPr="00497E5B">
        <w:rPr>
          <w:rFonts w:cs="Huawei Sans"/>
        </w:rPr>
        <w:t>ftp</w:t>
      </w:r>
      <w:r w:rsidRPr="00383667">
        <w:rPr>
          <w:rFonts w:cs="Huawei Sans"/>
        </w:rPr>
        <w:t xml:space="preserve">  VPN: public --&gt; public</w:t>
      </w:r>
      <w:r w:rsidRPr="00383667">
        <w:rPr>
          <w:rFonts w:cs="Huawei Sans"/>
          <w:color w:val="EC7061"/>
        </w:rPr>
        <w:t xml:space="preserve">  10.0.12.2:64505 +-&gt; 10.0.12.1:21[10.0.11.11:21]</w:t>
      </w:r>
    </w:p>
    <w:p w14:paraId="3E3EAEF0" w14:textId="77777777" w:rsidR="00135587" w:rsidRPr="00383667" w:rsidRDefault="00D30854" w:rsidP="005714FA">
      <w:pPr>
        <w:pStyle w:val="1e"/>
      </w:pPr>
      <w:r w:rsidRPr="00383667">
        <w:t>Only the FTP control channel session exists, and no transmission channel session exists.</w:t>
      </w:r>
    </w:p>
    <w:p w14:paraId="3428B5F2" w14:textId="77777777" w:rsidR="00135587" w:rsidRPr="00383667" w:rsidRDefault="00D30854" w:rsidP="005714FA">
      <w:pPr>
        <w:pStyle w:val="1e"/>
      </w:pPr>
      <w:r w:rsidRPr="00383667">
        <w:t># Check the server mapping entries generated by NAT ALG.</w:t>
      </w:r>
    </w:p>
    <w:p w14:paraId="52CC84F3" w14:textId="77777777" w:rsidR="00135587" w:rsidRPr="00383667" w:rsidRDefault="00D30854" w:rsidP="005714FA">
      <w:pPr>
        <w:pStyle w:val="2f3"/>
        <w:rPr>
          <w:rFonts w:cs="Huawei Sans"/>
        </w:rPr>
      </w:pPr>
      <w:r w:rsidRPr="00383667">
        <w:rPr>
          <w:rFonts w:cs="Huawei Sans"/>
        </w:rPr>
        <w:t xml:space="preserve">&lt;FW1&gt;display firewall server-map </w:t>
      </w:r>
    </w:p>
    <w:p w14:paraId="47D48B8B" w14:textId="77777777" w:rsidR="00135587" w:rsidRPr="00383667" w:rsidRDefault="00D30854" w:rsidP="005714FA">
      <w:pPr>
        <w:pStyle w:val="2f3"/>
        <w:rPr>
          <w:rFonts w:cs="Huawei Sans"/>
        </w:rPr>
      </w:pPr>
      <w:r w:rsidRPr="00383667">
        <w:rPr>
          <w:rFonts w:cs="Huawei Sans"/>
        </w:rPr>
        <w:t xml:space="preserve">2020-07-01 10:15:24.830 </w:t>
      </w:r>
    </w:p>
    <w:p w14:paraId="7E4D8F85" w14:textId="77777777" w:rsidR="00135587" w:rsidRPr="00383667" w:rsidRDefault="00D30854" w:rsidP="005714FA">
      <w:pPr>
        <w:pStyle w:val="2f3"/>
        <w:rPr>
          <w:rFonts w:cs="Huawei Sans"/>
        </w:rPr>
      </w:pPr>
      <w:r w:rsidRPr="00383667">
        <w:rPr>
          <w:rFonts w:cs="Huawei Sans"/>
        </w:rPr>
        <w:t xml:space="preserve"> Current Total Server-map : 2</w:t>
      </w:r>
    </w:p>
    <w:p w14:paraId="766AEDED" w14:textId="77777777" w:rsidR="00135587" w:rsidRPr="00383667" w:rsidRDefault="00D30854" w:rsidP="005714FA">
      <w:pPr>
        <w:pStyle w:val="2f3"/>
        <w:rPr>
          <w:rFonts w:cs="Huawei Sans"/>
        </w:rPr>
      </w:pPr>
      <w:r w:rsidRPr="00383667">
        <w:rPr>
          <w:rFonts w:cs="Huawei Sans"/>
        </w:rPr>
        <w:t xml:space="preserve"> Type: </w:t>
      </w:r>
      <w:r w:rsidRPr="00383667">
        <w:rPr>
          <w:rFonts w:cs="Huawei Sans"/>
          <w:color w:val="EC7061"/>
        </w:rPr>
        <w:t>Nat Server,</w:t>
      </w:r>
      <w:r w:rsidRPr="00383667">
        <w:rPr>
          <w:rFonts w:cs="Huawei Sans"/>
        </w:rPr>
        <w:t xml:space="preserve">  ANY -&gt; 10.0.12.1:21[10.0.11.11:21],  Zone:---,  protocol:tcp</w:t>
      </w:r>
    </w:p>
    <w:p w14:paraId="6D968C2C" w14:textId="4B360F89" w:rsidR="00135587" w:rsidRPr="00383667" w:rsidRDefault="00D30854" w:rsidP="005714FA">
      <w:pPr>
        <w:pStyle w:val="2f3"/>
        <w:rPr>
          <w:rFonts w:cs="Huawei Sans"/>
        </w:rPr>
      </w:pPr>
      <w:r w:rsidRPr="00383667">
        <w:rPr>
          <w:rFonts w:cs="Huawei Sans"/>
        </w:rPr>
        <w:t xml:space="preserve"> Vpn</w:t>
      </w:r>
      <w:r w:rsidR="005A706A">
        <w:rPr>
          <w:rFonts w:cs="Huawei Sans"/>
        </w:rPr>
        <w:tab/>
      </w:r>
      <w:r w:rsidRPr="00383667">
        <w:rPr>
          <w:rFonts w:cs="Huawei Sans"/>
        </w:rPr>
        <w:t>: public -&gt; public</w:t>
      </w:r>
    </w:p>
    <w:p w14:paraId="7C35BF7F" w14:textId="77777777" w:rsidR="00135587" w:rsidRPr="00383667" w:rsidRDefault="00D30854" w:rsidP="005714FA">
      <w:pPr>
        <w:pStyle w:val="2f3"/>
        <w:rPr>
          <w:rFonts w:cs="Huawei Sans"/>
        </w:rPr>
      </w:pPr>
      <w:r w:rsidRPr="00383667">
        <w:rPr>
          <w:rFonts w:cs="Huawei Sans"/>
        </w:rPr>
        <w:t xml:space="preserve"> Type: </w:t>
      </w:r>
      <w:r w:rsidRPr="00383667">
        <w:rPr>
          <w:rFonts w:cs="Huawei Sans"/>
          <w:color w:val="EC7061"/>
        </w:rPr>
        <w:t>Nat Server Reverse</w:t>
      </w:r>
      <w:r w:rsidRPr="00383667">
        <w:rPr>
          <w:rFonts w:cs="Huawei Sans"/>
        </w:rPr>
        <w:t>,  10.0.11.11[10.0.12.1] -&gt; ANY,  Zone:---,  protocol:tcp</w:t>
      </w:r>
    </w:p>
    <w:p w14:paraId="687C8475" w14:textId="73FEDECC" w:rsidR="00135587" w:rsidRPr="00383667" w:rsidRDefault="00D30854" w:rsidP="005714FA">
      <w:pPr>
        <w:pStyle w:val="2f3"/>
        <w:rPr>
          <w:rFonts w:cs="Huawei Sans"/>
        </w:rPr>
      </w:pPr>
      <w:r w:rsidRPr="00383667">
        <w:rPr>
          <w:rFonts w:cs="Huawei Sans"/>
        </w:rPr>
        <w:t xml:space="preserve"> Vpn</w:t>
      </w:r>
      <w:r w:rsidR="005A706A">
        <w:rPr>
          <w:rFonts w:cs="Huawei Sans"/>
        </w:rPr>
        <w:tab/>
      </w:r>
      <w:r w:rsidRPr="00383667">
        <w:rPr>
          <w:rFonts w:cs="Huawei Sans"/>
        </w:rPr>
        <w:t>: public -&gt; public,  counter: 1</w:t>
      </w:r>
    </w:p>
    <w:p w14:paraId="6C6B4E2E" w14:textId="77777777" w:rsidR="00135587" w:rsidRPr="00383667" w:rsidRDefault="00D30854" w:rsidP="005714FA">
      <w:pPr>
        <w:pStyle w:val="1e"/>
      </w:pPr>
      <w:r w:rsidRPr="00383667">
        <w:t>The server mapping entry of the FTP data channel is generated on FW1.</w:t>
      </w:r>
    </w:p>
    <w:p w14:paraId="6D23F6B1" w14:textId="77777777" w:rsidR="00135587" w:rsidRPr="00383667" w:rsidRDefault="00D30854" w:rsidP="005714FA">
      <w:pPr>
        <w:pStyle w:val="1e"/>
      </w:pPr>
      <w:r w:rsidRPr="00383667">
        <w:t xml:space="preserve">Note that you need to run the </w:t>
      </w:r>
      <w:r w:rsidRPr="00383667">
        <w:rPr>
          <w:b/>
        </w:rPr>
        <w:t>dir</w:t>
      </w:r>
      <w:r w:rsidRPr="00383667">
        <w:t xml:space="preserve"> command on R2 to trigger traffic on the transmission channel before checking the server mapping entry.</w:t>
      </w:r>
    </w:p>
    <w:p w14:paraId="19DEACCB" w14:textId="77777777" w:rsidR="00135587" w:rsidRPr="00383667" w:rsidRDefault="00D30854" w:rsidP="005714FA">
      <w:pPr>
        <w:pStyle w:val="End"/>
        <w:rPr>
          <w:rFonts w:ascii="Huawei Sans" w:hAnsi="Huawei Sans" w:cs="Huawei Sans"/>
        </w:rPr>
      </w:pPr>
      <w:r w:rsidRPr="00383667">
        <w:rPr>
          <w:rFonts w:ascii="Huawei Sans" w:hAnsi="Huawei Sans" w:cs="Huawei Sans"/>
        </w:rPr>
        <w:t>----End</w:t>
      </w:r>
    </w:p>
    <w:p w14:paraId="684D5556" w14:textId="77777777" w:rsidR="00135587" w:rsidRPr="00383667" w:rsidRDefault="00D30854" w:rsidP="004027AB">
      <w:pPr>
        <w:pStyle w:val="3"/>
      </w:pPr>
      <w:bookmarkStart w:id="125" w:name="_Toc49940056"/>
      <w:r w:rsidRPr="00383667">
        <w:t>Quiz</w:t>
      </w:r>
      <w:bookmarkEnd w:id="125"/>
    </w:p>
    <w:p w14:paraId="2E6EAC1A" w14:textId="77777777" w:rsidR="00135587" w:rsidRPr="00383667" w:rsidRDefault="00D30854" w:rsidP="00604E8C">
      <w:pPr>
        <w:pStyle w:val="1e"/>
      </w:pPr>
      <w:r w:rsidRPr="00383667">
        <w:t>What is the purpose of permitting traffic from the local zone to other zones on the firewall?</w:t>
      </w:r>
    </w:p>
    <w:p w14:paraId="68B344D9" w14:textId="11287871" w:rsidR="00135587" w:rsidRPr="00383667" w:rsidRDefault="00D30854" w:rsidP="004027AB">
      <w:pPr>
        <w:pStyle w:val="3"/>
      </w:pPr>
      <w:bookmarkStart w:id="126" w:name="_Toc49940057"/>
      <w:r w:rsidRPr="00383667">
        <w:t>Configuration Reference</w:t>
      </w:r>
      <w:bookmarkEnd w:id="126"/>
    </w:p>
    <w:p w14:paraId="025BCD36" w14:textId="77777777" w:rsidR="00135587" w:rsidRPr="00383667" w:rsidRDefault="00D30854" w:rsidP="00604E8C">
      <w:pPr>
        <w:pStyle w:val="1e"/>
      </w:pPr>
      <w:r w:rsidRPr="00383667">
        <w:t>Configuration on R1</w:t>
      </w:r>
    </w:p>
    <w:p w14:paraId="18CBB9D0" w14:textId="77777777" w:rsidR="00135587" w:rsidRPr="00383667" w:rsidRDefault="00D30854" w:rsidP="005714FA">
      <w:pPr>
        <w:pStyle w:val="2f3"/>
        <w:rPr>
          <w:rFonts w:cs="Huawei Sans"/>
          <w:lang w:eastAsia="en-US"/>
        </w:rPr>
      </w:pPr>
      <w:r w:rsidRPr="00383667">
        <w:rPr>
          <w:rFonts w:cs="Huawei Sans"/>
        </w:rPr>
        <w:t>#</w:t>
      </w:r>
    </w:p>
    <w:p w14:paraId="65B55D61" w14:textId="77777777" w:rsidR="00135587" w:rsidRPr="00383667" w:rsidRDefault="00D30854" w:rsidP="005714FA">
      <w:pPr>
        <w:pStyle w:val="2f3"/>
        <w:rPr>
          <w:rFonts w:cs="Huawei Sans"/>
          <w:lang w:eastAsia="en-US"/>
        </w:rPr>
      </w:pPr>
      <w:r w:rsidRPr="00497E5B">
        <w:rPr>
          <w:rFonts w:cs="Huawei Sans"/>
        </w:rPr>
        <w:t>sysname</w:t>
      </w:r>
      <w:r w:rsidRPr="00383667">
        <w:rPr>
          <w:rFonts w:cs="Huawei Sans"/>
        </w:rPr>
        <w:t xml:space="preserve"> R1</w:t>
      </w:r>
    </w:p>
    <w:p w14:paraId="296D654F" w14:textId="77777777" w:rsidR="00135587" w:rsidRPr="00383667" w:rsidRDefault="00D30854" w:rsidP="005714FA">
      <w:pPr>
        <w:pStyle w:val="2f3"/>
        <w:rPr>
          <w:rFonts w:cs="Huawei Sans"/>
          <w:lang w:eastAsia="en-US"/>
        </w:rPr>
      </w:pPr>
      <w:r w:rsidRPr="00383667">
        <w:rPr>
          <w:rFonts w:cs="Huawei Sans"/>
        </w:rPr>
        <w:t>#</w:t>
      </w:r>
    </w:p>
    <w:p w14:paraId="40AF13D3" w14:textId="77777777" w:rsidR="00135587" w:rsidRPr="00383667" w:rsidRDefault="00D30854" w:rsidP="005714FA">
      <w:pPr>
        <w:pStyle w:val="2f3"/>
        <w:rPr>
          <w:rFonts w:cs="Huawei Sans"/>
          <w:lang w:eastAsia="en-US"/>
        </w:rPr>
      </w:pPr>
      <w:r w:rsidRPr="00383667">
        <w:rPr>
          <w:rFonts w:cs="Huawei Sans"/>
        </w:rPr>
        <w:t>FTP server enable</w:t>
      </w:r>
    </w:p>
    <w:p w14:paraId="4C352F34" w14:textId="77777777" w:rsidR="00135587" w:rsidRPr="00383667" w:rsidRDefault="00D30854" w:rsidP="005714FA">
      <w:pPr>
        <w:pStyle w:val="2f3"/>
        <w:rPr>
          <w:rFonts w:cs="Huawei Sans"/>
          <w:lang w:eastAsia="en-US"/>
        </w:rPr>
      </w:pPr>
      <w:r w:rsidRPr="00383667">
        <w:rPr>
          <w:rFonts w:cs="Huawei Sans"/>
        </w:rPr>
        <w:lastRenderedPageBreak/>
        <w:t>#</w:t>
      </w:r>
    </w:p>
    <w:p w14:paraId="2C4D146B" w14:textId="77777777" w:rsidR="00135587" w:rsidRPr="00383667" w:rsidRDefault="00D30854" w:rsidP="005714FA">
      <w:pPr>
        <w:pStyle w:val="2f3"/>
        <w:rPr>
          <w:rFonts w:cs="Huawei Sans"/>
          <w:lang w:eastAsia="en-US"/>
        </w:rPr>
      </w:pPr>
      <w:r w:rsidRPr="00497E5B">
        <w:rPr>
          <w:rFonts w:cs="Huawei Sans"/>
        </w:rPr>
        <w:t>aaa</w:t>
      </w:r>
    </w:p>
    <w:p w14:paraId="578F876A"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authentication-scheme</w:t>
      </w:r>
      <w:r w:rsidRPr="00383667">
        <w:rPr>
          <w:rFonts w:cs="Huawei Sans"/>
        </w:rPr>
        <w:t xml:space="preserve"> default</w:t>
      </w:r>
    </w:p>
    <w:p w14:paraId="2755B870"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authorization-scheme</w:t>
      </w:r>
      <w:r w:rsidRPr="00383667">
        <w:rPr>
          <w:rFonts w:cs="Huawei Sans"/>
        </w:rPr>
        <w:t xml:space="preserve"> default</w:t>
      </w:r>
    </w:p>
    <w:p w14:paraId="4B367FD2"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accounting-scheme</w:t>
      </w:r>
      <w:r w:rsidRPr="00383667">
        <w:rPr>
          <w:rFonts w:cs="Huawei Sans"/>
        </w:rPr>
        <w:t xml:space="preserve"> default</w:t>
      </w:r>
    </w:p>
    <w:p w14:paraId="1BB2E455"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domain</w:t>
      </w:r>
      <w:r w:rsidRPr="00383667">
        <w:rPr>
          <w:rFonts w:cs="Huawei Sans"/>
        </w:rPr>
        <w:t xml:space="preserve"> default</w:t>
      </w:r>
    </w:p>
    <w:p w14:paraId="28849FF0"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domain</w:t>
      </w:r>
      <w:r w:rsidRPr="00383667">
        <w:rPr>
          <w:rFonts w:cs="Huawei Sans"/>
        </w:rPr>
        <w:t xml:space="preserve"> default_admin</w:t>
      </w:r>
    </w:p>
    <w:p w14:paraId="1381F72B"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local-user</w:t>
      </w:r>
      <w:r w:rsidRPr="00383667">
        <w:rPr>
          <w:rFonts w:cs="Huawei Sans"/>
        </w:rPr>
        <w:t xml:space="preserve"> ftp password cipher iA7kS$rR@T=H)H2[EInBK@O#</w:t>
      </w:r>
    </w:p>
    <w:p w14:paraId="5827EDE4"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local-user</w:t>
      </w:r>
      <w:r w:rsidRPr="00383667">
        <w:rPr>
          <w:rFonts w:cs="Huawei Sans"/>
        </w:rPr>
        <w:t xml:space="preserve"> ftp privilege level 15</w:t>
      </w:r>
    </w:p>
    <w:p w14:paraId="7BB1A8F1"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local-user</w:t>
      </w:r>
      <w:r w:rsidRPr="00383667">
        <w:rPr>
          <w:rFonts w:cs="Huawei Sans"/>
        </w:rPr>
        <w:t xml:space="preserve"> ftp ftp-directory flash:</w:t>
      </w:r>
    </w:p>
    <w:p w14:paraId="66C5A3FF"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local-user</w:t>
      </w:r>
      <w:r w:rsidRPr="00383667">
        <w:rPr>
          <w:rFonts w:cs="Huawei Sans"/>
        </w:rPr>
        <w:t xml:space="preserve"> ftp service-type ftp</w:t>
      </w:r>
    </w:p>
    <w:p w14:paraId="49677B4B"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local-user</w:t>
      </w:r>
      <w:r w:rsidRPr="00383667">
        <w:rPr>
          <w:rFonts w:cs="Huawei Sans"/>
        </w:rPr>
        <w:t xml:space="preserve"> admin password cipher BJB3#A}[;JZypQCee$t3@bJ#</w:t>
      </w:r>
    </w:p>
    <w:p w14:paraId="52E47031"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local-user</w:t>
      </w:r>
      <w:r w:rsidRPr="00383667">
        <w:rPr>
          <w:rFonts w:cs="Huawei Sans"/>
        </w:rPr>
        <w:t xml:space="preserve"> admin service-type http</w:t>
      </w:r>
    </w:p>
    <w:p w14:paraId="3B5A52EF" w14:textId="77777777" w:rsidR="00135587" w:rsidRPr="00383667" w:rsidRDefault="00D30854" w:rsidP="005714FA">
      <w:pPr>
        <w:pStyle w:val="2f3"/>
        <w:rPr>
          <w:rFonts w:cs="Huawei Sans"/>
          <w:lang w:eastAsia="en-US"/>
        </w:rPr>
      </w:pPr>
      <w:r w:rsidRPr="00383667">
        <w:rPr>
          <w:rFonts w:cs="Huawei Sans"/>
        </w:rPr>
        <w:t>#</w:t>
      </w:r>
    </w:p>
    <w:p w14:paraId="2AA159A6" w14:textId="77777777" w:rsidR="00135587" w:rsidRPr="00383667" w:rsidRDefault="00D30854" w:rsidP="005714FA">
      <w:pPr>
        <w:pStyle w:val="2f3"/>
        <w:rPr>
          <w:rFonts w:cs="Huawei Sans"/>
          <w:lang w:eastAsia="en-US"/>
        </w:rPr>
      </w:pPr>
      <w:r w:rsidRPr="00497E5B">
        <w:rPr>
          <w:rFonts w:cs="Huawei Sans"/>
        </w:rPr>
        <w:t>interface</w:t>
      </w:r>
      <w:r w:rsidRPr="00383667">
        <w:rPr>
          <w:rFonts w:cs="Huawei Sans"/>
        </w:rPr>
        <w:t xml:space="preserve"> GigabitEthernet0/0/3</w:t>
      </w:r>
    </w:p>
    <w:p w14:paraId="0CC192E8" w14:textId="77777777" w:rsidR="00135587" w:rsidRPr="00383667" w:rsidRDefault="00D30854" w:rsidP="005714FA">
      <w:pPr>
        <w:pStyle w:val="2f3"/>
        <w:rPr>
          <w:rFonts w:cs="Huawei Sans"/>
          <w:lang w:eastAsia="en-US"/>
        </w:rPr>
      </w:pPr>
      <w:r w:rsidRPr="00383667">
        <w:rPr>
          <w:rFonts w:cs="Huawei Sans"/>
        </w:rPr>
        <w:t xml:space="preserve"> </w:t>
      </w:r>
      <w:r w:rsidRPr="00497E5B">
        <w:rPr>
          <w:rFonts w:cs="Huawei Sans"/>
        </w:rPr>
        <w:t>ip</w:t>
      </w:r>
      <w:r w:rsidRPr="00383667">
        <w:rPr>
          <w:rFonts w:cs="Huawei Sans"/>
        </w:rPr>
        <w:t xml:space="preserve"> address 10.0.11.11 255.255.255.0</w:t>
      </w:r>
    </w:p>
    <w:p w14:paraId="612E28C7" w14:textId="77777777" w:rsidR="00135587" w:rsidRPr="00383667" w:rsidRDefault="00D30854" w:rsidP="005714FA">
      <w:pPr>
        <w:pStyle w:val="2f3"/>
        <w:rPr>
          <w:rFonts w:cs="Huawei Sans"/>
          <w:lang w:eastAsia="en-US"/>
        </w:rPr>
      </w:pPr>
      <w:r w:rsidRPr="00383667">
        <w:rPr>
          <w:rFonts w:cs="Huawei Sans"/>
        </w:rPr>
        <w:t>#</w:t>
      </w:r>
    </w:p>
    <w:p w14:paraId="09C2B84D" w14:textId="77777777" w:rsidR="00135587" w:rsidRPr="00383667" w:rsidRDefault="00D30854" w:rsidP="005714FA">
      <w:pPr>
        <w:pStyle w:val="2f3"/>
        <w:rPr>
          <w:rFonts w:cs="Huawei Sans"/>
          <w:lang w:eastAsia="en-US"/>
        </w:rPr>
      </w:pPr>
      <w:r w:rsidRPr="00497E5B">
        <w:rPr>
          <w:rFonts w:cs="Huawei Sans"/>
        </w:rPr>
        <w:t>ip</w:t>
      </w:r>
      <w:r w:rsidRPr="00383667">
        <w:rPr>
          <w:rFonts w:cs="Huawei Sans"/>
        </w:rPr>
        <w:t xml:space="preserve"> route-static 0.0.0.0 0.0.0.0 10.0.11.1</w:t>
      </w:r>
    </w:p>
    <w:p w14:paraId="3F5E7254" w14:textId="77777777" w:rsidR="00135587" w:rsidRPr="00383667" w:rsidRDefault="00D30854" w:rsidP="005714FA">
      <w:pPr>
        <w:pStyle w:val="2f3"/>
        <w:rPr>
          <w:rFonts w:cs="Huawei Sans"/>
          <w:lang w:eastAsia="en-US"/>
        </w:rPr>
      </w:pPr>
      <w:r w:rsidRPr="00383667">
        <w:rPr>
          <w:rFonts w:cs="Huawei Sans"/>
        </w:rPr>
        <w:t>#</w:t>
      </w:r>
    </w:p>
    <w:p w14:paraId="448018C3" w14:textId="77777777" w:rsidR="00135587" w:rsidRPr="00383667" w:rsidRDefault="00D30854" w:rsidP="005714FA">
      <w:pPr>
        <w:pStyle w:val="2f3"/>
        <w:rPr>
          <w:rFonts w:cs="Huawei Sans"/>
          <w:lang w:eastAsia="en-US"/>
        </w:rPr>
      </w:pPr>
      <w:r w:rsidRPr="00497E5B">
        <w:rPr>
          <w:rFonts w:cs="Huawei Sans"/>
        </w:rPr>
        <w:t>return</w:t>
      </w:r>
    </w:p>
    <w:p w14:paraId="7C9F6D46" w14:textId="77777777" w:rsidR="00135587" w:rsidRPr="00383667" w:rsidRDefault="00D30854" w:rsidP="005714FA">
      <w:pPr>
        <w:pStyle w:val="1e"/>
      </w:pPr>
      <w:r w:rsidRPr="00383667">
        <w:t>Configuration on R2</w:t>
      </w:r>
    </w:p>
    <w:p w14:paraId="4D4334C2" w14:textId="77777777" w:rsidR="00135587" w:rsidRPr="00383667" w:rsidRDefault="00D30854" w:rsidP="005714FA">
      <w:pPr>
        <w:pStyle w:val="2f3"/>
        <w:rPr>
          <w:rFonts w:cs="Huawei Sans"/>
        </w:rPr>
      </w:pPr>
      <w:r w:rsidRPr="00383667">
        <w:rPr>
          <w:rFonts w:cs="Huawei Sans"/>
        </w:rPr>
        <w:t>#</w:t>
      </w:r>
    </w:p>
    <w:p w14:paraId="49073C9E" w14:textId="77777777" w:rsidR="00135587" w:rsidRPr="00383667" w:rsidRDefault="00D30854" w:rsidP="005714FA">
      <w:pPr>
        <w:pStyle w:val="2f3"/>
        <w:rPr>
          <w:rFonts w:cs="Huawei Sans"/>
        </w:rPr>
      </w:pPr>
      <w:r w:rsidRPr="00497E5B">
        <w:rPr>
          <w:rFonts w:cs="Huawei Sans"/>
        </w:rPr>
        <w:t>sysname</w:t>
      </w:r>
      <w:r w:rsidRPr="00383667">
        <w:rPr>
          <w:rFonts w:cs="Huawei Sans"/>
        </w:rPr>
        <w:t xml:space="preserve"> R2</w:t>
      </w:r>
    </w:p>
    <w:p w14:paraId="5778A4A6" w14:textId="77777777" w:rsidR="00135587" w:rsidRPr="00383667" w:rsidRDefault="00D30854" w:rsidP="005714FA">
      <w:pPr>
        <w:pStyle w:val="2f3"/>
        <w:rPr>
          <w:rFonts w:cs="Huawei Sans"/>
        </w:rPr>
      </w:pPr>
      <w:r w:rsidRPr="00383667">
        <w:rPr>
          <w:rFonts w:cs="Huawei Sans"/>
        </w:rPr>
        <w:t>#</w:t>
      </w:r>
    </w:p>
    <w:p w14:paraId="2B9D19B6" w14:textId="77777777" w:rsidR="00135587" w:rsidRPr="00383667" w:rsidRDefault="00D30854" w:rsidP="005714FA">
      <w:pPr>
        <w:pStyle w:val="2f3"/>
        <w:rPr>
          <w:rFonts w:cs="Huawei Sans"/>
        </w:rPr>
      </w:pPr>
      <w:r w:rsidRPr="00497E5B">
        <w:rPr>
          <w:rFonts w:cs="Huawei Sans"/>
        </w:rPr>
        <w:t>interface</w:t>
      </w:r>
      <w:r w:rsidRPr="00383667">
        <w:rPr>
          <w:rFonts w:cs="Huawei Sans"/>
        </w:rPr>
        <w:t xml:space="preserve"> GigabitEthernet0/0/4</w:t>
      </w:r>
    </w:p>
    <w:p w14:paraId="4B1BAFFB"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10.0.12.2 255.255.255.0</w:t>
      </w:r>
    </w:p>
    <w:p w14:paraId="75CB2507" w14:textId="77777777" w:rsidR="00135587" w:rsidRPr="00383667" w:rsidRDefault="00D30854" w:rsidP="005714FA">
      <w:pPr>
        <w:pStyle w:val="2f3"/>
        <w:rPr>
          <w:rFonts w:cs="Huawei Sans"/>
        </w:rPr>
      </w:pPr>
      <w:r w:rsidRPr="00383667">
        <w:rPr>
          <w:rFonts w:cs="Huawei Sans"/>
        </w:rPr>
        <w:t>#</w:t>
      </w:r>
    </w:p>
    <w:p w14:paraId="15199CC0" w14:textId="77777777" w:rsidR="00135587" w:rsidRPr="00383667" w:rsidRDefault="00D30854" w:rsidP="005714FA">
      <w:pPr>
        <w:pStyle w:val="2f3"/>
        <w:rPr>
          <w:rFonts w:cs="Huawei Sans"/>
        </w:rPr>
      </w:pPr>
      <w:r w:rsidRPr="00497E5B">
        <w:rPr>
          <w:rFonts w:cs="Huawei Sans"/>
        </w:rPr>
        <w:t>return</w:t>
      </w:r>
    </w:p>
    <w:p w14:paraId="02942382" w14:textId="77777777" w:rsidR="00135587" w:rsidRPr="00383667" w:rsidRDefault="00D30854" w:rsidP="005714FA">
      <w:pPr>
        <w:pStyle w:val="1e"/>
      </w:pPr>
      <w:r w:rsidRPr="00383667">
        <w:t>Configuration on S1</w:t>
      </w:r>
    </w:p>
    <w:p w14:paraId="3D5D215E" w14:textId="77777777" w:rsidR="00135587" w:rsidRPr="00383667" w:rsidRDefault="00D30854" w:rsidP="005714FA">
      <w:pPr>
        <w:pStyle w:val="2f3"/>
        <w:rPr>
          <w:rFonts w:cs="Huawei Sans"/>
        </w:rPr>
      </w:pPr>
      <w:r w:rsidRPr="00383667">
        <w:rPr>
          <w:rFonts w:cs="Huawei Sans"/>
        </w:rPr>
        <w:t>#</w:t>
      </w:r>
    </w:p>
    <w:p w14:paraId="01E59C17" w14:textId="77777777" w:rsidR="00135587" w:rsidRPr="00383667" w:rsidRDefault="00D30854" w:rsidP="005714FA">
      <w:pPr>
        <w:pStyle w:val="2f3"/>
        <w:rPr>
          <w:rFonts w:cs="Huawei Sans"/>
        </w:rPr>
      </w:pPr>
      <w:r w:rsidRPr="00497E5B">
        <w:rPr>
          <w:rFonts w:cs="Huawei Sans"/>
        </w:rPr>
        <w:t>sysname</w:t>
      </w:r>
      <w:r w:rsidRPr="00383667">
        <w:rPr>
          <w:rFonts w:cs="Huawei Sans"/>
        </w:rPr>
        <w:t xml:space="preserve"> S1</w:t>
      </w:r>
    </w:p>
    <w:p w14:paraId="3D125200" w14:textId="77777777" w:rsidR="00135587" w:rsidRPr="00383667" w:rsidRDefault="00D30854" w:rsidP="005714FA">
      <w:pPr>
        <w:pStyle w:val="2f3"/>
        <w:rPr>
          <w:rFonts w:cs="Huawei Sans"/>
        </w:rPr>
      </w:pPr>
      <w:r w:rsidRPr="00383667">
        <w:rPr>
          <w:rFonts w:cs="Huawei Sans"/>
        </w:rPr>
        <w:t>#</w:t>
      </w:r>
    </w:p>
    <w:p w14:paraId="7CB87AC5" w14:textId="77777777" w:rsidR="00135587" w:rsidRPr="00383667" w:rsidRDefault="00D30854" w:rsidP="005714FA">
      <w:pPr>
        <w:pStyle w:val="2f3"/>
        <w:rPr>
          <w:rFonts w:cs="Huawei Sans"/>
        </w:rPr>
      </w:pPr>
      <w:r w:rsidRPr="00497E5B">
        <w:rPr>
          <w:rFonts w:cs="Huawei Sans"/>
        </w:rPr>
        <w:t>vlan</w:t>
      </w:r>
      <w:r w:rsidRPr="00383667">
        <w:rPr>
          <w:rFonts w:cs="Huawei Sans"/>
        </w:rPr>
        <w:t xml:space="preserve"> batch 10 20</w:t>
      </w:r>
    </w:p>
    <w:p w14:paraId="6BDA851E" w14:textId="77777777" w:rsidR="00135587" w:rsidRPr="00383667" w:rsidRDefault="00D30854" w:rsidP="005714FA">
      <w:pPr>
        <w:pStyle w:val="2f3"/>
        <w:rPr>
          <w:rFonts w:cs="Huawei Sans"/>
        </w:rPr>
      </w:pPr>
      <w:r w:rsidRPr="00383667">
        <w:rPr>
          <w:rFonts w:cs="Huawei Sans"/>
        </w:rPr>
        <w:t>#</w:t>
      </w:r>
    </w:p>
    <w:p w14:paraId="47346554" w14:textId="77777777" w:rsidR="00135587" w:rsidRPr="00383667" w:rsidRDefault="00D30854" w:rsidP="005714FA">
      <w:pPr>
        <w:pStyle w:val="2f3"/>
        <w:rPr>
          <w:rFonts w:cs="Huawei Sans"/>
        </w:rPr>
      </w:pPr>
      <w:r w:rsidRPr="00497E5B">
        <w:rPr>
          <w:rFonts w:cs="Huawei Sans"/>
        </w:rPr>
        <w:t>vlan</w:t>
      </w:r>
      <w:r w:rsidRPr="00383667">
        <w:rPr>
          <w:rFonts w:cs="Huawei Sans"/>
        </w:rPr>
        <w:t xml:space="preserve"> 10</w:t>
      </w:r>
    </w:p>
    <w:p w14:paraId="2A2E22EF"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DMZ</w:t>
      </w:r>
    </w:p>
    <w:p w14:paraId="3C384F69" w14:textId="77777777" w:rsidR="00135587" w:rsidRPr="00383667" w:rsidRDefault="00D30854" w:rsidP="005714FA">
      <w:pPr>
        <w:pStyle w:val="2f3"/>
        <w:rPr>
          <w:rFonts w:cs="Huawei Sans"/>
        </w:rPr>
      </w:pPr>
      <w:r w:rsidRPr="00497E5B">
        <w:rPr>
          <w:rFonts w:cs="Huawei Sans"/>
        </w:rPr>
        <w:t>vlan</w:t>
      </w:r>
      <w:r w:rsidRPr="00383667">
        <w:rPr>
          <w:rFonts w:cs="Huawei Sans"/>
        </w:rPr>
        <w:t xml:space="preserve"> 20</w:t>
      </w:r>
    </w:p>
    <w:p w14:paraId="7D52E7B1" w14:textId="77777777" w:rsidR="00135587" w:rsidRPr="00383667" w:rsidRDefault="00D30854" w:rsidP="005714FA">
      <w:pPr>
        <w:pStyle w:val="2f3"/>
        <w:rPr>
          <w:rFonts w:cs="Huawei Sans"/>
        </w:rPr>
      </w:pPr>
      <w:r w:rsidRPr="00497E5B">
        <w:rPr>
          <w:rFonts w:cs="Huawei Sans"/>
        </w:rPr>
        <w:t>description</w:t>
      </w:r>
      <w:r w:rsidRPr="00383667">
        <w:rPr>
          <w:rFonts w:cs="Huawei Sans"/>
        </w:rPr>
        <w:t xml:space="preserve"> Untrust</w:t>
      </w:r>
    </w:p>
    <w:p w14:paraId="48392819" w14:textId="77777777" w:rsidR="00135587" w:rsidRPr="00383667" w:rsidRDefault="00D30854" w:rsidP="005714FA">
      <w:pPr>
        <w:pStyle w:val="2f3"/>
        <w:rPr>
          <w:rFonts w:cs="Huawei Sans"/>
        </w:rPr>
      </w:pPr>
      <w:r w:rsidRPr="00383667">
        <w:rPr>
          <w:rFonts w:cs="Huawei Sans"/>
        </w:rPr>
        <w:t>#</w:t>
      </w:r>
    </w:p>
    <w:p w14:paraId="26974AC1" w14:textId="77777777" w:rsidR="00135587" w:rsidRPr="00383667" w:rsidRDefault="00D30854" w:rsidP="005714FA">
      <w:pPr>
        <w:pStyle w:val="2f3"/>
        <w:rPr>
          <w:rFonts w:cs="Huawei Sans"/>
        </w:rPr>
      </w:pPr>
      <w:r w:rsidRPr="00497E5B">
        <w:rPr>
          <w:rFonts w:cs="Huawei Sans"/>
        </w:rPr>
        <w:t>interface</w:t>
      </w:r>
      <w:r w:rsidRPr="00383667">
        <w:rPr>
          <w:rFonts w:cs="Huawei Sans"/>
        </w:rPr>
        <w:t xml:space="preserve"> GigabitEthernet0/0/1</w:t>
      </w:r>
    </w:p>
    <w:p w14:paraId="5BF98782"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access</w:t>
      </w:r>
    </w:p>
    <w:p w14:paraId="6CE5281E"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default </w:t>
      </w:r>
      <w:r w:rsidRPr="00497E5B">
        <w:rPr>
          <w:rFonts w:cs="Huawei Sans"/>
        </w:rPr>
        <w:t>vlan</w:t>
      </w:r>
      <w:r w:rsidRPr="00383667">
        <w:rPr>
          <w:rFonts w:cs="Huawei Sans"/>
        </w:rPr>
        <w:t xml:space="preserve"> 10</w:t>
      </w:r>
    </w:p>
    <w:p w14:paraId="0F640613" w14:textId="77777777" w:rsidR="00135587" w:rsidRPr="00383667" w:rsidRDefault="00D30854" w:rsidP="005714FA">
      <w:pPr>
        <w:pStyle w:val="2f3"/>
        <w:rPr>
          <w:rFonts w:cs="Huawei Sans"/>
        </w:rPr>
      </w:pPr>
      <w:r w:rsidRPr="00383667">
        <w:rPr>
          <w:rFonts w:cs="Huawei Sans"/>
        </w:rPr>
        <w:t>#</w:t>
      </w:r>
    </w:p>
    <w:p w14:paraId="28C1B2EB" w14:textId="77777777" w:rsidR="00135587" w:rsidRPr="00383667" w:rsidRDefault="00D30854" w:rsidP="005714FA">
      <w:pPr>
        <w:pStyle w:val="2f3"/>
        <w:rPr>
          <w:rFonts w:cs="Huawei Sans"/>
        </w:rPr>
      </w:pPr>
      <w:r w:rsidRPr="00497E5B">
        <w:rPr>
          <w:rFonts w:cs="Huawei Sans"/>
        </w:rPr>
        <w:t>interface</w:t>
      </w:r>
      <w:r w:rsidRPr="00383667">
        <w:rPr>
          <w:rFonts w:cs="Huawei Sans"/>
        </w:rPr>
        <w:t xml:space="preserve"> GigabitEthernet0/0/2</w:t>
      </w:r>
    </w:p>
    <w:p w14:paraId="6917A040"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access</w:t>
      </w:r>
    </w:p>
    <w:p w14:paraId="1CB54501"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default </w:t>
      </w:r>
      <w:r w:rsidRPr="00497E5B">
        <w:rPr>
          <w:rFonts w:cs="Huawei Sans"/>
        </w:rPr>
        <w:t>vlan</w:t>
      </w:r>
      <w:r w:rsidRPr="00383667">
        <w:rPr>
          <w:rFonts w:cs="Huawei Sans"/>
        </w:rPr>
        <w:t xml:space="preserve"> 20</w:t>
      </w:r>
    </w:p>
    <w:p w14:paraId="304F2BE8" w14:textId="77777777" w:rsidR="00135587" w:rsidRPr="00383667" w:rsidRDefault="00D30854" w:rsidP="005714FA">
      <w:pPr>
        <w:pStyle w:val="2f3"/>
        <w:rPr>
          <w:rFonts w:cs="Huawei Sans"/>
        </w:rPr>
      </w:pPr>
      <w:r w:rsidRPr="00383667">
        <w:rPr>
          <w:rFonts w:cs="Huawei Sans"/>
        </w:rPr>
        <w:t>#</w:t>
      </w:r>
    </w:p>
    <w:p w14:paraId="03495979" w14:textId="77777777" w:rsidR="00135587" w:rsidRPr="00383667" w:rsidRDefault="00D30854" w:rsidP="005714FA">
      <w:pPr>
        <w:pStyle w:val="2f3"/>
        <w:rPr>
          <w:rFonts w:cs="Huawei Sans"/>
        </w:rPr>
      </w:pPr>
      <w:r w:rsidRPr="00497E5B">
        <w:rPr>
          <w:rFonts w:cs="Huawei Sans"/>
        </w:rPr>
        <w:t>interface</w:t>
      </w:r>
      <w:r w:rsidRPr="00383667">
        <w:rPr>
          <w:rFonts w:cs="Huawei Sans"/>
        </w:rPr>
        <w:t xml:space="preserve"> GigabitEthernet0/0/14</w:t>
      </w:r>
    </w:p>
    <w:p w14:paraId="29074F59"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access</w:t>
      </w:r>
    </w:p>
    <w:p w14:paraId="61B8D852"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default </w:t>
      </w:r>
      <w:r w:rsidRPr="00497E5B">
        <w:rPr>
          <w:rFonts w:cs="Huawei Sans"/>
        </w:rPr>
        <w:t>vlan</w:t>
      </w:r>
      <w:r w:rsidRPr="00383667">
        <w:rPr>
          <w:rFonts w:cs="Huawei Sans"/>
        </w:rPr>
        <w:t xml:space="preserve"> 10</w:t>
      </w:r>
    </w:p>
    <w:p w14:paraId="0BC9B65B" w14:textId="77777777" w:rsidR="00135587" w:rsidRPr="00383667" w:rsidRDefault="00D30854" w:rsidP="005714FA">
      <w:pPr>
        <w:pStyle w:val="2f3"/>
        <w:rPr>
          <w:rFonts w:cs="Huawei Sans"/>
        </w:rPr>
      </w:pPr>
      <w:r w:rsidRPr="00383667">
        <w:rPr>
          <w:rFonts w:cs="Huawei Sans"/>
        </w:rPr>
        <w:t>#</w:t>
      </w:r>
    </w:p>
    <w:p w14:paraId="55AFC0DC" w14:textId="77777777" w:rsidR="00135587" w:rsidRPr="00383667" w:rsidRDefault="00D30854" w:rsidP="005714FA">
      <w:pPr>
        <w:pStyle w:val="2f3"/>
        <w:rPr>
          <w:rFonts w:cs="Huawei Sans"/>
        </w:rPr>
      </w:pPr>
      <w:r w:rsidRPr="00497E5B">
        <w:rPr>
          <w:rFonts w:cs="Huawei Sans"/>
        </w:rPr>
        <w:lastRenderedPageBreak/>
        <w:t>interface</w:t>
      </w:r>
      <w:r w:rsidRPr="00383667">
        <w:rPr>
          <w:rFonts w:cs="Huawei Sans"/>
        </w:rPr>
        <w:t xml:space="preserve"> GigabitEthernet0/0/15</w:t>
      </w:r>
    </w:p>
    <w:p w14:paraId="10FFC717"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access</w:t>
      </w:r>
    </w:p>
    <w:p w14:paraId="7F433628"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default </w:t>
      </w:r>
      <w:r w:rsidRPr="00497E5B">
        <w:rPr>
          <w:rFonts w:cs="Huawei Sans"/>
        </w:rPr>
        <w:t>vlan</w:t>
      </w:r>
      <w:r w:rsidRPr="00383667">
        <w:rPr>
          <w:rFonts w:cs="Huawei Sans"/>
        </w:rPr>
        <w:t xml:space="preserve"> 20</w:t>
      </w:r>
    </w:p>
    <w:p w14:paraId="17414BCD" w14:textId="77777777" w:rsidR="00135587" w:rsidRPr="00383667" w:rsidRDefault="00D30854" w:rsidP="005714FA">
      <w:pPr>
        <w:pStyle w:val="2f3"/>
        <w:rPr>
          <w:rFonts w:cs="Huawei Sans"/>
        </w:rPr>
      </w:pPr>
      <w:r w:rsidRPr="00383667">
        <w:rPr>
          <w:rFonts w:cs="Huawei Sans"/>
        </w:rPr>
        <w:t>#</w:t>
      </w:r>
    </w:p>
    <w:p w14:paraId="5BC8EC6A" w14:textId="77777777" w:rsidR="00135587" w:rsidRPr="00383667" w:rsidRDefault="00D30854" w:rsidP="005714FA">
      <w:pPr>
        <w:pStyle w:val="2f3"/>
        <w:rPr>
          <w:rFonts w:cs="Huawei Sans"/>
        </w:rPr>
      </w:pPr>
      <w:r w:rsidRPr="00497E5B">
        <w:rPr>
          <w:rFonts w:cs="Huawei Sans"/>
        </w:rPr>
        <w:t>return</w:t>
      </w:r>
    </w:p>
    <w:p w14:paraId="384C6802" w14:textId="77777777" w:rsidR="00135587" w:rsidRPr="00383667" w:rsidRDefault="00D30854" w:rsidP="005714FA">
      <w:pPr>
        <w:pStyle w:val="1e"/>
      </w:pPr>
      <w:r w:rsidRPr="00383667">
        <w:t>Configuration on FW1</w:t>
      </w:r>
    </w:p>
    <w:p w14:paraId="144DC524" w14:textId="77777777" w:rsidR="00135587" w:rsidRPr="00383667" w:rsidRDefault="00D30854" w:rsidP="005714FA">
      <w:pPr>
        <w:pStyle w:val="2f3"/>
        <w:rPr>
          <w:rFonts w:cs="Huawei Sans"/>
        </w:rPr>
      </w:pPr>
      <w:r w:rsidRPr="00383667">
        <w:rPr>
          <w:rFonts w:cs="Huawei Sans"/>
        </w:rPr>
        <w:t>#</w:t>
      </w:r>
    </w:p>
    <w:p w14:paraId="761BE5E3" w14:textId="77777777" w:rsidR="00135587" w:rsidRPr="00383667" w:rsidRDefault="00D30854" w:rsidP="005714FA">
      <w:pPr>
        <w:pStyle w:val="2f3"/>
        <w:rPr>
          <w:rFonts w:cs="Huawei Sans"/>
        </w:rPr>
      </w:pPr>
      <w:r w:rsidRPr="00497E5B">
        <w:rPr>
          <w:rFonts w:cs="Huawei Sans"/>
        </w:rPr>
        <w:t>sysname</w:t>
      </w:r>
      <w:r w:rsidRPr="00383667">
        <w:rPr>
          <w:rFonts w:cs="Huawei Sans"/>
        </w:rPr>
        <w:t xml:space="preserve"> FW1</w:t>
      </w:r>
    </w:p>
    <w:p w14:paraId="20EAFF90" w14:textId="77777777" w:rsidR="00135587" w:rsidRPr="00383667" w:rsidRDefault="00D30854" w:rsidP="005714FA">
      <w:pPr>
        <w:pStyle w:val="2f3"/>
        <w:rPr>
          <w:rFonts w:cs="Huawei Sans"/>
        </w:rPr>
      </w:pPr>
      <w:r w:rsidRPr="00383667">
        <w:rPr>
          <w:rFonts w:cs="Huawei Sans"/>
        </w:rPr>
        <w:t>#</w:t>
      </w:r>
    </w:p>
    <w:p w14:paraId="274C9DC5" w14:textId="77777777" w:rsidR="00135587" w:rsidRPr="00383667" w:rsidRDefault="00D30854" w:rsidP="005714FA">
      <w:pPr>
        <w:pStyle w:val="2f3"/>
        <w:rPr>
          <w:rFonts w:cs="Huawei Sans"/>
        </w:rPr>
      </w:pPr>
      <w:r w:rsidRPr="00497E5B">
        <w:rPr>
          <w:rFonts w:cs="Huawei Sans"/>
        </w:rPr>
        <w:t>interface</w:t>
      </w:r>
      <w:r w:rsidRPr="00383667">
        <w:rPr>
          <w:rFonts w:cs="Huawei Sans"/>
        </w:rPr>
        <w:t xml:space="preserve"> GigabitEthernet0/0/1</w:t>
      </w:r>
    </w:p>
    <w:p w14:paraId="4DC89C33"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undo</w:t>
      </w:r>
      <w:r w:rsidRPr="00383667">
        <w:rPr>
          <w:rFonts w:cs="Huawei Sans"/>
        </w:rPr>
        <w:t xml:space="preserve"> shutdown</w:t>
      </w:r>
    </w:p>
    <w:p w14:paraId="0ED51F7A"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10.0.11.1 255.255.255.0</w:t>
      </w:r>
    </w:p>
    <w:p w14:paraId="2F2B8FA9"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service-manage</w:t>
      </w:r>
      <w:r w:rsidRPr="00383667">
        <w:rPr>
          <w:rFonts w:cs="Huawei Sans"/>
        </w:rPr>
        <w:t xml:space="preserve"> ping permit</w:t>
      </w:r>
    </w:p>
    <w:p w14:paraId="01521E8C" w14:textId="77777777" w:rsidR="00135587" w:rsidRPr="00383667" w:rsidRDefault="00D30854" w:rsidP="005714FA">
      <w:pPr>
        <w:pStyle w:val="2f3"/>
        <w:rPr>
          <w:rFonts w:cs="Huawei Sans"/>
        </w:rPr>
      </w:pPr>
      <w:r w:rsidRPr="00383667">
        <w:rPr>
          <w:rFonts w:cs="Huawei Sans"/>
        </w:rPr>
        <w:t>#</w:t>
      </w:r>
    </w:p>
    <w:p w14:paraId="024DB2F8" w14:textId="77777777" w:rsidR="00135587" w:rsidRPr="00383667" w:rsidRDefault="00D30854" w:rsidP="005714FA">
      <w:pPr>
        <w:pStyle w:val="2f3"/>
        <w:rPr>
          <w:rFonts w:cs="Huawei Sans"/>
        </w:rPr>
      </w:pPr>
      <w:r w:rsidRPr="00497E5B">
        <w:rPr>
          <w:rFonts w:cs="Huawei Sans"/>
        </w:rPr>
        <w:t>interface</w:t>
      </w:r>
      <w:r w:rsidRPr="00383667">
        <w:rPr>
          <w:rFonts w:cs="Huawei Sans"/>
        </w:rPr>
        <w:t xml:space="preserve"> GigabitEthernet0/0/2</w:t>
      </w:r>
    </w:p>
    <w:p w14:paraId="5E7586D2"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undo</w:t>
      </w:r>
      <w:r w:rsidRPr="00383667">
        <w:rPr>
          <w:rFonts w:cs="Huawei Sans"/>
        </w:rPr>
        <w:t xml:space="preserve"> shutdown</w:t>
      </w:r>
    </w:p>
    <w:p w14:paraId="79D8DDA3"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10.0.12.1 255.255.255.0</w:t>
      </w:r>
    </w:p>
    <w:p w14:paraId="2BE81FEF"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service-manage</w:t>
      </w:r>
      <w:r w:rsidRPr="00383667">
        <w:rPr>
          <w:rFonts w:cs="Huawei Sans"/>
        </w:rPr>
        <w:t xml:space="preserve"> ping permit</w:t>
      </w:r>
    </w:p>
    <w:p w14:paraId="2D338FF1" w14:textId="77777777" w:rsidR="00135587" w:rsidRPr="00383667" w:rsidRDefault="00D30854" w:rsidP="005714FA">
      <w:pPr>
        <w:pStyle w:val="2f3"/>
        <w:rPr>
          <w:rFonts w:cs="Huawei Sans"/>
        </w:rPr>
      </w:pPr>
      <w:r w:rsidRPr="00383667">
        <w:rPr>
          <w:rFonts w:cs="Huawei Sans"/>
        </w:rPr>
        <w:t>#</w:t>
      </w:r>
    </w:p>
    <w:p w14:paraId="7D05E4E0" w14:textId="77777777" w:rsidR="00135587" w:rsidRPr="00383667" w:rsidRDefault="00D30854" w:rsidP="005714FA">
      <w:pPr>
        <w:pStyle w:val="2f3"/>
        <w:rPr>
          <w:rFonts w:cs="Huawei Sans"/>
        </w:rPr>
      </w:pPr>
      <w:r w:rsidRPr="00497E5B">
        <w:rPr>
          <w:rFonts w:cs="Huawei Sans"/>
        </w:rPr>
        <w:t>firewall</w:t>
      </w:r>
      <w:r w:rsidRPr="00383667">
        <w:rPr>
          <w:rFonts w:cs="Huawei Sans"/>
        </w:rPr>
        <w:t xml:space="preserve"> zone local</w:t>
      </w:r>
    </w:p>
    <w:p w14:paraId="01098D3A"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set</w:t>
      </w:r>
      <w:r w:rsidRPr="00383667">
        <w:rPr>
          <w:rFonts w:cs="Huawei Sans"/>
        </w:rPr>
        <w:t xml:space="preserve"> priority 100</w:t>
      </w:r>
    </w:p>
    <w:p w14:paraId="2F71B45F" w14:textId="77777777" w:rsidR="00135587" w:rsidRPr="00383667" w:rsidRDefault="00D30854" w:rsidP="005714FA">
      <w:pPr>
        <w:pStyle w:val="2f3"/>
        <w:rPr>
          <w:rFonts w:cs="Huawei Sans"/>
        </w:rPr>
      </w:pPr>
      <w:r w:rsidRPr="00383667">
        <w:rPr>
          <w:rFonts w:cs="Huawei Sans"/>
        </w:rPr>
        <w:t>#</w:t>
      </w:r>
    </w:p>
    <w:p w14:paraId="73774D5F" w14:textId="77777777" w:rsidR="00135587" w:rsidRPr="00383667" w:rsidRDefault="00D30854" w:rsidP="005714FA">
      <w:pPr>
        <w:pStyle w:val="2f3"/>
        <w:rPr>
          <w:rFonts w:cs="Huawei Sans"/>
        </w:rPr>
      </w:pPr>
      <w:r w:rsidRPr="00497E5B">
        <w:rPr>
          <w:rFonts w:cs="Huawei Sans"/>
        </w:rPr>
        <w:t>firewall</w:t>
      </w:r>
      <w:r w:rsidRPr="00383667">
        <w:rPr>
          <w:rFonts w:cs="Huawei Sans"/>
        </w:rPr>
        <w:t xml:space="preserve"> zone untrust</w:t>
      </w:r>
    </w:p>
    <w:p w14:paraId="2ADBE8DF"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Untrust</w:t>
      </w:r>
    </w:p>
    <w:p w14:paraId="70A3C8C6"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set</w:t>
      </w:r>
      <w:r w:rsidRPr="00383667">
        <w:rPr>
          <w:rFonts w:cs="Huawei Sans"/>
        </w:rPr>
        <w:t xml:space="preserve"> priority 5</w:t>
      </w:r>
    </w:p>
    <w:p w14:paraId="5DC2C311"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add</w:t>
      </w:r>
      <w:r w:rsidRPr="00383667">
        <w:rPr>
          <w:rFonts w:cs="Huawei Sans"/>
        </w:rPr>
        <w:t xml:space="preserve"> interface GigabitEthernet0/0/2</w:t>
      </w:r>
    </w:p>
    <w:p w14:paraId="1F52211E" w14:textId="77777777" w:rsidR="00135587" w:rsidRPr="00383667" w:rsidRDefault="00D30854" w:rsidP="005714FA">
      <w:pPr>
        <w:pStyle w:val="2f3"/>
        <w:rPr>
          <w:rFonts w:cs="Huawei Sans"/>
        </w:rPr>
      </w:pPr>
      <w:r w:rsidRPr="00383667">
        <w:rPr>
          <w:rFonts w:cs="Huawei Sans"/>
        </w:rPr>
        <w:t>#</w:t>
      </w:r>
    </w:p>
    <w:p w14:paraId="57C19A7C" w14:textId="77777777" w:rsidR="00135587" w:rsidRPr="00383667" w:rsidRDefault="00D30854" w:rsidP="005714FA">
      <w:pPr>
        <w:pStyle w:val="2f3"/>
        <w:rPr>
          <w:rFonts w:cs="Huawei Sans"/>
        </w:rPr>
      </w:pPr>
      <w:r w:rsidRPr="00497E5B">
        <w:rPr>
          <w:rFonts w:cs="Huawei Sans"/>
        </w:rPr>
        <w:t>firewall</w:t>
      </w:r>
      <w:r w:rsidRPr="00383667">
        <w:rPr>
          <w:rFonts w:cs="Huawei Sans"/>
        </w:rPr>
        <w:t xml:space="preserve"> zone dmz</w:t>
      </w:r>
    </w:p>
    <w:p w14:paraId="5C6DCCF4"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DMZ</w:t>
      </w:r>
    </w:p>
    <w:p w14:paraId="29B3B66F"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set</w:t>
      </w:r>
      <w:r w:rsidRPr="00383667">
        <w:rPr>
          <w:rFonts w:cs="Huawei Sans"/>
        </w:rPr>
        <w:t xml:space="preserve"> priority 50</w:t>
      </w:r>
    </w:p>
    <w:p w14:paraId="0595C964"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add</w:t>
      </w:r>
      <w:r w:rsidRPr="00383667">
        <w:rPr>
          <w:rFonts w:cs="Huawei Sans"/>
        </w:rPr>
        <w:t xml:space="preserve"> interface GigabitEthernet0/0/1</w:t>
      </w:r>
    </w:p>
    <w:p w14:paraId="7C993282"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detect</w:t>
      </w:r>
      <w:r w:rsidRPr="00383667">
        <w:rPr>
          <w:rFonts w:cs="Huawei Sans"/>
        </w:rPr>
        <w:t xml:space="preserve"> ftp</w:t>
      </w:r>
    </w:p>
    <w:p w14:paraId="03DA04A9" w14:textId="77777777" w:rsidR="00135587" w:rsidRPr="00383667" w:rsidRDefault="00D30854" w:rsidP="005714FA">
      <w:pPr>
        <w:pStyle w:val="2f3"/>
        <w:rPr>
          <w:rFonts w:cs="Huawei Sans"/>
        </w:rPr>
      </w:pPr>
      <w:r w:rsidRPr="00383667">
        <w:rPr>
          <w:rFonts w:cs="Huawei Sans"/>
        </w:rPr>
        <w:t>#</w:t>
      </w:r>
    </w:p>
    <w:p w14:paraId="14A76751" w14:textId="77777777" w:rsidR="00135587" w:rsidRPr="00383667" w:rsidRDefault="00D30854" w:rsidP="005714FA">
      <w:pPr>
        <w:pStyle w:val="2f3"/>
        <w:rPr>
          <w:rFonts w:cs="Huawei Sans"/>
        </w:rPr>
      </w:pPr>
      <w:r w:rsidRPr="00497E5B">
        <w:rPr>
          <w:rFonts w:cs="Huawei Sans"/>
        </w:rPr>
        <w:t>firewall interzone</w:t>
      </w:r>
      <w:r w:rsidRPr="00383667">
        <w:rPr>
          <w:rFonts w:cs="Huawei Sans"/>
        </w:rPr>
        <w:t xml:space="preserve"> dmz untrust</w:t>
      </w:r>
    </w:p>
    <w:p w14:paraId="49ADB583"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detect</w:t>
      </w:r>
      <w:r w:rsidRPr="00383667">
        <w:rPr>
          <w:rFonts w:cs="Huawei Sans"/>
        </w:rPr>
        <w:t xml:space="preserve"> ftp</w:t>
      </w:r>
    </w:p>
    <w:p w14:paraId="6D803EFD" w14:textId="77777777" w:rsidR="00135587" w:rsidRPr="00383667" w:rsidRDefault="00D30854" w:rsidP="005714FA">
      <w:pPr>
        <w:pStyle w:val="2f3"/>
        <w:rPr>
          <w:rFonts w:cs="Huawei Sans"/>
        </w:rPr>
      </w:pPr>
      <w:r w:rsidRPr="00383667">
        <w:rPr>
          <w:rFonts w:cs="Huawei Sans"/>
        </w:rPr>
        <w:t>#</w:t>
      </w:r>
    </w:p>
    <w:p w14:paraId="73F3E397" w14:textId="77777777" w:rsidR="00135587" w:rsidRPr="00383667" w:rsidRDefault="00D30854" w:rsidP="005714FA">
      <w:pPr>
        <w:pStyle w:val="2f3"/>
        <w:rPr>
          <w:rFonts w:cs="Huawei Sans"/>
        </w:rPr>
      </w:pPr>
      <w:r w:rsidRPr="00497E5B">
        <w:rPr>
          <w:rFonts w:cs="Huawei Sans"/>
        </w:rPr>
        <w:t>ip</w:t>
      </w:r>
      <w:r w:rsidRPr="00383667">
        <w:rPr>
          <w:rFonts w:cs="Huawei Sans"/>
        </w:rPr>
        <w:t xml:space="preserve"> route-static 0.0.0.0 0.0.0.0 10.0.12.2</w:t>
      </w:r>
    </w:p>
    <w:p w14:paraId="3670CF68" w14:textId="77777777" w:rsidR="00135587" w:rsidRPr="00383667" w:rsidRDefault="00D30854" w:rsidP="005714FA">
      <w:pPr>
        <w:pStyle w:val="2f3"/>
        <w:rPr>
          <w:rFonts w:cs="Huawei Sans"/>
        </w:rPr>
      </w:pPr>
      <w:r w:rsidRPr="00383667">
        <w:rPr>
          <w:rFonts w:cs="Huawei Sans"/>
        </w:rPr>
        <w:t>#</w:t>
      </w:r>
    </w:p>
    <w:p w14:paraId="217BABED"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nat</w:t>
      </w:r>
      <w:r w:rsidRPr="00383667">
        <w:rPr>
          <w:rFonts w:cs="Huawei Sans"/>
        </w:rPr>
        <w:t xml:space="preserve"> server policy_ftp protocol tcp global 10.0.12.1 ftp inside 10.0.11.11 ftp</w:t>
      </w:r>
    </w:p>
    <w:p w14:paraId="4FD2DAF4" w14:textId="77777777" w:rsidR="00135587" w:rsidRPr="00383667" w:rsidRDefault="00D30854" w:rsidP="005714FA">
      <w:pPr>
        <w:pStyle w:val="2f3"/>
        <w:rPr>
          <w:rFonts w:cs="Huawei Sans"/>
        </w:rPr>
      </w:pPr>
      <w:r w:rsidRPr="00383667">
        <w:rPr>
          <w:rFonts w:cs="Huawei Sans"/>
        </w:rPr>
        <w:t>#</w:t>
      </w:r>
    </w:p>
    <w:p w14:paraId="50845E63" w14:textId="77777777" w:rsidR="00135587" w:rsidRPr="00383667" w:rsidRDefault="00D30854" w:rsidP="005714FA">
      <w:pPr>
        <w:pStyle w:val="2f3"/>
        <w:rPr>
          <w:rFonts w:cs="Huawei Sans"/>
        </w:rPr>
      </w:pPr>
      <w:r w:rsidRPr="00497E5B">
        <w:rPr>
          <w:rFonts w:cs="Huawei Sans"/>
        </w:rPr>
        <w:t>nat</w:t>
      </w:r>
      <w:r w:rsidRPr="00383667">
        <w:rPr>
          <w:rFonts w:cs="Huawei Sans"/>
        </w:rPr>
        <w:t xml:space="preserve"> address-group 1 0</w:t>
      </w:r>
    </w:p>
    <w:p w14:paraId="25C137E7"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mode</w:t>
      </w:r>
      <w:r w:rsidRPr="00383667">
        <w:rPr>
          <w:rFonts w:cs="Huawei Sans"/>
        </w:rPr>
        <w:t xml:space="preserve"> pat</w:t>
      </w:r>
    </w:p>
    <w:p w14:paraId="58C36C46"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route</w:t>
      </w:r>
      <w:r w:rsidRPr="00383667">
        <w:rPr>
          <w:rFonts w:cs="Huawei Sans"/>
        </w:rPr>
        <w:t xml:space="preserve"> enable</w:t>
      </w:r>
    </w:p>
    <w:p w14:paraId="74BA75E8"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section</w:t>
      </w:r>
      <w:r w:rsidRPr="00383667">
        <w:rPr>
          <w:rFonts w:cs="Huawei Sans"/>
        </w:rPr>
        <w:t xml:space="preserve"> 0 10.0.12.1 10.0.12.1</w:t>
      </w:r>
    </w:p>
    <w:p w14:paraId="2ACEA996" w14:textId="77777777" w:rsidR="00135587" w:rsidRPr="00383667" w:rsidRDefault="00D30854" w:rsidP="005714FA">
      <w:pPr>
        <w:pStyle w:val="2f3"/>
        <w:rPr>
          <w:rFonts w:cs="Huawei Sans"/>
        </w:rPr>
      </w:pPr>
      <w:r w:rsidRPr="00383667">
        <w:rPr>
          <w:rFonts w:cs="Huawei Sans"/>
        </w:rPr>
        <w:t>#</w:t>
      </w:r>
    </w:p>
    <w:p w14:paraId="7BD35F05" w14:textId="77777777" w:rsidR="00135587" w:rsidRPr="00383667" w:rsidRDefault="00D30854" w:rsidP="005714FA">
      <w:pPr>
        <w:pStyle w:val="2f3"/>
        <w:rPr>
          <w:rFonts w:cs="Huawei Sans"/>
        </w:rPr>
      </w:pPr>
      <w:r w:rsidRPr="00497E5B">
        <w:rPr>
          <w:rFonts w:cs="Huawei Sans"/>
        </w:rPr>
        <w:t>security-policy</w:t>
      </w:r>
    </w:p>
    <w:p w14:paraId="21F5395C"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rule</w:t>
      </w:r>
      <w:r w:rsidRPr="00383667">
        <w:rPr>
          <w:rFonts w:cs="Huawei Sans"/>
        </w:rPr>
        <w:t xml:space="preserve"> name local_to</w:t>
      </w:r>
    </w:p>
    <w:p w14:paraId="2041FA4B"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source-zone</w:t>
      </w:r>
      <w:r w:rsidRPr="00383667">
        <w:rPr>
          <w:rFonts w:cs="Huawei Sans"/>
        </w:rPr>
        <w:t xml:space="preserve"> local</w:t>
      </w:r>
    </w:p>
    <w:p w14:paraId="145D90E5"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action</w:t>
      </w:r>
      <w:r w:rsidRPr="00383667">
        <w:rPr>
          <w:rFonts w:cs="Huawei Sans"/>
        </w:rPr>
        <w:t xml:space="preserve"> permit</w:t>
      </w:r>
    </w:p>
    <w:p w14:paraId="757982B9"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rule</w:t>
      </w:r>
      <w:r w:rsidRPr="00383667">
        <w:rPr>
          <w:rFonts w:cs="Huawei Sans"/>
        </w:rPr>
        <w:t xml:space="preserve"> name DMZtoUntrust</w:t>
      </w:r>
    </w:p>
    <w:p w14:paraId="723226BC"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source-zone</w:t>
      </w:r>
      <w:r w:rsidRPr="00383667">
        <w:rPr>
          <w:rFonts w:cs="Huawei Sans"/>
        </w:rPr>
        <w:t xml:space="preserve"> dmz</w:t>
      </w:r>
    </w:p>
    <w:p w14:paraId="1F023290"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destination-zone</w:t>
      </w:r>
      <w:r w:rsidRPr="00383667">
        <w:rPr>
          <w:rFonts w:cs="Huawei Sans"/>
        </w:rPr>
        <w:t xml:space="preserve"> untrust</w:t>
      </w:r>
    </w:p>
    <w:p w14:paraId="54952F7E"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source-address</w:t>
      </w:r>
      <w:r w:rsidRPr="00383667">
        <w:rPr>
          <w:rFonts w:cs="Huawei Sans"/>
        </w:rPr>
        <w:t xml:space="preserve"> 10.0.11.0 mask 255.255.255.0</w:t>
      </w:r>
    </w:p>
    <w:p w14:paraId="48BB14C9" w14:textId="77777777" w:rsidR="00135587" w:rsidRPr="00383667" w:rsidRDefault="00D30854" w:rsidP="005714FA">
      <w:pPr>
        <w:pStyle w:val="2f3"/>
        <w:rPr>
          <w:rFonts w:cs="Huawei Sans"/>
        </w:rPr>
      </w:pPr>
      <w:r w:rsidRPr="00383667">
        <w:rPr>
          <w:rFonts w:cs="Huawei Sans"/>
        </w:rPr>
        <w:lastRenderedPageBreak/>
        <w:t xml:space="preserve">  </w:t>
      </w:r>
      <w:r w:rsidRPr="00497E5B">
        <w:rPr>
          <w:rFonts w:cs="Huawei Sans"/>
        </w:rPr>
        <w:t>action</w:t>
      </w:r>
      <w:r w:rsidRPr="00383667">
        <w:rPr>
          <w:rFonts w:cs="Huawei Sans"/>
        </w:rPr>
        <w:t xml:space="preserve"> permit</w:t>
      </w:r>
    </w:p>
    <w:p w14:paraId="7F7A1301"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rule</w:t>
      </w:r>
      <w:r w:rsidRPr="00383667">
        <w:rPr>
          <w:rFonts w:cs="Huawei Sans"/>
        </w:rPr>
        <w:t xml:space="preserve"> name Untrust_DMZ</w:t>
      </w:r>
    </w:p>
    <w:p w14:paraId="45819007"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source-zone</w:t>
      </w:r>
      <w:r w:rsidRPr="00383667">
        <w:rPr>
          <w:rFonts w:cs="Huawei Sans"/>
        </w:rPr>
        <w:t xml:space="preserve"> untrust</w:t>
      </w:r>
    </w:p>
    <w:p w14:paraId="293680B3"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destination-zone</w:t>
      </w:r>
      <w:r w:rsidRPr="00383667">
        <w:rPr>
          <w:rFonts w:cs="Huawei Sans"/>
        </w:rPr>
        <w:t xml:space="preserve"> dmz</w:t>
      </w:r>
    </w:p>
    <w:p w14:paraId="6FA46948"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destination-address</w:t>
      </w:r>
      <w:r w:rsidRPr="00383667">
        <w:rPr>
          <w:rFonts w:cs="Huawei Sans"/>
        </w:rPr>
        <w:t xml:space="preserve"> 10.0.11.11 mask 255.255.255.255</w:t>
      </w:r>
    </w:p>
    <w:p w14:paraId="594865C2" w14:textId="77777777" w:rsidR="00135587" w:rsidRPr="00383667" w:rsidRDefault="00D30854" w:rsidP="005714FA">
      <w:pPr>
        <w:pStyle w:val="2f3"/>
        <w:rPr>
          <w:rFonts w:cs="Huawei Sans"/>
        </w:rPr>
      </w:pPr>
      <w:r w:rsidRPr="00497E5B">
        <w:rPr>
          <w:rFonts w:cs="Huawei Sans"/>
        </w:rPr>
        <w:t>service</w:t>
      </w:r>
      <w:r w:rsidRPr="00383667">
        <w:rPr>
          <w:rFonts w:cs="Huawei Sans"/>
        </w:rPr>
        <w:t xml:space="preserve"> ftp</w:t>
      </w:r>
    </w:p>
    <w:p w14:paraId="1D7B734B"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action</w:t>
      </w:r>
      <w:r w:rsidRPr="00383667">
        <w:rPr>
          <w:rFonts w:cs="Huawei Sans"/>
        </w:rPr>
        <w:t xml:space="preserve"> permit</w:t>
      </w:r>
    </w:p>
    <w:p w14:paraId="19CA494D" w14:textId="77777777" w:rsidR="00135587" w:rsidRPr="00383667" w:rsidRDefault="00D30854" w:rsidP="005714FA">
      <w:pPr>
        <w:pStyle w:val="2f3"/>
        <w:rPr>
          <w:rFonts w:cs="Huawei Sans"/>
        </w:rPr>
      </w:pPr>
      <w:r w:rsidRPr="00383667">
        <w:rPr>
          <w:rFonts w:cs="Huawei Sans"/>
        </w:rPr>
        <w:t>#</w:t>
      </w:r>
    </w:p>
    <w:p w14:paraId="1C1F9707" w14:textId="77777777" w:rsidR="00135587" w:rsidRPr="00383667" w:rsidRDefault="00D30854" w:rsidP="005714FA">
      <w:pPr>
        <w:pStyle w:val="2f3"/>
        <w:rPr>
          <w:rFonts w:cs="Huawei Sans"/>
        </w:rPr>
      </w:pPr>
      <w:r w:rsidRPr="00497E5B">
        <w:rPr>
          <w:rFonts w:cs="Huawei Sans"/>
        </w:rPr>
        <w:t>nat-policy</w:t>
      </w:r>
    </w:p>
    <w:p w14:paraId="0BD1B51A"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rule</w:t>
      </w:r>
      <w:r w:rsidRPr="00383667">
        <w:rPr>
          <w:rFonts w:cs="Huawei Sans"/>
        </w:rPr>
        <w:t xml:space="preserve"> name 1</w:t>
      </w:r>
    </w:p>
    <w:p w14:paraId="0E1C33CD"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source-zone</w:t>
      </w:r>
      <w:r w:rsidRPr="00383667">
        <w:rPr>
          <w:rFonts w:cs="Huawei Sans"/>
        </w:rPr>
        <w:t xml:space="preserve"> dmz</w:t>
      </w:r>
    </w:p>
    <w:p w14:paraId="6013B96B"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destination-zone</w:t>
      </w:r>
      <w:r w:rsidRPr="00383667">
        <w:rPr>
          <w:rFonts w:cs="Huawei Sans"/>
        </w:rPr>
        <w:t xml:space="preserve"> untrust</w:t>
      </w:r>
    </w:p>
    <w:p w14:paraId="48BB7F51"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source-address</w:t>
      </w:r>
      <w:r w:rsidRPr="00383667">
        <w:rPr>
          <w:rFonts w:cs="Huawei Sans"/>
        </w:rPr>
        <w:t xml:space="preserve"> 10.0.11.0 mask 255.255.255.0</w:t>
      </w:r>
    </w:p>
    <w:p w14:paraId="730B92DA" w14:textId="77777777" w:rsidR="00135587" w:rsidRPr="00383667" w:rsidRDefault="00D30854" w:rsidP="005714FA">
      <w:pPr>
        <w:pStyle w:val="2f3"/>
        <w:rPr>
          <w:rFonts w:cs="Huawei Sans"/>
        </w:rPr>
      </w:pPr>
      <w:r w:rsidRPr="00383667">
        <w:rPr>
          <w:rFonts w:cs="Huawei Sans"/>
        </w:rPr>
        <w:t xml:space="preserve">  </w:t>
      </w:r>
      <w:r w:rsidRPr="00497E5B">
        <w:rPr>
          <w:rFonts w:cs="Huawei Sans"/>
        </w:rPr>
        <w:t>action</w:t>
      </w:r>
      <w:r w:rsidRPr="00383667">
        <w:rPr>
          <w:rFonts w:cs="Huawei Sans"/>
        </w:rPr>
        <w:t xml:space="preserve"> </w:t>
      </w:r>
      <w:r w:rsidRPr="00497E5B">
        <w:rPr>
          <w:rFonts w:cs="Huawei Sans"/>
        </w:rPr>
        <w:t>source-nat</w:t>
      </w:r>
      <w:r w:rsidRPr="00383667">
        <w:rPr>
          <w:rFonts w:cs="Huawei Sans"/>
        </w:rPr>
        <w:t xml:space="preserve"> address-group 1</w:t>
      </w:r>
    </w:p>
    <w:p w14:paraId="0F849557" w14:textId="77777777" w:rsidR="00135587" w:rsidRPr="00383667" w:rsidRDefault="00D30854" w:rsidP="005714FA">
      <w:pPr>
        <w:pStyle w:val="2f3"/>
        <w:rPr>
          <w:rFonts w:cs="Huawei Sans"/>
        </w:rPr>
      </w:pPr>
      <w:r w:rsidRPr="00383667">
        <w:rPr>
          <w:rFonts w:cs="Huawei Sans"/>
        </w:rPr>
        <w:t>#</w:t>
      </w:r>
    </w:p>
    <w:p w14:paraId="00698AA0" w14:textId="66320D41" w:rsidR="00135587" w:rsidRPr="00383667" w:rsidRDefault="000E1D13" w:rsidP="005714FA">
      <w:pPr>
        <w:pStyle w:val="2f3"/>
        <w:rPr>
          <w:rFonts w:cs="Huawei Sans"/>
        </w:rPr>
      </w:pPr>
      <w:r w:rsidRPr="00383667">
        <w:rPr>
          <w:rFonts w:cs="Huawei Sans"/>
        </w:rPr>
        <w:t>R</w:t>
      </w:r>
      <w:r w:rsidR="00D30854" w:rsidRPr="00383667">
        <w:rPr>
          <w:rFonts w:cs="Huawei Sans"/>
        </w:rPr>
        <w:t>eturn</w:t>
      </w:r>
    </w:p>
    <w:p w14:paraId="341D5BB9" w14:textId="77777777" w:rsidR="000E1D13" w:rsidRPr="00383667" w:rsidRDefault="000E1D13" w:rsidP="005714FA">
      <w:pPr>
        <w:pStyle w:val="1e"/>
      </w:pPr>
    </w:p>
    <w:p w14:paraId="2EC2860E" w14:textId="77777777" w:rsidR="005B7A32" w:rsidRPr="00383667" w:rsidRDefault="005B7A32" w:rsidP="005714FA">
      <w:pPr>
        <w:pStyle w:val="1e"/>
        <w:sectPr w:rsidR="005B7A32" w:rsidRPr="00383667" w:rsidSect="00D01CEC">
          <w:pgSz w:w="11907" w:h="16840" w:code="9"/>
          <w:pgMar w:top="1701" w:right="1134" w:bottom="1701" w:left="1134" w:header="567" w:footer="567" w:gutter="0"/>
          <w:cols w:space="425"/>
          <w:docGrid w:linePitch="312"/>
        </w:sectPr>
      </w:pPr>
    </w:p>
    <w:p w14:paraId="1D349500" w14:textId="77777777" w:rsidR="00135587" w:rsidRPr="00383667" w:rsidRDefault="00410BC8" w:rsidP="005714FA">
      <w:pPr>
        <w:pStyle w:val="1"/>
        <w:rPr>
          <w:rFonts w:cs="Huawei Sans"/>
        </w:rPr>
      </w:pPr>
      <w:bookmarkStart w:id="127" w:name="_Toc47368964"/>
      <w:bookmarkStart w:id="128" w:name="_Toc49940058"/>
      <w:r w:rsidRPr="00383667">
        <w:rPr>
          <w:rFonts w:cs="Huawei Sans"/>
        </w:rPr>
        <w:lastRenderedPageBreak/>
        <w:t>VRRP</w:t>
      </w:r>
      <w:bookmarkEnd w:id="127"/>
      <w:bookmarkEnd w:id="128"/>
    </w:p>
    <w:p w14:paraId="3EA34675" w14:textId="24042D5D" w:rsidR="00135587" w:rsidRPr="00383667" w:rsidRDefault="00410BC8" w:rsidP="004027AB">
      <w:pPr>
        <w:pStyle w:val="2"/>
        <w:rPr>
          <w:lang w:eastAsia="zh-CN"/>
        </w:rPr>
      </w:pPr>
      <w:bookmarkStart w:id="129" w:name="_Toc47368965"/>
      <w:bookmarkStart w:id="130" w:name="_Toc49940059"/>
      <w:r w:rsidRPr="00383667">
        <w:t>Basic VRRP Configurations</w:t>
      </w:r>
      <w:bookmarkEnd w:id="129"/>
      <w:bookmarkEnd w:id="130"/>
    </w:p>
    <w:p w14:paraId="6753B6E2" w14:textId="77777777" w:rsidR="00135587" w:rsidRPr="00383667" w:rsidRDefault="00410BC8" w:rsidP="004027AB">
      <w:pPr>
        <w:pStyle w:val="3"/>
      </w:pPr>
      <w:bookmarkStart w:id="131" w:name="_Toc49940060"/>
      <w:r w:rsidRPr="00383667">
        <w:t>Introduction</w:t>
      </w:r>
      <w:bookmarkEnd w:id="131"/>
    </w:p>
    <w:p w14:paraId="27BDD2ED" w14:textId="77777777" w:rsidR="00135587" w:rsidRPr="00383667" w:rsidRDefault="00410BC8" w:rsidP="004027AB">
      <w:pPr>
        <w:pStyle w:val="4"/>
      </w:pPr>
      <w:r w:rsidRPr="00383667">
        <w:t>Objectives</w:t>
      </w:r>
    </w:p>
    <w:p w14:paraId="164C797C" w14:textId="3FA50B67" w:rsidR="0034549B" w:rsidRPr="00383667" w:rsidRDefault="0034549B" w:rsidP="00604E8C">
      <w:pPr>
        <w:pStyle w:val="1e"/>
      </w:pPr>
      <w:r w:rsidRPr="00383667">
        <w:t>Upon completion of this task, you will be able to:</w:t>
      </w:r>
    </w:p>
    <w:p w14:paraId="2A4C316C" w14:textId="77777777" w:rsidR="00135587" w:rsidRPr="00383667" w:rsidRDefault="00410BC8" w:rsidP="00604E8C">
      <w:pPr>
        <w:pStyle w:val="4a"/>
      </w:pPr>
      <w:r w:rsidRPr="00383667">
        <w:t>Deploy VRRP.</w:t>
      </w:r>
    </w:p>
    <w:p w14:paraId="43E3E2C5" w14:textId="77777777" w:rsidR="00135587" w:rsidRPr="00383667" w:rsidRDefault="00410BC8" w:rsidP="00604E8C">
      <w:pPr>
        <w:pStyle w:val="4a"/>
      </w:pPr>
      <w:r w:rsidRPr="00383667">
        <w:t>Implement collaboration between VRRP and MSTP.</w:t>
      </w:r>
    </w:p>
    <w:p w14:paraId="6F4446B9" w14:textId="77777777" w:rsidR="00135587" w:rsidRPr="00383667" w:rsidRDefault="00410BC8" w:rsidP="00604E8C">
      <w:pPr>
        <w:pStyle w:val="4a"/>
      </w:pPr>
      <w:r w:rsidRPr="00383667">
        <w:t>Configure association between BFD and VRRP.</w:t>
      </w:r>
    </w:p>
    <w:p w14:paraId="02507CC6" w14:textId="77777777" w:rsidR="00135587" w:rsidRPr="00383667" w:rsidRDefault="00410BC8" w:rsidP="004027AB">
      <w:pPr>
        <w:pStyle w:val="4"/>
      </w:pPr>
      <w:r w:rsidRPr="00383667">
        <w:t>Networking Topology</w:t>
      </w:r>
    </w:p>
    <w:p w14:paraId="39B05168" w14:textId="5ADBB349" w:rsidR="005B7A32" w:rsidRPr="00383667" w:rsidRDefault="005B7A32" w:rsidP="00E6622B">
      <w:pPr>
        <w:pStyle w:val="92"/>
        <w:numPr>
          <w:ilvl w:val="7"/>
          <w:numId w:val="31"/>
        </w:numPr>
        <w:ind w:left="1021"/>
        <w:rPr>
          <w:b/>
        </w:rPr>
      </w:pPr>
      <w:r w:rsidRPr="00383667">
        <w:rPr>
          <w:b/>
        </w:rPr>
        <w:t xml:space="preserve">Basic VRRP </w:t>
      </w:r>
      <w:r w:rsidR="005E63CE" w:rsidRPr="00383667">
        <w:rPr>
          <w:b/>
        </w:rPr>
        <w:t>c</w:t>
      </w:r>
      <w:r w:rsidRPr="00383667">
        <w:rPr>
          <w:b/>
        </w:rPr>
        <w:t>onfigurations</w:t>
      </w:r>
    </w:p>
    <w:p w14:paraId="2023837E" w14:textId="3F3BD30A" w:rsidR="005B7A32" w:rsidRPr="00383667" w:rsidRDefault="009F1BCC" w:rsidP="005714FA">
      <w:pPr>
        <w:pStyle w:val="1e"/>
      </w:pPr>
      <w:r w:rsidRPr="00383667">
        <w:rPr>
          <w:noProof/>
        </w:rPr>
        <w:drawing>
          <wp:inline distT="0" distB="0" distL="0" distR="0" wp14:anchorId="751BF9F3" wp14:editId="5E93F6BD">
            <wp:extent cx="5429250" cy="1288736"/>
            <wp:effectExtent l="0" t="0" r="0" b="698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1.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479459" cy="1300654"/>
                    </a:xfrm>
                    <a:prstGeom prst="rect">
                      <a:avLst/>
                    </a:prstGeom>
                  </pic:spPr>
                </pic:pic>
              </a:graphicData>
            </a:graphic>
          </wp:inline>
        </w:drawing>
      </w:r>
    </w:p>
    <w:p w14:paraId="49E10317" w14:textId="77777777" w:rsidR="00655237" w:rsidRPr="00383667" w:rsidRDefault="00655237" w:rsidP="005714FA">
      <w:pPr>
        <w:pStyle w:val="1e"/>
      </w:pPr>
    </w:p>
    <w:p w14:paraId="39C17ABB" w14:textId="7F1F1B43" w:rsidR="00135587" w:rsidRPr="00383667" w:rsidRDefault="00410BC8" w:rsidP="005714FA">
      <w:pPr>
        <w:pStyle w:val="1e"/>
      </w:pPr>
      <w:r w:rsidRPr="00383667">
        <w:t xml:space="preserve">Devices are </w:t>
      </w:r>
      <w:r w:rsidR="007C57B7" w:rsidRPr="00383667">
        <w:t>connected as shown in the figure</w:t>
      </w:r>
      <w:r w:rsidRPr="00383667">
        <w:t>. VLAN 10 and VLAN 20 exist on the network, each with a VRRP group configured. The IDs of the VLANs are used as the VRIDs for their respective VRRP groups. S1 is configured as the master of the VRRP group in VLAN 10, and S2 as the master of the VRRP group in VLAN 20.</w:t>
      </w:r>
    </w:p>
    <w:p w14:paraId="3F0A16C2" w14:textId="7C035AB8" w:rsidR="00135587" w:rsidRPr="00383667" w:rsidRDefault="00410BC8" w:rsidP="005714FA">
      <w:pPr>
        <w:pStyle w:val="1e"/>
      </w:pPr>
      <w:r w:rsidRPr="00383667">
        <w:t xml:space="preserve">In addition, MSTP is deployed on S1, S2, and S3, and instances 1 and 2 are created. VLAN 10 is mapped to </w:t>
      </w:r>
      <w:r w:rsidR="0006092F">
        <w:t>MSTI1</w:t>
      </w:r>
      <w:r w:rsidRPr="00383667">
        <w:t xml:space="preserve">, and VLAN 20 is mapped to </w:t>
      </w:r>
      <w:r w:rsidR="0006092F">
        <w:t>MSTI2</w:t>
      </w:r>
      <w:r w:rsidRPr="00383667">
        <w:t xml:space="preserve">. S1 is configured as the primary root bridge of </w:t>
      </w:r>
      <w:r w:rsidR="0006092F">
        <w:t>MSTI1</w:t>
      </w:r>
      <w:r w:rsidRPr="00383667">
        <w:t xml:space="preserve"> and the secondary root bridge of </w:t>
      </w:r>
      <w:r w:rsidR="0006092F">
        <w:t>MSTI2</w:t>
      </w:r>
      <w:r w:rsidRPr="00383667">
        <w:t xml:space="preserve">. S2 is configured as the secondary root bridge of </w:t>
      </w:r>
      <w:r w:rsidR="0006092F">
        <w:t>MSTI1</w:t>
      </w:r>
      <w:r w:rsidRPr="00383667">
        <w:t xml:space="preserve"> and the primary root bridge of </w:t>
      </w:r>
      <w:r w:rsidR="0006092F">
        <w:t>MSTI2</w:t>
      </w:r>
      <w:r w:rsidRPr="00383667">
        <w:t>.</w:t>
      </w:r>
    </w:p>
    <w:p w14:paraId="0E037169" w14:textId="2CE001DC" w:rsidR="00135587" w:rsidRPr="00383667" w:rsidRDefault="00410BC8" w:rsidP="005714FA">
      <w:pPr>
        <w:pStyle w:val="1e"/>
      </w:pPr>
      <w:r w:rsidRPr="00383667">
        <w:t>The IP address of each VLANIF interface is 10.0.</w:t>
      </w:r>
      <w:r w:rsidRPr="00383667">
        <w:rPr>
          <w:i/>
        </w:rPr>
        <w:t>x</w:t>
      </w:r>
      <w:r w:rsidRPr="00383667">
        <w:t>.</w:t>
      </w:r>
      <w:r w:rsidRPr="00383667">
        <w:rPr>
          <w:i/>
        </w:rPr>
        <w:t>y</w:t>
      </w:r>
      <w:r w:rsidRPr="00383667">
        <w:t>/24, where</w:t>
      </w:r>
      <w:r w:rsidR="003A3242" w:rsidRPr="00383667">
        <w:rPr>
          <w:i/>
        </w:rPr>
        <w:t xml:space="preserve"> x </w:t>
      </w:r>
      <w:r w:rsidRPr="00383667">
        <w:t xml:space="preserve">indicates the VRID and </w:t>
      </w:r>
      <w:r w:rsidRPr="00383667">
        <w:rPr>
          <w:i/>
        </w:rPr>
        <w:t>y</w:t>
      </w:r>
      <w:r w:rsidRPr="00383667">
        <w:t xml:space="preserve"> indicates the device ID. The virtual IP address is set to 10.0.</w:t>
      </w:r>
      <w:r w:rsidRPr="00383667">
        <w:rPr>
          <w:i/>
        </w:rPr>
        <w:t>x</w:t>
      </w:r>
      <w:r w:rsidRPr="00383667">
        <w:t>.254/24.</w:t>
      </w:r>
    </w:p>
    <w:p w14:paraId="0894EB9C" w14:textId="041C6440" w:rsidR="00135587" w:rsidRPr="00383667" w:rsidRDefault="00B17F02" w:rsidP="004027AB">
      <w:pPr>
        <w:pStyle w:val="4"/>
      </w:pPr>
      <w:r>
        <w:t>Background</w:t>
      </w:r>
    </w:p>
    <w:p w14:paraId="556D5C18" w14:textId="77777777" w:rsidR="00135587" w:rsidRPr="00383667" w:rsidRDefault="00410BC8" w:rsidP="005714FA">
      <w:pPr>
        <w:pStyle w:val="1e"/>
      </w:pPr>
      <w:r w:rsidRPr="00383667">
        <w:t xml:space="preserve">To implement gateway redundancy, you as the network administrator need to deploy VRRP on two aggregation switches. To balance user-to-network traffic of terminal users, </w:t>
      </w:r>
      <w:r w:rsidRPr="00383667">
        <w:lastRenderedPageBreak/>
        <w:t>you need to deploy a VRRP group in each VLAN. To prevent loops, MSTP is deployed on the switching network and works with VRRP to implement load balancing.</w:t>
      </w:r>
    </w:p>
    <w:p w14:paraId="53D6D0DF" w14:textId="5B366F23" w:rsidR="00135587" w:rsidRPr="00383667" w:rsidRDefault="00410BC8" w:rsidP="004027AB">
      <w:pPr>
        <w:pStyle w:val="3"/>
      </w:pPr>
      <w:bookmarkStart w:id="132" w:name="_Toc49940061"/>
      <w:r w:rsidRPr="00383667">
        <w:t>Lab Configuration</w:t>
      </w:r>
      <w:bookmarkEnd w:id="132"/>
    </w:p>
    <w:p w14:paraId="76390AC0" w14:textId="77777777" w:rsidR="00135587" w:rsidRPr="00383667" w:rsidRDefault="00410BC8" w:rsidP="004027AB">
      <w:pPr>
        <w:pStyle w:val="4"/>
      </w:pPr>
      <w:r w:rsidRPr="00383667">
        <w:t>Configuration Roadmap</w:t>
      </w:r>
    </w:p>
    <w:p w14:paraId="0F99267B" w14:textId="5563D840" w:rsidR="00135587" w:rsidRPr="00383667" w:rsidRDefault="00410BC8" w:rsidP="00B36A6B">
      <w:pPr>
        <w:pStyle w:val="1e"/>
        <w:numPr>
          <w:ilvl w:val="0"/>
          <w:numId w:val="13"/>
        </w:numPr>
      </w:pPr>
      <w:r w:rsidRPr="00383667">
        <w:t xml:space="preserve">Create VLANs and configure MSTP on all switches. Manually specify S1 as the primary root bridge of </w:t>
      </w:r>
      <w:r w:rsidR="0006092F">
        <w:t>MSTI1</w:t>
      </w:r>
      <w:r w:rsidRPr="00383667">
        <w:t xml:space="preserve"> and the secondary root bridge of </w:t>
      </w:r>
      <w:r w:rsidR="0006092F">
        <w:t>MSTI2</w:t>
      </w:r>
      <w:r w:rsidRPr="00383667">
        <w:t xml:space="preserve">, and specify S2 as the secondary root bridge of </w:t>
      </w:r>
      <w:r w:rsidR="0006092F">
        <w:t>MSTI1</w:t>
      </w:r>
      <w:r w:rsidRPr="00383667">
        <w:t xml:space="preserve"> and the primary root bridge of </w:t>
      </w:r>
      <w:r w:rsidR="0006092F">
        <w:t>MSTI2</w:t>
      </w:r>
      <w:r w:rsidRPr="00383667">
        <w:t>.</w:t>
      </w:r>
    </w:p>
    <w:p w14:paraId="3EC985EC" w14:textId="77777777" w:rsidR="00135587" w:rsidRPr="00383667" w:rsidRDefault="00410BC8" w:rsidP="00B36A6B">
      <w:pPr>
        <w:pStyle w:val="1e"/>
        <w:numPr>
          <w:ilvl w:val="0"/>
          <w:numId w:val="13"/>
        </w:numPr>
      </w:pPr>
      <w:r w:rsidRPr="00383667">
        <w:t>Create VLANIF 10 and VLANIF 20 and deploy VRRP groups 10 and 20 on both S1 and S2. Manually adjust VRRP priorities so that S1 functions as the master in VRRP group 10 and S2 functions as the master in VRRP group 20.</w:t>
      </w:r>
    </w:p>
    <w:p w14:paraId="6F1390E0" w14:textId="22D71E21" w:rsidR="00135587" w:rsidRPr="00383667" w:rsidRDefault="00410BC8" w:rsidP="00B36A6B">
      <w:pPr>
        <w:pStyle w:val="1e"/>
        <w:numPr>
          <w:ilvl w:val="0"/>
          <w:numId w:val="13"/>
        </w:numPr>
      </w:pPr>
      <w:r w:rsidRPr="00383667">
        <w:t xml:space="preserve">Deploy single-hop BFD to detect the connectivity between VLANIF interfaces on S1 and S2. Associate BFD with VRRP to implement fast master/backup </w:t>
      </w:r>
      <w:r w:rsidR="008259C5" w:rsidRPr="00383667">
        <w:t xml:space="preserve">VRRP </w:t>
      </w:r>
      <w:r w:rsidRPr="00383667">
        <w:t>switchovers.</w:t>
      </w:r>
    </w:p>
    <w:p w14:paraId="7C0BFED6" w14:textId="77777777" w:rsidR="00135587" w:rsidRPr="00383667" w:rsidRDefault="00410BC8" w:rsidP="004027AB">
      <w:pPr>
        <w:pStyle w:val="4"/>
      </w:pPr>
      <w:r w:rsidRPr="00383667">
        <w:t>Configuration Procedure</w:t>
      </w:r>
    </w:p>
    <w:p w14:paraId="6D9F09BB" w14:textId="77777777" w:rsidR="00135587" w:rsidRPr="00383667" w:rsidRDefault="00410BC8" w:rsidP="00604E8C">
      <w:pPr>
        <w:pStyle w:val="30"/>
        <w:numPr>
          <w:ilvl w:val="5"/>
          <w:numId w:val="37"/>
        </w:numPr>
        <w:tabs>
          <w:tab w:val="clear" w:pos="1701"/>
          <w:tab w:val="num" w:pos="1036"/>
        </w:tabs>
        <w:ind w:left="1032" w:hanging="278"/>
        <w:outlineLvl w:val="9"/>
        <w:rPr>
          <w:rFonts w:cs="Huawei Sans"/>
        </w:rPr>
      </w:pPr>
      <w:r w:rsidRPr="00383667">
        <w:rPr>
          <w:rFonts w:cs="Huawei Sans"/>
        </w:rPr>
        <w:t>Perform basic MSTP configurations.</w:t>
      </w:r>
    </w:p>
    <w:p w14:paraId="3E557E05" w14:textId="5534430C" w:rsidR="00135587" w:rsidRPr="00383667" w:rsidRDefault="00410BC8" w:rsidP="005714FA">
      <w:pPr>
        <w:pStyle w:val="1e"/>
      </w:pPr>
      <w:r w:rsidRPr="00383667">
        <w:t xml:space="preserve">Create VLANs 10 and 20 on all switches. Configure an MSTP region named </w:t>
      </w:r>
      <w:r w:rsidRPr="00497E5B">
        <w:rPr>
          <w:b/>
        </w:rPr>
        <w:t>hcip</w:t>
      </w:r>
      <w:r w:rsidRPr="00383667">
        <w:t xml:space="preserve">, and create two instances </w:t>
      </w:r>
      <w:r w:rsidRPr="00383667">
        <w:rPr>
          <w:b/>
        </w:rPr>
        <w:t>Instance 1</w:t>
      </w:r>
      <w:r w:rsidRPr="00383667">
        <w:t xml:space="preserve"> and </w:t>
      </w:r>
      <w:r w:rsidRPr="00383667">
        <w:rPr>
          <w:b/>
        </w:rPr>
        <w:t>Instance 2</w:t>
      </w:r>
      <w:r w:rsidRPr="00383667">
        <w:t xml:space="preserve">. Map VLAN 10 to </w:t>
      </w:r>
      <w:r w:rsidRPr="00383667">
        <w:rPr>
          <w:b/>
        </w:rPr>
        <w:t>Instance 1</w:t>
      </w:r>
      <w:r w:rsidRPr="00383667">
        <w:t xml:space="preserve"> and VLAN 20 to </w:t>
      </w:r>
      <w:r w:rsidRPr="00383667">
        <w:rPr>
          <w:b/>
        </w:rPr>
        <w:t>Instance 2</w:t>
      </w:r>
      <w:r w:rsidRPr="00383667">
        <w:t xml:space="preserve">. Plan S1 as the primary root bridge of </w:t>
      </w:r>
      <w:r w:rsidR="0006092F">
        <w:t>MSTI1</w:t>
      </w:r>
      <w:r w:rsidRPr="00383667">
        <w:t xml:space="preserve"> and secondary root bridge of </w:t>
      </w:r>
      <w:r w:rsidR="0006092F">
        <w:t>MSTI2</w:t>
      </w:r>
      <w:r w:rsidRPr="00383667">
        <w:t xml:space="preserve">; plan S2 as the primary root bridge of </w:t>
      </w:r>
      <w:r w:rsidR="0006092F">
        <w:t>MSTI2</w:t>
      </w:r>
      <w:r w:rsidRPr="00383667">
        <w:t xml:space="preserve"> and the secondary root bridge of </w:t>
      </w:r>
      <w:r w:rsidR="0006092F">
        <w:t>MSTI1</w:t>
      </w:r>
      <w:r w:rsidRPr="00383667">
        <w:t>.</w:t>
      </w:r>
    </w:p>
    <w:p w14:paraId="021F2EB7" w14:textId="77777777" w:rsidR="00135587" w:rsidRPr="00383667" w:rsidRDefault="00410BC8" w:rsidP="005714FA">
      <w:pPr>
        <w:pStyle w:val="1e"/>
      </w:pPr>
      <w:r w:rsidRPr="00383667">
        <w:t># Name the devices.</w:t>
      </w:r>
    </w:p>
    <w:p w14:paraId="1BA51F51" w14:textId="457DAEF2" w:rsidR="00135587" w:rsidRPr="00383667" w:rsidRDefault="00E6622B" w:rsidP="005714FA">
      <w:pPr>
        <w:pStyle w:val="1e"/>
      </w:pPr>
      <w:r w:rsidRPr="00383667">
        <w:t>The configuration details are not provided.</w:t>
      </w:r>
    </w:p>
    <w:p w14:paraId="62D1A9F2" w14:textId="77777777" w:rsidR="00135587" w:rsidRPr="00383667" w:rsidRDefault="00410BC8" w:rsidP="005714FA">
      <w:pPr>
        <w:pStyle w:val="1e"/>
      </w:pPr>
      <w:r w:rsidRPr="00383667">
        <w:t># Disable the interfaces that are not used in this experiment.</w:t>
      </w:r>
    </w:p>
    <w:p w14:paraId="7881B34C" w14:textId="01AD51A9" w:rsidR="00135587" w:rsidRPr="00383667" w:rsidRDefault="00E6622B" w:rsidP="005714FA">
      <w:pPr>
        <w:pStyle w:val="1e"/>
      </w:pPr>
      <w:r w:rsidRPr="00383667">
        <w:t>The configuration details are not provided.</w:t>
      </w:r>
    </w:p>
    <w:p w14:paraId="7DADDF9E" w14:textId="77777777" w:rsidR="00135587" w:rsidRPr="00383667" w:rsidRDefault="00410BC8" w:rsidP="005714FA">
      <w:pPr>
        <w:pStyle w:val="1e"/>
      </w:pPr>
      <w:r w:rsidRPr="00383667">
        <w:t># Create VLANs.</w:t>
      </w:r>
    </w:p>
    <w:p w14:paraId="5714E134" w14:textId="77777777" w:rsidR="00135587" w:rsidRPr="00383667" w:rsidRDefault="00410BC8" w:rsidP="005714FA">
      <w:pPr>
        <w:pStyle w:val="2f3"/>
        <w:rPr>
          <w:rFonts w:cs="Huawei Sans"/>
        </w:rPr>
      </w:pPr>
      <w:r w:rsidRPr="00383667">
        <w:rPr>
          <w:rFonts w:cs="Huawei Sans"/>
        </w:rPr>
        <w:t>[S1]</w:t>
      </w:r>
      <w:r w:rsidRPr="00497E5B">
        <w:rPr>
          <w:rFonts w:cs="Huawei Sans"/>
        </w:rPr>
        <w:t>vlan</w:t>
      </w:r>
      <w:r w:rsidRPr="00383667">
        <w:rPr>
          <w:rFonts w:cs="Huawei Sans"/>
        </w:rPr>
        <w:t xml:space="preserve"> batch 10 20</w:t>
      </w:r>
    </w:p>
    <w:p w14:paraId="57106C25" w14:textId="77777777" w:rsidR="00135587" w:rsidRPr="00383667" w:rsidRDefault="00135587" w:rsidP="005714FA">
      <w:pPr>
        <w:pStyle w:val="2f3"/>
        <w:rPr>
          <w:rFonts w:cs="Huawei Sans"/>
        </w:rPr>
      </w:pPr>
    </w:p>
    <w:p w14:paraId="3B98D680" w14:textId="77777777" w:rsidR="00135587" w:rsidRPr="00383667" w:rsidRDefault="00410BC8" w:rsidP="005714FA">
      <w:pPr>
        <w:pStyle w:val="2f3"/>
        <w:rPr>
          <w:rFonts w:cs="Huawei Sans"/>
        </w:rPr>
      </w:pPr>
      <w:r w:rsidRPr="00383667">
        <w:rPr>
          <w:rFonts w:cs="Huawei Sans"/>
        </w:rPr>
        <w:t>[S2]</w:t>
      </w:r>
      <w:r w:rsidRPr="00497E5B">
        <w:rPr>
          <w:rFonts w:cs="Huawei Sans"/>
        </w:rPr>
        <w:t>vlan</w:t>
      </w:r>
      <w:r w:rsidRPr="00383667">
        <w:rPr>
          <w:rFonts w:cs="Huawei Sans"/>
        </w:rPr>
        <w:t xml:space="preserve"> batch 10 20 </w:t>
      </w:r>
    </w:p>
    <w:p w14:paraId="7169C86F" w14:textId="77777777" w:rsidR="00135587" w:rsidRPr="00383667" w:rsidRDefault="00135587" w:rsidP="005714FA">
      <w:pPr>
        <w:pStyle w:val="2f3"/>
        <w:rPr>
          <w:rFonts w:cs="Huawei Sans"/>
        </w:rPr>
      </w:pPr>
    </w:p>
    <w:p w14:paraId="36EC1746" w14:textId="77777777" w:rsidR="00135587" w:rsidRPr="00383667" w:rsidRDefault="00410BC8" w:rsidP="005714FA">
      <w:pPr>
        <w:pStyle w:val="2f3"/>
        <w:rPr>
          <w:rFonts w:cs="Huawei Sans"/>
        </w:rPr>
      </w:pPr>
      <w:r w:rsidRPr="00383667">
        <w:rPr>
          <w:rFonts w:cs="Huawei Sans"/>
        </w:rPr>
        <w:t>[S3]</w:t>
      </w:r>
      <w:r w:rsidRPr="00497E5B">
        <w:rPr>
          <w:rFonts w:cs="Huawei Sans"/>
        </w:rPr>
        <w:t>vlan</w:t>
      </w:r>
      <w:r w:rsidRPr="00383667">
        <w:rPr>
          <w:rFonts w:cs="Huawei Sans"/>
        </w:rPr>
        <w:t xml:space="preserve"> batch 10 20 </w:t>
      </w:r>
    </w:p>
    <w:p w14:paraId="1A4598B9" w14:textId="77777777" w:rsidR="00135587" w:rsidRPr="00383667" w:rsidRDefault="00135587" w:rsidP="005714FA">
      <w:pPr>
        <w:pStyle w:val="2f3"/>
        <w:rPr>
          <w:rFonts w:cs="Huawei Sans"/>
        </w:rPr>
      </w:pPr>
    </w:p>
    <w:p w14:paraId="654CE1A1" w14:textId="77777777" w:rsidR="00135587" w:rsidRPr="00383667" w:rsidRDefault="00410BC8" w:rsidP="005714FA">
      <w:pPr>
        <w:pStyle w:val="2f3"/>
        <w:rPr>
          <w:rFonts w:cs="Huawei Sans"/>
        </w:rPr>
      </w:pPr>
      <w:r w:rsidRPr="00383667">
        <w:rPr>
          <w:rFonts w:cs="Huawei Sans"/>
        </w:rPr>
        <w:t>[S4]</w:t>
      </w:r>
      <w:r w:rsidRPr="00497E5B">
        <w:rPr>
          <w:rFonts w:cs="Huawei Sans"/>
        </w:rPr>
        <w:t>vlan</w:t>
      </w:r>
      <w:r w:rsidRPr="00383667">
        <w:rPr>
          <w:rFonts w:cs="Huawei Sans"/>
        </w:rPr>
        <w:t xml:space="preserve"> batch 10 20 </w:t>
      </w:r>
    </w:p>
    <w:p w14:paraId="7FA43BF5" w14:textId="77777777" w:rsidR="00135587" w:rsidRPr="00383667" w:rsidRDefault="00410BC8" w:rsidP="005714FA">
      <w:pPr>
        <w:pStyle w:val="1e"/>
      </w:pPr>
      <w:r w:rsidRPr="00383667">
        <w:t># Configure all interconnection interfaces as trunk interfaces and allow packets from the corresponding VLANs to pass through.</w:t>
      </w:r>
    </w:p>
    <w:p w14:paraId="6FBBA30E" w14:textId="71226867" w:rsidR="00135587" w:rsidRPr="00383667" w:rsidRDefault="00E6622B" w:rsidP="005714FA">
      <w:pPr>
        <w:pStyle w:val="1e"/>
      </w:pPr>
      <w:r w:rsidRPr="00383667">
        <w:t>The configuration details are not provided.</w:t>
      </w:r>
    </w:p>
    <w:p w14:paraId="0BA93BFF" w14:textId="77777777" w:rsidR="00135587" w:rsidRPr="00383667" w:rsidRDefault="00410BC8" w:rsidP="005714FA">
      <w:pPr>
        <w:pStyle w:val="1e"/>
      </w:pPr>
      <w:r w:rsidRPr="00383667">
        <w:t># Change the working mode from STP to MSTP.</w:t>
      </w:r>
    </w:p>
    <w:p w14:paraId="2883E1AA" w14:textId="77777777" w:rsidR="00135587" w:rsidRPr="00383667" w:rsidRDefault="00410BC8" w:rsidP="005714FA">
      <w:pPr>
        <w:pStyle w:val="2f3"/>
        <w:rPr>
          <w:rFonts w:cs="Huawei Sans"/>
        </w:rPr>
      </w:pPr>
      <w:r w:rsidRPr="00383667">
        <w:rPr>
          <w:rFonts w:cs="Huawei Sans"/>
        </w:rPr>
        <w:t>[S1]stp mode mstp</w:t>
      </w:r>
    </w:p>
    <w:p w14:paraId="667511CB" w14:textId="77777777" w:rsidR="00135587" w:rsidRPr="00383667" w:rsidRDefault="00135587" w:rsidP="00656B18">
      <w:pPr>
        <w:pStyle w:val="2f3"/>
      </w:pPr>
    </w:p>
    <w:p w14:paraId="788D2840" w14:textId="77777777" w:rsidR="00135587" w:rsidRPr="00383667" w:rsidRDefault="00410BC8" w:rsidP="005714FA">
      <w:pPr>
        <w:pStyle w:val="2f3"/>
        <w:rPr>
          <w:rFonts w:cs="Huawei Sans"/>
        </w:rPr>
      </w:pPr>
      <w:r w:rsidRPr="00383667">
        <w:rPr>
          <w:rFonts w:cs="Huawei Sans"/>
        </w:rPr>
        <w:t>[S2]stp mode mstp</w:t>
      </w:r>
    </w:p>
    <w:p w14:paraId="5A4E19D5" w14:textId="77777777" w:rsidR="00135587" w:rsidRPr="00383667" w:rsidRDefault="00135587" w:rsidP="00656B18">
      <w:pPr>
        <w:pStyle w:val="2f3"/>
      </w:pPr>
    </w:p>
    <w:p w14:paraId="574EDD27" w14:textId="77777777" w:rsidR="00135587" w:rsidRPr="00383667" w:rsidRDefault="00410BC8" w:rsidP="005714FA">
      <w:pPr>
        <w:pStyle w:val="2f3"/>
        <w:rPr>
          <w:rFonts w:cs="Huawei Sans"/>
        </w:rPr>
      </w:pPr>
      <w:r w:rsidRPr="00383667">
        <w:rPr>
          <w:rFonts w:cs="Huawei Sans"/>
        </w:rPr>
        <w:lastRenderedPageBreak/>
        <w:t>[S3]stp mode mstp</w:t>
      </w:r>
    </w:p>
    <w:p w14:paraId="0786F9AA" w14:textId="77777777" w:rsidR="00135587" w:rsidRPr="00383667" w:rsidRDefault="00135587" w:rsidP="00656B18">
      <w:pPr>
        <w:pStyle w:val="2f3"/>
      </w:pPr>
    </w:p>
    <w:p w14:paraId="7762759F" w14:textId="77777777" w:rsidR="00135587" w:rsidRPr="00383667" w:rsidRDefault="00410BC8" w:rsidP="005714FA">
      <w:pPr>
        <w:pStyle w:val="2f3"/>
        <w:rPr>
          <w:rFonts w:cs="Huawei Sans"/>
        </w:rPr>
      </w:pPr>
      <w:r w:rsidRPr="00383667">
        <w:rPr>
          <w:rFonts w:cs="Huawei Sans"/>
        </w:rPr>
        <w:t>[S4]stp mode mstp</w:t>
      </w:r>
    </w:p>
    <w:p w14:paraId="71F6B0DD" w14:textId="77777777" w:rsidR="00135587" w:rsidRPr="00383667" w:rsidRDefault="00410BC8" w:rsidP="005714FA">
      <w:pPr>
        <w:pStyle w:val="1e"/>
      </w:pPr>
      <w:r w:rsidRPr="00383667">
        <w:t># Configure MSTP.</w:t>
      </w:r>
    </w:p>
    <w:p w14:paraId="3E1161DD" w14:textId="77777777" w:rsidR="00135587" w:rsidRPr="00383667" w:rsidRDefault="00410BC8" w:rsidP="005714FA">
      <w:pPr>
        <w:pStyle w:val="2f3"/>
        <w:rPr>
          <w:rFonts w:cs="Huawei Sans"/>
        </w:rPr>
      </w:pPr>
      <w:r w:rsidRPr="00383667">
        <w:rPr>
          <w:rFonts w:cs="Huawei Sans"/>
        </w:rPr>
        <w:t>[S1]stp region-configuration</w:t>
      </w:r>
    </w:p>
    <w:p w14:paraId="3D63B7F6" w14:textId="77777777" w:rsidR="00135587" w:rsidRPr="00383667" w:rsidRDefault="00410BC8" w:rsidP="005714FA">
      <w:pPr>
        <w:pStyle w:val="2f3"/>
        <w:rPr>
          <w:rFonts w:cs="Huawei Sans"/>
        </w:rPr>
      </w:pPr>
      <w:r w:rsidRPr="00383667">
        <w:rPr>
          <w:rFonts w:cs="Huawei Sans"/>
        </w:rPr>
        <w:t xml:space="preserve">[S1-mst-region] region-name </w:t>
      </w:r>
      <w:r w:rsidRPr="00497E5B">
        <w:rPr>
          <w:rFonts w:cs="Huawei Sans"/>
        </w:rPr>
        <w:t>hcip</w:t>
      </w:r>
    </w:p>
    <w:p w14:paraId="361E9F29" w14:textId="77777777" w:rsidR="00135587" w:rsidRPr="00383667" w:rsidRDefault="00410BC8" w:rsidP="005714FA">
      <w:pPr>
        <w:pStyle w:val="2f3"/>
        <w:rPr>
          <w:rFonts w:cs="Huawei Sans"/>
        </w:rPr>
      </w:pPr>
      <w:r w:rsidRPr="00383667">
        <w:rPr>
          <w:rFonts w:cs="Huawei Sans"/>
        </w:rPr>
        <w:t>[S1-mst-region] revision-level 1</w:t>
      </w:r>
    </w:p>
    <w:p w14:paraId="7DF7720B" w14:textId="77777777" w:rsidR="00135587" w:rsidRPr="00383667" w:rsidRDefault="00410BC8" w:rsidP="005714FA">
      <w:pPr>
        <w:pStyle w:val="2f3"/>
        <w:rPr>
          <w:rFonts w:cs="Huawei Sans"/>
        </w:rPr>
      </w:pPr>
      <w:r w:rsidRPr="00383667">
        <w:rPr>
          <w:rFonts w:cs="Huawei Sans"/>
        </w:rPr>
        <w:t xml:space="preserve">[S1-mst-region] instance 1 </w:t>
      </w:r>
      <w:r w:rsidRPr="00497E5B">
        <w:rPr>
          <w:rFonts w:cs="Huawei Sans"/>
        </w:rPr>
        <w:t>vlan</w:t>
      </w:r>
      <w:r w:rsidRPr="00383667">
        <w:rPr>
          <w:rFonts w:cs="Huawei Sans"/>
        </w:rPr>
        <w:t xml:space="preserve"> 10 </w:t>
      </w:r>
    </w:p>
    <w:p w14:paraId="3E0D826A" w14:textId="77777777" w:rsidR="00135587" w:rsidRPr="00383667" w:rsidRDefault="00410BC8" w:rsidP="005714FA">
      <w:pPr>
        <w:pStyle w:val="2f3"/>
        <w:rPr>
          <w:rFonts w:cs="Huawei Sans"/>
        </w:rPr>
      </w:pPr>
      <w:r w:rsidRPr="00383667">
        <w:rPr>
          <w:rFonts w:cs="Huawei Sans"/>
        </w:rPr>
        <w:t xml:space="preserve">[S1-mst-region] instance 2 </w:t>
      </w:r>
      <w:r w:rsidRPr="00497E5B">
        <w:rPr>
          <w:rFonts w:cs="Huawei Sans"/>
        </w:rPr>
        <w:t>vlan</w:t>
      </w:r>
      <w:r w:rsidRPr="00383667">
        <w:rPr>
          <w:rFonts w:cs="Huawei Sans"/>
        </w:rPr>
        <w:t xml:space="preserve"> 20</w:t>
      </w:r>
    </w:p>
    <w:p w14:paraId="66163C60" w14:textId="77777777" w:rsidR="00135587" w:rsidRPr="00383667" w:rsidRDefault="00410BC8" w:rsidP="005714FA">
      <w:pPr>
        <w:pStyle w:val="2f3"/>
        <w:rPr>
          <w:rFonts w:cs="Huawei Sans"/>
        </w:rPr>
      </w:pPr>
      <w:r w:rsidRPr="00383667">
        <w:rPr>
          <w:rFonts w:cs="Huawei Sans"/>
        </w:rPr>
        <w:t>[S1-mst-region] active region-configuration</w:t>
      </w:r>
    </w:p>
    <w:p w14:paraId="58006042" w14:textId="77777777" w:rsidR="00135587" w:rsidRPr="00383667" w:rsidRDefault="00410BC8"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549F0A74" w14:textId="77777777" w:rsidR="00135587" w:rsidRDefault="00410BC8" w:rsidP="005714FA">
      <w:pPr>
        <w:pStyle w:val="2f3"/>
        <w:rPr>
          <w:rFonts w:cs="Huawei Sans"/>
        </w:rPr>
      </w:pPr>
      <w:r w:rsidRPr="00383667">
        <w:rPr>
          <w:rFonts w:cs="Huawei Sans"/>
        </w:rPr>
        <w:t>[S1-mst-region] quit</w:t>
      </w:r>
    </w:p>
    <w:p w14:paraId="4B583975" w14:textId="77777777" w:rsidR="00CF0968" w:rsidRPr="00383667" w:rsidRDefault="00CF0968" w:rsidP="005714FA">
      <w:pPr>
        <w:pStyle w:val="2f3"/>
        <w:rPr>
          <w:rFonts w:cs="Huawei Sans"/>
        </w:rPr>
      </w:pPr>
    </w:p>
    <w:p w14:paraId="739B56BD" w14:textId="77777777" w:rsidR="00135587" w:rsidRPr="00383667" w:rsidRDefault="00410BC8" w:rsidP="005714FA">
      <w:pPr>
        <w:pStyle w:val="2f3"/>
        <w:rPr>
          <w:rFonts w:cs="Huawei Sans"/>
        </w:rPr>
      </w:pPr>
      <w:r w:rsidRPr="00383667">
        <w:rPr>
          <w:rFonts w:cs="Huawei Sans"/>
        </w:rPr>
        <w:t>[S2]stp region-configuration</w:t>
      </w:r>
    </w:p>
    <w:p w14:paraId="37E86A95" w14:textId="77777777" w:rsidR="00135587" w:rsidRPr="00383667" w:rsidRDefault="00410BC8" w:rsidP="005714FA">
      <w:pPr>
        <w:pStyle w:val="2f3"/>
        <w:rPr>
          <w:rFonts w:cs="Huawei Sans"/>
        </w:rPr>
      </w:pPr>
      <w:r w:rsidRPr="00383667">
        <w:rPr>
          <w:rFonts w:cs="Huawei Sans"/>
        </w:rPr>
        <w:t xml:space="preserve">[S2-mst-region] region-name </w:t>
      </w:r>
      <w:r w:rsidRPr="00497E5B">
        <w:rPr>
          <w:rFonts w:cs="Huawei Sans"/>
        </w:rPr>
        <w:t>hcip</w:t>
      </w:r>
    </w:p>
    <w:p w14:paraId="41B22B46" w14:textId="77777777" w:rsidR="00135587" w:rsidRPr="00383667" w:rsidRDefault="00410BC8" w:rsidP="005714FA">
      <w:pPr>
        <w:pStyle w:val="2f3"/>
        <w:rPr>
          <w:rFonts w:cs="Huawei Sans"/>
        </w:rPr>
      </w:pPr>
      <w:r w:rsidRPr="00383667">
        <w:rPr>
          <w:rFonts w:cs="Huawei Sans"/>
        </w:rPr>
        <w:t>[S2-mst-region] revision-level 1</w:t>
      </w:r>
    </w:p>
    <w:p w14:paraId="1D9FE0EC" w14:textId="77777777" w:rsidR="00135587" w:rsidRPr="00383667" w:rsidRDefault="00410BC8" w:rsidP="005714FA">
      <w:pPr>
        <w:pStyle w:val="2f3"/>
        <w:rPr>
          <w:rFonts w:cs="Huawei Sans"/>
        </w:rPr>
      </w:pPr>
      <w:r w:rsidRPr="00383667">
        <w:rPr>
          <w:rFonts w:cs="Huawei Sans"/>
        </w:rPr>
        <w:t xml:space="preserve">[S2-mst-region] instance 1 </w:t>
      </w:r>
      <w:r w:rsidRPr="00497E5B">
        <w:rPr>
          <w:rFonts w:cs="Huawei Sans"/>
        </w:rPr>
        <w:t>vlan</w:t>
      </w:r>
      <w:r w:rsidRPr="00383667">
        <w:rPr>
          <w:rFonts w:cs="Huawei Sans"/>
        </w:rPr>
        <w:t xml:space="preserve"> 10 </w:t>
      </w:r>
    </w:p>
    <w:p w14:paraId="09DDEBF2" w14:textId="77777777" w:rsidR="00135587" w:rsidRPr="00383667" w:rsidRDefault="00410BC8" w:rsidP="005714FA">
      <w:pPr>
        <w:pStyle w:val="2f3"/>
        <w:rPr>
          <w:rFonts w:cs="Huawei Sans"/>
        </w:rPr>
      </w:pPr>
      <w:r w:rsidRPr="00383667">
        <w:rPr>
          <w:rFonts w:cs="Huawei Sans"/>
        </w:rPr>
        <w:t xml:space="preserve">[S2-mst-region] instance 2 </w:t>
      </w:r>
      <w:r w:rsidRPr="00497E5B">
        <w:rPr>
          <w:rFonts w:cs="Huawei Sans"/>
        </w:rPr>
        <w:t>vlan</w:t>
      </w:r>
      <w:r w:rsidRPr="00383667">
        <w:rPr>
          <w:rFonts w:cs="Huawei Sans"/>
        </w:rPr>
        <w:t xml:space="preserve"> 20 </w:t>
      </w:r>
    </w:p>
    <w:p w14:paraId="2D90B1E1" w14:textId="77777777" w:rsidR="00135587" w:rsidRPr="00383667" w:rsidRDefault="00410BC8" w:rsidP="005714FA">
      <w:pPr>
        <w:pStyle w:val="2f3"/>
        <w:rPr>
          <w:rFonts w:cs="Huawei Sans"/>
        </w:rPr>
      </w:pPr>
      <w:r w:rsidRPr="00383667">
        <w:rPr>
          <w:rFonts w:cs="Huawei Sans"/>
        </w:rPr>
        <w:t>[S2-mst-region] active region-configuration</w:t>
      </w:r>
    </w:p>
    <w:p w14:paraId="08C55484" w14:textId="77777777" w:rsidR="00135587" w:rsidRPr="00383667" w:rsidRDefault="00410BC8"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06A32AB0" w14:textId="77777777" w:rsidR="00135587" w:rsidRDefault="00410BC8" w:rsidP="005714FA">
      <w:pPr>
        <w:pStyle w:val="2f3"/>
        <w:rPr>
          <w:rFonts w:cs="Huawei Sans"/>
        </w:rPr>
      </w:pPr>
      <w:r w:rsidRPr="00383667">
        <w:rPr>
          <w:rFonts w:cs="Huawei Sans"/>
        </w:rPr>
        <w:t>[S2-mst-region] quit</w:t>
      </w:r>
    </w:p>
    <w:p w14:paraId="12A10AE8" w14:textId="77777777" w:rsidR="00CF0968" w:rsidRPr="00383667" w:rsidRDefault="00CF0968" w:rsidP="005714FA">
      <w:pPr>
        <w:pStyle w:val="2f3"/>
        <w:rPr>
          <w:rFonts w:cs="Huawei Sans"/>
        </w:rPr>
      </w:pPr>
    </w:p>
    <w:p w14:paraId="1D87CC7B" w14:textId="77777777" w:rsidR="00135587" w:rsidRPr="00383667" w:rsidRDefault="00410BC8" w:rsidP="005714FA">
      <w:pPr>
        <w:pStyle w:val="2f3"/>
        <w:rPr>
          <w:rFonts w:cs="Huawei Sans"/>
        </w:rPr>
      </w:pPr>
      <w:r w:rsidRPr="00383667">
        <w:rPr>
          <w:rFonts w:cs="Huawei Sans"/>
        </w:rPr>
        <w:t>[S3]stp region-configuration</w:t>
      </w:r>
    </w:p>
    <w:p w14:paraId="3944E118" w14:textId="77777777" w:rsidR="00135587" w:rsidRPr="00383667" w:rsidRDefault="00410BC8" w:rsidP="005714FA">
      <w:pPr>
        <w:pStyle w:val="2f3"/>
        <w:rPr>
          <w:rFonts w:cs="Huawei Sans"/>
        </w:rPr>
      </w:pPr>
      <w:r w:rsidRPr="00383667">
        <w:rPr>
          <w:rFonts w:cs="Huawei Sans"/>
        </w:rPr>
        <w:t xml:space="preserve">[S3-mst-region] region-name </w:t>
      </w:r>
      <w:r w:rsidRPr="00497E5B">
        <w:rPr>
          <w:rFonts w:cs="Huawei Sans"/>
        </w:rPr>
        <w:t>hcip</w:t>
      </w:r>
    </w:p>
    <w:p w14:paraId="0FC9632E" w14:textId="77777777" w:rsidR="00135587" w:rsidRPr="00383667" w:rsidRDefault="00410BC8" w:rsidP="005714FA">
      <w:pPr>
        <w:pStyle w:val="2f3"/>
        <w:rPr>
          <w:rFonts w:cs="Huawei Sans"/>
        </w:rPr>
      </w:pPr>
      <w:r w:rsidRPr="00383667">
        <w:rPr>
          <w:rFonts w:cs="Huawei Sans"/>
        </w:rPr>
        <w:t>[S3-mst-region] revision-level 1</w:t>
      </w:r>
    </w:p>
    <w:p w14:paraId="4876C770" w14:textId="77777777" w:rsidR="00135587" w:rsidRPr="00383667" w:rsidRDefault="00410BC8" w:rsidP="005714FA">
      <w:pPr>
        <w:pStyle w:val="2f3"/>
        <w:rPr>
          <w:rFonts w:cs="Huawei Sans"/>
        </w:rPr>
      </w:pPr>
      <w:r w:rsidRPr="00383667">
        <w:rPr>
          <w:rFonts w:cs="Huawei Sans"/>
        </w:rPr>
        <w:t xml:space="preserve">[S3-mst-region] instance 1 </w:t>
      </w:r>
      <w:r w:rsidRPr="00497E5B">
        <w:rPr>
          <w:rFonts w:cs="Huawei Sans"/>
        </w:rPr>
        <w:t>vlan</w:t>
      </w:r>
      <w:r w:rsidRPr="00383667">
        <w:rPr>
          <w:rFonts w:cs="Huawei Sans"/>
        </w:rPr>
        <w:t xml:space="preserve"> 10 </w:t>
      </w:r>
    </w:p>
    <w:p w14:paraId="6C518C5D" w14:textId="77777777" w:rsidR="00135587" w:rsidRPr="00383667" w:rsidRDefault="00410BC8" w:rsidP="005714FA">
      <w:pPr>
        <w:pStyle w:val="2f3"/>
        <w:rPr>
          <w:rFonts w:cs="Huawei Sans"/>
        </w:rPr>
      </w:pPr>
      <w:r w:rsidRPr="00383667">
        <w:rPr>
          <w:rFonts w:cs="Huawei Sans"/>
        </w:rPr>
        <w:t xml:space="preserve">[S3-mst-region] instance 2 </w:t>
      </w:r>
      <w:r w:rsidRPr="00497E5B">
        <w:rPr>
          <w:rFonts w:cs="Huawei Sans"/>
        </w:rPr>
        <w:t>vlan</w:t>
      </w:r>
      <w:r w:rsidRPr="00383667">
        <w:rPr>
          <w:rFonts w:cs="Huawei Sans"/>
        </w:rPr>
        <w:t xml:space="preserve"> 20 </w:t>
      </w:r>
    </w:p>
    <w:p w14:paraId="2776BF0E" w14:textId="77777777" w:rsidR="00135587" w:rsidRPr="00383667" w:rsidRDefault="00410BC8" w:rsidP="005714FA">
      <w:pPr>
        <w:pStyle w:val="2f3"/>
        <w:rPr>
          <w:rFonts w:cs="Huawei Sans"/>
        </w:rPr>
      </w:pPr>
      <w:r w:rsidRPr="00383667">
        <w:rPr>
          <w:rFonts w:cs="Huawei Sans"/>
        </w:rPr>
        <w:t>[S3-mst-region] active region-configuration</w:t>
      </w:r>
    </w:p>
    <w:p w14:paraId="4EC3A28A" w14:textId="77777777" w:rsidR="00135587" w:rsidRPr="00383667" w:rsidRDefault="00410BC8"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13428EC8" w14:textId="77777777" w:rsidR="00135587" w:rsidRPr="00383667" w:rsidRDefault="00410BC8" w:rsidP="005714FA">
      <w:pPr>
        <w:pStyle w:val="2f3"/>
        <w:rPr>
          <w:rFonts w:cs="Huawei Sans"/>
        </w:rPr>
      </w:pPr>
      <w:r w:rsidRPr="00383667">
        <w:rPr>
          <w:rFonts w:cs="Huawei Sans"/>
        </w:rPr>
        <w:t>[S3-mst-region] quit</w:t>
      </w:r>
    </w:p>
    <w:p w14:paraId="7B6C419B" w14:textId="77777777" w:rsidR="00135587" w:rsidRDefault="00135587" w:rsidP="005714FA">
      <w:pPr>
        <w:pStyle w:val="2f3"/>
        <w:rPr>
          <w:rFonts w:eastAsiaTheme="minorEastAsia" w:cs="Huawei Sans"/>
        </w:rPr>
      </w:pPr>
    </w:p>
    <w:p w14:paraId="2818AE69" w14:textId="77777777" w:rsidR="00135587" w:rsidRPr="00383667" w:rsidRDefault="00410BC8" w:rsidP="005714FA">
      <w:pPr>
        <w:pStyle w:val="2f3"/>
        <w:rPr>
          <w:rFonts w:cs="Huawei Sans"/>
        </w:rPr>
      </w:pPr>
      <w:r w:rsidRPr="00383667">
        <w:rPr>
          <w:rFonts w:cs="Huawei Sans"/>
        </w:rPr>
        <w:t>[S4]stp region-configuration</w:t>
      </w:r>
    </w:p>
    <w:p w14:paraId="377297C4" w14:textId="77777777" w:rsidR="00135587" w:rsidRPr="00383667" w:rsidRDefault="00410BC8" w:rsidP="005714FA">
      <w:pPr>
        <w:pStyle w:val="2f3"/>
        <w:rPr>
          <w:rFonts w:cs="Huawei Sans"/>
        </w:rPr>
      </w:pPr>
      <w:r w:rsidRPr="00383667">
        <w:rPr>
          <w:rFonts w:cs="Huawei Sans"/>
        </w:rPr>
        <w:t xml:space="preserve">[S4-mst-region] region-name </w:t>
      </w:r>
      <w:r w:rsidRPr="00497E5B">
        <w:rPr>
          <w:rFonts w:cs="Huawei Sans"/>
        </w:rPr>
        <w:t>hcip</w:t>
      </w:r>
    </w:p>
    <w:p w14:paraId="0A4BB04A" w14:textId="77777777" w:rsidR="00135587" w:rsidRPr="00383667" w:rsidRDefault="00410BC8" w:rsidP="005714FA">
      <w:pPr>
        <w:pStyle w:val="2f3"/>
        <w:rPr>
          <w:rFonts w:cs="Huawei Sans"/>
        </w:rPr>
      </w:pPr>
      <w:r w:rsidRPr="00383667">
        <w:rPr>
          <w:rFonts w:cs="Huawei Sans"/>
        </w:rPr>
        <w:t>[S4-mst-region] revision-level 1</w:t>
      </w:r>
    </w:p>
    <w:p w14:paraId="442BC9A9" w14:textId="77777777" w:rsidR="00135587" w:rsidRPr="00383667" w:rsidRDefault="00410BC8" w:rsidP="005714FA">
      <w:pPr>
        <w:pStyle w:val="2f3"/>
        <w:rPr>
          <w:rFonts w:cs="Huawei Sans"/>
        </w:rPr>
      </w:pPr>
      <w:r w:rsidRPr="00383667">
        <w:rPr>
          <w:rFonts w:cs="Huawei Sans"/>
        </w:rPr>
        <w:t xml:space="preserve">[S4-mst-region] instance 1 </w:t>
      </w:r>
      <w:r w:rsidRPr="00497E5B">
        <w:rPr>
          <w:rFonts w:cs="Huawei Sans"/>
        </w:rPr>
        <w:t>vlan</w:t>
      </w:r>
      <w:r w:rsidRPr="00383667">
        <w:rPr>
          <w:rFonts w:cs="Huawei Sans"/>
        </w:rPr>
        <w:t xml:space="preserve"> 10</w:t>
      </w:r>
    </w:p>
    <w:p w14:paraId="70D896F4" w14:textId="77777777" w:rsidR="00135587" w:rsidRPr="00383667" w:rsidRDefault="00410BC8" w:rsidP="005714FA">
      <w:pPr>
        <w:pStyle w:val="2f3"/>
        <w:rPr>
          <w:rFonts w:cs="Huawei Sans"/>
        </w:rPr>
      </w:pPr>
      <w:r w:rsidRPr="00383667">
        <w:rPr>
          <w:rFonts w:cs="Huawei Sans"/>
        </w:rPr>
        <w:t xml:space="preserve">[S4-mst-region] instance 2 </w:t>
      </w:r>
      <w:r w:rsidRPr="00497E5B">
        <w:rPr>
          <w:rFonts w:cs="Huawei Sans"/>
        </w:rPr>
        <w:t>vlan</w:t>
      </w:r>
      <w:r w:rsidRPr="00383667">
        <w:rPr>
          <w:rFonts w:cs="Huawei Sans"/>
        </w:rPr>
        <w:t xml:space="preserve"> 20</w:t>
      </w:r>
    </w:p>
    <w:p w14:paraId="3F5DA89E" w14:textId="77777777" w:rsidR="00135587" w:rsidRPr="00383667" w:rsidRDefault="00410BC8" w:rsidP="005714FA">
      <w:pPr>
        <w:pStyle w:val="2f3"/>
        <w:rPr>
          <w:rFonts w:cs="Huawei Sans"/>
        </w:rPr>
      </w:pPr>
      <w:r w:rsidRPr="00383667">
        <w:rPr>
          <w:rFonts w:cs="Huawei Sans"/>
        </w:rPr>
        <w:t>[S4-mst-region] active region-configuration</w:t>
      </w:r>
    </w:p>
    <w:p w14:paraId="1F7D59C7" w14:textId="77777777" w:rsidR="00135587" w:rsidRPr="00383667" w:rsidRDefault="00410BC8"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74D3A53A" w14:textId="77777777" w:rsidR="00135587" w:rsidRPr="00383667" w:rsidRDefault="00410BC8" w:rsidP="005714FA">
      <w:pPr>
        <w:pStyle w:val="2f3"/>
        <w:rPr>
          <w:rFonts w:cs="Huawei Sans"/>
        </w:rPr>
      </w:pPr>
      <w:r w:rsidRPr="00383667">
        <w:rPr>
          <w:rFonts w:cs="Huawei Sans"/>
        </w:rPr>
        <w:t>[S4-mst-region] quit</w:t>
      </w:r>
    </w:p>
    <w:p w14:paraId="7CDF410A" w14:textId="77777777" w:rsidR="00135587" w:rsidRPr="00383667" w:rsidRDefault="00410BC8" w:rsidP="005714FA">
      <w:pPr>
        <w:pStyle w:val="1e"/>
      </w:pPr>
      <w:r w:rsidRPr="00383667">
        <w:t># Check the mappings between MSTI instances and VLANs on S1.</w:t>
      </w:r>
    </w:p>
    <w:p w14:paraId="748C244F" w14:textId="77777777" w:rsidR="00135587" w:rsidRPr="00383667" w:rsidRDefault="00410BC8" w:rsidP="005714FA">
      <w:pPr>
        <w:pStyle w:val="2f3"/>
        <w:rPr>
          <w:rFonts w:cs="Huawei Sans"/>
        </w:rPr>
      </w:pPr>
      <w:r w:rsidRPr="00383667">
        <w:rPr>
          <w:rFonts w:cs="Huawei Sans"/>
        </w:rPr>
        <w:t xml:space="preserve">[S1]display stp region-configuration </w:t>
      </w:r>
    </w:p>
    <w:p w14:paraId="779E1159"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Oper</w:t>
      </w:r>
      <w:r w:rsidRPr="00383667">
        <w:rPr>
          <w:rFonts w:cs="Huawei Sans"/>
        </w:rPr>
        <w:t xml:space="preserve"> configuration</w:t>
      </w:r>
    </w:p>
    <w:p w14:paraId="294A0EA7" w14:textId="4B929DE7" w:rsidR="00135587" w:rsidRPr="00383667" w:rsidRDefault="00410BC8" w:rsidP="005714FA">
      <w:pPr>
        <w:pStyle w:val="2f3"/>
        <w:rPr>
          <w:rFonts w:cs="Huawei Sans"/>
        </w:rPr>
      </w:pPr>
      <w:r w:rsidRPr="00383667">
        <w:rPr>
          <w:rFonts w:cs="Huawei Sans"/>
        </w:rPr>
        <w:t xml:space="preserve">   Format</w:t>
      </w:r>
      <w:r w:rsidR="00656B18">
        <w:rPr>
          <w:rFonts w:cs="Huawei Sans"/>
        </w:rPr>
        <w:tab/>
      </w:r>
      <w:r w:rsidRPr="00383667">
        <w:rPr>
          <w:rFonts w:cs="Huawei Sans"/>
        </w:rPr>
        <w:t>selector</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:0</w:t>
      </w:r>
    </w:p>
    <w:p w14:paraId="1F1F5C1A" w14:textId="20C726EF" w:rsidR="00135587" w:rsidRPr="00383667" w:rsidRDefault="00656B18" w:rsidP="005714FA">
      <w:pPr>
        <w:pStyle w:val="2f3"/>
        <w:rPr>
          <w:rFonts w:cs="Huawei Sans"/>
        </w:rPr>
      </w:pPr>
      <w:r>
        <w:rPr>
          <w:rFonts w:cs="Huawei Sans"/>
        </w:rPr>
        <w:tab/>
      </w:r>
      <w:r>
        <w:rPr>
          <w:rFonts w:cs="Huawei Sans"/>
        </w:rPr>
        <w:tab/>
      </w:r>
      <w:r>
        <w:rPr>
          <w:rFonts w:cs="Huawei Sans"/>
        </w:rPr>
        <w:tab/>
      </w:r>
      <w:r w:rsidR="00410BC8" w:rsidRPr="00383667">
        <w:rPr>
          <w:rFonts w:cs="Huawei Sans"/>
        </w:rPr>
        <w:t>Region</w:t>
      </w:r>
      <w:r>
        <w:rPr>
          <w:rFonts w:cs="Huawei Sans"/>
        </w:rPr>
        <w:tab/>
      </w:r>
      <w:r w:rsidR="00410BC8" w:rsidRPr="00383667">
        <w:rPr>
          <w:rFonts w:cs="Huawei Sans"/>
        </w:rPr>
        <w:t>name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sidR="00410BC8" w:rsidRPr="00497E5B">
        <w:rPr>
          <w:rFonts w:cs="Huawei Sans"/>
        </w:rPr>
        <w:t>hcip</w:t>
      </w:r>
    </w:p>
    <w:p w14:paraId="22E7F12C" w14:textId="652685C9" w:rsidR="00135587" w:rsidRPr="00383667" w:rsidRDefault="00656B18" w:rsidP="005714FA">
      <w:pPr>
        <w:pStyle w:val="2f3"/>
        <w:rPr>
          <w:rFonts w:cs="Huawei Sans"/>
        </w:rPr>
      </w:pPr>
      <w:r>
        <w:rPr>
          <w:rFonts w:cs="Huawei Sans"/>
        </w:rPr>
        <w:tab/>
      </w:r>
      <w:r>
        <w:rPr>
          <w:rFonts w:cs="Huawei Sans"/>
        </w:rPr>
        <w:tab/>
      </w:r>
      <w:r>
        <w:rPr>
          <w:rFonts w:cs="Huawei Sans"/>
        </w:rPr>
        <w:tab/>
      </w:r>
      <w:r w:rsidR="00410BC8" w:rsidRPr="00383667">
        <w:rPr>
          <w:rFonts w:cs="Huawei Sans"/>
        </w:rPr>
        <w:t>Revision</w:t>
      </w:r>
      <w:r>
        <w:rPr>
          <w:rFonts w:cs="Huawei Sans"/>
        </w:rPr>
        <w:tab/>
      </w:r>
      <w:r w:rsidR="00410BC8" w:rsidRPr="00383667">
        <w:rPr>
          <w:rFonts w:cs="Huawei Sans"/>
        </w:rPr>
        <w:t>level</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:1</w:t>
      </w:r>
    </w:p>
    <w:p w14:paraId="371BF8C1" w14:textId="77777777" w:rsidR="00135587" w:rsidRPr="00383667" w:rsidRDefault="00135587" w:rsidP="005714FA">
      <w:pPr>
        <w:pStyle w:val="2f3"/>
        <w:rPr>
          <w:rFonts w:cs="Huawei Sans"/>
        </w:rPr>
      </w:pPr>
    </w:p>
    <w:p w14:paraId="2016E666" w14:textId="77777777" w:rsidR="00135587" w:rsidRPr="00383667" w:rsidRDefault="00410BC8" w:rsidP="005714FA">
      <w:pPr>
        <w:pStyle w:val="2f3"/>
        <w:rPr>
          <w:rFonts w:cs="Huawei Sans"/>
        </w:rPr>
      </w:pPr>
      <w:r w:rsidRPr="00383667">
        <w:rPr>
          <w:rFonts w:cs="Huawei Sans"/>
        </w:rPr>
        <w:t xml:space="preserve">   Instance   VLANs Mapped</w:t>
      </w:r>
    </w:p>
    <w:p w14:paraId="54B21912" w14:textId="77777777" w:rsidR="00135587" w:rsidRPr="00383667" w:rsidRDefault="00410BC8" w:rsidP="005714FA">
      <w:pPr>
        <w:pStyle w:val="2f3"/>
        <w:rPr>
          <w:rFonts w:cs="Huawei Sans"/>
        </w:rPr>
      </w:pPr>
      <w:r w:rsidRPr="00383667">
        <w:rPr>
          <w:rFonts w:cs="Huawei Sans"/>
        </w:rPr>
        <w:t xml:space="preserve">      0       1 to 9, 11 to 19, 21 to 29, 31 to 39, 41 to 49, 51 to 59, 61 to </w:t>
      </w:r>
    </w:p>
    <w:p w14:paraId="62A88E57" w14:textId="77777777" w:rsidR="00135587" w:rsidRPr="00383667" w:rsidRDefault="00410BC8" w:rsidP="005714FA">
      <w:pPr>
        <w:pStyle w:val="2f3"/>
        <w:rPr>
          <w:rFonts w:cs="Huawei Sans"/>
        </w:rPr>
      </w:pPr>
      <w:r w:rsidRPr="00383667">
        <w:rPr>
          <w:rFonts w:cs="Huawei Sans"/>
        </w:rPr>
        <w:t xml:space="preserve">              69, 71 to 79, 81 to 4094</w:t>
      </w:r>
    </w:p>
    <w:p w14:paraId="249E5980" w14:textId="77777777" w:rsidR="00135587" w:rsidRPr="00383667" w:rsidRDefault="00410BC8" w:rsidP="005714FA">
      <w:pPr>
        <w:pStyle w:val="2f3"/>
        <w:rPr>
          <w:rFonts w:cs="Huawei Sans"/>
          <w:color w:val="EC7061"/>
        </w:rPr>
      </w:pPr>
      <w:r w:rsidRPr="00383667">
        <w:rPr>
          <w:rFonts w:cs="Huawei Sans"/>
          <w:color w:val="EC7061"/>
        </w:rPr>
        <w:t xml:space="preserve">      1       10,</w:t>
      </w:r>
    </w:p>
    <w:p w14:paraId="450FAEA0" w14:textId="77777777" w:rsidR="00135587" w:rsidRPr="00383667" w:rsidRDefault="00410BC8" w:rsidP="005714FA">
      <w:pPr>
        <w:pStyle w:val="2f3"/>
        <w:rPr>
          <w:rFonts w:cs="Huawei Sans"/>
          <w:color w:val="EC7061"/>
        </w:rPr>
      </w:pPr>
      <w:r w:rsidRPr="00383667">
        <w:rPr>
          <w:rFonts w:cs="Huawei Sans"/>
          <w:color w:val="EC7061"/>
        </w:rPr>
        <w:t xml:space="preserve">      2       20</w:t>
      </w:r>
    </w:p>
    <w:p w14:paraId="22E73635" w14:textId="18453977" w:rsidR="00135587" w:rsidRPr="00383667" w:rsidRDefault="00410BC8" w:rsidP="005714FA">
      <w:pPr>
        <w:pStyle w:val="1e"/>
      </w:pPr>
      <w:r w:rsidRPr="00383667">
        <w:lastRenderedPageBreak/>
        <w:t xml:space="preserve"># Configure S1 as </w:t>
      </w:r>
      <w:r w:rsidR="0006092F">
        <w:t>the primary root bridge of MSTI</w:t>
      </w:r>
      <w:r w:rsidRPr="00383667">
        <w:t xml:space="preserve">1 and the secondary root bridge of </w:t>
      </w:r>
      <w:r w:rsidR="0006092F">
        <w:t>MSTI2</w:t>
      </w:r>
      <w:r w:rsidRPr="00383667">
        <w:t>.</w:t>
      </w:r>
    </w:p>
    <w:p w14:paraId="69E5C962" w14:textId="77777777" w:rsidR="00135587" w:rsidRPr="00383667" w:rsidRDefault="00410BC8" w:rsidP="005714FA">
      <w:pPr>
        <w:pStyle w:val="2f3"/>
        <w:rPr>
          <w:rFonts w:cs="Huawei Sans"/>
        </w:rPr>
      </w:pPr>
      <w:r w:rsidRPr="00383667">
        <w:rPr>
          <w:rFonts w:cs="Huawei Sans"/>
        </w:rPr>
        <w:t xml:space="preserve">[S1]stp instance 1 root primary </w:t>
      </w:r>
    </w:p>
    <w:p w14:paraId="4F9A1050" w14:textId="77777777" w:rsidR="00135587" w:rsidRPr="00383667" w:rsidRDefault="00410BC8" w:rsidP="005714FA">
      <w:pPr>
        <w:pStyle w:val="2f3"/>
        <w:rPr>
          <w:rFonts w:cs="Huawei Sans"/>
        </w:rPr>
      </w:pPr>
      <w:r w:rsidRPr="00383667">
        <w:rPr>
          <w:rFonts w:cs="Huawei Sans"/>
        </w:rPr>
        <w:t>[S1]stp instance 2 root secondary</w:t>
      </w:r>
    </w:p>
    <w:p w14:paraId="6CACEC8B" w14:textId="03DDF2F8" w:rsidR="00135587" w:rsidRPr="00383667" w:rsidRDefault="00410BC8" w:rsidP="005714FA">
      <w:pPr>
        <w:pStyle w:val="1e"/>
      </w:pPr>
      <w:r w:rsidRPr="00383667">
        <w:t xml:space="preserve"># Configure S2 as </w:t>
      </w:r>
      <w:r w:rsidR="0006092F">
        <w:t>the primary root bridge of MSTI</w:t>
      </w:r>
      <w:r w:rsidRPr="00383667">
        <w:t xml:space="preserve">2 and the secondary root bridge of </w:t>
      </w:r>
      <w:r w:rsidR="0006092F">
        <w:t>MSTI1</w:t>
      </w:r>
      <w:r w:rsidRPr="00383667">
        <w:t>.</w:t>
      </w:r>
    </w:p>
    <w:p w14:paraId="08D7AF3C" w14:textId="77777777" w:rsidR="00135587" w:rsidRPr="00383667" w:rsidRDefault="00410BC8" w:rsidP="005714FA">
      <w:pPr>
        <w:pStyle w:val="2f3"/>
        <w:rPr>
          <w:rFonts w:cs="Huawei Sans"/>
        </w:rPr>
      </w:pPr>
      <w:r w:rsidRPr="00383667">
        <w:rPr>
          <w:rFonts w:cs="Huawei Sans"/>
        </w:rPr>
        <w:t xml:space="preserve">[S2]stp instance 1 root secondary </w:t>
      </w:r>
    </w:p>
    <w:p w14:paraId="6734B556" w14:textId="77777777" w:rsidR="00135587" w:rsidRPr="00383667" w:rsidRDefault="00410BC8" w:rsidP="005714FA">
      <w:pPr>
        <w:pStyle w:val="2f3"/>
        <w:rPr>
          <w:rFonts w:cs="Huawei Sans"/>
        </w:rPr>
      </w:pPr>
      <w:r w:rsidRPr="00383667">
        <w:rPr>
          <w:rFonts w:cs="Huawei Sans"/>
        </w:rPr>
        <w:t>[S2]stp instance 2 root primary</w:t>
      </w:r>
    </w:p>
    <w:p w14:paraId="32B796E5" w14:textId="020E07CF" w:rsidR="00135587" w:rsidRPr="00383667" w:rsidRDefault="00410BC8" w:rsidP="005714FA">
      <w:pPr>
        <w:pStyle w:val="1e"/>
      </w:pPr>
      <w:r w:rsidRPr="00383667">
        <w:t># Check th</w:t>
      </w:r>
      <w:r w:rsidR="0006092F">
        <w:t>e status and statistics of MSTI</w:t>
      </w:r>
      <w:r w:rsidRPr="00383667">
        <w:t>1 on S1.</w:t>
      </w:r>
    </w:p>
    <w:p w14:paraId="3EE32732" w14:textId="77777777" w:rsidR="00135587" w:rsidRPr="00383667" w:rsidRDefault="00410BC8" w:rsidP="005714FA">
      <w:pPr>
        <w:pStyle w:val="2f3"/>
        <w:rPr>
          <w:rFonts w:cs="Huawei Sans"/>
        </w:rPr>
      </w:pPr>
      <w:r w:rsidRPr="00383667">
        <w:rPr>
          <w:rFonts w:cs="Huawei Sans"/>
        </w:rPr>
        <w:t>[S1]display stp instance 1 brief</w:t>
      </w:r>
    </w:p>
    <w:p w14:paraId="21470A53" w14:textId="3A86FF0E" w:rsidR="00135587" w:rsidRPr="00383667" w:rsidRDefault="00410BC8" w:rsidP="005714FA">
      <w:pPr>
        <w:pStyle w:val="2f3"/>
        <w:rPr>
          <w:rFonts w:cs="Huawei Sans"/>
        </w:rPr>
      </w:pPr>
      <w:r w:rsidRPr="00383667">
        <w:rPr>
          <w:rFonts w:cs="Huawei Sans"/>
        </w:rPr>
        <w:t xml:space="preserve"> MSTID Port                   </w:t>
      </w:r>
      <w:r w:rsidR="00656B18">
        <w:rPr>
          <w:rFonts w:cs="Huawei Sans"/>
        </w:rPr>
        <w:t xml:space="preserve">   </w:t>
      </w:r>
      <w:r w:rsidR="001A32FE">
        <w:rPr>
          <w:rFonts w:cs="Huawei Sans"/>
        </w:rPr>
        <w:t xml:space="preserve">  Role  STP State          </w:t>
      </w:r>
      <w:r w:rsidRPr="00383667">
        <w:rPr>
          <w:rFonts w:cs="Huawei Sans"/>
        </w:rPr>
        <w:t>Protection</w:t>
      </w:r>
    </w:p>
    <w:p w14:paraId="3B6477D6" w14:textId="77777777" w:rsidR="00135587" w:rsidRPr="00383667" w:rsidRDefault="00410BC8" w:rsidP="005714FA">
      <w:pPr>
        <w:pStyle w:val="2f3"/>
        <w:rPr>
          <w:rFonts w:cs="Huawei Sans"/>
        </w:rPr>
      </w:pPr>
      <w:r w:rsidRPr="00383667">
        <w:rPr>
          <w:rFonts w:cs="Huawei Sans"/>
        </w:rPr>
        <w:t xml:space="preserve">   1    GigabitEthernet0/0/10       DESI  FORWARDING      NONE</w:t>
      </w:r>
    </w:p>
    <w:p w14:paraId="3C15D3AC" w14:textId="77777777" w:rsidR="00135587" w:rsidRPr="00383667" w:rsidRDefault="00410BC8" w:rsidP="005714FA">
      <w:pPr>
        <w:pStyle w:val="2f3"/>
        <w:rPr>
          <w:rFonts w:cs="Huawei Sans"/>
        </w:rPr>
      </w:pPr>
      <w:r w:rsidRPr="00383667">
        <w:rPr>
          <w:rFonts w:cs="Huawei Sans"/>
        </w:rPr>
        <w:t xml:space="preserve">   1    GigabitEthernet0/0/11       DESI  FORWARDING      NONE</w:t>
      </w:r>
    </w:p>
    <w:p w14:paraId="6A1BB4B6" w14:textId="77777777" w:rsidR="00135587" w:rsidRPr="00383667" w:rsidRDefault="00410BC8" w:rsidP="005714FA">
      <w:pPr>
        <w:pStyle w:val="2f3"/>
        <w:rPr>
          <w:rFonts w:cs="Huawei Sans"/>
        </w:rPr>
      </w:pPr>
      <w:r w:rsidRPr="00383667">
        <w:rPr>
          <w:rFonts w:cs="Huawei Sans"/>
        </w:rPr>
        <w:t xml:space="preserve">   1    GigabitEthernet0/0/12       DESI  FORWARDING      NONE</w:t>
      </w:r>
    </w:p>
    <w:p w14:paraId="001F5BDB" w14:textId="02DA75D2" w:rsidR="00135587" w:rsidRPr="00383667" w:rsidRDefault="008259C5" w:rsidP="005714FA">
      <w:pPr>
        <w:pStyle w:val="1e"/>
      </w:pPr>
      <w:r w:rsidRPr="00383667">
        <w:t>A</w:t>
      </w:r>
      <w:r w:rsidR="00410BC8" w:rsidRPr="00383667">
        <w:t xml:space="preserve">ll interfaces on S1 are designated interfaces, and S1 is the </w:t>
      </w:r>
      <w:r w:rsidRPr="00383667">
        <w:t xml:space="preserve">primary </w:t>
      </w:r>
      <w:r w:rsidR="0006092F">
        <w:t>root bridge of MSTI</w:t>
      </w:r>
      <w:r w:rsidR="00410BC8" w:rsidRPr="00383667">
        <w:t>1.</w:t>
      </w:r>
    </w:p>
    <w:p w14:paraId="79F0B450" w14:textId="272E250B" w:rsidR="00135587" w:rsidRPr="00383667" w:rsidRDefault="00410BC8" w:rsidP="005714FA">
      <w:pPr>
        <w:pStyle w:val="1e"/>
      </w:pPr>
      <w:r w:rsidRPr="00383667">
        <w:t># Check th</w:t>
      </w:r>
      <w:r w:rsidR="0006092F">
        <w:t>e status and statistics of MSTI</w:t>
      </w:r>
      <w:r w:rsidRPr="00383667">
        <w:t>2 on S2.</w:t>
      </w:r>
    </w:p>
    <w:p w14:paraId="66135109" w14:textId="77777777" w:rsidR="00135587" w:rsidRPr="00383667" w:rsidRDefault="00410BC8" w:rsidP="005714FA">
      <w:pPr>
        <w:pStyle w:val="2f3"/>
        <w:rPr>
          <w:rFonts w:cs="Huawei Sans"/>
        </w:rPr>
      </w:pPr>
      <w:r w:rsidRPr="00383667">
        <w:rPr>
          <w:rFonts w:cs="Huawei Sans"/>
        </w:rPr>
        <w:t xml:space="preserve">[S2]display stp instance 2 brief </w:t>
      </w:r>
    </w:p>
    <w:p w14:paraId="663E103E" w14:textId="782D52B3" w:rsidR="00135587" w:rsidRPr="00383667" w:rsidRDefault="00410BC8" w:rsidP="005714FA">
      <w:pPr>
        <w:pStyle w:val="2f3"/>
        <w:rPr>
          <w:rFonts w:cs="Huawei Sans"/>
        </w:rPr>
      </w:pPr>
      <w:r w:rsidRPr="00383667">
        <w:rPr>
          <w:rFonts w:cs="Huawei Sans"/>
        </w:rPr>
        <w:t xml:space="preserve"> MSTID Port                    </w:t>
      </w:r>
      <w:r w:rsidR="00656B18">
        <w:rPr>
          <w:rFonts w:cs="Huawei Sans"/>
        </w:rPr>
        <w:t xml:space="preserve">   </w:t>
      </w:r>
      <w:r w:rsidRPr="00383667">
        <w:rPr>
          <w:rFonts w:cs="Huawei Sans"/>
        </w:rPr>
        <w:t xml:space="preserve"> Role  STP State          Protection</w:t>
      </w:r>
    </w:p>
    <w:p w14:paraId="44C33D0D" w14:textId="77777777" w:rsidR="00135587" w:rsidRPr="00383667" w:rsidRDefault="00410BC8" w:rsidP="005714FA">
      <w:pPr>
        <w:pStyle w:val="2f3"/>
        <w:rPr>
          <w:rFonts w:cs="Huawei Sans"/>
        </w:rPr>
      </w:pPr>
      <w:r w:rsidRPr="00383667">
        <w:rPr>
          <w:rFonts w:cs="Huawei Sans"/>
        </w:rPr>
        <w:t xml:space="preserve">   2    GigabitEthernet0/0/10       DESI  FORWARDING      NONE</w:t>
      </w:r>
    </w:p>
    <w:p w14:paraId="4629E678" w14:textId="77777777" w:rsidR="00135587" w:rsidRPr="00383667" w:rsidRDefault="00410BC8" w:rsidP="005714FA">
      <w:pPr>
        <w:pStyle w:val="2f3"/>
        <w:rPr>
          <w:rFonts w:cs="Huawei Sans"/>
        </w:rPr>
      </w:pPr>
      <w:r w:rsidRPr="00383667">
        <w:rPr>
          <w:rFonts w:cs="Huawei Sans"/>
        </w:rPr>
        <w:t xml:space="preserve">   2    GigabitEthernet0/0/11       DESI  FORWARDING      NONE</w:t>
      </w:r>
    </w:p>
    <w:p w14:paraId="2618C83A" w14:textId="77777777" w:rsidR="00135587" w:rsidRPr="00383667" w:rsidRDefault="00410BC8" w:rsidP="005714FA">
      <w:pPr>
        <w:pStyle w:val="2f3"/>
        <w:rPr>
          <w:rFonts w:cs="Huawei Sans"/>
        </w:rPr>
      </w:pPr>
      <w:r w:rsidRPr="00383667">
        <w:rPr>
          <w:rFonts w:cs="Huawei Sans"/>
        </w:rPr>
        <w:t xml:space="preserve">   2    GigabitEthernet0/0/13       DESI  FORWARDING      NONE</w:t>
      </w:r>
    </w:p>
    <w:p w14:paraId="0D6316F2" w14:textId="56FAC9D8" w:rsidR="00135587" w:rsidRPr="00383667" w:rsidRDefault="008259C5" w:rsidP="005714FA">
      <w:pPr>
        <w:pStyle w:val="1e"/>
      </w:pPr>
      <w:r w:rsidRPr="00383667">
        <w:t>A</w:t>
      </w:r>
      <w:r w:rsidR="00410BC8" w:rsidRPr="00383667">
        <w:t xml:space="preserve">ll interfaces on S2 are designated interfaces, and S2 is the </w:t>
      </w:r>
      <w:r w:rsidRPr="00383667">
        <w:t xml:space="preserve">secondary </w:t>
      </w:r>
      <w:r w:rsidR="0006092F">
        <w:t>root bridge of MSTI</w:t>
      </w:r>
      <w:r w:rsidR="00410BC8" w:rsidRPr="00383667">
        <w:t>1.</w:t>
      </w:r>
    </w:p>
    <w:p w14:paraId="3D034B2E" w14:textId="77777777" w:rsidR="00135587" w:rsidRPr="00383667" w:rsidRDefault="00410BC8" w:rsidP="00604E8C">
      <w:pPr>
        <w:pStyle w:val="30"/>
        <w:numPr>
          <w:ilvl w:val="5"/>
          <w:numId w:val="27"/>
        </w:numPr>
        <w:tabs>
          <w:tab w:val="clear" w:pos="1701"/>
        </w:tabs>
        <w:ind w:left="1032" w:hanging="278"/>
        <w:outlineLvl w:val="9"/>
        <w:rPr>
          <w:rFonts w:cs="Huawei Sans"/>
        </w:rPr>
      </w:pPr>
      <w:r w:rsidRPr="00383667">
        <w:rPr>
          <w:rFonts w:cs="Huawei Sans"/>
        </w:rPr>
        <w:t>Perform basic VRRP configurations.</w:t>
      </w:r>
    </w:p>
    <w:p w14:paraId="281E16ED" w14:textId="77777777" w:rsidR="00135587" w:rsidRPr="00383667" w:rsidRDefault="00410BC8" w:rsidP="005714FA">
      <w:pPr>
        <w:pStyle w:val="1e"/>
      </w:pPr>
      <w:r w:rsidRPr="00383667">
        <w:t>Create VLANIF 10 and VLANIF 20 on both S1 and S2, and add VLANIF 10 to VRRP group 10 and VLANIF 20 to VRRP group 20. Configure VRRP priorities so that S1 in VLAN 10 and S2 in VLAN 20 both function as the VRRP master.</w:t>
      </w:r>
    </w:p>
    <w:p w14:paraId="750E35B0" w14:textId="77777777" w:rsidR="00135587" w:rsidRPr="00383667" w:rsidRDefault="00410BC8" w:rsidP="005714FA">
      <w:pPr>
        <w:pStyle w:val="1e"/>
      </w:pPr>
      <w:r w:rsidRPr="00383667">
        <w:t># Create VLANIF interfaces.</w:t>
      </w:r>
    </w:p>
    <w:p w14:paraId="404D7ACF" w14:textId="77777777" w:rsidR="00135587" w:rsidRPr="00383667" w:rsidRDefault="00410BC8" w:rsidP="005714FA">
      <w:pPr>
        <w:pStyle w:val="2f3"/>
        <w:rPr>
          <w:rFonts w:cs="Huawei Sans"/>
        </w:rPr>
      </w:pPr>
      <w:r w:rsidRPr="00383667">
        <w:rPr>
          <w:rFonts w:cs="Huawei Sans"/>
        </w:rPr>
        <w:t>[S1]interface Vlanif10</w:t>
      </w:r>
    </w:p>
    <w:p w14:paraId="32D4003F" w14:textId="77777777" w:rsidR="00135587" w:rsidRPr="00383667" w:rsidRDefault="00410BC8" w:rsidP="005714FA">
      <w:pPr>
        <w:pStyle w:val="2f3"/>
        <w:rPr>
          <w:rFonts w:cs="Huawei Sans"/>
        </w:rPr>
      </w:pPr>
      <w:r w:rsidRPr="00383667">
        <w:rPr>
          <w:rFonts w:cs="Huawei Sans"/>
        </w:rPr>
        <w:t xml:space="preserve">[S1-Vlanif10] </w:t>
      </w:r>
      <w:r w:rsidRPr="00497E5B">
        <w:rPr>
          <w:rFonts w:cs="Huawei Sans"/>
        </w:rPr>
        <w:t>ip</w:t>
      </w:r>
      <w:r w:rsidRPr="00383667">
        <w:rPr>
          <w:rFonts w:cs="Huawei Sans"/>
        </w:rPr>
        <w:t xml:space="preserve"> address 10.0.10.1 255.255.255.0</w:t>
      </w:r>
    </w:p>
    <w:p w14:paraId="2B672DA0" w14:textId="77777777" w:rsidR="00135587" w:rsidRPr="00383667" w:rsidRDefault="00410BC8" w:rsidP="005714FA">
      <w:pPr>
        <w:pStyle w:val="2f3"/>
        <w:rPr>
          <w:rFonts w:cs="Huawei Sans"/>
        </w:rPr>
      </w:pPr>
      <w:r w:rsidRPr="00383667">
        <w:rPr>
          <w:rFonts w:cs="Huawei Sans"/>
        </w:rPr>
        <w:t>[S1-Vlanif10] quit</w:t>
      </w:r>
    </w:p>
    <w:p w14:paraId="419017DE" w14:textId="77777777" w:rsidR="00135587" w:rsidRPr="00383667" w:rsidRDefault="00410BC8" w:rsidP="005714FA">
      <w:pPr>
        <w:pStyle w:val="2f3"/>
        <w:rPr>
          <w:rFonts w:cs="Huawei Sans"/>
        </w:rPr>
      </w:pPr>
      <w:r w:rsidRPr="00383667">
        <w:rPr>
          <w:rFonts w:cs="Huawei Sans"/>
        </w:rPr>
        <w:t>[S1]interface Vlanif20</w:t>
      </w:r>
    </w:p>
    <w:p w14:paraId="59826A49" w14:textId="77777777" w:rsidR="00135587" w:rsidRPr="00383667" w:rsidRDefault="00410BC8" w:rsidP="005714FA">
      <w:pPr>
        <w:pStyle w:val="2f3"/>
        <w:rPr>
          <w:rFonts w:cs="Huawei Sans"/>
        </w:rPr>
      </w:pPr>
      <w:r w:rsidRPr="00383667">
        <w:rPr>
          <w:rFonts w:cs="Huawei Sans"/>
        </w:rPr>
        <w:t xml:space="preserve">[S1-Vlanif20] </w:t>
      </w:r>
      <w:r w:rsidRPr="00497E5B">
        <w:rPr>
          <w:rFonts w:cs="Huawei Sans"/>
        </w:rPr>
        <w:t>ip</w:t>
      </w:r>
      <w:r w:rsidRPr="00383667">
        <w:rPr>
          <w:rFonts w:cs="Huawei Sans"/>
        </w:rPr>
        <w:t xml:space="preserve"> address 10.0.20.1 255.255.255.0</w:t>
      </w:r>
    </w:p>
    <w:p w14:paraId="21A9E85A" w14:textId="77777777" w:rsidR="00135587" w:rsidRPr="00383667" w:rsidRDefault="00410BC8" w:rsidP="005714FA">
      <w:pPr>
        <w:pStyle w:val="2f3"/>
        <w:rPr>
          <w:rFonts w:cs="Huawei Sans"/>
        </w:rPr>
      </w:pPr>
      <w:r w:rsidRPr="00383667">
        <w:rPr>
          <w:rFonts w:cs="Huawei Sans"/>
        </w:rPr>
        <w:t>[S1-Vlanif20] quit</w:t>
      </w:r>
    </w:p>
    <w:p w14:paraId="0E4394A6" w14:textId="77777777" w:rsidR="00135587" w:rsidRPr="00383667" w:rsidRDefault="00135587" w:rsidP="005714FA">
      <w:pPr>
        <w:pStyle w:val="2f3"/>
        <w:rPr>
          <w:rFonts w:cs="Huawei Sans"/>
        </w:rPr>
      </w:pPr>
    </w:p>
    <w:p w14:paraId="0DDF91E0" w14:textId="77777777" w:rsidR="00135587" w:rsidRPr="00383667" w:rsidRDefault="00410BC8" w:rsidP="005714FA">
      <w:pPr>
        <w:pStyle w:val="2f3"/>
        <w:rPr>
          <w:rFonts w:cs="Huawei Sans"/>
        </w:rPr>
      </w:pPr>
      <w:r w:rsidRPr="00383667">
        <w:rPr>
          <w:rFonts w:cs="Huawei Sans"/>
        </w:rPr>
        <w:t>[S2]interface Vlanif10</w:t>
      </w:r>
    </w:p>
    <w:p w14:paraId="7D02CED6" w14:textId="77777777" w:rsidR="00135587" w:rsidRPr="00383667" w:rsidRDefault="00410BC8" w:rsidP="005714FA">
      <w:pPr>
        <w:pStyle w:val="2f3"/>
        <w:rPr>
          <w:rFonts w:cs="Huawei Sans"/>
        </w:rPr>
      </w:pPr>
      <w:r w:rsidRPr="00383667">
        <w:rPr>
          <w:rFonts w:cs="Huawei Sans"/>
        </w:rPr>
        <w:t xml:space="preserve">[S2-Vlanif10] </w:t>
      </w:r>
      <w:r w:rsidRPr="00497E5B">
        <w:rPr>
          <w:rFonts w:cs="Huawei Sans"/>
        </w:rPr>
        <w:t>ip</w:t>
      </w:r>
      <w:r w:rsidRPr="00383667">
        <w:rPr>
          <w:rFonts w:cs="Huawei Sans"/>
        </w:rPr>
        <w:t xml:space="preserve"> address 10.0.10.2 255.255.255.0</w:t>
      </w:r>
    </w:p>
    <w:p w14:paraId="13B6BF64" w14:textId="77777777" w:rsidR="00135587" w:rsidRPr="00383667" w:rsidRDefault="00410BC8" w:rsidP="005714FA">
      <w:pPr>
        <w:pStyle w:val="2f3"/>
        <w:rPr>
          <w:rFonts w:cs="Huawei Sans"/>
        </w:rPr>
      </w:pPr>
      <w:r w:rsidRPr="00383667">
        <w:rPr>
          <w:rFonts w:cs="Huawei Sans"/>
        </w:rPr>
        <w:t>[S2-Vlanif10] quit</w:t>
      </w:r>
    </w:p>
    <w:p w14:paraId="759F46EC" w14:textId="77777777" w:rsidR="00135587" w:rsidRPr="00383667" w:rsidRDefault="00410BC8" w:rsidP="005714FA">
      <w:pPr>
        <w:pStyle w:val="2f3"/>
        <w:rPr>
          <w:rFonts w:cs="Huawei Sans"/>
        </w:rPr>
      </w:pPr>
      <w:r w:rsidRPr="00383667">
        <w:rPr>
          <w:rFonts w:cs="Huawei Sans"/>
        </w:rPr>
        <w:t>[S2]interface Vlanif20</w:t>
      </w:r>
    </w:p>
    <w:p w14:paraId="5047763B" w14:textId="77777777" w:rsidR="00135587" w:rsidRPr="00383667" w:rsidRDefault="00410BC8" w:rsidP="005714FA">
      <w:pPr>
        <w:pStyle w:val="2f3"/>
        <w:rPr>
          <w:rFonts w:cs="Huawei Sans"/>
        </w:rPr>
      </w:pPr>
      <w:r w:rsidRPr="00383667">
        <w:rPr>
          <w:rFonts w:cs="Huawei Sans"/>
        </w:rPr>
        <w:t xml:space="preserve">[S2-Vlanif20] </w:t>
      </w:r>
      <w:r w:rsidRPr="00497E5B">
        <w:rPr>
          <w:rFonts w:cs="Huawei Sans"/>
        </w:rPr>
        <w:t>ip</w:t>
      </w:r>
      <w:r w:rsidRPr="00383667">
        <w:rPr>
          <w:rFonts w:cs="Huawei Sans"/>
        </w:rPr>
        <w:t xml:space="preserve"> address 10.0.20.2 255.255.255.0</w:t>
      </w:r>
    </w:p>
    <w:p w14:paraId="0215D876" w14:textId="77777777" w:rsidR="00135587" w:rsidRPr="00383667" w:rsidRDefault="00410BC8" w:rsidP="005714FA">
      <w:pPr>
        <w:pStyle w:val="2f3"/>
        <w:rPr>
          <w:rFonts w:cs="Huawei Sans"/>
        </w:rPr>
      </w:pPr>
      <w:r w:rsidRPr="00383667">
        <w:rPr>
          <w:rFonts w:cs="Huawei Sans"/>
        </w:rPr>
        <w:t>[S2-Vlanif20] quit</w:t>
      </w:r>
    </w:p>
    <w:p w14:paraId="2A3C6CAB" w14:textId="1025F797" w:rsidR="00135587" w:rsidRPr="00383667" w:rsidRDefault="00E56D95" w:rsidP="005714FA">
      <w:pPr>
        <w:pStyle w:val="1e"/>
      </w:pPr>
      <w:r w:rsidRPr="00383667">
        <w:lastRenderedPageBreak/>
        <w:t xml:space="preserve"># Configure VRRP groups on </w:t>
      </w:r>
      <w:r w:rsidR="00410BC8" w:rsidRPr="00383667">
        <w:t>S1.</w:t>
      </w:r>
    </w:p>
    <w:p w14:paraId="04299441" w14:textId="77777777" w:rsidR="00135587" w:rsidRPr="00383667" w:rsidRDefault="00410BC8" w:rsidP="005714FA">
      <w:pPr>
        <w:pStyle w:val="2f3"/>
        <w:rPr>
          <w:rFonts w:cs="Huawei Sans"/>
        </w:rPr>
      </w:pPr>
      <w:r w:rsidRPr="00383667">
        <w:rPr>
          <w:rFonts w:cs="Huawei Sans"/>
        </w:rPr>
        <w:t xml:space="preserve">[S1]interface </w:t>
      </w:r>
      <w:r w:rsidRPr="00497E5B">
        <w:rPr>
          <w:rFonts w:cs="Huawei Sans"/>
        </w:rPr>
        <w:t>Vlanif</w:t>
      </w:r>
      <w:r w:rsidRPr="00383667">
        <w:rPr>
          <w:rFonts w:cs="Huawei Sans"/>
        </w:rPr>
        <w:t xml:space="preserve"> 10</w:t>
      </w:r>
    </w:p>
    <w:p w14:paraId="2A4E0060" w14:textId="77777777" w:rsidR="00135587" w:rsidRPr="00383667" w:rsidRDefault="00410BC8" w:rsidP="005714FA">
      <w:pPr>
        <w:pStyle w:val="2f3"/>
        <w:rPr>
          <w:rFonts w:cs="Huawei Sans"/>
        </w:rPr>
      </w:pPr>
      <w:r w:rsidRPr="00383667">
        <w:rPr>
          <w:rFonts w:cs="Huawei Sans"/>
        </w:rPr>
        <w:t xml:space="preserve">[S1-Vlanif10] vrrp </w:t>
      </w:r>
      <w:r w:rsidRPr="00497E5B">
        <w:rPr>
          <w:rFonts w:cs="Huawei Sans"/>
        </w:rPr>
        <w:t>vrid</w:t>
      </w:r>
      <w:r w:rsidRPr="00383667">
        <w:rPr>
          <w:rFonts w:cs="Huawei Sans"/>
        </w:rPr>
        <w:t xml:space="preserve"> 10 </w:t>
      </w:r>
      <w:r w:rsidRPr="00497E5B">
        <w:rPr>
          <w:rFonts w:cs="Huawei Sans"/>
        </w:rPr>
        <w:t>virtual-ip</w:t>
      </w:r>
      <w:r w:rsidRPr="00383667">
        <w:rPr>
          <w:rFonts w:cs="Huawei Sans"/>
        </w:rPr>
        <w:t xml:space="preserve"> 10.0.10.254</w:t>
      </w:r>
    </w:p>
    <w:p w14:paraId="47258459" w14:textId="77777777" w:rsidR="00135587" w:rsidRPr="00383667" w:rsidRDefault="00410BC8" w:rsidP="005714FA">
      <w:pPr>
        <w:pStyle w:val="2f3"/>
        <w:rPr>
          <w:rFonts w:cs="Huawei Sans"/>
        </w:rPr>
      </w:pPr>
      <w:r w:rsidRPr="00383667">
        <w:rPr>
          <w:rFonts w:cs="Huawei Sans"/>
        </w:rPr>
        <w:t xml:space="preserve">[S1-Vlanif10] vrrp </w:t>
      </w:r>
      <w:r w:rsidRPr="00497E5B">
        <w:rPr>
          <w:rFonts w:cs="Huawei Sans"/>
        </w:rPr>
        <w:t>vrid</w:t>
      </w:r>
      <w:r w:rsidRPr="00383667">
        <w:rPr>
          <w:rFonts w:cs="Huawei Sans"/>
        </w:rPr>
        <w:t xml:space="preserve"> 10 priority 120</w:t>
      </w:r>
    </w:p>
    <w:p w14:paraId="638267ED" w14:textId="77777777" w:rsidR="00135587" w:rsidRPr="00383667" w:rsidRDefault="00410BC8" w:rsidP="005714FA">
      <w:pPr>
        <w:pStyle w:val="2f3"/>
        <w:rPr>
          <w:rFonts w:cs="Huawei Sans"/>
        </w:rPr>
      </w:pPr>
      <w:r w:rsidRPr="00383667">
        <w:rPr>
          <w:rFonts w:cs="Huawei Sans"/>
        </w:rPr>
        <w:t>[S1-Vlanif10] quit</w:t>
      </w:r>
    </w:p>
    <w:p w14:paraId="6F67F286" w14:textId="77777777" w:rsidR="00135587" w:rsidRPr="00383667" w:rsidRDefault="00410BC8" w:rsidP="005714FA">
      <w:pPr>
        <w:pStyle w:val="2f3"/>
        <w:rPr>
          <w:rFonts w:cs="Huawei Sans"/>
        </w:rPr>
      </w:pPr>
      <w:r w:rsidRPr="00383667">
        <w:rPr>
          <w:rFonts w:cs="Huawei Sans"/>
        </w:rPr>
        <w:t xml:space="preserve">[S1]interface </w:t>
      </w:r>
      <w:r w:rsidRPr="00497E5B">
        <w:rPr>
          <w:rFonts w:cs="Huawei Sans"/>
        </w:rPr>
        <w:t>Vlanif</w:t>
      </w:r>
      <w:r w:rsidRPr="00383667">
        <w:rPr>
          <w:rFonts w:cs="Huawei Sans"/>
        </w:rPr>
        <w:t xml:space="preserve"> 20</w:t>
      </w:r>
    </w:p>
    <w:p w14:paraId="1EE8AA19" w14:textId="77777777" w:rsidR="00135587" w:rsidRPr="00383667" w:rsidRDefault="00410BC8" w:rsidP="005714FA">
      <w:pPr>
        <w:pStyle w:val="2f3"/>
        <w:rPr>
          <w:rFonts w:cs="Huawei Sans"/>
        </w:rPr>
      </w:pPr>
      <w:r w:rsidRPr="00383667">
        <w:rPr>
          <w:rFonts w:cs="Huawei Sans"/>
        </w:rPr>
        <w:t xml:space="preserve">[S1-Vlanif20] vrrp </w:t>
      </w:r>
      <w:r w:rsidRPr="00497E5B">
        <w:rPr>
          <w:rFonts w:cs="Huawei Sans"/>
        </w:rPr>
        <w:t>vrid</w:t>
      </w:r>
      <w:r w:rsidRPr="00383667">
        <w:rPr>
          <w:rFonts w:cs="Huawei Sans"/>
        </w:rPr>
        <w:t xml:space="preserve"> 20 </w:t>
      </w:r>
      <w:r w:rsidRPr="00497E5B">
        <w:rPr>
          <w:rFonts w:cs="Huawei Sans"/>
        </w:rPr>
        <w:t>virtual-ip</w:t>
      </w:r>
      <w:r w:rsidRPr="00383667">
        <w:rPr>
          <w:rFonts w:cs="Huawei Sans"/>
        </w:rPr>
        <w:t xml:space="preserve"> 10.0.20.254</w:t>
      </w:r>
    </w:p>
    <w:p w14:paraId="447BB4FE" w14:textId="77777777" w:rsidR="00135587" w:rsidRPr="00383667" w:rsidRDefault="00410BC8" w:rsidP="005714FA">
      <w:pPr>
        <w:pStyle w:val="2f3"/>
        <w:rPr>
          <w:rFonts w:cs="Huawei Sans"/>
        </w:rPr>
      </w:pPr>
      <w:r w:rsidRPr="00383667">
        <w:rPr>
          <w:rFonts w:cs="Huawei Sans"/>
        </w:rPr>
        <w:t>[S1-Vlanif20] quit</w:t>
      </w:r>
    </w:p>
    <w:p w14:paraId="6D6521D4" w14:textId="09D58F4E" w:rsidR="00135587" w:rsidRPr="00383667" w:rsidRDefault="00410BC8" w:rsidP="005714FA">
      <w:pPr>
        <w:pStyle w:val="1e"/>
      </w:pPr>
      <w:r w:rsidRPr="00383667">
        <w:t xml:space="preserve">Set the VRRP priority to 120 for S1 in VLAN 10, and use the default </w:t>
      </w:r>
      <w:r w:rsidR="00E56D95" w:rsidRPr="00383667">
        <w:t>priority</w:t>
      </w:r>
      <w:r w:rsidRPr="00383667">
        <w:t xml:space="preserve"> 100 for S1 in VLAN 20.</w:t>
      </w:r>
    </w:p>
    <w:p w14:paraId="3694E34E" w14:textId="1B981939" w:rsidR="00135587" w:rsidRPr="00383667" w:rsidRDefault="00410BC8" w:rsidP="005714FA">
      <w:pPr>
        <w:pStyle w:val="1e"/>
      </w:pPr>
      <w:r w:rsidRPr="00383667">
        <w:t># Configure VRRP groups on S2.</w:t>
      </w:r>
    </w:p>
    <w:p w14:paraId="3BFF611F" w14:textId="77777777" w:rsidR="00135587" w:rsidRPr="00383667" w:rsidRDefault="00410BC8" w:rsidP="005714FA">
      <w:pPr>
        <w:pStyle w:val="2f3"/>
        <w:rPr>
          <w:rFonts w:cs="Huawei Sans"/>
        </w:rPr>
      </w:pPr>
      <w:r w:rsidRPr="00383667">
        <w:rPr>
          <w:rFonts w:cs="Huawei Sans"/>
        </w:rPr>
        <w:t>[S2]interface Vlanif10</w:t>
      </w:r>
    </w:p>
    <w:p w14:paraId="0F013C23" w14:textId="77777777" w:rsidR="00135587" w:rsidRPr="00383667" w:rsidRDefault="00410BC8" w:rsidP="005714FA">
      <w:pPr>
        <w:pStyle w:val="2f3"/>
        <w:rPr>
          <w:rFonts w:cs="Huawei Sans"/>
        </w:rPr>
      </w:pPr>
      <w:r w:rsidRPr="00383667">
        <w:rPr>
          <w:rFonts w:cs="Huawei Sans"/>
        </w:rPr>
        <w:t xml:space="preserve">[S2-Vlanif10] vrrp </w:t>
      </w:r>
      <w:r w:rsidRPr="00497E5B">
        <w:rPr>
          <w:rFonts w:cs="Huawei Sans"/>
        </w:rPr>
        <w:t>vrid</w:t>
      </w:r>
      <w:r w:rsidRPr="00383667">
        <w:rPr>
          <w:rFonts w:cs="Huawei Sans"/>
        </w:rPr>
        <w:t xml:space="preserve"> 10 </w:t>
      </w:r>
      <w:r w:rsidRPr="00497E5B">
        <w:rPr>
          <w:rFonts w:cs="Huawei Sans"/>
        </w:rPr>
        <w:t>virtual-ip</w:t>
      </w:r>
      <w:r w:rsidRPr="00383667">
        <w:rPr>
          <w:rFonts w:cs="Huawei Sans"/>
        </w:rPr>
        <w:t xml:space="preserve"> 10.0.10.254</w:t>
      </w:r>
    </w:p>
    <w:p w14:paraId="10DD230F" w14:textId="77777777" w:rsidR="00135587" w:rsidRPr="00383667" w:rsidRDefault="00410BC8" w:rsidP="005714FA">
      <w:pPr>
        <w:pStyle w:val="2f3"/>
        <w:rPr>
          <w:rFonts w:cs="Huawei Sans"/>
        </w:rPr>
      </w:pPr>
      <w:r w:rsidRPr="00383667">
        <w:rPr>
          <w:rFonts w:cs="Huawei Sans"/>
        </w:rPr>
        <w:t>[S2-Vlanif10] quit</w:t>
      </w:r>
    </w:p>
    <w:p w14:paraId="48E44E06" w14:textId="77777777" w:rsidR="00135587" w:rsidRPr="00383667" w:rsidRDefault="00410BC8" w:rsidP="005714FA">
      <w:pPr>
        <w:pStyle w:val="2f3"/>
        <w:rPr>
          <w:rFonts w:cs="Huawei Sans"/>
        </w:rPr>
      </w:pPr>
      <w:r w:rsidRPr="00383667">
        <w:rPr>
          <w:rFonts w:cs="Huawei Sans"/>
        </w:rPr>
        <w:t>[S2]interface Vlanif20</w:t>
      </w:r>
    </w:p>
    <w:p w14:paraId="735B1B62" w14:textId="77777777" w:rsidR="00135587" w:rsidRPr="00383667" w:rsidRDefault="00410BC8" w:rsidP="005714FA">
      <w:pPr>
        <w:pStyle w:val="2f3"/>
        <w:rPr>
          <w:rFonts w:cs="Huawei Sans"/>
        </w:rPr>
      </w:pPr>
      <w:r w:rsidRPr="00383667">
        <w:rPr>
          <w:rFonts w:cs="Huawei Sans"/>
        </w:rPr>
        <w:t xml:space="preserve">[S2-Vlanif20] vrrp </w:t>
      </w:r>
      <w:r w:rsidRPr="00497E5B">
        <w:rPr>
          <w:rFonts w:cs="Huawei Sans"/>
        </w:rPr>
        <w:t>vrid</w:t>
      </w:r>
      <w:r w:rsidRPr="00383667">
        <w:rPr>
          <w:rFonts w:cs="Huawei Sans"/>
        </w:rPr>
        <w:t xml:space="preserve"> 20 </w:t>
      </w:r>
      <w:r w:rsidRPr="00497E5B">
        <w:rPr>
          <w:rFonts w:cs="Huawei Sans"/>
        </w:rPr>
        <w:t>virtual-ip</w:t>
      </w:r>
      <w:r w:rsidRPr="00383667">
        <w:rPr>
          <w:rFonts w:cs="Huawei Sans"/>
        </w:rPr>
        <w:t xml:space="preserve"> 10.0.20.254</w:t>
      </w:r>
    </w:p>
    <w:p w14:paraId="09F37EDD" w14:textId="77777777" w:rsidR="00135587" w:rsidRPr="00383667" w:rsidRDefault="00410BC8" w:rsidP="005714FA">
      <w:pPr>
        <w:pStyle w:val="2f3"/>
        <w:rPr>
          <w:rFonts w:cs="Huawei Sans"/>
        </w:rPr>
      </w:pPr>
      <w:r w:rsidRPr="00383667">
        <w:rPr>
          <w:rFonts w:cs="Huawei Sans"/>
        </w:rPr>
        <w:t xml:space="preserve">[S2-Vlanif20] vrrp </w:t>
      </w:r>
      <w:r w:rsidRPr="00497E5B">
        <w:rPr>
          <w:rFonts w:cs="Huawei Sans"/>
        </w:rPr>
        <w:t>vrid</w:t>
      </w:r>
      <w:r w:rsidRPr="00383667">
        <w:rPr>
          <w:rFonts w:cs="Huawei Sans"/>
        </w:rPr>
        <w:t xml:space="preserve"> 20 priority 120</w:t>
      </w:r>
    </w:p>
    <w:p w14:paraId="5E4B0289" w14:textId="77777777" w:rsidR="00135587" w:rsidRPr="00383667" w:rsidRDefault="00410BC8" w:rsidP="005714FA">
      <w:pPr>
        <w:pStyle w:val="2f3"/>
        <w:rPr>
          <w:rFonts w:cs="Huawei Sans"/>
        </w:rPr>
      </w:pPr>
      <w:r w:rsidRPr="00383667">
        <w:rPr>
          <w:rFonts w:cs="Huawei Sans"/>
        </w:rPr>
        <w:t>[S2-Vlanif20] quit</w:t>
      </w:r>
    </w:p>
    <w:p w14:paraId="5502BF12" w14:textId="137EA6AA" w:rsidR="00135587" w:rsidRPr="00383667" w:rsidRDefault="00410BC8" w:rsidP="005714FA">
      <w:pPr>
        <w:pStyle w:val="1e"/>
      </w:pPr>
      <w:r w:rsidRPr="00383667">
        <w:t xml:space="preserve">Set the VRRP priority to 120 for S2 in VLAN 20, and use the default </w:t>
      </w:r>
      <w:r w:rsidR="00E56D95" w:rsidRPr="00383667">
        <w:t>priority</w:t>
      </w:r>
      <w:r w:rsidRPr="00383667">
        <w:t xml:space="preserve"> 100 for S2 in VLAN 10.</w:t>
      </w:r>
    </w:p>
    <w:p w14:paraId="5E08F7BB" w14:textId="77777777" w:rsidR="00135587" w:rsidRPr="00383667" w:rsidRDefault="00410BC8" w:rsidP="005714FA">
      <w:pPr>
        <w:pStyle w:val="1e"/>
      </w:pPr>
      <w:r w:rsidRPr="00383667">
        <w:t># Check the VRRP status.</w:t>
      </w:r>
    </w:p>
    <w:p w14:paraId="48513AC8" w14:textId="77777777" w:rsidR="00135587" w:rsidRPr="00383667" w:rsidRDefault="00410BC8" w:rsidP="005714FA">
      <w:pPr>
        <w:pStyle w:val="2f3"/>
        <w:jc w:val="both"/>
        <w:rPr>
          <w:rFonts w:cs="Huawei Sans"/>
        </w:rPr>
      </w:pPr>
      <w:r w:rsidRPr="00383667">
        <w:rPr>
          <w:rFonts w:cs="Huawei Sans"/>
        </w:rPr>
        <w:t xml:space="preserve">&lt;S1&gt;display vrrp brief </w:t>
      </w:r>
    </w:p>
    <w:p w14:paraId="58AF621D" w14:textId="307A9D97" w:rsidR="00135587" w:rsidRPr="00383667" w:rsidRDefault="00410BC8" w:rsidP="005714FA">
      <w:pPr>
        <w:pStyle w:val="2f3"/>
        <w:jc w:val="both"/>
        <w:rPr>
          <w:rFonts w:cs="Huawei Sans"/>
        </w:rPr>
      </w:pPr>
      <w:r w:rsidRPr="00383667">
        <w:rPr>
          <w:rFonts w:cs="Huawei Sans"/>
        </w:rPr>
        <w:t>VRID</w:t>
      </w:r>
      <w:r w:rsidR="00656B18">
        <w:rPr>
          <w:rFonts w:cs="Huawei Sans"/>
        </w:rPr>
        <w:tab/>
      </w:r>
      <w:r w:rsidR="00656B18">
        <w:rPr>
          <w:rFonts w:cs="Huawei Sans"/>
        </w:rPr>
        <w:tab/>
      </w:r>
      <w:r w:rsidRPr="00383667">
        <w:rPr>
          <w:rFonts w:cs="Huawei Sans"/>
        </w:rPr>
        <w:t>State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Interface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Type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Virtual</w:t>
      </w:r>
      <w:r w:rsidR="00656B18">
        <w:rPr>
          <w:rFonts w:cs="Huawei Sans"/>
        </w:rPr>
        <w:tab/>
      </w:r>
      <w:r w:rsidRPr="00383667">
        <w:rPr>
          <w:rFonts w:cs="Huawei Sans"/>
        </w:rPr>
        <w:t>IP</w:t>
      </w:r>
    </w:p>
    <w:p w14:paraId="37FF9A1E" w14:textId="77777777" w:rsidR="00135587" w:rsidRPr="00383667" w:rsidRDefault="00410BC8" w:rsidP="005714FA">
      <w:pPr>
        <w:pStyle w:val="2f3"/>
        <w:jc w:val="both"/>
        <w:rPr>
          <w:rFonts w:cs="Huawei Sans"/>
        </w:rPr>
      </w:pPr>
      <w:r w:rsidRPr="00383667">
        <w:rPr>
          <w:rFonts w:cs="Huawei Sans"/>
        </w:rPr>
        <w:t>----------------------------------------------------------------</w:t>
      </w:r>
    </w:p>
    <w:p w14:paraId="158C0A79" w14:textId="7B8C32DF" w:rsidR="00135587" w:rsidRPr="00383667" w:rsidRDefault="00410BC8" w:rsidP="005714FA">
      <w:pPr>
        <w:pStyle w:val="2f3"/>
        <w:jc w:val="both"/>
        <w:rPr>
          <w:rFonts w:cs="Huawei Sans"/>
        </w:rPr>
      </w:pPr>
      <w:r w:rsidRPr="00383667">
        <w:rPr>
          <w:rFonts w:cs="Huawei Sans"/>
        </w:rPr>
        <w:t>10</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Master</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Vlanif10</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Normal</w:t>
      </w:r>
      <w:r w:rsidR="00656B18">
        <w:rPr>
          <w:rFonts w:cs="Huawei Sans"/>
        </w:rPr>
        <w:tab/>
      </w:r>
      <w:r w:rsidR="00656B18">
        <w:rPr>
          <w:rFonts w:cs="Huawei Sans"/>
        </w:rPr>
        <w:tab/>
      </w:r>
      <w:r w:rsidR="00656B18">
        <w:rPr>
          <w:rFonts w:cs="Huawei Sans"/>
        </w:rPr>
        <w:tab/>
      </w:r>
      <w:r w:rsidRPr="00383667">
        <w:rPr>
          <w:rFonts w:cs="Huawei Sans"/>
        </w:rPr>
        <w:t>10.0.10.254</w:t>
      </w:r>
    </w:p>
    <w:p w14:paraId="4FB752CD" w14:textId="744AFB00" w:rsidR="00135587" w:rsidRPr="00383667" w:rsidRDefault="00410BC8" w:rsidP="005714FA">
      <w:pPr>
        <w:pStyle w:val="2f3"/>
        <w:jc w:val="both"/>
        <w:rPr>
          <w:rFonts w:cs="Huawei Sans"/>
        </w:rPr>
      </w:pPr>
      <w:r w:rsidRPr="00383667">
        <w:rPr>
          <w:rFonts w:cs="Huawei Sans"/>
        </w:rPr>
        <w:t>20</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Backup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Vlanif20</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Normal</w:t>
      </w:r>
      <w:r w:rsidR="00656B18">
        <w:rPr>
          <w:rFonts w:cs="Huawei Sans"/>
        </w:rPr>
        <w:tab/>
      </w:r>
      <w:r w:rsidR="00656B18">
        <w:rPr>
          <w:rFonts w:cs="Huawei Sans"/>
        </w:rPr>
        <w:tab/>
      </w:r>
      <w:r w:rsidR="00656B18">
        <w:rPr>
          <w:rFonts w:cs="Huawei Sans"/>
        </w:rPr>
        <w:tab/>
      </w:r>
      <w:r w:rsidRPr="00383667">
        <w:rPr>
          <w:rFonts w:cs="Huawei Sans"/>
        </w:rPr>
        <w:t>10.0.20.254</w:t>
      </w:r>
    </w:p>
    <w:p w14:paraId="115994F9" w14:textId="77777777" w:rsidR="00135587" w:rsidRPr="00383667" w:rsidRDefault="00410BC8" w:rsidP="005714FA">
      <w:pPr>
        <w:pStyle w:val="2f3"/>
        <w:jc w:val="both"/>
        <w:rPr>
          <w:rFonts w:cs="Huawei Sans"/>
        </w:rPr>
      </w:pPr>
      <w:r w:rsidRPr="00383667">
        <w:rPr>
          <w:rFonts w:cs="Huawei Sans"/>
        </w:rPr>
        <w:t>----------------------------------------------------------------</w:t>
      </w:r>
    </w:p>
    <w:p w14:paraId="19F90460" w14:textId="77777777" w:rsidR="00135587" w:rsidRPr="00383667" w:rsidRDefault="00410BC8" w:rsidP="005714FA">
      <w:pPr>
        <w:pStyle w:val="2f3"/>
        <w:jc w:val="both"/>
        <w:rPr>
          <w:rFonts w:cs="Huawei Sans"/>
        </w:rPr>
      </w:pPr>
      <w:r w:rsidRPr="00383667">
        <w:rPr>
          <w:rFonts w:cs="Huawei Sans"/>
        </w:rPr>
        <w:t xml:space="preserve">Total:2     Master:1     Backup:1     Non-active:0   </w:t>
      </w:r>
    </w:p>
    <w:p w14:paraId="012983C3" w14:textId="77777777" w:rsidR="00135587" w:rsidRPr="00383667" w:rsidRDefault="00135587" w:rsidP="005714FA">
      <w:pPr>
        <w:pStyle w:val="2f3"/>
        <w:jc w:val="both"/>
        <w:rPr>
          <w:rFonts w:cs="Huawei Sans"/>
        </w:rPr>
      </w:pPr>
    </w:p>
    <w:p w14:paraId="7D883928" w14:textId="77777777" w:rsidR="00135587" w:rsidRPr="00383667" w:rsidRDefault="00410BC8" w:rsidP="005714FA">
      <w:pPr>
        <w:pStyle w:val="2f3"/>
        <w:jc w:val="both"/>
        <w:rPr>
          <w:rFonts w:cs="Huawei Sans"/>
        </w:rPr>
      </w:pPr>
      <w:r w:rsidRPr="00383667">
        <w:rPr>
          <w:rFonts w:cs="Huawei Sans"/>
        </w:rPr>
        <w:t xml:space="preserve">[S2]display vrrp brief </w:t>
      </w:r>
    </w:p>
    <w:p w14:paraId="6C97ABE3" w14:textId="3205D1F8" w:rsidR="00135587" w:rsidRPr="00383667" w:rsidRDefault="00410BC8" w:rsidP="005714FA">
      <w:pPr>
        <w:pStyle w:val="2f3"/>
        <w:jc w:val="both"/>
        <w:rPr>
          <w:rFonts w:cs="Huawei Sans"/>
        </w:rPr>
      </w:pPr>
      <w:r w:rsidRPr="00383667">
        <w:rPr>
          <w:rFonts w:cs="Huawei Sans"/>
        </w:rPr>
        <w:t>VRID</w:t>
      </w:r>
      <w:r w:rsidR="00656B18">
        <w:rPr>
          <w:rFonts w:cs="Huawei Sans"/>
        </w:rPr>
        <w:tab/>
      </w:r>
      <w:r w:rsidR="00656B18">
        <w:rPr>
          <w:rFonts w:cs="Huawei Sans"/>
        </w:rPr>
        <w:tab/>
      </w:r>
      <w:r w:rsidRPr="00383667">
        <w:rPr>
          <w:rFonts w:cs="Huawei Sans"/>
        </w:rPr>
        <w:t>State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Interface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Type</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Virtual</w:t>
      </w:r>
      <w:r w:rsidR="00656B18">
        <w:rPr>
          <w:rFonts w:cs="Huawei Sans"/>
        </w:rPr>
        <w:tab/>
      </w:r>
      <w:r w:rsidRPr="00383667">
        <w:rPr>
          <w:rFonts w:cs="Huawei Sans"/>
        </w:rPr>
        <w:t>IP</w:t>
      </w:r>
    </w:p>
    <w:p w14:paraId="4452C975" w14:textId="77777777" w:rsidR="00135587" w:rsidRPr="00383667" w:rsidRDefault="00410BC8" w:rsidP="005714FA">
      <w:pPr>
        <w:pStyle w:val="2f3"/>
        <w:jc w:val="both"/>
        <w:rPr>
          <w:rFonts w:cs="Huawei Sans"/>
        </w:rPr>
      </w:pPr>
      <w:r w:rsidRPr="00383667">
        <w:rPr>
          <w:rFonts w:cs="Huawei Sans"/>
        </w:rPr>
        <w:t>----------------------------------------------------------------</w:t>
      </w:r>
    </w:p>
    <w:p w14:paraId="3375FCBC" w14:textId="2C8E99CB" w:rsidR="00135587" w:rsidRPr="00383667" w:rsidRDefault="00410BC8" w:rsidP="005714FA">
      <w:pPr>
        <w:pStyle w:val="2f3"/>
        <w:jc w:val="both"/>
        <w:rPr>
          <w:rFonts w:cs="Huawei Sans"/>
        </w:rPr>
      </w:pPr>
      <w:r w:rsidRPr="00383667">
        <w:rPr>
          <w:rFonts w:cs="Huawei Sans"/>
        </w:rPr>
        <w:t>10</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Backup</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Vlanif10</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Normal</w:t>
      </w:r>
      <w:r w:rsidR="00656B18">
        <w:rPr>
          <w:rFonts w:cs="Huawei Sans"/>
        </w:rPr>
        <w:tab/>
      </w:r>
      <w:r w:rsidR="00656B18">
        <w:rPr>
          <w:rFonts w:cs="Huawei Sans"/>
        </w:rPr>
        <w:tab/>
      </w:r>
      <w:r w:rsidR="00656B18">
        <w:rPr>
          <w:rFonts w:cs="Huawei Sans"/>
        </w:rPr>
        <w:tab/>
      </w:r>
      <w:r w:rsidRPr="00383667">
        <w:rPr>
          <w:rFonts w:cs="Huawei Sans"/>
        </w:rPr>
        <w:t>10.0.10.254</w:t>
      </w:r>
    </w:p>
    <w:p w14:paraId="15418943" w14:textId="62F1945A" w:rsidR="00135587" w:rsidRPr="00383667" w:rsidRDefault="00410BC8" w:rsidP="005714FA">
      <w:pPr>
        <w:pStyle w:val="2f3"/>
        <w:jc w:val="both"/>
        <w:rPr>
          <w:rFonts w:cs="Huawei Sans"/>
        </w:rPr>
      </w:pPr>
      <w:r w:rsidRPr="00383667">
        <w:rPr>
          <w:rFonts w:cs="Huawei Sans"/>
        </w:rPr>
        <w:t>20</w:t>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Master</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Vlanif20</w:t>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00656B18">
        <w:rPr>
          <w:rFonts w:cs="Huawei Sans"/>
        </w:rPr>
        <w:tab/>
      </w:r>
      <w:r w:rsidRPr="00383667">
        <w:rPr>
          <w:rFonts w:cs="Huawei Sans"/>
        </w:rPr>
        <w:t>Normal</w:t>
      </w:r>
      <w:r w:rsidR="00656B18">
        <w:rPr>
          <w:rFonts w:cs="Huawei Sans"/>
        </w:rPr>
        <w:tab/>
      </w:r>
      <w:r w:rsidR="00656B18">
        <w:rPr>
          <w:rFonts w:cs="Huawei Sans"/>
        </w:rPr>
        <w:tab/>
      </w:r>
      <w:r w:rsidR="00656B18">
        <w:rPr>
          <w:rFonts w:cs="Huawei Sans"/>
        </w:rPr>
        <w:tab/>
      </w:r>
      <w:r w:rsidRPr="00383667">
        <w:rPr>
          <w:rFonts w:cs="Huawei Sans"/>
        </w:rPr>
        <w:t>10.0.20.254</w:t>
      </w:r>
    </w:p>
    <w:p w14:paraId="1E0D66F8" w14:textId="77777777" w:rsidR="00135587" w:rsidRPr="00383667" w:rsidRDefault="00410BC8" w:rsidP="005714FA">
      <w:pPr>
        <w:pStyle w:val="2f3"/>
        <w:jc w:val="both"/>
        <w:rPr>
          <w:rFonts w:cs="Huawei Sans"/>
        </w:rPr>
      </w:pPr>
      <w:r w:rsidRPr="00383667">
        <w:rPr>
          <w:rFonts w:cs="Huawei Sans"/>
        </w:rPr>
        <w:t>----------------------------------------------------------------</w:t>
      </w:r>
    </w:p>
    <w:p w14:paraId="7AF7E52A" w14:textId="77777777" w:rsidR="00135587" w:rsidRPr="00383667" w:rsidRDefault="00410BC8" w:rsidP="005714FA">
      <w:pPr>
        <w:pStyle w:val="2f3"/>
        <w:jc w:val="both"/>
        <w:rPr>
          <w:rFonts w:cs="Huawei Sans"/>
        </w:rPr>
      </w:pPr>
      <w:r w:rsidRPr="00383667">
        <w:rPr>
          <w:rFonts w:cs="Huawei Sans"/>
        </w:rPr>
        <w:t xml:space="preserve">Total:2     Master:1     Backup:1     Non-active:0    </w:t>
      </w:r>
    </w:p>
    <w:p w14:paraId="377B6033" w14:textId="77777777" w:rsidR="00135587" w:rsidRPr="00383667" w:rsidRDefault="00410BC8" w:rsidP="005714FA">
      <w:pPr>
        <w:pStyle w:val="1e"/>
      </w:pPr>
      <w:r w:rsidRPr="00383667">
        <w:t>The VRRP status is the same as expected.</w:t>
      </w:r>
    </w:p>
    <w:p w14:paraId="00D2F6F1" w14:textId="77777777" w:rsidR="00135587" w:rsidRPr="00383667" w:rsidRDefault="00410BC8" w:rsidP="00604E8C">
      <w:pPr>
        <w:pStyle w:val="30"/>
        <w:numPr>
          <w:ilvl w:val="5"/>
          <w:numId w:val="27"/>
        </w:numPr>
        <w:tabs>
          <w:tab w:val="clear" w:pos="1701"/>
        </w:tabs>
        <w:ind w:left="1032" w:hanging="278"/>
        <w:outlineLvl w:val="9"/>
        <w:rPr>
          <w:rFonts w:cs="Huawei Sans"/>
        </w:rPr>
      </w:pPr>
      <w:r w:rsidRPr="00383667">
        <w:rPr>
          <w:rFonts w:cs="Huawei Sans"/>
        </w:rPr>
        <w:t>Configure association between VRRP and BFD to implement rapid master/backup VRRP switchovers.</w:t>
      </w:r>
    </w:p>
    <w:p w14:paraId="2A72ACD2" w14:textId="77777777" w:rsidR="00135587" w:rsidRPr="00383667" w:rsidRDefault="00410BC8" w:rsidP="005714FA">
      <w:pPr>
        <w:pStyle w:val="1e"/>
      </w:pPr>
      <w:r w:rsidRPr="00383667">
        <w:t>Configure single-hop BFD on S1 and S2 to detect the connectivity between VLANIF interfaces. Associate VRRP with BFD so that the backup device increases its VRRP priority when the BFD session goes down.</w:t>
      </w:r>
    </w:p>
    <w:p w14:paraId="7110683A" w14:textId="77777777" w:rsidR="00135587" w:rsidRPr="00383667" w:rsidRDefault="00410BC8" w:rsidP="005714FA">
      <w:pPr>
        <w:pStyle w:val="1e"/>
      </w:pPr>
      <w:r w:rsidRPr="00383667">
        <w:t># Create BFD sessions on S1.</w:t>
      </w:r>
    </w:p>
    <w:p w14:paraId="242A8CB7" w14:textId="77777777" w:rsidR="00135587" w:rsidRPr="00383667" w:rsidRDefault="00410BC8" w:rsidP="005714FA">
      <w:pPr>
        <w:pStyle w:val="2f3"/>
        <w:rPr>
          <w:rFonts w:cs="Huawei Sans"/>
        </w:rPr>
      </w:pPr>
      <w:r w:rsidRPr="00383667">
        <w:rPr>
          <w:rFonts w:cs="Huawei Sans"/>
        </w:rPr>
        <w:t>[S1]bfd</w:t>
      </w:r>
    </w:p>
    <w:p w14:paraId="31A1067A" w14:textId="77777777" w:rsidR="00135587" w:rsidRPr="00383667" w:rsidRDefault="00410BC8" w:rsidP="005714FA">
      <w:pPr>
        <w:pStyle w:val="2f3"/>
        <w:rPr>
          <w:rFonts w:cs="Huawei Sans"/>
        </w:rPr>
      </w:pPr>
      <w:r w:rsidRPr="00383667">
        <w:rPr>
          <w:rFonts w:cs="Huawei Sans"/>
        </w:rPr>
        <w:lastRenderedPageBreak/>
        <w:t>[S1-bfd] quit</w:t>
      </w:r>
    </w:p>
    <w:p w14:paraId="65923A5A" w14:textId="77777777" w:rsidR="00135587" w:rsidRPr="00383667" w:rsidRDefault="00410BC8" w:rsidP="005714FA">
      <w:pPr>
        <w:pStyle w:val="2f3"/>
        <w:rPr>
          <w:rFonts w:cs="Huawei Sans"/>
        </w:rPr>
      </w:pPr>
      <w:r w:rsidRPr="00383667">
        <w:rPr>
          <w:rFonts w:cs="Huawei Sans"/>
        </w:rPr>
        <w:t xml:space="preserve">[S1]bfd vlanif10 bind </w:t>
      </w:r>
      <w:r w:rsidRPr="00497E5B">
        <w:rPr>
          <w:rFonts w:cs="Huawei Sans"/>
        </w:rPr>
        <w:t>peer-ip</w:t>
      </w:r>
      <w:r w:rsidRPr="00383667">
        <w:rPr>
          <w:rFonts w:cs="Huawei Sans"/>
        </w:rPr>
        <w:t xml:space="preserve"> 10.0.10.2 interface Vlanif10</w:t>
      </w:r>
    </w:p>
    <w:p w14:paraId="5987E560" w14:textId="77777777" w:rsidR="00135587" w:rsidRPr="00383667" w:rsidRDefault="00410BC8" w:rsidP="005714FA">
      <w:pPr>
        <w:pStyle w:val="2f3"/>
        <w:rPr>
          <w:rFonts w:cs="Huawei Sans"/>
        </w:rPr>
      </w:pPr>
      <w:r w:rsidRPr="00383667">
        <w:rPr>
          <w:rFonts w:cs="Huawei Sans"/>
        </w:rPr>
        <w:t>[S1-bfd-session-vlanif10] discriminator local 1</w:t>
      </w:r>
    </w:p>
    <w:p w14:paraId="7D9E4A46" w14:textId="77777777" w:rsidR="00135587" w:rsidRPr="00383667" w:rsidRDefault="00410BC8" w:rsidP="005714FA">
      <w:pPr>
        <w:pStyle w:val="2f3"/>
        <w:rPr>
          <w:rFonts w:cs="Huawei Sans"/>
        </w:rPr>
      </w:pPr>
      <w:r w:rsidRPr="00383667">
        <w:rPr>
          <w:rFonts w:cs="Huawei Sans"/>
        </w:rPr>
        <w:t>[S1-bfd-session-vlanif10] discriminator remote 2</w:t>
      </w:r>
    </w:p>
    <w:p w14:paraId="217F0E89" w14:textId="77777777" w:rsidR="00135587" w:rsidRPr="00383667" w:rsidRDefault="00410BC8" w:rsidP="005714FA">
      <w:pPr>
        <w:pStyle w:val="2f3"/>
        <w:rPr>
          <w:rFonts w:cs="Huawei Sans"/>
        </w:rPr>
      </w:pPr>
      <w:r w:rsidRPr="00383667">
        <w:rPr>
          <w:rFonts w:cs="Huawei Sans"/>
        </w:rPr>
        <w:t xml:space="preserve">[S1-bfd-session-vlanif10] </w:t>
      </w:r>
      <w:r w:rsidRPr="00497E5B">
        <w:rPr>
          <w:rFonts w:cs="Huawei Sans"/>
        </w:rPr>
        <w:t>min-tx-interval</w:t>
      </w:r>
      <w:r w:rsidRPr="00383667">
        <w:rPr>
          <w:rFonts w:cs="Huawei Sans"/>
        </w:rPr>
        <w:t xml:space="preserve"> 100</w:t>
      </w:r>
    </w:p>
    <w:p w14:paraId="757D9BF4" w14:textId="77777777" w:rsidR="00135587" w:rsidRPr="00383667" w:rsidRDefault="00410BC8" w:rsidP="005714FA">
      <w:pPr>
        <w:pStyle w:val="2f3"/>
        <w:rPr>
          <w:rFonts w:cs="Huawei Sans"/>
        </w:rPr>
      </w:pPr>
      <w:r w:rsidRPr="00383667">
        <w:rPr>
          <w:rFonts w:cs="Huawei Sans"/>
        </w:rPr>
        <w:t>[S1-bfd-session-vlanif10] min-rx-interval 100</w:t>
      </w:r>
    </w:p>
    <w:p w14:paraId="78570ABB" w14:textId="77777777" w:rsidR="00135587" w:rsidRPr="00383667" w:rsidRDefault="00410BC8" w:rsidP="005714FA">
      <w:pPr>
        <w:pStyle w:val="2f3"/>
        <w:rPr>
          <w:rFonts w:cs="Huawei Sans"/>
        </w:rPr>
      </w:pPr>
      <w:r w:rsidRPr="00383667">
        <w:rPr>
          <w:rFonts w:cs="Huawei Sans"/>
        </w:rPr>
        <w:t>[S1-bfd-session-vlanif10] commit</w:t>
      </w:r>
    </w:p>
    <w:p w14:paraId="44A197F2" w14:textId="77777777" w:rsidR="00135587" w:rsidRPr="00383667" w:rsidRDefault="00410BC8" w:rsidP="005714FA">
      <w:pPr>
        <w:pStyle w:val="2f3"/>
        <w:rPr>
          <w:rFonts w:cs="Huawei Sans"/>
        </w:rPr>
      </w:pPr>
      <w:r w:rsidRPr="00383667">
        <w:rPr>
          <w:rFonts w:cs="Huawei Sans"/>
        </w:rPr>
        <w:t>[S1-bfd-session-vlanif10] quit</w:t>
      </w:r>
    </w:p>
    <w:p w14:paraId="1D2B86FD" w14:textId="77777777" w:rsidR="00135587" w:rsidRPr="00383667" w:rsidRDefault="00410BC8" w:rsidP="005714FA">
      <w:pPr>
        <w:pStyle w:val="2f3"/>
        <w:rPr>
          <w:rFonts w:cs="Huawei Sans"/>
        </w:rPr>
      </w:pPr>
      <w:r w:rsidRPr="00383667">
        <w:rPr>
          <w:rFonts w:cs="Huawei Sans"/>
        </w:rPr>
        <w:t xml:space="preserve">[S1]bfd vlanif20 bind </w:t>
      </w:r>
      <w:r w:rsidRPr="00497E5B">
        <w:rPr>
          <w:rFonts w:cs="Huawei Sans"/>
        </w:rPr>
        <w:t>peer-ip</w:t>
      </w:r>
      <w:r w:rsidRPr="00383667">
        <w:rPr>
          <w:rFonts w:cs="Huawei Sans"/>
        </w:rPr>
        <w:t xml:space="preserve"> 10.0.20.2 interface Vlanif20</w:t>
      </w:r>
    </w:p>
    <w:p w14:paraId="047C3468" w14:textId="77777777" w:rsidR="00135587" w:rsidRPr="00383667" w:rsidRDefault="00410BC8" w:rsidP="005714FA">
      <w:pPr>
        <w:pStyle w:val="2f3"/>
        <w:rPr>
          <w:rFonts w:cs="Huawei Sans"/>
        </w:rPr>
      </w:pPr>
      <w:r w:rsidRPr="00383667">
        <w:rPr>
          <w:rFonts w:cs="Huawei Sans"/>
        </w:rPr>
        <w:t>[S1-bfd-session-vlanif20] discriminator local 11</w:t>
      </w:r>
    </w:p>
    <w:p w14:paraId="2A333920" w14:textId="77777777" w:rsidR="00135587" w:rsidRPr="00383667" w:rsidRDefault="00410BC8" w:rsidP="005714FA">
      <w:pPr>
        <w:pStyle w:val="2f3"/>
        <w:rPr>
          <w:rFonts w:cs="Huawei Sans"/>
        </w:rPr>
      </w:pPr>
      <w:r w:rsidRPr="00383667">
        <w:rPr>
          <w:rFonts w:cs="Huawei Sans"/>
        </w:rPr>
        <w:t>[S1-bfd-session-vlanif20] discriminator remote 22</w:t>
      </w:r>
    </w:p>
    <w:p w14:paraId="07894D78" w14:textId="77777777" w:rsidR="00135587" w:rsidRPr="00383667" w:rsidRDefault="00410BC8" w:rsidP="005714FA">
      <w:pPr>
        <w:pStyle w:val="2f3"/>
        <w:rPr>
          <w:rFonts w:cs="Huawei Sans"/>
        </w:rPr>
      </w:pPr>
      <w:r w:rsidRPr="00383667">
        <w:rPr>
          <w:rFonts w:cs="Huawei Sans"/>
        </w:rPr>
        <w:t xml:space="preserve">[S1-bfd-session-vlanif20] </w:t>
      </w:r>
      <w:r w:rsidRPr="00497E5B">
        <w:rPr>
          <w:rFonts w:cs="Huawei Sans"/>
        </w:rPr>
        <w:t>min-tx-interval</w:t>
      </w:r>
      <w:r w:rsidRPr="00383667">
        <w:rPr>
          <w:rFonts w:cs="Huawei Sans"/>
        </w:rPr>
        <w:t xml:space="preserve"> 100</w:t>
      </w:r>
    </w:p>
    <w:p w14:paraId="3F3A27AF" w14:textId="77777777" w:rsidR="00135587" w:rsidRPr="00383667" w:rsidRDefault="00410BC8" w:rsidP="005714FA">
      <w:pPr>
        <w:pStyle w:val="2f3"/>
        <w:rPr>
          <w:rFonts w:cs="Huawei Sans"/>
        </w:rPr>
      </w:pPr>
      <w:r w:rsidRPr="00383667">
        <w:rPr>
          <w:rFonts w:cs="Huawei Sans"/>
        </w:rPr>
        <w:t>[S1-bfd-session-vlanif20] min-rx-interval 100</w:t>
      </w:r>
    </w:p>
    <w:p w14:paraId="72E48B0C" w14:textId="77777777" w:rsidR="00135587" w:rsidRPr="00383667" w:rsidRDefault="00410BC8" w:rsidP="005714FA">
      <w:pPr>
        <w:pStyle w:val="2f3"/>
        <w:rPr>
          <w:rFonts w:cs="Huawei Sans"/>
        </w:rPr>
      </w:pPr>
      <w:r w:rsidRPr="00383667">
        <w:rPr>
          <w:rFonts w:cs="Huawei Sans"/>
        </w:rPr>
        <w:t>[S1-bfd-session-vlanif20] commit</w:t>
      </w:r>
    </w:p>
    <w:p w14:paraId="4384EB8B" w14:textId="77777777" w:rsidR="00135587" w:rsidRPr="00383667" w:rsidRDefault="00410BC8" w:rsidP="005714FA">
      <w:pPr>
        <w:pStyle w:val="2f3"/>
        <w:rPr>
          <w:rFonts w:cs="Huawei Sans"/>
        </w:rPr>
      </w:pPr>
      <w:r w:rsidRPr="00383667">
        <w:rPr>
          <w:rFonts w:cs="Huawei Sans"/>
        </w:rPr>
        <w:t>[S1-bfd-session-vlanif20] quit</w:t>
      </w:r>
    </w:p>
    <w:p w14:paraId="095EB314" w14:textId="77777777" w:rsidR="00135587" w:rsidRPr="00383667" w:rsidRDefault="00410BC8" w:rsidP="005714FA">
      <w:pPr>
        <w:pStyle w:val="1e"/>
      </w:pPr>
      <w:r w:rsidRPr="00383667">
        <w:t># Create BFD sessions on S2.</w:t>
      </w:r>
    </w:p>
    <w:p w14:paraId="16A80140" w14:textId="77777777" w:rsidR="00135587" w:rsidRPr="00383667" w:rsidRDefault="00410BC8" w:rsidP="005714FA">
      <w:pPr>
        <w:pStyle w:val="2f3"/>
        <w:rPr>
          <w:rFonts w:cs="Huawei Sans"/>
        </w:rPr>
      </w:pPr>
      <w:r w:rsidRPr="00383667">
        <w:rPr>
          <w:rFonts w:cs="Huawei Sans"/>
        </w:rPr>
        <w:t>[S2]bfd</w:t>
      </w:r>
    </w:p>
    <w:p w14:paraId="547B89E1" w14:textId="77777777" w:rsidR="00135587" w:rsidRPr="00383667" w:rsidRDefault="00410BC8" w:rsidP="005714FA">
      <w:pPr>
        <w:pStyle w:val="2f3"/>
        <w:rPr>
          <w:rFonts w:cs="Huawei Sans"/>
        </w:rPr>
      </w:pPr>
      <w:r w:rsidRPr="00383667">
        <w:rPr>
          <w:rFonts w:cs="Huawei Sans"/>
        </w:rPr>
        <w:t>[S2-bfd] quit</w:t>
      </w:r>
    </w:p>
    <w:p w14:paraId="23304F07" w14:textId="77777777" w:rsidR="00135587" w:rsidRPr="00383667" w:rsidRDefault="00410BC8" w:rsidP="005714FA">
      <w:pPr>
        <w:pStyle w:val="2f3"/>
        <w:rPr>
          <w:rFonts w:cs="Huawei Sans"/>
        </w:rPr>
      </w:pPr>
      <w:r w:rsidRPr="00383667">
        <w:rPr>
          <w:rFonts w:cs="Huawei Sans"/>
        </w:rPr>
        <w:t xml:space="preserve">[S2]bfd vlanif10 bind </w:t>
      </w:r>
      <w:r w:rsidRPr="00497E5B">
        <w:rPr>
          <w:rFonts w:cs="Huawei Sans"/>
        </w:rPr>
        <w:t>peer-ip</w:t>
      </w:r>
      <w:r w:rsidRPr="00383667">
        <w:rPr>
          <w:rFonts w:cs="Huawei Sans"/>
        </w:rPr>
        <w:t xml:space="preserve"> 10.0.10.1 interface Vlanif10</w:t>
      </w:r>
    </w:p>
    <w:p w14:paraId="393CF0EA" w14:textId="77777777" w:rsidR="00135587" w:rsidRPr="00383667" w:rsidRDefault="00410BC8" w:rsidP="005714FA">
      <w:pPr>
        <w:pStyle w:val="2f3"/>
        <w:rPr>
          <w:rFonts w:cs="Huawei Sans"/>
        </w:rPr>
      </w:pPr>
      <w:r w:rsidRPr="00383667">
        <w:rPr>
          <w:rFonts w:cs="Huawei Sans"/>
        </w:rPr>
        <w:t>[S2-bfd-session-vlanif10] discriminator local 2</w:t>
      </w:r>
    </w:p>
    <w:p w14:paraId="170640BF" w14:textId="77777777" w:rsidR="00135587" w:rsidRPr="00383667" w:rsidRDefault="00410BC8" w:rsidP="005714FA">
      <w:pPr>
        <w:pStyle w:val="2f3"/>
        <w:rPr>
          <w:rFonts w:cs="Huawei Sans"/>
        </w:rPr>
      </w:pPr>
      <w:r w:rsidRPr="00383667">
        <w:rPr>
          <w:rFonts w:cs="Huawei Sans"/>
        </w:rPr>
        <w:t>[S2-bfd-session-vlanif10] discriminator remote 1</w:t>
      </w:r>
    </w:p>
    <w:p w14:paraId="0FA9D5C0" w14:textId="77777777" w:rsidR="00135587" w:rsidRPr="00383667" w:rsidRDefault="00410BC8" w:rsidP="005714FA">
      <w:pPr>
        <w:pStyle w:val="2f3"/>
        <w:rPr>
          <w:rFonts w:cs="Huawei Sans"/>
        </w:rPr>
      </w:pPr>
      <w:r w:rsidRPr="00383667">
        <w:rPr>
          <w:rFonts w:cs="Huawei Sans"/>
        </w:rPr>
        <w:t xml:space="preserve">[S2-bfd-session-vlanif10] </w:t>
      </w:r>
      <w:r w:rsidRPr="00497E5B">
        <w:rPr>
          <w:rFonts w:cs="Huawei Sans"/>
        </w:rPr>
        <w:t>min-tx-interval</w:t>
      </w:r>
      <w:r w:rsidRPr="00383667">
        <w:rPr>
          <w:rFonts w:cs="Huawei Sans"/>
        </w:rPr>
        <w:t xml:space="preserve"> 100</w:t>
      </w:r>
    </w:p>
    <w:p w14:paraId="3A317AB1" w14:textId="77777777" w:rsidR="00135587" w:rsidRPr="00383667" w:rsidRDefault="00410BC8" w:rsidP="005714FA">
      <w:pPr>
        <w:pStyle w:val="2f3"/>
        <w:rPr>
          <w:rFonts w:cs="Huawei Sans"/>
        </w:rPr>
      </w:pPr>
      <w:r w:rsidRPr="00383667">
        <w:rPr>
          <w:rFonts w:cs="Huawei Sans"/>
        </w:rPr>
        <w:t>[S2-bfd-session-vlanif10] min-rx-interval 100</w:t>
      </w:r>
    </w:p>
    <w:p w14:paraId="0E2370E0" w14:textId="77777777" w:rsidR="00135587" w:rsidRPr="00383667" w:rsidRDefault="00410BC8" w:rsidP="005714FA">
      <w:pPr>
        <w:pStyle w:val="2f3"/>
        <w:rPr>
          <w:rFonts w:cs="Huawei Sans"/>
        </w:rPr>
      </w:pPr>
      <w:r w:rsidRPr="00383667">
        <w:rPr>
          <w:rFonts w:cs="Huawei Sans"/>
        </w:rPr>
        <w:t>[S2-bfd-session-vlanif10] commit</w:t>
      </w:r>
    </w:p>
    <w:p w14:paraId="2A8ED847" w14:textId="77777777" w:rsidR="00135587" w:rsidRPr="00383667" w:rsidRDefault="00410BC8" w:rsidP="005714FA">
      <w:pPr>
        <w:pStyle w:val="2f3"/>
        <w:rPr>
          <w:rFonts w:cs="Huawei Sans"/>
        </w:rPr>
      </w:pPr>
      <w:r w:rsidRPr="00383667">
        <w:rPr>
          <w:rFonts w:cs="Huawei Sans"/>
        </w:rPr>
        <w:t>[S2-bfd-session-vlanif10] quit</w:t>
      </w:r>
    </w:p>
    <w:p w14:paraId="7396AAA8" w14:textId="77777777" w:rsidR="00135587" w:rsidRPr="00383667" w:rsidRDefault="00410BC8" w:rsidP="005714FA">
      <w:pPr>
        <w:pStyle w:val="2f3"/>
        <w:rPr>
          <w:rFonts w:cs="Huawei Sans"/>
        </w:rPr>
      </w:pPr>
      <w:r w:rsidRPr="00383667">
        <w:rPr>
          <w:rFonts w:cs="Huawei Sans"/>
        </w:rPr>
        <w:t xml:space="preserve">[S2]bfd vlanif20 bind </w:t>
      </w:r>
      <w:r w:rsidRPr="00497E5B">
        <w:rPr>
          <w:rFonts w:cs="Huawei Sans"/>
        </w:rPr>
        <w:t>peer-ip</w:t>
      </w:r>
      <w:r w:rsidRPr="00383667">
        <w:rPr>
          <w:rFonts w:cs="Huawei Sans"/>
        </w:rPr>
        <w:t xml:space="preserve"> 10.0.20.1 interface Vlanif20</w:t>
      </w:r>
    </w:p>
    <w:p w14:paraId="73505B0F" w14:textId="77777777" w:rsidR="00135587" w:rsidRPr="00383667" w:rsidRDefault="00410BC8" w:rsidP="005714FA">
      <w:pPr>
        <w:pStyle w:val="2f3"/>
        <w:rPr>
          <w:rFonts w:cs="Huawei Sans"/>
        </w:rPr>
      </w:pPr>
      <w:r w:rsidRPr="00383667">
        <w:rPr>
          <w:rFonts w:cs="Huawei Sans"/>
        </w:rPr>
        <w:t>[S2-bfd-session-vlanif20] discriminator local 22</w:t>
      </w:r>
    </w:p>
    <w:p w14:paraId="7356452C" w14:textId="77777777" w:rsidR="00135587" w:rsidRPr="00383667" w:rsidRDefault="00410BC8" w:rsidP="005714FA">
      <w:pPr>
        <w:pStyle w:val="2f3"/>
        <w:rPr>
          <w:rFonts w:cs="Huawei Sans"/>
        </w:rPr>
      </w:pPr>
      <w:r w:rsidRPr="00383667">
        <w:rPr>
          <w:rFonts w:cs="Huawei Sans"/>
        </w:rPr>
        <w:t>[S2-bfd-session-vlanif20] discriminator remote 11</w:t>
      </w:r>
    </w:p>
    <w:p w14:paraId="14E26304" w14:textId="77777777" w:rsidR="00135587" w:rsidRPr="00383667" w:rsidRDefault="00410BC8" w:rsidP="005714FA">
      <w:pPr>
        <w:pStyle w:val="2f3"/>
        <w:rPr>
          <w:rFonts w:cs="Huawei Sans"/>
        </w:rPr>
      </w:pPr>
      <w:r w:rsidRPr="00383667">
        <w:rPr>
          <w:rFonts w:cs="Huawei Sans"/>
        </w:rPr>
        <w:t xml:space="preserve">[S2-bfd-session-vlanif20] </w:t>
      </w:r>
      <w:r w:rsidRPr="00497E5B">
        <w:rPr>
          <w:rFonts w:cs="Huawei Sans"/>
        </w:rPr>
        <w:t>min-tx-interval</w:t>
      </w:r>
      <w:r w:rsidRPr="00383667">
        <w:rPr>
          <w:rFonts w:cs="Huawei Sans"/>
        </w:rPr>
        <w:t xml:space="preserve"> 100</w:t>
      </w:r>
    </w:p>
    <w:p w14:paraId="4D68FB8A" w14:textId="77777777" w:rsidR="00135587" w:rsidRPr="00383667" w:rsidRDefault="00410BC8" w:rsidP="005714FA">
      <w:pPr>
        <w:pStyle w:val="2f3"/>
        <w:rPr>
          <w:rFonts w:cs="Huawei Sans"/>
        </w:rPr>
      </w:pPr>
      <w:r w:rsidRPr="00383667">
        <w:rPr>
          <w:rFonts w:cs="Huawei Sans"/>
        </w:rPr>
        <w:t>[S2-bfd-session-vlanif20] min-rx-interval 100</w:t>
      </w:r>
    </w:p>
    <w:p w14:paraId="7DFB2211" w14:textId="77777777" w:rsidR="00135587" w:rsidRPr="00383667" w:rsidRDefault="00410BC8" w:rsidP="005714FA">
      <w:pPr>
        <w:pStyle w:val="2f3"/>
        <w:rPr>
          <w:rFonts w:cs="Huawei Sans"/>
        </w:rPr>
      </w:pPr>
      <w:r w:rsidRPr="00383667">
        <w:rPr>
          <w:rFonts w:cs="Huawei Sans"/>
        </w:rPr>
        <w:t>[S2-bfd-session-vlanif20] commit</w:t>
      </w:r>
    </w:p>
    <w:p w14:paraId="79352CB8" w14:textId="0801927F" w:rsidR="00E6622B" w:rsidRPr="00383667" w:rsidRDefault="00E6622B" w:rsidP="005714FA">
      <w:pPr>
        <w:pStyle w:val="2f3"/>
        <w:rPr>
          <w:rFonts w:cs="Huawei Sans"/>
        </w:rPr>
      </w:pPr>
      <w:r w:rsidRPr="00383667">
        <w:rPr>
          <w:rFonts w:cs="Huawei Sans"/>
        </w:rPr>
        <w:t>[S2-bfd-session-vlanif20] quit</w:t>
      </w:r>
    </w:p>
    <w:p w14:paraId="203F1DDC" w14:textId="3F5DCB28" w:rsidR="00135587" w:rsidRPr="00383667" w:rsidRDefault="00410BC8" w:rsidP="005714FA">
      <w:pPr>
        <w:pStyle w:val="1e"/>
      </w:pPr>
      <w:r w:rsidRPr="00383667">
        <w:t># Check the BFD session status.</w:t>
      </w:r>
    </w:p>
    <w:p w14:paraId="53D76781" w14:textId="77777777" w:rsidR="00135587" w:rsidRPr="00383667" w:rsidRDefault="00410BC8" w:rsidP="005714FA">
      <w:pPr>
        <w:pStyle w:val="2f3"/>
        <w:rPr>
          <w:rFonts w:cs="Huawei Sans"/>
        </w:rPr>
      </w:pPr>
      <w:r w:rsidRPr="00383667">
        <w:rPr>
          <w:rFonts w:cs="Huawei Sans"/>
        </w:rPr>
        <w:t xml:space="preserve">[S1]display bfd session all </w:t>
      </w:r>
    </w:p>
    <w:p w14:paraId="7186B82C" w14:textId="77777777" w:rsidR="00135587" w:rsidRPr="00383667" w:rsidRDefault="00410BC8" w:rsidP="005714FA">
      <w:pPr>
        <w:pStyle w:val="2f3"/>
        <w:rPr>
          <w:rFonts w:cs="Huawei Sans"/>
        </w:rPr>
      </w:pPr>
      <w:r w:rsidRPr="00383667">
        <w:rPr>
          <w:rFonts w:cs="Huawei Sans"/>
        </w:rPr>
        <w:t>--------------------------------------------------------------------------------</w:t>
      </w:r>
    </w:p>
    <w:p w14:paraId="3721F8A3" w14:textId="078EEDFB" w:rsidR="00135587" w:rsidRPr="00383667" w:rsidRDefault="00410BC8" w:rsidP="005714FA">
      <w:pPr>
        <w:pStyle w:val="2f3"/>
        <w:rPr>
          <w:rFonts w:cs="Huawei Sans"/>
        </w:rPr>
      </w:pPr>
      <w:r w:rsidRPr="00383667">
        <w:rPr>
          <w:rFonts w:cs="Huawei Sans"/>
        </w:rPr>
        <w:t>Local Remote     PeerIp</w:t>
      </w:r>
      <w:r w:rsidR="001A32FE">
        <w:rPr>
          <w:rFonts w:cs="Huawei Sans"/>
        </w:rPr>
        <w:t xml:space="preserve">Addr      State     Type       </w:t>
      </w:r>
      <w:r w:rsidRPr="00383667">
        <w:rPr>
          <w:rFonts w:cs="Huawei Sans"/>
        </w:rPr>
        <w:t xml:space="preserve">InterfaceName            </w:t>
      </w:r>
    </w:p>
    <w:p w14:paraId="626F35B8" w14:textId="77777777" w:rsidR="00135587" w:rsidRPr="00383667" w:rsidRDefault="00410BC8" w:rsidP="005714FA">
      <w:pPr>
        <w:pStyle w:val="2f3"/>
        <w:rPr>
          <w:rFonts w:cs="Huawei Sans"/>
        </w:rPr>
      </w:pPr>
      <w:r w:rsidRPr="00383667">
        <w:rPr>
          <w:rFonts w:cs="Huawei Sans"/>
        </w:rPr>
        <w:t>--------------------------------------------------------------------------------</w:t>
      </w:r>
    </w:p>
    <w:p w14:paraId="5F6CB4A6" w14:textId="77777777" w:rsidR="00135587" w:rsidRPr="00383667" w:rsidRDefault="00135587" w:rsidP="005714FA">
      <w:pPr>
        <w:pStyle w:val="2f3"/>
        <w:rPr>
          <w:rFonts w:cs="Huawei Sans"/>
        </w:rPr>
      </w:pPr>
    </w:p>
    <w:p w14:paraId="0E88961C" w14:textId="77777777" w:rsidR="00135587" w:rsidRPr="00383667" w:rsidRDefault="00410BC8" w:rsidP="005714FA">
      <w:pPr>
        <w:pStyle w:val="2f3"/>
        <w:rPr>
          <w:rFonts w:cs="Huawei Sans"/>
        </w:rPr>
      </w:pPr>
      <w:r w:rsidRPr="00383667">
        <w:rPr>
          <w:rFonts w:cs="Huawei Sans"/>
        </w:rPr>
        <w:t xml:space="preserve">1     2          10.0.10.2      </w:t>
      </w:r>
      <w:r w:rsidRPr="00383667">
        <w:rPr>
          <w:rFonts w:cs="Huawei Sans"/>
          <w:color w:val="EC7061"/>
        </w:rPr>
        <w:t xml:space="preserve"> Up</w:t>
      </w:r>
      <w:r w:rsidRPr="00383667">
        <w:rPr>
          <w:rFonts w:cs="Huawei Sans"/>
        </w:rPr>
        <w:t xml:space="preserve">        S_IP_IF     Vlanif10                 </w:t>
      </w:r>
    </w:p>
    <w:p w14:paraId="1FBDC0E3" w14:textId="77777777" w:rsidR="00135587" w:rsidRPr="00383667" w:rsidRDefault="00410BC8" w:rsidP="005714FA">
      <w:pPr>
        <w:pStyle w:val="2f3"/>
        <w:rPr>
          <w:rFonts w:cs="Huawei Sans"/>
        </w:rPr>
      </w:pPr>
      <w:r w:rsidRPr="00383667">
        <w:rPr>
          <w:rFonts w:cs="Huawei Sans"/>
        </w:rPr>
        <w:t xml:space="preserve">11    22         10.0.20.2      </w:t>
      </w:r>
      <w:r w:rsidRPr="00383667">
        <w:rPr>
          <w:rFonts w:cs="Huawei Sans"/>
          <w:color w:val="EC7061"/>
        </w:rPr>
        <w:t xml:space="preserve"> Up</w:t>
      </w:r>
      <w:r w:rsidRPr="00383667">
        <w:rPr>
          <w:rFonts w:cs="Huawei Sans"/>
        </w:rPr>
        <w:t xml:space="preserve">        S_IP_IF     Vlanif20                 </w:t>
      </w:r>
    </w:p>
    <w:p w14:paraId="3102FCB3" w14:textId="77777777" w:rsidR="00135587" w:rsidRPr="00383667" w:rsidRDefault="00410BC8" w:rsidP="005714FA">
      <w:pPr>
        <w:pStyle w:val="2f3"/>
        <w:rPr>
          <w:rFonts w:cs="Huawei Sans"/>
        </w:rPr>
      </w:pPr>
      <w:r w:rsidRPr="00383667">
        <w:rPr>
          <w:rFonts w:cs="Huawei Sans"/>
        </w:rPr>
        <w:t>--------------------------------------------------------------------------------</w:t>
      </w:r>
    </w:p>
    <w:p w14:paraId="108622AF" w14:textId="77777777" w:rsidR="00135587" w:rsidRPr="00383667" w:rsidRDefault="00410BC8" w:rsidP="005714FA">
      <w:pPr>
        <w:pStyle w:val="2f3"/>
        <w:rPr>
          <w:rFonts w:cs="Huawei Sans"/>
        </w:rPr>
      </w:pPr>
      <w:r w:rsidRPr="00383667">
        <w:rPr>
          <w:rFonts w:cs="Huawei Sans"/>
        </w:rPr>
        <w:t xml:space="preserve">     Total UP/DOWN Session Number : 2/0</w:t>
      </w:r>
    </w:p>
    <w:p w14:paraId="04ED5358" w14:textId="77777777" w:rsidR="00135587" w:rsidRPr="00383667" w:rsidRDefault="00135587" w:rsidP="005714FA">
      <w:pPr>
        <w:pStyle w:val="2f3"/>
        <w:rPr>
          <w:rFonts w:cs="Huawei Sans"/>
        </w:rPr>
      </w:pPr>
    </w:p>
    <w:p w14:paraId="4A64C526" w14:textId="77777777" w:rsidR="00135587" w:rsidRPr="00383667" w:rsidRDefault="00410BC8" w:rsidP="005714FA">
      <w:pPr>
        <w:pStyle w:val="2f3"/>
        <w:rPr>
          <w:rFonts w:cs="Huawei Sans"/>
        </w:rPr>
      </w:pPr>
      <w:r w:rsidRPr="00383667">
        <w:rPr>
          <w:rFonts w:cs="Huawei Sans"/>
        </w:rPr>
        <w:t xml:space="preserve">[S2]display bfd session all </w:t>
      </w:r>
    </w:p>
    <w:p w14:paraId="7CCB83D3" w14:textId="77777777" w:rsidR="00135587" w:rsidRPr="00383667" w:rsidRDefault="00410BC8" w:rsidP="005714FA">
      <w:pPr>
        <w:pStyle w:val="2f3"/>
        <w:rPr>
          <w:rFonts w:cs="Huawei Sans"/>
        </w:rPr>
      </w:pPr>
      <w:r w:rsidRPr="00383667">
        <w:rPr>
          <w:rFonts w:cs="Huawei Sans"/>
        </w:rPr>
        <w:t>--------------------------------------------------------------------------------</w:t>
      </w:r>
    </w:p>
    <w:p w14:paraId="0FC5A200" w14:textId="39AC9F05" w:rsidR="00135587" w:rsidRPr="00383667" w:rsidRDefault="00410BC8" w:rsidP="005714FA">
      <w:pPr>
        <w:pStyle w:val="2f3"/>
        <w:rPr>
          <w:rFonts w:cs="Huawei Sans"/>
        </w:rPr>
      </w:pPr>
      <w:r w:rsidRPr="00383667">
        <w:rPr>
          <w:rFonts w:cs="Huawei Sans"/>
        </w:rPr>
        <w:t>Local Remote     PeerIp</w:t>
      </w:r>
      <w:r w:rsidR="001A32FE">
        <w:rPr>
          <w:rFonts w:cs="Huawei Sans"/>
        </w:rPr>
        <w:t xml:space="preserve">Addr      State     Type       </w:t>
      </w:r>
      <w:r w:rsidRPr="00383667">
        <w:rPr>
          <w:rFonts w:cs="Huawei Sans"/>
        </w:rPr>
        <w:t xml:space="preserve">InterfaceName            </w:t>
      </w:r>
    </w:p>
    <w:p w14:paraId="79CC7639" w14:textId="77777777" w:rsidR="00135587" w:rsidRPr="00383667" w:rsidRDefault="00410BC8" w:rsidP="005714FA">
      <w:pPr>
        <w:pStyle w:val="2f3"/>
        <w:rPr>
          <w:rFonts w:cs="Huawei Sans"/>
        </w:rPr>
      </w:pPr>
      <w:r w:rsidRPr="00383667">
        <w:rPr>
          <w:rFonts w:cs="Huawei Sans"/>
        </w:rPr>
        <w:t>--------------------------------------------------------------------------------</w:t>
      </w:r>
    </w:p>
    <w:p w14:paraId="33E05C66" w14:textId="77777777" w:rsidR="00135587" w:rsidRPr="00383667" w:rsidRDefault="00135587" w:rsidP="005714FA">
      <w:pPr>
        <w:pStyle w:val="2f3"/>
        <w:rPr>
          <w:rFonts w:cs="Huawei Sans"/>
        </w:rPr>
      </w:pPr>
    </w:p>
    <w:p w14:paraId="2162DD14" w14:textId="77777777" w:rsidR="00135587" w:rsidRPr="00383667" w:rsidRDefault="00410BC8" w:rsidP="005714FA">
      <w:pPr>
        <w:pStyle w:val="2f3"/>
        <w:rPr>
          <w:rFonts w:cs="Huawei Sans"/>
        </w:rPr>
      </w:pPr>
      <w:r w:rsidRPr="00383667">
        <w:rPr>
          <w:rFonts w:cs="Huawei Sans"/>
        </w:rPr>
        <w:t xml:space="preserve">2     1          10.0.10.1       </w:t>
      </w:r>
      <w:r w:rsidRPr="00383667">
        <w:rPr>
          <w:rFonts w:cs="Huawei Sans"/>
          <w:color w:val="EC7061"/>
        </w:rPr>
        <w:t>Up</w:t>
      </w:r>
      <w:r w:rsidRPr="00383667">
        <w:rPr>
          <w:rFonts w:cs="Huawei Sans"/>
        </w:rPr>
        <w:t xml:space="preserve">        S_IP_IF     Vlanif10                 </w:t>
      </w:r>
    </w:p>
    <w:p w14:paraId="5B73354C" w14:textId="77777777" w:rsidR="00135587" w:rsidRPr="00383667" w:rsidRDefault="00410BC8" w:rsidP="005714FA">
      <w:pPr>
        <w:pStyle w:val="2f3"/>
        <w:rPr>
          <w:rFonts w:cs="Huawei Sans"/>
        </w:rPr>
      </w:pPr>
      <w:r w:rsidRPr="00383667">
        <w:rPr>
          <w:rFonts w:cs="Huawei Sans"/>
        </w:rPr>
        <w:t xml:space="preserve">22    11         10.0.20.1       </w:t>
      </w:r>
      <w:r w:rsidRPr="00383667">
        <w:rPr>
          <w:rFonts w:cs="Huawei Sans"/>
          <w:color w:val="EC7061"/>
        </w:rPr>
        <w:t>Up</w:t>
      </w:r>
      <w:r w:rsidRPr="00383667">
        <w:rPr>
          <w:rFonts w:cs="Huawei Sans"/>
        </w:rPr>
        <w:t xml:space="preserve">        S_IP_IF     Vlanif20                 </w:t>
      </w:r>
    </w:p>
    <w:p w14:paraId="747E3D34" w14:textId="77777777" w:rsidR="00135587" w:rsidRPr="00383667" w:rsidRDefault="00410BC8" w:rsidP="005714FA">
      <w:pPr>
        <w:pStyle w:val="2f3"/>
        <w:rPr>
          <w:rFonts w:cs="Huawei Sans"/>
        </w:rPr>
      </w:pPr>
      <w:r w:rsidRPr="00383667">
        <w:rPr>
          <w:rFonts w:cs="Huawei Sans"/>
        </w:rPr>
        <w:t>--------------------------------------------------------------------------------</w:t>
      </w:r>
    </w:p>
    <w:p w14:paraId="321E2E8A" w14:textId="77777777" w:rsidR="00135587" w:rsidRPr="00383667" w:rsidRDefault="00410BC8" w:rsidP="005714FA">
      <w:pPr>
        <w:pStyle w:val="2f3"/>
        <w:rPr>
          <w:rFonts w:cs="Huawei Sans"/>
        </w:rPr>
      </w:pPr>
      <w:r w:rsidRPr="00383667">
        <w:rPr>
          <w:rFonts w:cs="Huawei Sans"/>
        </w:rPr>
        <w:lastRenderedPageBreak/>
        <w:t xml:space="preserve">     Total UP/DOWN Session Number : 2/0</w:t>
      </w:r>
    </w:p>
    <w:p w14:paraId="62FB77AC" w14:textId="77777777" w:rsidR="00135587" w:rsidRPr="00383667" w:rsidRDefault="00410BC8" w:rsidP="005714FA">
      <w:pPr>
        <w:pStyle w:val="1e"/>
      </w:pPr>
      <w:r w:rsidRPr="00383667">
        <w:t xml:space="preserve">The BFD sessions on S1 and S2 are in the </w:t>
      </w:r>
      <w:r w:rsidRPr="00383667">
        <w:rPr>
          <w:b/>
        </w:rPr>
        <w:t>Up</w:t>
      </w:r>
      <w:r w:rsidRPr="00383667">
        <w:t xml:space="preserve"> state.</w:t>
      </w:r>
    </w:p>
    <w:p w14:paraId="68D07B30" w14:textId="77777777" w:rsidR="00135587" w:rsidRPr="00383667" w:rsidRDefault="00410BC8" w:rsidP="005714FA">
      <w:pPr>
        <w:pStyle w:val="1e"/>
      </w:pPr>
      <w:r w:rsidRPr="00383667">
        <w:t># Configure association between VRRP and BFD.</w:t>
      </w:r>
    </w:p>
    <w:p w14:paraId="6ABF9694" w14:textId="77777777" w:rsidR="00135587" w:rsidRPr="00383667" w:rsidRDefault="00410BC8" w:rsidP="005714FA">
      <w:pPr>
        <w:pStyle w:val="2f3"/>
        <w:rPr>
          <w:rFonts w:cs="Huawei Sans"/>
        </w:rPr>
      </w:pPr>
      <w:r w:rsidRPr="00383667">
        <w:rPr>
          <w:rFonts w:cs="Huawei Sans"/>
        </w:rPr>
        <w:t>[S1]interface Vlanif20</w:t>
      </w:r>
    </w:p>
    <w:p w14:paraId="5845C3A2" w14:textId="77777777" w:rsidR="00135587" w:rsidRPr="00383667" w:rsidRDefault="00410BC8" w:rsidP="005714FA">
      <w:pPr>
        <w:pStyle w:val="2f3"/>
        <w:rPr>
          <w:rFonts w:cs="Huawei Sans"/>
        </w:rPr>
      </w:pPr>
      <w:r w:rsidRPr="00383667">
        <w:rPr>
          <w:rFonts w:cs="Huawei Sans"/>
        </w:rPr>
        <w:t xml:space="preserve">[S1-Vlanif20] vrrp </w:t>
      </w:r>
      <w:r w:rsidRPr="00497E5B">
        <w:rPr>
          <w:rFonts w:cs="Huawei Sans"/>
        </w:rPr>
        <w:t>vrid</w:t>
      </w:r>
      <w:r w:rsidRPr="00383667">
        <w:rPr>
          <w:rFonts w:cs="Huawei Sans"/>
        </w:rPr>
        <w:t xml:space="preserve"> 20 track </w:t>
      </w:r>
      <w:r w:rsidRPr="00497E5B">
        <w:rPr>
          <w:rFonts w:cs="Huawei Sans"/>
        </w:rPr>
        <w:t>bfd-session</w:t>
      </w:r>
      <w:r w:rsidRPr="00383667">
        <w:rPr>
          <w:rFonts w:cs="Huawei Sans"/>
        </w:rPr>
        <w:t xml:space="preserve"> 11 increased 30</w:t>
      </w:r>
    </w:p>
    <w:p w14:paraId="46BF575F" w14:textId="77777777" w:rsidR="00135587" w:rsidRPr="00383667" w:rsidRDefault="00410BC8" w:rsidP="005714FA">
      <w:pPr>
        <w:pStyle w:val="2f3"/>
        <w:rPr>
          <w:rFonts w:cs="Huawei Sans"/>
        </w:rPr>
      </w:pPr>
      <w:r w:rsidRPr="00383667">
        <w:rPr>
          <w:rFonts w:cs="Huawei Sans"/>
        </w:rPr>
        <w:t>[S1-Vlanif20] quit</w:t>
      </w:r>
    </w:p>
    <w:p w14:paraId="3587A391" w14:textId="77777777" w:rsidR="00135587" w:rsidRPr="00383667" w:rsidRDefault="00135587" w:rsidP="005714FA">
      <w:pPr>
        <w:pStyle w:val="2f3"/>
        <w:rPr>
          <w:rFonts w:cs="Huawei Sans"/>
        </w:rPr>
      </w:pPr>
    </w:p>
    <w:p w14:paraId="5CD822A8" w14:textId="77777777" w:rsidR="00135587" w:rsidRPr="00383667" w:rsidRDefault="00410BC8" w:rsidP="005714FA">
      <w:pPr>
        <w:pStyle w:val="2f3"/>
        <w:rPr>
          <w:rFonts w:cs="Huawei Sans"/>
        </w:rPr>
      </w:pPr>
      <w:r w:rsidRPr="00383667">
        <w:rPr>
          <w:rFonts w:cs="Huawei Sans"/>
        </w:rPr>
        <w:t>[S2]interface Vlanif10</w:t>
      </w:r>
    </w:p>
    <w:p w14:paraId="711C8347" w14:textId="77777777" w:rsidR="00135587" w:rsidRPr="00383667" w:rsidRDefault="00410BC8" w:rsidP="005714FA">
      <w:pPr>
        <w:pStyle w:val="2f3"/>
        <w:rPr>
          <w:rFonts w:cs="Huawei Sans"/>
        </w:rPr>
      </w:pPr>
      <w:r w:rsidRPr="00383667">
        <w:rPr>
          <w:rFonts w:cs="Huawei Sans"/>
        </w:rPr>
        <w:t xml:space="preserve">[S2-Vlanif10] vrrp </w:t>
      </w:r>
      <w:r w:rsidRPr="00497E5B">
        <w:rPr>
          <w:rFonts w:cs="Huawei Sans"/>
        </w:rPr>
        <w:t>vrid</w:t>
      </w:r>
      <w:r w:rsidRPr="00383667">
        <w:rPr>
          <w:rFonts w:cs="Huawei Sans"/>
        </w:rPr>
        <w:t xml:space="preserve"> 10 track </w:t>
      </w:r>
      <w:r w:rsidRPr="00497E5B">
        <w:rPr>
          <w:rFonts w:cs="Huawei Sans"/>
        </w:rPr>
        <w:t>bfd-session</w:t>
      </w:r>
      <w:r w:rsidRPr="00383667">
        <w:rPr>
          <w:rFonts w:cs="Huawei Sans"/>
        </w:rPr>
        <w:t xml:space="preserve"> 2 increased 30</w:t>
      </w:r>
    </w:p>
    <w:p w14:paraId="0B045DC5" w14:textId="77777777" w:rsidR="00135587" w:rsidRPr="00383667" w:rsidRDefault="00410BC8" w:rsidP="005714FA">
      <w:pPr>
        <w:pStyle w:val="2f3"/>
        <w:rPr>
          <w:rFonts w:cs="Huawei Sans"/>
        </w:rPr>
      </w:pPr>
      <w:r w:rsidRPr="00383667">
        <w:rPr>
          <w:rFonts w:cs="Huawei Sans"/>
        </w:rPr>
        <w:t>[S2-Vlanif10] quit</w:t>
      </w:r>
    </w:p>
    <w:p w14:paraId="7E19C6E0" w14:textId="77777777" w:rsidR="00135587" w:rsidRPr="00383667" w:rsidRDefault="00410BC8" w:rsidP="005714FA">
      <w:pPr>
        <w:pStyle w:val="1e"/>
      </w:pPr>
      <w:r w:rsidRPr="00383667">
        <w:t xml:space="preserve">Note that </w:t>
      </w:r>
      <w:r w:rsidRPr="00497E5B">
        <w:rPr>
          <w:i/>
        </w:rPr>
        <w:t>bfd-session-id</w:t>
      </w:r>
      <w:r w:rsidRPr="00383667">
        <w:t xml:space="preserve"> specifies the local discriminator of a BFD session. You only need to configure the backup device to track the BFD session. In this way, the backup device increases its local VRRP priority when the BFD session goes down.</w:t>
      </w:r>
    </w:p>
    <w:p w14:paraId="57EF4E08" w14:textId="77777777" w:rsidR="00135587" w:rsidRPr="00383667" w:rsidRDefault="00410BC8" w:rsidP="005714FA">
      <w:pPr>
        <w:pStyle w:val="1e"/>
      </w:pPr>
      <w:r w:rsidRPr="00383667">
        <w:t># Shut down all interfaces on S1 to simulate a link fault.</w:t>
      </w:r>
    </w:p>
    <w:p w14:paraId="72126230" w14:textId="77777777" w:rsidR="00135587" w:rsidRPr="00383667" w:rsidRDefault="00410BC8" w:rsidP="005714FA">
      <w:pPr>
        <w:pStyle w:val="2f3"/>
        <w:rPr>
          <w:rFonts w:cs="Huawei Sans"/>
        </w:rPr>
      </w:pPr>
      <w:r w:rsidRPr="00383667">
        <w:rPr>
          <w:rFonts w:cs="Huawei Sans"/>
        </w:rPr>
        <w:t>[S1]interface GigabitEthernet0/0/10</w:t>
      </w:r>
    </w:p>
    <w:p w14:paraId="31C9617B" w14:textId="77777777" w:rsidR="00135587" w:rsidRPr="00383667" w:rsidRDefault="00410BC8" w:rsidP="005714FA">
      <w:pPr>
        <w:pStyle w:val="2f3"/>
        <w:rPr>
          <w:rFonts w:cs="Huawei Sans"/>
        </w:rPr>
      </w:pPr>
      <w:r w:rsidRPr="00383667">
        <w:rPr>
          <w:rFonts w:cs="Huawei Sans"/>
        </w:rPr>
        <w:t>[S1-GigabitEthernet0/0/10] shutdown</w:t>
      </w:r>
    </w:p>
    <w:p w14:paraId="3BCBA428" w14:textId="77777777" w:rsidR="00135587" w:rsidRPr="00383667" w:rsidRDefault="00410BC8" w:rsidP="005714FA">
      <w:pPr>
        <w:pStyle w:val="2f3"/>
        <w:rPr>
          <w:rFonts w:cs="Huawei Sans"/>
        </w:rPr>
      </w:pPr>
      <w:r w:rsidRPr="00383667">
        <w:rPr>
          <w:rFonts w:cs="Huawei Sans"/>
        </w:rPr>
        <w:t>[S1-GigabitEthernet0/0/10] quit</w:t>
      </w:r>
    </w:p>
    <w:p w14:paraId="61D08324" w14:textId="77777777" w:rsidR="00135587" w:rsidRPr="00383667" w:rsidRDefault="00410BC8" w:rsidP="005714FA">
      <w:pPr>
        <w:pStyle w:val="2f3"/>
        <w:rPr>
          <w:rFonts w:cs="Huawei Sans"/>
        </w:rPr>
      </w:pPr>
      <w:r w:rsidRPr="00383667">
        <w:rPr>
          <w:rFonts w:cs="Huawei Sans"/>
        </w:rPr>
        <w:t>[S1]interface GigabitEthernet0/0/11</w:t>
      </w:r>
    </w:p>
    <w:p w14:paraId="24971A53" w14:textId="77777777" w:rsidR="00135587" w:rsidRPr="00383667" w:rsidRDefault="00410BC8" w:rsidP="005714FA">
      <w:pPr>
        <w:pStyle w:val="2f3"/>
        <w:rPr>
          <w:rFonts w:cs="Huawei Sans"/>
        </w:rPr>
      </w:pPr>
      <w:r w:rsidRPr="00383667">
        <w:rPr>
          <w:rFonts w:cs="Huawei Sans"/>
        </w:rPr>
        <w:t>[S1-GigabitEthernet0/0/11] shutdown</w:t>
      </w:r>
    </w:p>
    <w:p w14:paraId="5F509C02" w14:textId="77777777" w:rsidR="00135587" w:rsidRPr="00383667" w:rsidRDefault="00410BC8" w:rsidP="005714FA">
      <w:pPr>
        <w:pStyle w:val="2f3"/>
        <w:rPr>
          <w:rFonts w:cs="Huawei Sans"/>
        </w:rPr>
      </w:pPr>
      <w:r w:rsidRPr="00383667">
        <w:rPr>
          <w:rFonts w:cs="Huawei Sans"/>
        </w:rPr>
        <w:t>[S1-GigabitEthernet0/0/11] quit</w:t>
      </w:r>
    </w:p>
    <w:p w14:paraId="2462040B" w14:textId="77777777" w:rsidR="00135587" w:rsidRPr="00383667" w:rsidRDefault="00410BC8" w:rsidP="005714FA">
      <w:pPr>
        <w:pStyle w:val="2f3"/>
        <w:rPr>
          <w:rFonts w:cs="Huawei Sans"/>
        </w:rPr>
      </w:pPr>
      <w:r w:rsidRPr="00383667">
        <w:rPr>
          <w:rFonts w:cs="Huawei Sans"/>
        </w:rPr>
        <w:t>[S1]interface GigabitEthernet0/0/12</w:t>
      </w:r>
    </w:p>
    <w:p w14:paraId="7B9C7F4E" w14:textId="77777777" w:rsidR="00135587" w:rsidRPr="00383667" w:rsidRDefault="00410BC8" w:rsidP="005714FA">
      <w:pPr>
        <w:pStyle w:val="2f3"/>
        <w:rPr>
          <w:rFonts w:cs="Huawei Sans"/>
        </w:rPr>
      </w:pPr>
      <w:r w:rsidRPr="00383667">
        <w:rPr>
          <w:rFonts w:cs="Huawei Sans"/>
        </w:rPr>
        <w:t>[S1-GigabitEthernet0/0/12] shutdown</w:t>
      </w:r>
    </w:p>
    <w:p w14:paraId="756C0BD8" w14:textId="77777777" w:rsidR="00135587" w:rsidRPr="00383667" w:rsidRDefault="00410BC8" w:rsidP="005714FA">
      <w:pPr>
        <w:pStyle w:val="2f3"/>
        <w:rPr>
          <w:rFonts w:cs="Huawei Sans"/>
        </w:rPr>
      </w:pPr>
      <w:r w:rsidRPr="00383667">
        <w:rPr>
          <w:rFonts w:cs="Huawei Sans"/>
        </w:rPr>
        <w:t>[S1-GigabitEthernet0/0/12] quit</w:t>
      </w:r>
    </w:p>
    <w:p w14:paraId="216E78B7" w14:textId="77777777" w:rsidR="00135587" w:rsidRPr="00383667" w:rsidRDefault="00410BC8" w:rsidP="005714FA">
      <w:pPr>
        <w:pStyle w:val="1e"/>
      </w:pPr>
      <w:r w:rsidRPr="00383667">
        <w:t># Check the BFD session status on S2.</w:t>
      </w:r>
    </w:p>
    <w:p w14:paraId="45D52B1B" w14:textId="77777777" w:rsidR="00135587" w:rsidRPr="00383667" w:rsidRDefault="00410BC8" w:rsidP="005714FA">
      <w:pPr>
        <w:pStyle w:val="2f3"/>
        <w:rPr>
          <w:rFonts w:cs="Huawei Sans"/>
        </w:rPr>
      </w:pPr>
      <w:r w:rsidRPr="00383667">
        <w:rPr>
          <w:rFonts w:cs="Huawei Sans"/>
        </w:rPr>
        <w:t xml:space="preserve">&lt;S2&gt;display bfd session all </w:t>
      </w:r>
    </w:p>
    <w:p w14:paraId="39F7C1E9" w14:textId="77777777" w:rsidR="00135587" w:rsidRPr="00383667" w:rsidRDefault="00410BC8" w:rsidP="005714FA">
      <w:pPr>
        <w:pStyle w:val="2f3"/>
        <w:rPr>
          <w:rFonts w:cs="Huawei Sans"/>
        </w:rPr>
      </w:pPr>
      <w:r w:rsidRPr="00383667">
        <w:rPr>
          <w:rFonts w:cs="Huawei Sans"/>
        </w:rPr>
        <w:t>--------------------------------------------------------------------------------</w:t>
      </w:r>
    </w:p>
    <w:p w14:paraId="7FAED70B" w14:textId="4B37930D" w:rsidR="00135587" w:rsidRPr="00383667" w:rsidRDefault="00410BC8" w:rsidP="005714FA">
      <w:pPr>
        <w:pStyle w:val="2f3"/>
        <w:rPr>
          <w:rFonts w:cs="Huawei Sans"/>
        </w:rPr>
      </w:pPr>
      <w:r w:rsidRPr="00383667">
        <w:rPr>
          <w:rFonts w:cs="Huawei Sans"/>
        </w:rPr>
        <w:t>Local Remote     PeerIp</w:t>
      </w:r>
      <w:r w:rsidR="001A32FE">
        <w:rPr>
          <w:rFonts w:cs="Huawei Sans"/>
        </w:rPr>
        <w:t xml:space="preserve">Addr      State     Type       </w:t>
      </w:r>
      <w:r w:rsidRPr="00383667">
        <w:rPr>
          <w:rFonts w:cs="Huawei Sans"/>
        </w:rPr>
        <w:t xml:space="preserve">InterfaceName            </w:t>
      </w:r>
    </w:p>
    <w:p w14:paraId="56F336F8" w14:textId="77777777" w:rsidR="00135587" w:rsidRPr="00383667" w:rsidRDefault="00410BC8" w:rsidP="005714FA">
      <w:pPr>
        <w:pStyle w:val="2f3"/>
        <w:rPr>
          <w:rFonts w:cs="Huawei Sans"/>
        </w:rPr>
      </w:pPr>
      <w:r w:rsidRPr="00383667">
        <w:rPr>
          <w:rFonts w:cs="Huawei Sans"/>
        </w:rPr>
        <w:t>--------------------------------------------------------------------------------</w:t>
      </w:r>
    </w:p>
    <w:p w14:paraId="4B909B0A" w14:textId="77777777" w:rsidR="00135587" w:rsidRPr="00383667" w:rsidRDefault="00135587" w:rsidP="005714FA">
      <w:pPr>
        <w:pStyle w:val="2f3"/>
        <w:rPr>
          <w:rFonts w:cs="Huawei Sans"/>
        </w:rPr>
      </w:pPr>
    </w:p>
    <w:p w14:paraId="4CF41696" w14:textId="77777777" w:rsidR="00135587" w:rsidRPr="00383667" w:rsidRDefault="00410BC8" w:rsidP="005714FA">
      <w:pPr>
        <w:pStyle w:val="2f3"/>
        <w:rPr>
          <w:rFonts w:cs="Huawei Sans"/>
        </w:rPr>
      </w:pPr>
      <w:r w:rsidRPr="00383667">
        <w:rPr>
          <w:rFonts w:cs="Huawei Sans"/>
        </w:rPr>
        <w:t xml:space="preserve">2     1          10.0.10.1      </w:t>
      </w:r>
      <w:r w:rsidRPr="00383667">
        <w:rPr>
          <w:rFonts w:cs="Huawei Sans"/>
          <w:color w:val="EC7061"/>
        </w:rPr>
        <w:t xml:space="preserve"> Down </w:t>
      </w:r>
      <w:r w:rsidRPr="00383667">
        <w:rPr>
          <w:rFonts w:cs="Huawei Sans"/>
        </w:rPr>
        <w:t xml:space="preserve">     S_IP_IF     Vlanif10                 </w:t>
      </w:r>
    </w:p>
    <w:p w14:paraId="3E2245DF" w14:textId="77777777" w:rsidR="00135587" w:rsidRPr="00383667" w:rsidRDefault="00410BC8" w:rsidP="005714FA">
      <w:pPr>
        <w:pStyle w:val="2f3"/>
        <w:rPr>
          <w:rFonts w:cs="Huawei Sans"/>
        </w:rPr>
      </w:pPr>
      <w:r w:rsidRPr="00383667">
        <w:rPr>
          <w:rFonts w:cs="Huawei Sans"/>
        </w:rPr>
        <w:t xml:space="preserve">22    11         10.0.20.1      </w:t>
      </w:r>
      <w:r w:rsidRPr="00383667">
        <w:rPr>
          <w:rFonts w:cs="Huawei Sans"/>
          <w:color w:val="EC7061"/>
        </w:rPr>
        <w:t xml:space="preserve"> Down </w:t>
      </w:r>
      <w:r w:rsidRPr="00383667">
        <w:rPr>
          <w:rFonts w:cs="Huawei Sans"/>
        </w:rPr>
        <w:t xml:space="preserve">     S_IP_IF     Vlanif20                 </w:t>
      </w:r>
    </w:p>
    <w:p w14:paraId="6A3AFA60" w14:textId="77777777" w:rsidR="00135587" w:rsidRPr="00383667" w:rsidRDefault="00410BC8" w:rsidP="005714FA">
      <w:pPr>
        <w:pStyle w:val="2f3"/>
        <w:rPr>
          <w:rFonts w:cs="Huawei Sans"/>
        </w:rPr>
      </w:pPr>
      <w:r w:rsidRPr="00383667">
        <w:rPr>
          <w:rFonts w:cs="Huawei Sans"/>
        </w:rPr>
        <w:t>--------------------------------------------------------------------------------</w:t>
      </w:r>
    </w:p>
    <w:p w14:paraId="7856AE54" w14:textId="77777777" w:rsidR="00135587" w:rsidRPr="00383667" w:rsidRDefault="00410BC8" w:rsidP="005714FA">
      <w:pPr>
        <w:pStyle w:val="2f3"/>
        <w:rPr>
          <w:rFonts w:cs="Huawei Sans"/>
        </w:rPr>
      </w:pPr>
      <w:r w:rsidRPr="00383667">
        <w:rPr>
          <w:rFonts w:cs="Huawei Sans"/>
        </w:rPr>
        <w:t xml:space="preserve">     Total UP/DOWN Session Number : 0/2</w:t>
      </w:r>
    </w:p>
    <w:p w14:paraId="0D22763F" w14:textId="77777777" w:rsidR="00135587" w:rsidRPr="00383667" w:rsidRDefault="00410BC8" w:rsidP="005714FA">
      <w:pPr>
        <w:pStyle w:val="1e"/>
      </w:pPr>
      <w:r w:rsidRPr="00383667">
        <w:t xml:space="preserve">The two BFD sessions immediately enter the </w:t>
      </w:r>
      <w:r w:rsidRPr="00383667">
        <w:rPr>
          <w:b/>
        </w:rPr>
        <w:t>Down</w:t>
      </w:r>
      <w:r w:rsidRPr="00383667">
        <w:t xml:space="preserve"> state.</w:t>
      </w:r>
    </w:p>
    <w:p w14:paraId="687316B6" w14:textId="77777777" w:rsidR="00135587" w:rsidRPr="00383667" w:rsidRDefault="00410BC8" w:rsidP="005714FA">
      <w:pPr>
        <w:pStyle w:val="1e"/>
      </w:pPr>
      <w:r w:rsidRPr="00383667">
        <w:t># Check the VRRP status on S2.</w:t>
      </w:r>
    </w:p>
    <w:p w14:paraId="55573F5E" w14:textId="77777777" w:rsidR="00135587" w:rsidRPr="00383667" w:rsidRDefault="00410BC8" w:rsidP="005714FA">
      <w:pPr>
        <w:pStyle w:val="2f3"/>
        <w:rPr>
          <w:rFonts w:cs="Huawei Sans"/>
        </w:rPr>
      </w:pPr>
      <w:r w:rsidRPr="00383667">
        <w:rPr>
          <w:rFonts w:cs="Huawei Sans"/>
        </w:rPr>
        <w:t xml:space="preserve">&lt;S2&gt;display vrrp brief </w:t>
      </w:r>
    </w:p>
    <w:p w14:paraId="60A11842" w14:textId="2E1146E5" w:rsidR="00135587" w:rsidRPr="00383667" w:rsidRDefault="00410BC8" w:rsidP="005714FA">
      <w:pPr>
        <w:pStyle w:val="2f3"/>
        <w:rPr>
          <w:rFonts w:cs="Huawei Sans"/>
        </w:rPr>
      </w:pPr>
      <w:r w:rsidRPr="00383667">
        <w:rPr>
          <w:rFonts w:cs="Huawei Sans"/>
        </w:rPr>
        <w:t xml:space="preserve">VRID  State        Interface                Type    </w:t>
      </w:r>
      <w:r w:rsidR="001A32FE">
        <w:rPr>
          <w:rFonts w:cs="Huawei Sans"/>
        </w:rPr>
        <w:tab/>
      </w:r>
      <w:r w:rsidRPr="00383667">
        <w:rPr>
          <w:rFonts w:cs="Huawei Sans"/>
        </w:rPr>
        <w:t xml:space="preserve"> Virtual IP     </w:t>
      </w:r>
    </w:p>
    <w:p w14:paraId="0D00476E" w14:textId="77777777" w:rsidR="00135587" w:rsidRPr="00383667" w:rsidRDefault="00410BC8" w:rsidP="005714FA">
      <w:pPr>
        <w:pStyle w:val="2f3"/>
        <w:rPr>
          <w:rFonts w:cs="Huawei Sans"/>
        </w:rPr>
      </w:pPr>
      <w:r w:rsidRPr="00383667">
        <w:rPr>
          <w:rFonts w:cs="Huawei Sans"/>
        </w:rPr>
        <w:t>----------------------------------------------------------------</w:t>
      </w:r>
    </w:p>
    <w:p w14:paraId="2D5A0098" w14:textId="77777777" w:rsidR="00135587" w:rsidRPr="00383667" w:rsidRDefault="00410BC8" w:rsidP="005714FA">
      <w:pPr>
        <w:pStyle w:val="2f3"/>
        <w:rPr>
          <w:rFonts w:cs="Huawei Sans"/>
        </w:rPr>
      </w:pPr>
      <w:r w:rsidRPr="00383667">
        <w:rPr>
          <w:rFonts w:cs="Huawei Sans"/>
        </w:rPr>
        <w:t xml:space="preserve">10    Master       Vlanif10                 Normal   10.0.10.254    </w:t>
      </w:r>
    </w:p>
    <w:p w14:paraId="4A0A223D" w14:textId="77777777" w:rsidR="00135587" w:rsidRPr="00383667" w:rsidRDefault="00410BC8" w:rsidP="005714FA">
      <w:pPr>
        <w:pStyle w:val="2f3"/>
        <w:rPr>
          <w:rFonts w:cs="Huawei Sans"/>
        </w:rPr>
      </w:pPr>
      <w:r w:rsidRPr="00383667">
        <w:rPr>
          <w:rFonts w:cs="Huawei Sans"/>
        </w:rPr>
        <w:t xml:space="preserve">20    Master       Vlanif20                 Normal   10.0.20.254    </w:t>
      </w:r>
    </w:p>
    <w:p w14:paraId="326AB70D" w14:textId="77777777" w:rsidR="00135587" w:rsidRPr="00383667" w:rsidRDefault="00410BC8" w:rsidP="005714FA">
      <w:pPr>
        <w:pStyle w:val="2f3"/>
        <w:rPr>
          <w:rFonts w:cs="Huawei Sans"/>
        </w:rPr>
      </w:pPr>
      <w:r w:rsidRPr="00383667">
        <w:rPr>
          <w:rFonts w:cs="Huawei Sans"/>
        </w:rPr>
        <w:t>----------------------------------------------------------------</w:t>
      </w:r>
    </w:p>
    <w:p w14:paraId="06EC27CE" w14:textId="77777777" w:rsidR="00135587" w:rsidRPr="00383667" w:rsidRDefault="00410BC8" w:rsidP="005714FA">
      <w:pPr>
        <w:pStyle w:val="2f3"/>
        <w:rPr>
          <w:rFonts w:cs="Huawei Sans"/>
        </w:rPr>
      </w:pPr>
      <w:r w:rsidRPr="00383667">
        <w:rPr>
          <w:rFonts w:cs="Huawei Sans"/>
        </w:rPr>
        <w:t xml:space="preserve">Total:2     Master:2     Backup:0     Non-active:0     </w:t>
      </w:r>
    </w:p>
    <w:p w14:paraId="53D40BF7" w14:textId="77777777" w:rsidR="00135587" w:rsidRPr="00383667" w:rsidRDefault="00410BC8" w:rsidP="005714FA">
      <w:pPr>
        <w:pStyle w:val="1e"/>
      </w:pPr>
      <w:r w:rsidRPr="00383667">
        <w:t>S2 functions as the master in both VRRP groups 10 and 20.</w:t>
      </w:r>
    </w:p>
    <w:p w14:paraId="7B359B96" w14:textId="77777777" w:rsidR="00135587" w:rsidRPr="00383667" w:rsidRDefault="00410BC8" w:rsidP="005714FA">
      <w:pPr>
        <w:pStyle w:val="1e"/>
      </w:pPr>
      <w:r w:rsidRPr="00383667">
        <w:lastRenderedPageBreak/>
        <w:t># Check the VRRP status and configuration parameters on S2.</w:t>
      </w:r>
    </w:p>
    <w:p w14:paraId="2F5392EE" w14:textId="77777777" w:rsidR="00135587" w:rsidRPr="00383667" w:rsidRDefault="00410BC8" w:rsidP="005714FA">
      <w:pPr>
        <w:pStyle w:val="2f3"/>
        <w:rPr>
          <w:rFonts w:cs="Huawei Sans"/>
        </w:rPr>
      </w:pPr>
      <w:r w:rsidRPr="00383667">
        <w:rPr>
          <w:rFonts w:cs="Huawei Sans"/>
        </w:rPr>
        <w:t>[S2]display vrrp</w:t>
      </w:r>
    </w:p>
    <w:p w14:paraId="79110DA2" w14:textId="77777777" w:rsidR="00135587" w:rsidRPr="00383667" w:rsidRDefault="00410BC8" w:rsidP="005714FA">
      <w:pPr>
        <w:pStyle w:val="2f3"/>
        <w:rPr>
          <w:rFonts w:cs="Huawei Sans"/>
        </w:rPr>
      </w:pPr>
      <w:r w:rsidRPr="00383667">
        <w:rPr>
          <w:rFonts w:cs="Huawei Sans"/>
        </w:rPr>
        <w:t xml:space="preserve">  Vlanif10 | Virtual Router 10</w:t>
      </w:r>
    </w:p>
    <w:p w14:paraId="5628E164" w14:textId="77B77650"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Master</w:t>
      </w:r>
    </w:p>
    <w:p w14:paraId="47F05864" w14:textId="750BD424"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Virtual</w:t>
      </w:r>
      <w:r>
        <w:rPr>
          <w:rFonts w:cs="Huawei Sans"/>
        </w:rPr>
        <w:tab/>
      </w:r>
      <w:r w:rsidR="00410BC8" w:rsidRPr="00383667">
        <w:rPr>
          <w:rFonts w:cs="Huawei Sans"/>
        </w:rPr>
        <w:t>IP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10.0.10.254</w:t>
      </w:r>
    </w:p>
    <w:p w14:paraId="28E66D36" w14:textId="22F2C4FF"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Master</w:t>
      </w:r>
      <w:r>
        <w:rPr>
          <w:rFonts w:cs="Huawei Sans"/>
        </w:rPr>
        <w:tab/>
      </w:r>
      <w:r w:rsidR="00410BC8" w:rsidRPr="00383667">
        <w:rPr>
          <w:rFonts w:cs="Huawei Sans"/>
        </w:rPr>
        <w:t>IP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10.0.10.2</w:t>
      </w:r>
    </w:p>
    <w:p w14:paraId="19329B37" w14:textId="44B9BDFE"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PriorityRun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130</w:t>
      </w:r>
    </w:p>
    <w:p w14:paraId="5C172738" w14:textId="6D1B183C"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PriorityConfig</w:t>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100</w:t>
      </w:r>
    </w:p>
    <w:p w14:paraId="1BC955C7" w14:textId="766219CA" w:rsidR="00135587" w:rsidRPr="00383667" w:rsidRDefault="00983CCF" w:rsidP="005714FA">
      <w:pPr>
        <w:pStyle w:val="2f3"/>
        <w:rPr>
          <w:rFonts w:cs="Huawei Sans"/>
        </w:rPr>
      </w:pPr>
      <w:r>
        <w:rPr>
          <w:rFonts w:cs="Huawei Sans"/>
          <w:color w:val="EC7061"/>
        </w:rPr>
        <w:tab/>
      </w:r>
      <w:r>
        <w:rPr>
          <w:rFonts w:cs="Huawei Sans"/>
          <w:color w:val="EC7061"/>
        </w:rPr>
        <w:tab/>
      </w:r>
      <w:r>
        <w:rPr>
          <w:rFonts w:cs="Huawei Sans"/>
          <w:color w:val="EC7061"/>
        </w:rPr>
        <w:tab/>
      </w:r>
      <w:r>
        <w:rPr>
          <w:rFonts w:cs="Huawei Sans"/>
          <w:color w:val="EC7061"/>
        </w:rPr>
        <w:tab/>
      </w:r>
      <w:r w:rsidR="00410BC8" w:rsidRPr="00383667">
        <w:rPr>
          <w:rFonts w:cs="Huawei Sans"/>
          <w:color w:val="EC7061"/>
        </w:rPr>
        <w:t>MasterPriority</w:t>
      </w:r>
      <w:r>
        <w:rPr>
          <w:rFonts w:cs="Huawei Sans"/>
        </w:rPr>
        <w:tab/>
      </w:r>
      <w:r>
        <w:rPr>
          <w:rFonts w:cs="Huawei Sans"/>
        </w:rPr>
        <w:tab/>
      </w:r>
      <w:r>
        <w:rPr>
          <w:rFonts w:cs="Huawei Sans"/>
          <w:color w:val="EC7061"/>
        </w:rPr>
        <w:tab/>
      </w:r>
      <w:r w:rsidR="00410BC8" w:rsidRPr="00383667">
        <w:rPr>
          <w:rFonts w:cs="Huawei Sans"/>
          <w:color w:val="EC7061"/>
        </w:rPr>
        <w:t>:</w:t>
      </w:r>
      <w:r>
        <w:rPr>
          <w:rFonts w:cs="Huawei Sans"/>
          <w:color w:val="EC7061"/>
        </w:rPr>
        <w:tab/>
      </w:r>
      <w:r w:rsidR="00410BC8" w:rsidRPr="00383667">
        <w:rPr>
          <w:rFonts w:cs="Huawei Sans"/>
          <w:color w:val="EC7061"/>
        </w:rPr>
        <w:t>130</w:t>
      </w:r>
    </w:p>
    <w:p w14:paraId="2BE14634" w14:textId="1C3BDE5F"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Preempt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YES</w:t>
      </w:r>
      <w:r>
        <w:rPr>
          <w:rFonts w:cs="Huawei Sans"/>
        </w:rPr>
        <w:tab/>
      </w:r>
      <w:r>
        <w:rPr>
          <w:rFonts w:cs="Huawei Sans"/>
        </w:rPr>
        <w:tab/>
      </w:r>
      <w:r>
        <w:rPr>
          <w:rFonts w:cs="Huawei Sans"/>
        </w:rPr>
        <w:tab/>
      </w:r>
      <w:r w:rsidR="00410BC8" w:rsidRPr="00383667">
        <w:rPr>
          <w:rFonts w:cs="Huawei Sans"/>
        </w:rPr>
        <w:t>Delay</w:t>
      </w:r>
      <w:r>
        <w:rPr>
          <w:rFonts w:cs="Huawei Sans"/>
        </w:rPr>
        <w:tab/>
      </w:r>
      <w:r w:rsidR="00410BC8" w:rsidRPr="00383667">
        <w:rPr>
          <w:rFonts w:cs="Huawei Sans"/>
        </w:rPr>
        <w:t>Time</w:t>
      </w:r>
      <w:r>
        <w:rPr>
          <w:rFonts w:cs="Huawei Sans"/>
        </w:rPr>
        <w:tab/>
      </w:r>
      <w:r w:rsidR="00410BC8" w:rsidRPr="00383667">
        <w:rPr>
          <w:rFonts w:cs="Huawei Sans"/>
        </w:rPr>
        <w:t>:</w:t>
      </w:r>
      <w:r>
        <w:rPr>
          <w:rFonts w:cs="Huawei Sans"/>
        </w:rPr>
        <w:tab/>
      </w:r>
      <w:r w:rsidR="00410BC8" w:rsidRPr="00383667">
        <w:rPr>
          <w:rFonts w:cs="Huawei Sans"/>
        </w:rPr>
        <w:t>0</w:t>
      </w:r>
      <w:r>
        <w:rPr>
          <w:rFonts w:cs="Huawei Sans"/>
        </w:rPr>
        <w:tab/>
      </w:r>
      <w:r w:rsidR="00410BC8" w:rsidRPr="00383667">
        <w:rPr>
          <w:rFonts w:cs="Huawei Sans"/>
        </w:rPr>
        <w:t>s</w:t>
      </w:r>
    </w:p>
    <w:p w14:paraId="7BFF561C" w14:textId="23A3F863"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TimerRun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w:t>
      </w:r>
      <w:r>
        <w:rPr>
          <w:rFonts w:cs="Huawei Sans"/>
        </w:rPr>
        <w:tab/>
      </w:r>
      <w:r w:rsidR="00410BC8" w:rsidRPr="00383667">
        <w:rPr>
          <w:rFonts w:cs="Huawei Sans"/>
        </w:rPr>
        <w:t>s</w:t>
      </w:r>
    </w:p>
    <w:p w14:paraId="03747F02" w14:textId="024BE6F0"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TimerConfig</w:t>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w:t>
      </w:r>
      <w:r>
        <w:rPr>
          <w:rFonts w:cs="Huawei Sans"/>
        </w:rPr>
        <w:tab/>
      </w:r>
      <w:r w:rsidR="00410BC8" w:rsidRPr="00383667">
        <w:rPr>
          <w:rFonts w:cs="Huawei Sans"/>
        </w:rPr>
        <w:t>s</w:t>
      </w:r>
    </w:p>
    <w:p w14:paraId="5683EE00" w14:textId="2F3C86DB"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497E5B">
        <w:rPr>
          <w:rFonts w:cs="Huawei Sans"/>
        </w:rPr>
        <w:t>Auth</w:t>
      </w:r>
      <w:r>
        <w:rPr>
          <w:rFonts w:cs="Huawei Sans"/>
        </w:rPr>
        <w:tab/>
      </w:r>
      <w:r w:rsidR="00410BC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NONE</w:t>
      </w:r>
    </w:p>
    <w:p w14:paraId="3F790456" w14:textId="00499362"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Virtual</w:t>
      </w:r>
      <w:r>
        <w:rPr>
          <w:rFonts w:cs="Huawei Sans"/>
        </w:rPr>
        <w:tab/>
      </w:r>
      <w:r w:rsidR="00410BC8" w:rsidRPr="00383667">
        <w:rPr>
          <w:rFonts w:cs="Huawei Sans"/>
        </w:rPr>
        <w:t>MAC</w:t>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0000-5e00-010a</w:t>
      </w:r>
    </w:p>
    <w:p w14:paraId="6DA0F91F" w14:textId="015AF908"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Check</w:t>
      </w:r>
      <w:r>
        <w:rPr>
          <w:rFonts w:cs="Huawei Sans"/>
        </w:rPr>
        <w:tab/>
      </w:r>
      <w:r w:rsidR="00410BC8" w:rsidRPr="00383667">
        <w:rPr>
          <w:rFonts w:cs="Huawei Sans"/>
        </w:rPr>
        <w:t>TTL</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YES</w:t>
      </w:r>
    </w:p>
    <w:p w14:paraId="3D1F285E" w14:textId="462475F0"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Config</w:t>
      </w:r>
      <w:r>
        <w:rPr>
          <w:rFonts w:cs="Huawei Sans"/>
        </w:rPr>
        <w:tab/>
      </w:r>
      <w:r w:rsidR="00410BC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497E5B">
        <w:rPr>
          <w:rFonts w:cs="Huawei Sans"/>
        </w:rPr>
        <w:t>normal-vrrp</w:t>
      </w:r>
    </w:p>
    <w:p w14:paraId="4612BD82" w14:textId="3DF8B91C" w:rsidR="00135587" w:rsidRPr="00383667" w:rsidRDefault="00983CCF" w:rsidP="005714FA">
      <w:pPr>
        <w:pStyle w:val="2f3"/>
        <w:rPr>
          <w:rFonts w:cs="Huawei Sans"/>
          <w:color w:val="EC7061"/>
        </w:rPr>
      </w:pPr>
      <w:r>
        <w:rPr>
          <w:rFonts w:cs="Huawei Sans"/>
          <w:color w:val="EC7061"/>
        </w:rPr>
        <w:tab/>
      </w:r>
      <w:r>
        <w:rPr>
          <w:rFonts w:cs="Huawei Sans"/>
          <w:color w:val="EC7061"/>
        </w:rPr>
        <w:tab/>
      </w:r>
      <w:r>
        <w:rPr>
          <w:rFonts w:cs="Huawei Sans"/>
          <w:color w:val="EC7061"/>
        </w:rPr>
        <w:tab/>
      </w:r>
      <w:r>
        <w:rPr>
          <w:rFonts w:cs="Huawei Sans"/>
          <w:color w:val="EC7061"/>
        </w:rPr>
        <w:tab/>
      </w:r>
      <w:r w:rsidR="00410BC8" w:rsidRPr="00383667">
        <w:rPr>
          <w:rFonts w:cs="Huawei Sans"/>
          <w:color w:val="EC7061"/>
        </w:rPr>
        <w:t>Track</w:t>
      </w:r>
      <w:r>
        <w:rPr>
          <w:rFonts w:cs="Huawei Sans"/>
          <w:color w:val="EC7061"/>
        </w:rPr>
        <w:tab/>
      </w:r>
      <w:r w:rsidR="00410BC8" w:rsidRPr="00383667">
        <w:rPr>
          <w:rFonts w:cs="Huawei Sans"/>
          <w:color w:val="EC7061"/>
        </w:rPr>
        <w:t>BFD</w:t>
      </w:r>
      <w:r>
        <w:rPr>
          <w:rFonts w:cs="Huawei Sans"/>
        </w:rPr>
        <w:tab/>
      </w:r>
      <w:r>
        <w:rPr>
          <w:rFonts w:cs="Huawei Sans"/>
        </w:rPr>
        <w:tab/>
      </w:r>
      <w:r>
        <w:rPr>
          <w:rFonts w:cs="Huawei Sans"/>
        </w:rPr>
        <w:tab/>
      </w:r>
      <w:r>
        <w:rPr>
          <w:rFonts w:cs="Huawei Sans"/>
        </w:rPr>
        <w:tab/>
      </w:r>
      <w:r>
        <w:rPr>
          <w:rFonts w:cs="Huawei Sans"/>
        </w:rPr>
        <w:tab/>
      </w:r>
      <w:r>
        <w:rPr>
          <w:rFonts w:cs="Huawei Sans"/>
          <w:color w:val="EC7061"/>
        </w:rPr>
        <w:tab/>
      </w:r>
      <w:r w:rsidR="00410BC8" w:rsidRPr="00383667">
        <w:rPr>
          <w:rFonts w:cs="Huawei Sans"/>
          <w:color w:val="EC7061"/>
        </w:rPr>
        <w:t>:</w:t>
      </w:r>
      <w:r>
        <w:rPr>
          <w:rFonts w:cs="Huawei Sans"/>
          <w:color w:val="EC7061"/>
        </w:rPr>
        <w:tab/>
      </w:r>
      <w:r w:rsidR="00410BC8" w:rsidRPr="00383667">
        <w:rPr>
          <w:rFonts w:cs="Huawei Sans"/>
          <w:color w:val="EC7061"/>
        </w:rPr>
        <w:t>2</w:t>
      </w:r>
      <w:r>
        <w:rPr>
          <w:rFonts w:cs="Huawei Sans"/>
          <w:color w:val="EC7061"/>
        </w:rPr>
        <w:tab/>
      </w:r>
      <w:r>
        <w:rPr>
          <w:rFonts w:cs="Huawei Sans"/>
          <w:color w:val="EC7061"/>
        </w:rPr>
        <w:tab/>
      </w:r>
      <w:r w:rsidR="00410BC8" w:rsidRPr="00383667">
        <w:rPr>
          <w:rFonts w:cs="Huawei Sans"/>
          <w:color w:val="EC7061"/>
        </w:rPr>
        <w:t>Priority</w:t>
      </w:r>
      <w:r>
        <w:rPr>
          <w:rFonts w:cs="Huawei Sans"/>
          <w:color w:val="EC7061"/>
        </w:rPr>
        <w:tab/>
      </w:r>
      <w:r w:rsidR="00410BC8" w:rsidRPr="00383667">
        <w:rPr>
          <w:rFonts w:cs="Huawei Sans"/>
          <w:color w:val="EC7061"/>
        </w:rPr>
        <w:t>increased</w:t>
      </w:r>
      <w:r>
        <w:rPr>
          <w:rFonts w:cs="Huawei Sans"/>
          <w:color w:val="EC7061"/>
        </w:rPr>
        <w:tab/>
      </w:r>
      <w:r w:rsidR="00410BC8" w:rsidRPr="00383667">
        <w:rPr>
          <w:rFonts w:cs="Huawei Sans"/>
          <w:color w:val="EC7061"/>
        </w:rPr>
        <w:t>:</w:t>
      </w:r>
      <w:r>
        <w:rPr>
          <w:rFonts w:cs="Huawei Sans"/>
          <w:color w:val="EC7061"/>
        </w:rPr>
        <w:tab/>
      </w:r>
      <w:r w:rsidR="00410BC8" w:rsidRPr="00383667">
        <w:rPr>
          <w:rFonts w:cs="Huawei Sans"/>
          <w:color w:val="EC7061"/>
        </w:rPr>
        <w:t>30</w:t>
      </w:r>
    </w:p>
    <w:p w14:paraId="2188CE62" w14:textId="577441A8" w:rsidR="00135587" w:rsidRPr="00383667" w:rsidRDefault="00983CCF" w:rsidP="005714FA">
      <w:pPr>
        <w:pStyle w:val="2f3"/>
        <w:rPr>
          <w:rFonts w:cs="Huawei Sans"/>
          <w:color w:val="EC7061"/>
        </w:rPr>
      </w:pPr>
      <w:r>
        <w:rPr>
          <w:rFonts w:cs="Huawei Sans"/>
          <w:color w:val="EC7061"/>
        </w:rPr>
        <w:tab/>
      </w:r>
      <w:r>
        <w:rPr>
          <w:rFonts w:cs="Huawei Sans"/>
          <w:color w:val="EC7061"/>
        </w:rPr>
        <w:tab/>
      </w:r>
      <w:r>
        <w:rPr>
          <w:rFonts w:cs="Huawei Sans"/>
          <w:color w:val="EC7061"/>
        </w:rPr>
        <w:tab/>
      </w:r>
      <w:r>
        <w:rPr>
          <w:rFonts w:cs="Huawei Sans"/>
          <w:color w:val="EC7061"/>
        </w:rPr>
        <w:tab/>
      </w:r>
      <w:r w:rsidR="00410BC8" w:rsidRPr="00383667">
        <w:rPr>
          <w:rFonts w:cs="Huawei Sans"/>
          <w:color w:val="EC7061"/>
        </w:rPr>
        <w:t>BFD-session</w:t>
      </w:r>
      <w:r>
        <w:rPr>
          <w:rFonts w:cs="Huawei Sans"/>
          <w:color w:val="EC7061"/>
        </w:rPr>
        <w:tab/>
      </w:r>
      <w:r w:rsidR="00410BC8" w:rsidRPr="00383667">
        <w:rPr>
          <w:rFonts w:cs="Huawei Sans"/>
          <w:color w:val="EC7061"/>
        </w:rPr>
        <w:t>state</w:t>
      </w:r>
      <w:r>
        <w:rPr>
          <w:rFonts w:cs="Huawei Sans"/>
          <w:color w:val="EC7061"/>
        </w:rPr>
        <w:tab/>
      </w:r>
      <w:r w:rsidR="00410BC8" w:rsidRPr="00383667">
        <w:rPr>
          <w:rFonts w:cs="Huawei Sans"/>
          <w:color w:val="EC7061"/>
        </w:rPr>
        <w:t>:</w:t>
      </w:r>
      <w:r>
        <w:rPr>
          <w:rFonts w:cs="Huawei Sans"/>
          <w:color w:val="EC7061"/>
        </w:rPr>
        <w:tab/>
      </w:r>
      <w:r w:rsidR="00410BC8" w:rsidRPr="00383667">
        <w:rPr>
          <w:rFonts w:cs="Huawei Sans"/>
          <w:color w:val="EC7061"/>
        </w:rPr>
        <w:t>DOWN</w:t>
      </w:r>
    </w:p>
    <w:p w14:paraId="0C1A7B98" w14:textId="3F81A163"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Create</w:t>
      </w:r>
      <w:r>
        <w:rPr>
          <w:rFonts w:cs="Huawei Sans"/>
        </w:rPr>
        <w:tab/>
      </w:r>
      <w:r w:rsidR="00410BC8" w:rsidRPr="00383667">
        <w:rPr>
          <w:rFonts w:cs="Huawei Sans"/>
        </w:rPr>
        <w:t>time</w:t>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2020-06-05</w:t>
      </w:r>
      <w:r>
        <w:rPr>
          <w:rFonts w:cs="Huawei Sans"/>
        </w:rPr>
        <w:tab/>
      </w:r>
      <w:r w:rsidR="00410BC8" w:rsidRPr="00383667">
        <w:rPr>
          <w:rFonts w:cs="Huawei Sans"/>
        </w:rPr>
        <w:t>11:01:54</w:t>
      </w:r>
      <w:r>
        <w:rPr>
          <w:rFonts w:cs="Huawei Sans"/>
        </w:rPr>
        <w:tab/>
      </w:r>
      <w:r w:rsidR="00410BC8" w:rsidRPr="00383667">
        <w:rPr>
          <w:rFonts w:cs="Huawei Sans"/>
        </w:rPr>
        <w:t>UTC-08:00</w:t>
      </w:r>
    </w:p>
    <w:p w14:paraId="10050937" w14:textId="1FB87297"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Last</w:t>
      </w:r>
      <w:r>
        <w:rPr>
          <w:rFonts w:cs="Huawei Sans"/>
        </w:rPr>
        <w:tab/>
      </w:r>
      <w:r w:rsidR="00410BC8" w:rsidRPr="00383667">
        <w:rPr>
          <w:rFonts w:cs="Huawei Sans"/>
        </w:rPr>
        <w:t>change</w:t>
      </w:r>
      <w:r>
        <w:rPr>
          <w:rFonts w:cs="Huawei Sans"/>
        </w:rPr>
        <w:tab/>
      </w:r>
      <w:r w:rsidR="00410BC8" w:rsidRPr="00383667">
        <w:rPr>
          <w:rFonts w:cs="Huawei Sans"/>
        </w:rPr>
        <w:t>time</w:t>
      </w:r>
      <w:r>
        <w:rPr>
          <w:rFonts w:cs="Huawei Sans"/>
        </w:rPr>
        <w:tab/>
      </w:r>
      <w:r w:rsidR="00410BC8" w:rsidRPr="00383667">
        <w:rPr>
          <w:rFonts w:cs="Huawei Sans"/>
        </w:rPr>
        <w:t>:</w:t>
      </w:r>
      <w:r>
        <w:rPr>
          <w:rFonts w:cs="Huawei Sans"/>
        </w:rPr>
        <w:tab/>
      </w:r>
      <w:r w:rsidR="00410BC8" w:rsidRPr="00383667">
        <w:rPr>
          <w:rFonts w:cs="Huawei Sans"/>
        </w:rPr>
        <w:t>2020-06-05</w:t>
      </w:r>
      <w:r>
        <w:rPr>
          <w:rFonts w:cs="Huawei Sans"/>
        </w:rPr>
        <w:tab/>
      </w:r>
      <w:r w:rsidR="00410BC8" w:rsidRPr="00383667">
        <w:rPr>
          <w:rFonts w:cs="Huawei Sans"/>
        </w:rPr>
        <w:t>11:31:15</w:t>
      </w:r>
      <w:r>
        <w:rPr>
          <w:rFonts w:cs="Huawei Sans"/>
        </w:rPr>
        <w:tab/>
      </w:r>
      <w:r w:rsidR="00410BC8" w:rsidRPr="00383667">
        <w:rPr>
          <w:rFonts w:cs="Huawei Sans"/>
        </w:rPr>
        <w:t>UTC-08:00</w:t>
      </w:r>
    </w:p>
    <w:p w14:paraId="2C3F418C" w14:textId="77777777" w:rsidR="00135587" w:rsidRPr="00383667" w:rsidRDefault="00135587" w:rsidP="005714FA">
      <w:pPr>
        <w:pStyle w:val="2f3"/>
        <w:rPr>
          <w:rFonts w:cs="Huawei Sans"/>
        </w:rPr>
      </w:pPr>
    </w:p>
    <w:p w14:paraId="69AAE78E" w14:textId="77777777" w:rsidR="00135587" w:rsidRPr="00383667" w:rsidRDefault="00410BC8" w:rsidP="005714FA">
      <w:pPr>
        <w:pStyle w:val="2f3"/>
        <w:rPr>
          <w:rFonts w:cs="Huawei Sans"/>
        </w:rPr>
      </w:pPr>
      <w:r w:rsidRPr="00383667">
        <w:rPr>
          <w:rFonts w:cs="Huawei Sans"/>
        </w:rPr>
        <w:t xml:space="preserve">  Vlanif20 | Virtual Router 20</w:t>
      </w:r>
    </w:p>
    <w:p w14:paraId="04F559D5" w14:textId="775BAEFC"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Master</w:t>
      </w:r>
    </w:p>
    <w:p w14:paraId="09068089" w14:textId="3BF95A6F"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Virtual</w:t>
      </w:r>
      <w:r>
        <w:rPr>
          <w:rFonts w:cs="Huawei Sans"/>
        </w:rPr>
        <w:tab/>
      </w:r>
      <w:r w:rsidR="00410BC8" w:rsidRPr="00383667">
        <w:rPr>
          <w:rFonts w:cs="Huawei Sans"/>
        </w:rPr>
        <w:t>IP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10.0.20.254</w:t>
      </w:r>
    </w:p>
    <w:p w14:paraId="47209616" w14:textId="044592AC"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Master</w:t>
      </w:r>
      <w:r>
        <w:rPr>
          <w:rFonts w:cs="Huawei Sans"/>
        </w:rPr>
        <w:tab/>
      </w:r>
      <w:r w:rsidR="00410BC8" w:rsidRPr="00383667">
        <w:rPr>
          <w:rFonts w:cs="Huawei Sans"/>
        </w:rPr>
        <w:t>IP</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10.0.20.2</w:t>
      </w:r>
    </w:p>
    <w:p w14:paraId="256924BC" w14:textId="7D31E323"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PriorityRun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120</w:t>
      </w:r>
    </w:p>
    <w:p w14:paraId="6A1B6C9A" w14:textId="23EC285D"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PriorityConfig</w:t>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120</w:t>
      </w:r>
    </w:p>
    <w:p w14:paraId="71645643" w14:textId="515353B2"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MasterPriority</w:t>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120</w:t>
      </w:r>
    </w:p>
    <w:p w14:paraId="229835CD" w14:textId="3B37641A"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Preempt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YES</w:t>
      </w:r>
      <w:r>
        <w:rPr>
          <w:rFonts w:cs="Huawei Sans"/>
        </w:rPr>
        <w:tab/>
      </w:r>
      <w:r>
        <w:rPr>
          <w:rFonts w:cs="Huawei Sans"/>
        </w:rPr>
        <w:tab/>
      </w:r>
      <w:r>
        <w:rPr>
          <w:rFonts w:cs="Huawei Sans"/>
        </w:rPr>
        <w:tab/>
      </w:r>
      <w:r w:rsidR="00410BC8" w:rsidRPr="00383667">
        <w:rPr>
          <w:rFonts w:cs="Huawei Sans"/>
        </w:rPr>
        <w:t>Delay</w:t>
      </w:r>
      <w:r>
        <w:rPr>
          <w:rFonts w:cs="Huawei Sans"/>
        </w:rPr>
        <w:tab/>
      </w:r>
      <w:r w:rsidR="00410BC8" w:rsidRPr="00383667">
        <w:rPr>
          <w:rFonts w:cs="Huawei Sans"/>
        </w:rPr>
        <w:t>Time</w:t>
      </w:r>
      <w:r>
        <w:rPr>
          <w:rFonts w:cs="Huawei Sans"/>
        </w:rPr>
        <w:tab/>
      </w:r>
      <w:r w:rsidR="00410BC8" w:rsidRPr="00383667">
        <w:rPr>
          <w:rFonts w:cs="Huawei Sans"/>
        </w:rPr>
        <w:t>:</w:t>
      </w:r>
      <w:r>
        <w:rPr>
          <w:rFonts w:cs="Huawei Sans"/>
        </w:rPr>
        <w:tab/>
      </w:r>
      <w:r w:rsidR="00410BC8" w:rsidRPr="00383667">
        <w:rPr>
          <w:rFonts w:cs="Huawei Sans"/>
        </w:rPr>
        <w:t>0</w:t>
      </w:r>
      <w:r>
        <w:rPr>
          <w:rFonts w:cs="Huawei Sans"/>
        </w:rPr>
        <w:tab/>
      </w:r>
      <w:r w:rsidR="00410BC8" w:rsidRPr="00383667">
        <w:rPr>
          <w:rFonts w:cs="Huawei Sans"/>
        </w:rPr>
        <w:t>s</w:t>
      </w:r>
    </w:p>
    <w:p w14:paraId="015BC25B" w14:textId="1C6B32EA"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TimerRun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w:t>
      </w:r>
      <w:r>
        <w:rPr>
          <w:rFonts w:cs="Huawei Sans"/>
        </w:rPr>
        <w:tab/>
      </w:r>
      <w:r w:rsidR="00410BC8" w:rsidRPr="00383667">
        <w:rPr>
          <w:rFonts w:cs="Huawei Sans"/>
        </w:rPr>
        <w:t>s</w:t>
      </w:r>
    </w:p>
    <w:p w14:paraId="6A03C635" w14:textId="03C6ABBB"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TimerConfig</w:t>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1</w:t>
      </w:r>
      <w:r>
        <w:rPr>
          <w:rFonts w:cs="Huawei Sans"/>
        </w:rPr>
        <w:tab/>
      </w:r>
      <w:r w:rsidR="00410BC8" w:rsidRPr="00383667">
        <w:rPr>
          <w:rFonts w:cs="Huawei Sans"/>
        </w:rPr>
        <w:t>s</w:t>
      </w:r>
    </w:p>
    <w:p w14:paraId="4B59F78F" w14:textId="267CC14A"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497E5B">
        <w:rPr>
          <w:rFonts w:cs="Huawei Sans"/>
        </w:rPr>
        <w:t>Auth</w:t>
      </w:r>
      <w:r>
        <w:rPr>
          <w:rFonts w:cs="Huawei Sans"/>
        </w:rPr>
        <w:tab/>
      </w:r>
      <w:r w:rsidR="00410BC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NONE</w:t>
      </w:r>
    </w:p>
    <w:p w14:paraId="6A971785" w14:textId="0CB07321"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Virtual</w:t>
      </w:r>
      <w:r>
        <w:rPr>
          <w:rFonts w:cs="Huawei Sans"/>
        </w:rPr>
        <w:tab/>
      </w:r>
      <w:r w:rsidR="00410BC8" w:rsidRPr="00383667">
        <w:rPr>
          <w:rFonts w:cs="Huawei Sans"/>
        </w:rPr>
        <w:t>MAC</w:t>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0000-5e00-0114</w:t>
      </w:r>
    </w:p>
    <w:p w14:paraId="3B586F68" w14:textId="6E82CE90"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Check</w:t>
      </w:r>
      <w:r>
        <w:rPr>
          <w:rFonts w:cs="Huawei Sans"/>
        </w:rPr>
        <w:tab/>
      </w:r>
      <w:r w:rsidR="00410BC8" w:rsidRPr="00383667">
        <w:rPr>
          <w:rFonts w:cs="Huawei Sans"/>
        </w:rPr>
        <w:t>TTL</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YES</w:t>
      </w:r>
    </w:p>
    <w:p w14:paraId="619CD0B0" w14:textId="709C2505"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Config</w:t>
      </w:r>
      <w:r>
        <w:rPr>
          <w:rFonts w:cs="Huawei Sans"/>
        </w:rPr>
        <w:tab/>
      </w:r>
      <w:r w:rsidR="00410BC8"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497E5B">
        <w:rPr>
          <w:rFonts w:cs="Huawei Sans"/>
        </w:rPr>
        <w:t>normal-vrrp</w:t>
      </w:r>
    </w:p>
    <w:p w14:paraId="68D3F7D2" w14:textId="5F23D868"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Create</w:t>
      </w:r>
      <w:r>
        <w:rPr>
          <w:rFonts w:cs="Huawei Sans"/>
        </w:rPr>
        <w:tab/>
      </w:r>
      <w:r w:rsidR="00410BC8" w:rsidRPr="00383667">
        <w:rPr>
          <w:rFonts w:cs="Huawei Sans"/>
        </w:rPr>
        <w:t>time</w:t>
      </w:r>
      <w:r>
        <w:rPr>
          <w:rFonts w:cs="Huawei Sans"/>
        </w:rPr>
        <w:tab/>
      </w:r>
      <w:r>
        <w:rPr>
          <w:rFonts w:cs="Huawei Sans"/>
        </w:rPr>
        <w:tab/>
      </w:r>
      <w:r>
        <w:rPr>
          <w:rFonts w:cs="Huawei Sans"/>
        </w:rPr>
        <w:tab/>
      </w:r>
      <w:r>
        <w:rPr>
          <w:rFonts w:cs="Huawei Sans"/>
        </w:rPr>
        <w:tab/>
      </w:r>
      <w:r>
        <w:rPr>
          <w:rFonts w:cs="Huawei Sans"/>
        </w:rPr>
        <w:tab/>
      </w:r>
      <w:r w:rsidR="00410BC8" w:rsidRPr="00383667">
        <w:rPr>
          <w:rFonts w:cs="Huawei Sans"/>
        </w:rPr>
        <w:t>:</w:t>
      </w:r>
      <w:r>
        <w:rPr>
          <w:rFonts w:cs="Huawei Sans"/>
        </w:rPr>
        <w:tab/>
      </w:r>
      <w:r w:rsidR="00410BC8" w:rsidRPr="00383667">
        <w:rPr>
          <w:rFonts w:cs="Huawei Sans"/>
        </w:rPr>
        <w:t>2020-06-05</w:t>
      </w:r>
      <w:r>
        <w:rPr>
          <w:rFonts w:cs="Huawei Sans"/>
        </w:rPr>
        <w:tab/>
      </w:r>
      <w:r w:rsidR="00410BC8" w:rsidRPr="00383667">
        <w:rPr>
          <w:rFonts w:cs="Huawei Sans"/>
        </w:rPr>
        <w:t>11:01:54</w:t>
      </w:r>
      <w:r>
        <w:rPr>
          <w:rFonts w:cs="Huawei Sans"/>
        </w:rPr>
        <w:tab/>
      </w:r>
      <w:r w:rsidR="00410BC8" w:rsidRPr="00383667">
        <w:rPr>
          <w:rFonts w:cs="Huawei Sans"/>
        </w:rPr>
        <w:t>UTC-08:00</w:t>
      </w:r>
    </w:p>
    <w:p w14:paraId="2416B18A" w14:textId="472E5649" w:rsidR="00135587" w:rsidRPr="00383667" w:rsidRDefault="00983CCF" w:rsidP="005714FA">
      <w:pPr>
        <w:pStyle w:val="2f3"/>
        <w:rPr>
          <w:rFonts w:cs="Huawei Sans"/>
        </w:rPr>
      </w:pPr>
      <w:r>
        <w:rPr>
          <w:rFonts w:cs="Huawei Sans"/>
        </w:rPr>
        <w:tab/>
      </w:r>
      <w:r>
        <w:rPr>
          <w:rFonts w:cs="Huawei Sans"/>
        </w:rPr>
        <w:tab/>
      </w:r>
      <w:r>
        <w:rPr>
          <w:rFonts w:cs="Huawei Sans"/>
        </w:rPr>
        <w:tab/>
      </w:r>
      <w:r>
        <w:rPr>
          <w:rFonts w:cs="Huawei Sans"/>
        </w:rPr>
        <w:tab/>
      </w:r>
      <w:r w:rsidR="00410BC8" w:rsidRPr="00383667">
        <w:rPr>
          <w:rFonts w:cs="Huawei Sans"/>
        </w:rPr>
        <w:t>Last</w:t>
      </w:r>
      <w:r>
        <w:rPr>
          <w:rFonts w:cs="Huawei Sans"/>
        </w:rPr>
        <w:tab/>
      </w:r>
      <w:r w:rsidR="00410BC8" w:rsidRPr="00383667">
        <w:rPr>
          <w:rFonts w:cs="Huawei Sans"/>
        </w:rPr>
        <w:t>change</w:t>
      </w:r>
      <w:r>
        <w:rPr>
          <w:rFonts w:cs="Huawei Sans"/>
        </w:rPr>
        <w:tab/>
      </w:r>
      <w:r w:rsidR="00410BC8" w:rsidRPr="00383667">
        <w:rPr>
          <w:rFonts w:cs="Huawei Sans"/>
        </w:rPr>
        <w:t>time</w:t>
      </w:r>
      <w:r>
        <w:rPr>
          <w:rFonts w:cs="Huawei Sans"/>
        </w:rPr>
        <w:tab/>
      </w:r>
      <w:r w:rsidR="00410BC8" w:rsidRPr="00383667">
        <w:rPr>
          <w:rFonts w:cs="Huawei Sans"/>
        </w:rPr>
        <w:t>:</w:t>
      </w:r>
      <w:r>
        <w:rPr>
          <w:rFonts w:cs="Huawei Sans"/>
        </w:rPr>
        <w:tab/>
      </w:r>
      <w:r w:rsidR="00410BC8" w:rsidRPr="00383667">
        <w:rPr>
          <w:rFonts w:cs="Huawei Sans"/>
        </w:rPr>
        <w:t>2020-06-05</w:t>
      </w:r>
      <w:r>
        <w:rPr>
          <w:rFonts w:cs="Huawei Sans"/>
        </w:rPr>
        <w:tab/>
      </w:r>
      <w:r w:rsidR="00410BC8" w:rsidRPr="00383667">
        <w:rPr>
          <w:rFonts w:cs="Huawei Sans"/>
        </w:rPr>
        <w:t>11:01:55</w:t>
      </w:r>
      <w:r>
        <w:rPr>
          <w:rFonts w:cs="Huawei Sans"/>
        </w:rPr>
        <w:tab/>
      </w:r>
      <w:r w:rsidR="00410BC8" w:rsidRPr="00383667">
        <w:rPr>
          <w:rFonts w:cs="Huawei Sans"/>
        </w:rPr>
        <w:t>UTC-08:00</w:t>
      </w:r>
    </w:p>
    <w:p w14:paraId="147836B0" w14:textId="77777777" w:rsidR="00135587" w:rsidRPr="00383667" w:rsidRDefault="00410BC8" w:rsidP="005714FA">
      <w:pPr>
        <w:pStyle w:val="1e"/>
      </w:pPr>
      <w:r w:rsidRPr="00383667">
        <w:t xml:space="preserve">The priority of VRRP group 10 is 130, and the BFD session is in the </w:t>
      </w:r>
      <w:r w:rsidRPr="00383667">
        <w:rPr>
          <w:b/>
        </w:rPr>
        <w:t>Down</w:t>
      </w:r>
      <w:r w:rsidRPr="00383667">
        <w:t xml:space="preserve"> state. The BFD down event triggers S2 to increase the priority of VRRP group 10 by 30.</w:t>
      </w:r>
    </w:p>
    <w:p w14:paraId="6DED1746" w14:textId="77777777" w:rsidR="005B7A32" w:rsidRPr="00383667" w:rsidRDefault="005B7A32" w:rsidP="005714FA">
      <w:pPr>
        <w:pStyle w:val="End"/>
        <w:rPr>
          <w:rFonts w:ascii="Huawei Sans" w:hAnsi="Huawei Sans" w:cs="Huawei Sans"/>
        </w:rPr>
      </w:pPr>
      <w:r w:rsidRPr="00383667">
        <w:rPr>
          <w:rFonts w:ascii="Huawei Sans" w:hAnsi="Huawei Sans" w:cs="Huawei Sans"/>
        </w:rPr>
        <w:t>----End</w:t>
      </w:r>
    </w:p>
    <w:p w14:paraId="289BADC1" w14:textId="77777777" w:rsidR="00135587" w:rsidRPr="00383667" w:rsidRDefault="00410BC8" w:rsidP="004027AB">
      <w:pPr>
        <w:pStyle w:val="3"/>
      </w:pPr>
      <w:bookmarkStart w:id="133" w:name="_Toc49940062"/>
      <w:r w:rsidRPr="00383667">
        <w:t>Quiz</w:t>
      </w:r>
      <w:bookmarkEnd w:id="133"/>
    </w:p>
    <w:p w14:paraId="0D0C10CB" w14:textId="7CCC9681" w:rsidR="00135587" w:rsidRPr="00383667" w:rsidRDefault="00410BC8" w:rsidP="005714FA">
      <w:pPr>
        <w:pStyle w:val="1e"/>
      </w:pPr>
      <w:r w:rsidRPr="00383667">
        <w:t>In what situation does a device send VRRP packets carrying a priority of 255?</w:t>
      </w:r>
    </w:p>
    <w:p w14:paraId="7A28C6C4" w14:textId="73B8F5DC" w:rsidR="00135587" w:rsidRPr="00383667" w:rsidRDefault="00410BC8" w:rsidP="004027AB">
      <w:pPr>
        <w:pStyle w:val="3"/>
      </w:pPr>
      <w:bookmarkStart w:id="134" w:name="_Toc49940063"/>
      <w:r w:rsidRPr="00383667">
        <w:t>Configuration Reference</w:t>
      </w:r>
      <w:bookmarkEnd w:id="134"/>
    </w:p>
    <w:p w14:paraId="0347CF76" w14:textId="39306946" w:rsidR="00135587" w:rsidRPr="00383667" w:rsidRDefault="00E56D95" w:rsidP="005714FA">
      <w:pPr>
        <w:pStyle w:val="1e"/>
      </w:pPr>
      <w:r w:rsidRPr="00383667">
        <w:t>Co</w:t>
      </w:r>
      <w:r w:rsidR="00410BC8" w:rsidRPr="00383667">
        <w:t>nfiguration</w:t>
      </w:r>
      <w:r w:rsidRPr="00383667">
        <w:t xml:space="preserve"> on S1</w:t>
      </w:r>
    </w:p>
    <w:p w14:paraId="7FD5C349" w14:textId="77777777" w:rsidR="00135587" w:rsidRPr="00383667" w:rsidRDefault="00410BC8" w:rsidP="005714FA">
      <w:pPr>
        <w:pStyle w:val="2f3"/>
        <w:rPr>
          <w:rFonts w:cs="Huawei Sans"/>
        </w:rPr>
      </w:pPr>
      <w:r w:rsidRPr="00383667">
        <w:rPr>
          <w:rFonts w:cs="Huawei Sans"/>
        </w:rPr>
        <w:t>#</w:t>
      </w:r>
    </w:p>
    <w:p w14:paraId="2DFFCDAE" w14:textId="77777777" w:rsidR="00135587" w:rsidRPr="00383667" w:rsidRDefault="00410BC8" w:rsidP="005714FA">
      <w:pPr>
        <w:pStyle w:val="2f3"/>
        <w:rPr>
          <w:rFonts w:cs="Huawei Sans"/>
        </w:rPr>
      </w:pPr>
      <w:r w:rsidRPr="00497E5B">
        <w:rPr>
          <w:rFonts w:cs="Huawei Sans"/>
        </w:rPr>
        <w:t>sysname</w:t>
      </w:r>
      <w:r w:rsidRPr="00383667">
        <w:rPr>
          <w:rFonts w:cs="Huawei Sans"/>
        </w:rPr>
        <w:t xml:space="preserve"> S1</w:t>
      </w:r>
    </w:p>
    <w:p w14:paraId="26842115" w14:textId="77777777" w:rsidR="00135587" w:rsidRPr="00383667" w:rsidRDefault="00410BC8" w:rsidP="005714FA">
      <w:pPr>
        <w:pStyle w:val="2f3"/>
        <w:rPr>
          <w:rFonts w:cs="Huawei Sans"/>
        </w:rPr>
      </w:pPr>
      <w:r w:rsidRPr="00383667">
        <w:rPr>
          <w:rFonts w:cs="Huawei Sans"/>
        </w:rPr>
        <w:t>#</w:t>
      </w:r>
    </w:p>
    <w:p w14:paraId="378D48A8" w14:textId="77777777" w:rsidR="00135587" w:rsidRPr="00383667" w:rsidRDefault="00410BC8" w:rsidP="005714FA">
      <w:pPr>
        <w:pStyle w:val="2f3"/>
        <w:rPr>
          <w:rFonts w:cs="Huawei Sans"/>
        </w:rPr>
      </w:pPr>
      <w:r w:rsidRPr="00497E5B">
        <w:rPr>
          <w:rFonts w:cs="Huawei Sans"/>
        </w:rPr>
        <w:lastRenderedPageBreak/>
        <w:t>vlan</w:t>
      </w:r>
      <w:r w:rsidRPr="00383667">
        <w:rPr>
          <w:rFonts w:cs="Huawei Sans"/>
        </w:rPr>
        <w:t xml:space="preserve"> batch 10 20</w:t>
      </w:r>
    </w:p>
    <w:p w14:paraId="3FA7A1D1" w14:textId="77777777" w:rsidR="00135587" w:rsidRPr="00383667" w:rsidRDefault="00410BC8" w:rsidP="005714FA">
      <w:pPr>
        <w:pStyle w:val="2f3"/>
        <w:rPr>
          <w:rFonts w:cs="Huawei Sans"/>
        </w:rPr>
      </w:pPr>
      <w:r w:rsidRPr="00383667">
        <w:rPr>
          <w:rFonts w:cs="Huawei Sans"/>
        </w:rPr>
        <w:t>#</w:t>
      </w:r>
    </w:p>
    <w:p w14:paraId="6185B63B" w14:textId="77777777" w:rsidR="00135587" w:rsidRPr="00383667" w:rsidRDefault="00410BC8" w:rsidP="005714FA">
      <w:pPr>
        <w:pStyle w:val="2f3"/>
        <w:rPr>
          <w:rFonts w:cs="Huawei Sans"/>
        </w:rPr>
      </w:pPr>
      <w:r w:rsidRPr="00497E5B">
        <w:rPr>
          <w:rFonts w:cs="Huawei Sans"/>
        </w:rPr>
        <w:t>stp</w:t>
      </w:r>
      <w:r w:rsidRPr="00383667">
        <w:rPr>
          <w:rFonts w:cs="Huawei Sans"/>
        </w:rPr>
        <w:t xml:space="preserve"> instance 1 root primary</w:t>
      </w:r>
    </w:p>
    <w:p w14:paraId="3FBD8967" w14:textId="77777777" w:rsidR="00135587" w:rsidRPr="00383667" w:rsidRDefault="00410BC8" w:rsidP="005714FA">
      <w:pPr>
        <w:pStyle w:val="2f3"/>
        <w:rPr>
          <w:rFonts w:cs="Huawei Sans"/>
        </w:rPr>
      </w:pPr>
      <w:r w:rsidRPr="00497E5B">
        <w:rPr>
          <w:rFonts w:cs="Huawei Sans"/>
        </w:rPr>
        <w:t>stp</w:t>
      </w:r>
      <w:r w:rsidRPr="00383667">
        <w:rPr>
          <w:rFonts w:cs="Huawei Sans"/>
        </w:rPr>
        <w:t xml:space="preserve"> instance 2 root secondary</w:t>
      </w:r>
    </w:p>
    <w:p w14:paraId="551DCEB2" w14:textId="77777777" w:rsidR="00135587" w:rsidRPr="00383667" w:rsidRDefault="00410BC8" w:rsidP="005714FA">
      <w:pPr>
        <w:pStyle w:val="2f3"/>
        <w:rPr>
          <w:rFonts w:cs="Huawei Sans"/>
        </w:rPr>
      </w:pPr>
      <w:r w:rsidRPr="00383667">
        <w:rPr>
          <w:rFonts w:cs="Huawei Sans"/>
        </w:rPr>
        <w:t>#</w:t>
      </w:r>
    </w:p>
    <w:p w14:paraId="5E6F2BF0" w14:textId="77777777" w:rsidR="00135587" w:rsidRPr="00383667" w:rsidRDefault="00410BC8" w:rsidP="005714FA">
      <w:pPr>
        <w:pStyle w:val="2f3"/>
        <w:rPr>
          <w:rFonts w:cs="Huawei Sans"/>
        </w:rPr>
      </w:pPr>
      <w:r w:rsidRPr="00497E5B">
        <w:rPr>
          <w:rFonts w:cs="Huawei Sans"/>
        </w:rPr>
        <w:t>stp</w:t>
      </w:r>
      <w:r w:rsidRPr="00383667">
        <w:rPr>
          <w:rFonts w:cs="Huawei Sans"/>
        </w:rPr>
        <w:t xml:space="preserve"> region-configuration</w:t>
      </w:r>
    </w:p>
    <w:p w14:paraId="0AC8AC56"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region-name</w:t>
      </w:r>
      <w:r w:rsidRPr="00383667">
        <w:rPr>
          <w:rFonts w:cs="Huawei Sans"/>
        </w:rPr>
        <w:t xml:space="preserve"> </w:t>
      </w:r>
      <w:r w:rsidRPr="00497E5B">
        <w:rPr>
          <w:rFonts w:cs="Huawei Sans"/>
        </w:rPr>
        <w:t>hcip</w:t>
      </w:r>
    </w:p>
    <w:p w14:paraId="315CF8DD"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revision-level</w:t>
      </w:r>
      <w:r w:rsidRPr="00383667">
        <w:rPr>
          <w:rFonts w:cs="Huawei Sans"/>
        </w:rPr>
        <w:t xml:space="preserve"> 1</w:t>
      </w:r>
    </w:p>
    <w:p w14:paraId="384448F9"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instance</w:t>
      </w:r>
      <w:r w:rsidRPr="00383667">
        <w:rPr>
          <w:rFonts w:cs="Huawei Sans"/>
        </w:rPr>
        <w:t xml:space="preserve"> 1 </w:t>
      </w:r>
      <w:r w:rsidRPr="00497E5B">
        <w:rPr>
          <w:rFonts w:cs="Huawei Sans"/>
        </w:rPr>
        <w:t>vlan</w:t>
      </w:r>
      <w:r w:rsidRPr="00383667">
        <w:rPr>
          <w:rFonts w:cs="Huawei Sans"/>
        </w:rPr>
        <w:t xml:space="preserve"> 10</w:t>
      </w:r>
    </w:p>
    <w:p w14:paraId="3D2F80D5"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instance</w:t>
      </w:r>
      <w:r w:rsidRPr="00383667">
        <w:rPr>
          <w:rFonts w:cs="Huawei Sans"/>
        </w:rPr>
        <w:t xml:space="preserve"> 2 </w:t>
      </w:r>
      <w:r w:rsidRPr="00497E5B">
        <w:rPr>
          <w:rFonts w:cs="Huawei Sans"/>
        </w:rPr>
        <w:t>vlan</w:t>
      </w:r>
      <w:r w:rsidRPr="00383667">
        <w:rPr>
          <w:rFonts w:cs="Huawei Sans"/>
        </w:rPr>
        <w:t xml:space="preserve"> 20</w:t>
      </w:r>
    </w:p>
    <w:p w14:paraId="3CFA74A7"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active</w:t>
      </w:r>
      <w:r w:rsidRPr="00383667">
        <w:rPr>
          <w:rFonts w:cs="Huawei Sans"/>
        </w:rPr>
        <w:t xml:space="preserve"> region-configuration</w:t>
      </w:r>
    </w:p>
    <w:p w14:paraId="69E4D27C" w14:textId="77777777" w:rsidR="00135587" w:rsidRPr="00383667" w:rsidRDefault="00410BC8" w:rsidP="005714FA">
      <w:pPr>
        <w:pStyle w:val="2f3"/>
        <w:rPr>
          <w:rFonts w:cs="Huawei Sans"/>
        </w:rPr>
      </w:pPr>
      <w:r w:rsidRPr="00383667">
        <w:rPr>
          <w:rFonts w:cs="Huawei Sans"/>
        </w:rPr>
        <w:t>#</w:t>
      </w:r>
    </w:p>
    <w:p w14:paraId="6516064D" w14:textId="77777777" w:rsidR="00135587" w:rsidRPr="00383667" w:rsidRDefault="00410BC8" w:rsidP="005714FA">
      <w:pPr>
        <w:pStyle w:val="2f3"/>
        <w:rPr>
          <w:rFonts w:cs="Huawei Sans"/>
        </w:rPr>
      </w:pPr>
      <w:r w:rsidRPr="00497E5B">
        <w:rPr>
          <w:rFonts w:cs="Huawei Sans"/>
        </w:rPr>
        <w:t>bfd</w:t>
      </w:r>
    </w:p>
    <w:p w14:paraId="31A2AE7D" w14:textId="77777777" w:rsidR="00135587" w:rsidRPr="00383667" w:rsidRDefault="00410BC8" w:rsidP="005714FA">
      <w:pPr>
        <w:pStyle w:val="2f3"/>
        <w:rPr>
          <w:rFonts w:cs="Huawei Sans"/>
        </w:rPr>
      </w:pPr>
      <w:r w:rsidRPr="00383667">
        <w:rPr>
          <w:rFonts w:cs="Huawei Sans"/>
        </w:rPr>
        <w:t>#</w:t>
      </w:r>
    </w:p>
    <w:p w14:paraId="072F5258"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Vlanif10</w:t>
      </w:r>
    </w:p>
    <w:p w14:paraId="0E307159"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10.0.10.1 255.255.255.0</w:t>
      </w:r>
    </w:p>
    <w:p w14:paraId="05F165F2"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10 </w:t>
      </w:r>
      <w:r w:rsidRPr="00497E5B">
        <w:rPr>
          <w:rFonts w:cs="Huawei Sans"/>
        </w:rPr>
        <w:t>virtual-ip</w:t>
      </w:r>
      <w:r w:rsidRPr="00383667">
        <w:rPr>
          <w:rFonts w:cs="Huawei Sans"/>
        </w:rPr>
        <w:t xml:space="preserve"> 10.0.10.254</w:t>
      </w:r>
    </w:p>
    <w:p w14:paraId="7EA5CA9E"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10 priority 120</w:t>
      </w:r>
    </w:p>
    <w:p w14:paraId="72C63778" w14:textId="77777777" w:rsidR="00135587" w:rsidRPr="00383667" w:rsidRDefault="00410BC8" w:rsidP="005714FA">
      <w:pPr>
        <w:pStyle w:val="2f3"/>
        <w:rPr>
          <w:rFonts w:cs="Huawei Sans"/>
        </w:rPr>
      </w:pPr>
      <w:r w:rsidRPr="00383667">
        <w:rPr>
          <w:rFonts w:cs="Huawei Sans"/>
        </w:rPr>
        <w:t>#</w:t>
      </w:r>
    </w:p>
    <w:p w14:paraId="0A66B33E"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Vlanif20</w:t>
      </w:r>
    </w:p>
    <w:p w14:paraId="42592236"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10.0.20.1 255.255.255.0</w:t>
      </w:r>
    </w:p>
    <w:p w14:paraId="51BAF77E"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20 </w:t>
      </w:r>
      <w:r w:rsidRPr="00497E5B">
        <w:rPr>
          <w:rFonts w:cs="Huawei Sans"/>
        </w:rPr>
        <w:t>virtual-ip</w:t>
      </w:r>
      <w:r w:rsidRPr="00383667">
        <w:rPr>
          <w:rFonts w:cs="Huawei Sans"/>
        </w:rPr>
        <w:t xml:space="preserve"> 10.0.20.254</w:t>
      </w:r>
    </w:p>
    <w:p w14:paraId="2BFE0F65"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20 track </w:t>
      </w:r>
      <w:r w:rsidRPr="00497E5B">
        <w:rPr>
          <w:rFonts w:cs="Huawei Sans"/>
        </w:rPr>
        <w:t>bfd-session</w:t>
      </w:r>
      <w:r w:rsidRPr="00383667">
        <w:rPr>
          <w:rFonts w:cs="Huawei Sans"/>
        </w:rPr>
        <w:t xml:space="preserve"> 11 increased 30</w:t>
      </w:r>
    </w:p>
    <w:p w14:paraId="6469724E" w14:textId="77777777" w:rsidR="00135587" w:rsidRPr="00383667" w:rsidRDefault="00410BC8" w:rsidP="005714FA">
      <w:pPr>
        <w:pStyle w:val="2f3"/>
        <w:rPr>
          <w:rFonts w:cs="Huawei Sans"/>
        </w:rPr>
      </w:pPr>
      <w:r w:rsidRPr="00383667">
        <w:rPr>
          <w:rFonts w:cs="Huawei Sans"/>
        </w:rPr>
        <w:t>#</w:t>
      </w:r>
    </w:p>
    <w:p w14:paraId="599B83E9"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GigabitEthernet0/0/10</w:t>
      </w:r>
    </w:p>
    <w:p w14:paraId="7A8AB3E8"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shutdown</w:t>
      </w:r>
    </w:p>
    <w:p w14:paraId="39A847F0"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32A5C962"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w:t>
      </w:r>
    </w:p>
    <w:p w14:paraId="2A4F3EDF" w14:textId="77777777" w:rsidR="00135587" w:rsidRPr="00383667" w:rsidRDefault="00410BC8" w:rsidP="005714FA">
      <w:pPr>
        <w:pStyle w:val="2f3"/>
        <w:rPr>
          <w:rFonts w:cs="Huawei Sans"/>
        </w:rPr>
      </w:pPr>
      <w:r w:rsidRPr="00383667">
        <w:rPr>
          <w:rFonts w:cs="Huawei Sans"/>
        </w:rPr>
        <w:t>#</w:t>
      </w:r>
    </w:p>
    <w:p w14:paraId="52AA8F08"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GigabitEthernet0/0/11</w:t>
      </w:r>
    </w:p>
    <w:p w14:paraId="0BED5884"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shutdown</w:t>
      </w:r>
    </w:p>
    <w:p w14:paraId="081F0D65"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15C5F81B"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w:t>
      </w:r>
    </w:p>
    <w:p w14:paraId="37E33C9A" w14:textId="77777777" w:rsidR="00135587" w:rsidRPr="00383667" w:rsidRDefault="00410BC8" w:rsidP="005714FA">
      <w:pPr>
        <w:pStyle w:val="2f3"/>
        <w:rPr>
          <w:rFonts w:cs="Huawei Sans"/>
        </w:rPr>
      </w:pPr>
      <w:r w:rsidRPr="00383667">
        <w:rPr>
          <w:rFonts w:cs="Huawei Sans"/>
        </w:rPr>
        <w:t>#</w:t>
      </w:r>
    </w:p>
    <w:p w14:paraId="34A36B20"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GigabitEthernet0/0/12</w:t>
      </w:r>
    </w:p>
    <w:p w14:paraId="5B73BC02"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shutdown</w:t>
      </w:r>
    </w:p>
    <w:p w14:paraId="690C55C1"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3252CA89"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w:t>
      </w:r>
    </w:p>
    <w:p w14:paraId="3E915A1A" w14:textId="77777777" w:rsidR="00135587" w:rsidRPr="00383667" w:rsidRDefault="00410BC8" w:rsidP="005714FA">
      <w:pPr>
        <w:pStyle w:val="2f3"/>
        <w:rPr>
          <w:rFonts w:cs="Huawei Sans"/>
        </w:rPr>
      </w:pPr>
      <w:r w:rsidRPr="00383667">
        <w:rPr>
          <w:rFonts w:cs="Huawei Sans"/>
        </w:rPr>
        <w:t>#</w:t>
      </w:r>
    </w:p>
    <w:p w14:paraId="7F24D133" w14:textId="77777777" w:rsidR="00135587" w:rsidRPr="00383667" w:rsidRDefault="00410BC8" w:rsidP="005714FA">
      <w:pPr>
        <w:pStyle w:val="2f3"/>
        <w:rPr>
          <w:rFonts w:cs="Huawei Sans"/>
        </w:rPr>
      </w:pPr>
      <w:r w:rsidRPr="00497E5B">
        <w:rPr>
          <w:rFonts w:cs="Huawei Sans"/>
        </w:rPr>
        <w:t>bfd</w:t>
      </w:r>
      <w:r w:rsidRPr="00383667">
        <w:rPr>
          <w:rFonts w:cs="Huawei Sans"/>
        </w:rPr>
        <w:t xml:space="preserve"> vlanif10 bind </w:t>
      </w:r>
      <w:r w:rsidRPr="00497E5B">
        <w:rPr>
          <w:rFonts w:cs="Huawei Sans"/>
        </w:rPr>
        <w:t>peer-ip</w:t>
      </w:r>
      <w:r w:rsidRPr="00383667">
        <w:rPr>
          <w:rFonts w:cs="Huawei Sans"/>
        </w:rPr>
        <w:t xml:space="preserve"> 10.0.10.2 interface Vlanif10</w:t>
      </w:r>
    </w:p>
    <w:p w14:paraId="749714D8"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discriminator</w:t>
      </w:r>
      <w:r w:rsidRPr="00383667">
        <w:rPr>
          <w:rFonts w:cs="Huawei Sans"/>
        </w:rPr>
        <w:t xml:space="preserve"> local 1</w:t>
      </w:r>
    </w:p>
    <w:p w14:paraId="37C48920"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discriminator</w:t>
      </w:r>
      <w:r w:rsidRPr="00383667">
        <w:rPr>
          <w:rFonts w:cs="Huawei Sans"/>
        </w:rPr>
        <w:t xml:space="preserve"> remote 2</w:t>
      </w:r>
    </w:p>
    <w:p w14:paraId="26E4DB24"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min-tx-interval</w:t>
      </w:r>
      <w:r w:rsidRPr="00383667">
        <w:rPr>
          <w:rFonts w:cs="Huawei Sans"/>
        </w:rPr>
        <w:t xml:space="preserve"> 100</w:t>
      </w:r>
    </w:p>
    <w:p w14:paraId="056A1B57"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min-rx-interval</w:t>
      </w:r>
      <w:r w:rsidRPr="00383667">
        <w:rPr>
          <w:rFonts w:cs="Huawei Sans"/>
        </w:rPr>
        <w:t xml:space="preserve"> 100</w:t>
      </w:r>
    </w:p>
    <w:p w14:paraId="7E460F5C"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commit</w:t>
      </w:r>
    </w:p>
    <w:p w14:paraId="7E826402" w14:textId="77777777" w:rsidR="00135587" w:rsidRPr="00383667" w:rsidRDefault="00410BC8" w:rsidP="005714FA">
      <w:pPr>
        <w:pStyle w:val="2f3"/>
        <w:rPr>
          <w:rFonts w:cs="Huawei Sans"/>
        </w:rPr>
      </w:pPr>
      <w:r w:rsidRPr="00383667">
        <w:rPr>
          <w:rFonts w:cs="Huawei Sans"/>
        </w:rPr>
        <w:t>#</w:t>
      </w:r>
    </w:p>
    <w:p w14:paraId="19EF59E7" w14:textId="77777777" w:rsidR="00135587" w:rsidRPr="00383667" w:rsidRDefault="00410BC8" w:rsidP="005714FA">
      <w:pPr>
        <w:pStyle w:val="2f3"/>
        <w:rPr>
          <w:rFonts w:cs="Huawei Sans"/>
        </w:rPr>
      </w:pPr>
      <w:r w:rsidRPr="00497E5B">
        <w:rPr>
          <w:rFonts w:cs="Huawei Sans"/>
        </w:rPr>
        <w:t>bfd</w:t>
      </w:r>
      <w:r w:rsidRPr="00383667">
        <w:rPr>
          <w:rFonts w:cs="Huawei Sans"/>
        </w:rPr>
        <w:t xml:space="preserve"> vlanif20 bind </w:t>
      </w:r>
      <w:r w:rsidRPr="00497E5B">
        <w:rPr>
          <w:rFonts w:cs="Huawei Sans"/>
        </w:rPr>
        <w:t>peer-ip</w:t>
      </w:r>
      <w:r w:rsidRPr="00383667">
        <w:rPr>
          <w:rFonts w:cs="Huawei Sans"/>
        </w:rPr>
        <w:t xml:space="preserve"> 10.0.20.2 interface Vlanif20</w:t>
      </w:r>
    </w:p>
    <w:p w14:paraId="79AF4577"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discriminator</w:t>
      </w:r>
      <w:r w:rsidRPr="00383667">
        <w:rPr>
          <w:rFonts w:cs="Huawei Sans"/>
        </w:rPr>
        <w:t xml:space="preserve"> local 11</w:t>
      </w:r>
    </w:p>
    <w:p w14:paraId="71FEDEC7"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discriminator</w:t>
      </w:r>
      <w:r w:rsidRPr="00383667">
        <w:rPr>
          <w:rFonts w:cs="Huawei Sans"/>
        </w:rPr>
        <w:t xml:space="preserve"> remote 22</w:t>
      </w:r>
    </w:p>
    <w:p w14:paraId="21F650A6"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min-tx-interval</w:t>
      </w:r>
      <w:r w:rsidRPr="00383667">
        <w:rPr>
          <w:rFonts w:cs="Huawei Sans"/>
        </w:rPr>
        <w:t xml:space="preserve"> 100</w:t>
      </w:r>
    </w:p>
    <w:p w14:paraId="3F379FE8"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min-rx-interval</w:t>
      </w:r>
      <w:r w:rsidRPr="00383667">
        <w:rPr>
          <w:rFonts w:cs="Huawei Sans"/>
        </w:rPr>
        <w:t xml:space="preserve"> 100</w:t>
      </w:r>
    </w:p>
    <w:p w14:paraId="5FC42C33"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commit</w:t>
      </w:r>
    </w:p>
    <w:p w14:paraId="58249E67" w14:textId="77777777" w:rsidR="00135587" w:rsidRPr="00383667" w:rsidRDefault="00410BC8" w:rsidP="005714FA">
      <w:pPr>
        <w:pStyle w:val="2f3"/>
        <w:rPr>
          <w:rFonts w:cs="Huawei Sans"/>
        </w:rPr>
      </w:pPr>
      <w:r w:rsidRPr="00383667">
        <w:rPr>
          <w:rFonts w:cs="Huawei Sans"/>
        </w:rPr>
        <w:t>#</w:t>
      </w:r>
    </w:p>
    <w:p w14:paraId="47D57A6C" w14:textId="77777777" w:rsidR="00135587" w:rsidRPr="00383667" w:rsidRDefault="00410BC8" w:rsidP="005714FA">
      <w:pPr>
        <w:pStyle w:val="2f3"/>
        <w:rPr>
          <w:rFonts w:cs="Huawei Sans"/>
        </w:rPr>
      </w:pPr>
      <w:r w:rsidRPr="00497E5B">
        <w:rPr>
          <w:rFonts w:cs="Huawei Sans"/>
        </w:rPr>
        <w:t>return</w:t>
      </w:r>
    </w:p>
    <w:p w14:paraId="58307C2B" w14:textId="02134F91" w:rsidR="00135587" w:rsidRPr="00383667" w:rsidRDefault="00E56D95" w:rsidP="005714FA">
      <w:pPr>
        <w:pStyle w:val="1e"/>
      </w:pPr>
      <w:r w:rsidRPr="00383667">
        <w:lastRenderedPageBreak/>
        <w:t>C</w:t>
      </w:r>
      <w:r w:rsidR="00410BC8" w:rsidRPr="00383667">
        <w:t>onfiguration</w:t>
      </w:r>
      <w:r w:rsidRPr="00383667">
        <w:t xml:space="preserve"> on S2</w:t>
      </w:r>
    </w:p>
    <w:p w14:paraId="5F1356AE" w14:textId="77777777" w:rsidR="00135587" w:rsidRPr="00383667" w:rsidRDefault="00410BC8" w:rsidP="005714FA">
      <w:pPr>
        <w:pStyle w:val="2f3"/>
        <w:rPr>
          <w:rFonts w:cs="Huawei Sans"/>
        </w:rPr>
      </w:pPr>
      <w:r w:rsidRPr="00383667">
        <w:rPr>
          <w:rFonts w:cs="Huawei Sans"/>
        </w:rPr>
        <w:t>#</w:t>
      </w:r>
    </w:p>
    <w:p w14:paraId="58326AB1" w14:textId="77777777" w:rsidR="00135587" w:rsidRPr="00383667" w:rsidRDefault="00410BC8" w:rsidP="005714FA">
      <w:pPr>
        <w:pStyle w:val="2f3"/>
        <w:rPr>
          <w:rFonts w:cs="Huawei Sans"/>
        </w:rPr>
      </w:pPr>
      <w:r w:rsidRPr="00497E5B">
        <w:rPr>
          <w:rFonts w:cs="Huawei Sans"/>
        </w:rPr>
        <w:t>sysname</w:t>
      </w:r>
      <w:r w:rsidRPr="00383667">
        <w:rPr>
          <w:rFonts w:cs="Huawei Sans"/>
        </w:rPr>
        <w:t xml:space="preserve"> S2</w:t>
      </w:r>
    </w:p>
    <w:p w14:paraId="612C1195" w14:textId="77777777" w:rsidR="00135587" w:rsidRPr="00383667" w:rsidRDefault="00410BC8" w:rsidP="005714FA">
      <w:pPr>
        <w:pStyle w:val="2f3"/>
        <w:rPr>
          <w:rFonts w:cs="Huawei Sans"/>
        </w:rPr>
      </w:pPr>
      <w:r w:rsidRPr="00383667">
        <w:rPr>
          <w:rFonts w:cs="Huawei Sans"/>
        </w:rPr>
        <w:t>#</w:t>
      </w:r>
    </w:p>
    <w:p w14:paraId="3360472C" w14:textId="77777777" w:rsidR="00135587" w:rsidRPr="00383667" w:rsidRDefault="00410BC8" w:rsidP="005714FA">
      <w:pPr>
        <w:pStyle w:val="2f3"/>
        <w:rPr>
          <w:rFonts w:cs="Huawei Sans"/>
        </w:rPr>
      </w:pPr>
      <w:r w:rsidRPr="00497E5B">
        <w:rPr>
          <w:rFonts w:cs="Huawei Sans"/>
        </w:rPr>
        <w:t>vlan</w:t>
      </w:r>
      <w:r w:rsidRPr="00383667">
        <w:rPr>
          <w:rFonts w:cs="Huawei Sans"/>
        </w:rPr>
        <w:t xml:space="preserve"> batch 10 20</w:t>
      </w:r>
    </w:p>
    <w:p w14:paraId="35369CA8" w14:textId="77777777" w:rsidR="00135587" w:rsidRPr="00383667" w:rsidRDefault="00410BC8" w:rsidP="005714FA">
      <w:pPr>
        <w:pStyle w:val="2f3"/>
        <w:rPr>
          <w:rFonts w:cs="Huawei Sans"/>
        </w:rPr>
      </w:pPr>
      <w:r w:rsidRPr="00383667">
        <w:rPr>
          <w:rFonts w:cs="Huawei Sans"/>
        </w:rPr>
        <w:t>#</w:t>
      </w:r>
    </w:p>
    <w:p w14:paraId="1908F108" w14:textId="77777777" w:rsidR="00135587" w:rsidRPr="00383667" w:rsidRDefault="00410BC8" w:rsidP="005714FA">
      <w:pPr>
        <w:pStyle w:val="2f3"/>
        <w:rPr>
          <w:rFonts w:cs="Huawei Sans"/>
        </w:rPr>
      </w:pPr>
      <w:r w:rsidRPr="00497E5B">
        <w:rPr>
          <w:rFonts w:cs="Huawei Sans"/>
        </w:rPr>
        <w:t>stp</w:t>
      </w:r>
      <w:r w:rsidRPr="00383667">
        <w:rPr>
          <w:rFonts w:cs="Huawei Sans"/>
        </w:rPr>
        <w:t xml:space="preserve"> instance 1 root secondary</w:t>
      </w:r>
    </w:p>
    <w:p w14:paraId="1396E1BD" w14:textId="77777777" w:rsidR="00135587" w:rsidRPr="00383667" w:rsidRDefault="00410BC8" w:rsidP="005714FA">
      <w:pPr>
        <w:pStyle w:val="2f3"/>
        <w:rPr>
          <w:rFonts w:cs="Huawei Sans"/>
        </w:rPr>
      </w:pPr>
      <w:r w:rsidRPr="00497E5B">
        <w:rPr>
          <w:rFonts w:cs="Huawei Sans"/>
        </w:rPr>
        <w:t>stp</w:t>
      </w:r>
      <w:r w:rsidRPr="00383667">
        <w:rPr>
          <w:rFonts w:cs="Huawei Sans"/>
        </w:rPr>
        <w:t xml:space="preserve"> instance 2 root primary</w:t>
      </w:r>
    </w:p>
    <w:p w14:paraId="344E68F1" w14:textId="77777777" w:rsidR="00135587" w:rsidRPr="00383667" w:rsidRDefault="00410BC8" w:rsidP="005714FA">
      <w:pPr>
        <w:pStyle w:val="2f3"/>
        <w:rPr>
          <w:rFonts w:cs="Huawei Sans"/>
        </w:rPr>
      </w:pPr>
      <w:r w:rsidRPr="00383667">
        <w:rPr>
          <w:rFonts w:cs="Huawei Sans"/>
        </w:rPr>
        <w:t>#</w:t>
      </w:r>
    </w:p>
    <w:p w14:paraId="48BFA0DA" w14:textId="77777777" w:rsidR="00135587" w:rsidRPr="00383667" w:rsidRDefault="00410BC8" w:rsidP="005714FA">
      <w:pPr>
        <w:pStyle w:val="2f3"/>
        <w:rPr>
          <w:rFonts w:cs="Huawei Sans"/>
        </w:rPr>
      </w:pPr>
      <w:r w:rsidRPr="00497E5B">
        <w:rPr>
          <w:rFonts w:cs="Huawei Sans"/>
        </w:rPr>
        <w:t>stp</w:t>
      </w:r>
      <w:r w:rsidRPr="00383667">
        <w:rPr>
          <w:rFonts w:cs="Huawei Sans"/>
        </w:rPr>
        <w:t xml:space="preserve"> region-configuration</w:t>
      </w:r>
    </w:p>
    <w:p w14:paraId="32632D88"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region-name</w:t>
      </w:r>
      <w:r w:rsidRPr="00383667">
        <w:rPr>
          <w:rFonts w:cs="Huawei Sans"/>
        </w:rPr>
        <w:t xml:space="preserve"> </w:t>
      </w:r>
      <w:r w:rsidRPr="00497E5B">
        <w:rPr>
          <w:rFonts w:cs="Huawei Sans"/>
        </w:rPr>
        <w:t>hcip</w:t>
      </w:r>
    </w:p>
    <w:p w14:paraId="3DB7A0F1"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revision-level</w:t>
      </w:r>
      <w:r w:rsidRPr="00383667">
        <w:rPr>
          <w:rFonts w:cs="Huawei Sans"/>
        </w:rPr>
        <w:t xml:space="preserve"> 1</w:t>
      </w:r>
    </w:p>
    <w:p w14:paraId="264C6F78"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instance</w:t>
      </w:r>
      <w:r w:rsidRPr="00383667">
        <w:rPr>
          <w:rFonts w:cs="Huawei Sans"/>
        </w:rPr>
        <w:t xml:space="preserve"> 1 </w:t>
      </w:r>
      <w:r w:rsidRPr="00497E5B">
        <w:rPr>
          <w:rFonts w:cs="Huawei Sans"/>
        </w:rPr>
        <w:t>vlan</w:t>
      </w:r>
      <w:r w:rsidRPr="00383667">
        <w:rPr>
          <w:rFonts w:cs="Huawei Sans"/>
        </w:rPr>
        <w:t xml:space="preserve"> 10</w:t>
      </w:r>
    </w:p>
    <w:p w14:paraId="5636266A"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instance</w:t>
      </w:r>
      <w:r w:rsidRPr="00383667">
        <w:rPr>
          <w:rFonts w:cs="Huawei Sans"/>
        </w:rPr>
        <w:t xml:space="preserve"> 2 </w:t>
      </w:r>
      <w:r w:rsidRPr="00497E5B">
        <w:rPr>
          <w:rFonts w:cs="Huawei Sans"/>
        </w:rPr>
        <w:t>vlan</w:t>
      </w:r>
      <w:r w:rsidRPr="00383667">
        <w:rPr>
          <w:rFonts w:cs="Huawei Sans"/>
        </w:rPr>
        <w:t xml:space="preserve"> 20</w:t>
      </w:r>
    </w:p>
    <w:p w14:paraId="3E4BFB43"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active</w:t>
      </w:r>
      <w:r w:rsidRPr="00383667">
        <w:rPr>
          <w:rFonts w:cs="Huawei Sans"/>
        </w:rPr>
        <w:t xml:space="preserve"> region-configuration</w:t>
      </w:r>
    </w:p>
    <w:p w14:paraId="1DB82E75" w14:textId="77777777" w:rsidR="00135587" w:rsidRPr="00383667" w:rsidRDefault="00410BC8" w:rsidP="005714FA">
      <w:pPr>
        <w:pStyle w:val="2f3"/>
        <w:rPr>
          <w:rFonts w:cs="Huawei Sans"/>
        </w:rPr>
      </w:pPr>
      <w:r w:rsidRPr="00383667">
        <w:rPr>
          <w:rFonts w:cs="Huawei Sans"/>
        </w:rPr>
        <w:t>#</w:t>
      </w:r>
    </w:p>
    <w:p w14:paraId="147930BD" w14:textId="77777777" w:rsidR="00135587" w:rsidRPr="00383667" w:rsidRDefault="00410BC8" w:rsidP="005714FA">
      <w:pPr>
        <w:pStyle w:val="2f3"/>
        <w:rPr>
          <w:rFonts w:cs="Huawei Sans"/>
        </w:rPr>
      </w:pPr>
      <w:r w:rsidRPr="00497E5B">
        <w:rPr>
          <w:rFonts w:cs="Huawei Sans"/>
        </w:rPr>
        <w:t>bfd</w:t>
      </w:r>
    </w:p>
    <w:p w14:paraId="6A03FEF0" w14:textId="77777777" w:rsidR="00135587" w:rsidRPr="00383667" w:rsidRDefault="00410BC8" w:rsidP="005714FA">
      <w:pPr>
        <w:pStyle w:val="2f3"/>
        <w:rPr>
          <w:rFonts w:cs="Huawei Sans"/>
        </w:rPr>
      </w:pPr>
      <w:r w:rsidRPr="00383667">
        <w:rPr>
          <w:rFonts w:cs="Huawei Sans"/>
        </w:rPr>
        <w:t>#</w:t>
      </w:r>
    </w:p>
    <w:p w14:paraId="70B6C854"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Vlanif10</w:t>
      </w:r>
    </w:p>
    <w:p w14:paraId="65569375"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10.0.10.2 255.255.255.0</w:t>
      </w:r>
    </w:p>
    <w:p w14:paraId="20D99F03"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10 </w:t>
      </w:r>
      <w:r w:rsidRPr="00497E5B">
        <w:rPr>
          <w:rFonts w:cs="Huawei Sans"/>
        </w:rPr>
        <w:t>virtual-ip</w:t>
      </w:r>
      <w:r w:rsidRPr="00383667">
        <w:rPr>
          <w:rFonts w:cs="Huawei Sans"/>
        </w:rPr>
        <w:t xml:space="preserve"> 10.0.10.254</w:t>
      </w:r>
    </w:p>
    <w:p w14:paraId="7C8B6647"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10 track </w:t>
      </w:r>
      <w:r w:rsidRPr="00497E5B">
        <w:rPr>
          <w:rFonts w:cs="Huawei Sans"/>
        </w:rPr>
        <w:t>bfd-session</w:t>
      </w:r>
      <w:r w:rsidRPr="00383667">
        <w:rPr>
          <w:rFonts w:cs="Huawei Sans"/>
        </w:rPr>
        <w:t xml:space="preserve"> 2 increased 30</w:t>
      </w:r>
    </w:p>
    <w:p w14:paraId="43FB671A" w14:textId="77777777" w:rsidR="00135587" w:rsidRPr="00383667" w:rsidRDefault="00410BC8" w:rsidP="005714FA">
      <w:pPr>
        <w:pStyle w:val="2f3"/>
        <w:rPr>
          <w:rFonts w:cs="Huawei Sans"/>
        </w:rPr>
      </w:pPr>
      <w:r w:rsidRPr="00383667">
        <w:rPr>
          <w:rFonts w:cs="Huawei Sans"/>
        </w:rPr>
        <w:t>#</w:t>
      </w:r>
    </w:p>
    <w:p w14:paraId="436B87DE"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Vlanif20</w:t>
      </w:r>
    </w:p>
    <w:p w14:paraId="6115B36E"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10.0.20.2 255.255.255.0</w:t>
      </w:r>
    </w:p>
    <w:p w14:paraId="1EACF319"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20 </w:t>
      </w:r>
      <w:r w:rsidRPr="00497E5B">
        <w:rPr>
          <w:rFonts w:cs="Huawei Sans"/>
        </w:rPr>
        <w:t>virtual-ip</w:t>
      </w:r>
      <w:r w:rsidRPr="00383667">
        <w:rPr>
          <w:rFonts w:cs="Huawei Sans"/>
        </w:rPr>
        <w:t xml:space="preserve"> 10.0.20.254</w:t>
      </w:r>
    </w:p>
    <w:p w14:paraId="78441A8D"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20 priority 120</w:t>
      </w:r>
    </w:p>
    <w:p w14:paraId="20AF1E62" w14:textId="77777777" w:rsidR="00135587" w:rsidRPr="00383667" w:rsidRDefault="00410BC8" w:rsidP="005714FA">
      <w:pPr>
        <w:pStyle w:val="2f3"/>
        <w:rPr>
          <w:rFonts w:cs="Huawei Sans"/>
        </w:rPr>
      </w:pPr>
      <w:r w:rsidRPr="00383667">
        <w:rPr>
          <w:rFonts w:cs="Huawei Sans"/>
        </w:rPr>
        <w:t>#</w:t>
      </w:r>
    </w:p>
    <w:p w14:paraId="5C2AD57A"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GigabitEthernet0/0/10</w:t>
      </w:r>
    </w:p>
    <w:p w14:paraId="7C78CBC1"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0D1B3651"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w:t>
      </w:r>
    </w:p>
    <w:p w14:paraId="513F908B" w14:textId="77777777" w:rsidR="00135587" w:rsidRPr="00383667" w:rsidRDefault="00410BC8" w:rsidP="005714FA">
      <w:pPr>
        <w:pStyle w:val="2f3"/>
        <w:rPr>
          <w:rFonts w:cs="Huawei Sans"/>
        </w:rPr>
      </w:pPr>
      <w:r w:rsidRPr="00383667">
        <w:rPr>
          <w:rFonts w:cs="Huawei Sans"/>
        </w:rPr>
        <w:t>#</w:t>
      </w:r>
    </w:p>
    <w:p w14:paraId="1DACE310"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GigabitEthernet0/0/11</w:t>
      </w:r>
    </w:p>
    <w:p w14:paraId="7EF7A681"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1F101B85"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w:t>
      </w:r>
    </w:p>
    <w:p w14:paraId="3B20E62D" w14:textId="77777777" w:rsidR="00135587" w:rsidRPr="00383667" w:rsidRDefault="00410BC8" w:rsidP="005714FA">
      <w:pPr>
        <w:pStyle w:val="2f3"/>
        <w:rPr>
          <w:rFonts w:cs="Huawei Sans"/>
        </w:rPr>
      </w:pPr>
      <w:r w:rsidRPr="00383667">
        <w:rPr>
          <w:rFonts w:cs="Huawei Sans"/>
        </w:rPr>
        <w:t>#</w:t>
      </w:r>
    </w:p>
    <w:p w14:paraId="2A3C92EC"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GigabitEthernet0/0/13</w:t>
      </w:r>
    </w:p>
    <w:p w14:paraId="703E17B2"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7C67A691"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w:t>
      </w:r>
    </w:p>
    <w:p w14:paraId="2846B4DE" w14:textId="77777777" w:rsidR="00135587" w:rsidRPr="00383667" w:rsidRDefault="00410BC8" w:rsidP="005714FA">
      <w:pPr>
        <w:pStyle w:val="2f3"/>
        <w:rPr>
          <w:rFonts w:cs="Huawei Sans"/>
        </w:rPr>
      </w:pPr>
      <w:r w:rsidRPr="00383667">
        <w:rPr>
          <w:rFonts w:cs="Huawei Sans"/>
        </w:rPr>
        <w:t>#</w:t>
      </w:r>
    </w:p>
    <w:p w14:paraId="6FE17C6B" w14:textId="77777777" w:rsidR="00135587" w:rsidRPr="00383667" w:rsidRDefault="00410BC8" w:rsidP="005714FA">
      <w:pPr>
        <w:pStyle w:val="2f3"/>
        <w:rPr>
          <w:rFonts w:cs="Huawei Sans"/>
        </w:rPr>
      </w:pPr>
      <w:r w:rsidRPr="00497E5B">
        <w:rPr>
          <w:rFonts w:cs="Huawei Sans"/>
        </w:rPr>
        <w:t>bfd</w:t>
      </w:r>
      <w:r w:rsidRPr="00383667">
        <w:rPr>
          <w:rFonts w:cs="Huawei Sans"/>
        </w:rPr>
        <w:t xml:space="preserve"> vlanif10 bind </w:t>
      </w:r>
      <w:r w:rsidRPr="00497E5B">
        <w:rPr>
          <w:rFonts w:cs="Huawei Sans"/>
        </w:rPr>
        <w:t>peer-ip</w:t>
      </w:r>
      <w:r w:rsidRPr="00383667">
        <w:rPr>
          <w:rFonts w:cs="Huawei Sans"/>
        </w:rPr>
        <w:t xml:space="preserve"> 10.0.10.1 interface Vlanif10</w:t>
      </w:r>
    </w:p>
    <w:p w14:paraId="16E1BE97"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discriminator</w:t>
      </w:r>
      <w:r w:rsidRPr="00383667">
        <w:rPr>
          <w:rFonts w:cs="Huawei Sans"/>
        </w:rPr>
        <w:t xml:space="preserve"> local 2</w:t>
      </w:r>
    </w:p>
    <w:p w14:paraId="16A66F2B"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discriminator</w:t>
      </w:r>
      <w:r w:rsidRPr="00383667">
        <w:rPr>
          <w:rFonts w:cs="Huawei Sans"/>
        </w:rPr>
        <w:t xml:space="preserve"> remote 1</w:t>
      </w:r>
    </w:p>
    <w:p w14:paraId="42E0E038"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min-tx-interval</w:t>
      </w:r>
      <w:r w:rsidRPr="00383667">
        <w:rPr>
          <w:rFonts w:cs="Huawei Sans"/>
        </w:rPr>
        <w:t xml:space="preserve"> 100</w:t>
      </w:r>
    </w:p>
    <w:p w14:paraId="4059C979"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min-rx-interval</w:t>
      </w:r>
      <w:r w:rsidRPr="00383667">
        <w:rPr>
          <w:rFonts w:cs="Huawei Sans"/>
        </w:rPr>
        <w:t xml:space="preserve"> 100</w:t>
      </w:r>
    </w:p>
    <w:p w14:paraId="531FBFF9"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commit</w:t>
      </w:r>
    </w:p>
    <w:p w14:paraId="25D35362" w14:textId="77777777" w:rsidR="00135587" w:rsidRPr="00383667" w:rsidRDefault="00410BC8" w:rsidP="005714FA">
      <w:pPr>
        <w:pStyle w:val="2f3"/>
        <w:rPr>
          <w:rFonts w:cs="Huawei Sans"/>
        </w:rPr>
      </w:pPr>
      <w:r w:rsidRPr="00383667">
        <w:rPr>
          <w:rFonts w:cs="Huawei Sans"/>
        </w:rPr>
        <w:t>#</w:t>
      </w:r>
    </w:p>
    <w:p w14:paraId="2C9C8843" w14:textId="77777777" w:rsidR="00135587" w:rsidRPr="00383667" w:rsidRDefault="00410BC8" w:rsidP="005714FA">
      <w:pPr>
        <w:pStyle w:val="2f3"/>
        <w:rPr>
          <w:rFonts w:cs="Huawei Sans"/>
        </w:rPr>
      </w:pPr>
      <w:r w:rsidRPr="00497E5B">
        <w:rPr>
          <w:rFonts w:cs="Huawei Sans"/>
        </w:rPr>
        <w:t>bfd</w:t>
      </w:r>
      <w:r w:rsidRPr="00383667">
        <w:rPr>
          <w:rFonts w:cs="Huawei Sans"/>
        </w:rPr>
        <w:t xml:space="preserve"> vlanif20 bind </w:t>
      </w:r>
      <w:r w:rsidRPr="00497E5B">
        <w:rPr>
          <w:rFonts w:cs="Huawei Sans"/>
        </w:rPr>
        <w:t>peer-ip</w:t>
      </w:r>
      <w:r w:rsidRPr="00383667">
        <w:rPr>
          <w:rFonts w:cs="Huawei Sans"/>
        </w:rPr>
        <w:t xml:space="preserve"> 10.0.20.1 interface Vlanif20</w:t>
      </w:r>
    </w:p>
    <w:p w14:paraId="64E4F0E7"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discriminator</w:t>
      </w:r>
      <w:r w:rsidRPr="00383667">
        <w:rPr>
          <w:rFonts w:cs="Huawei Sans"/>
        </w:rPr>
        <w:t xml:space="preserve"> local 22</w:t>
      </w:r>
    </w:p>
    <w:p w14:paraId="55F6B8A5"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discriminator</w:t>
      </w:r>
      <w:r w:rsidRPr="00383667">
        <w:rPr>
          <w:rFonts w:cs="Huawei Sans"/>
        </w:rPr>
        <w:t xml:space="preserve"> remote 11</w:t>
      </w:r>
    </w:p>
    <w:p w14:paraId="79E695AB"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min-tx-interval</w:t>
      </w:r>
      <w:r w:rsidRPr="00383667">
        <w:rPr>
          <w:rFonts w:cs="Huawei Sans"/>
        </w:rPr>
        <w:t xml:space="preserve"> 100</w:t>
      </w:r>
    </w:p>
    <w:p w14:paraId="4EFEF524"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min-rx-interval</w:t>
      </w:r>
      <w:r w:rsidRPr="00383667">
        <w:rPr>
          <w:rFonts w:cs="Huawei Sans"/>
        </w:rPr>
        <w:t xml:space="preserve"> 100</w:t>
      </w:r>
    </w:p>
    <w:p w14:paraId="35CB613D"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commit</w:t>
      </w:r>
    </w:p>
    <w:p w14:paraId="74C5C64E" w14:textId="77777777" w:rsidR="00135587" w:rsidRPr="00383667" w:rsidRDefault="00410BC8" w:rsidP="005714FA">
      <w:pPr>
        <w:pStyle w:val="2f3"/>
        <w:rPr>
          <w:rFonts w:cs="Huawei Sans"/>
        </w:rPr>
      </w:pPr>
      <w:r w:rsidRPr="00383667">
        <w:rPr>
          <w:rFonts w:cs="Huawei Sans"/>
        </w:rPr>
        <w:t>#</w:t>
      </w:r>
    </w:p>
    <w:p w14:paraId="055D37C0" w14:textId="77777777" w:rsidR="00135587" w:rsidRPr="00383667" w:rsidRDefault="00410BC8" w:rsidP="005714FA">
      <w:pPr>
        <w:pStyle w:val="2f3"/>
        <w:rPr>
          <w:rFonts w:cs="Huawei Sans"/>
        </w:rPr>
      </w:pPr>
      <w:r w:rsidRPr="00497E5B">
        <w:rPr>
          <w:rFonts w:cs="Huawei Sans"/>
        </w:rPr>
        <w:lastRenderedPageBreak/>
        <w:t>return</w:t>
      </w:r>
    </w:p>
    <w:p w14:paraId="6FF8FEB4" w14:textId="303B1BCF" w:rsidR="00135587" w:rsidRPr="00383667" w:rsidRDefault="00E56D95" w:rsidP="005714FA">
      <w:pPr>
        <w:pStyle w:val="1e"/>
      </w:pPr>
      <w:r w:rsidRPr="00383667">
        <w:t>C</w:t>
      </w:r>
      <w:r w:rsidR="00410BC8" w:rsidRPr="00383667">
        <w:t>onfiguration</w:t>
      </w:r>
      <w:r w:rsidRPr="00383667">
        <w:t xml:space="preserve"> on S3</w:t>
      </w:r>
    </w:p>
    <w:p w14:paraId="23492E25" w14:textId="77777777" w:rsidR="00135587" w:rsidRPr="00383667" w:rsidRDefault="00410BC8" w:rsidP="005714FA">
      <w:pPr>
        <w:pStyle w:val="2f3"/>
        <w:rPr>
          <w:rFonts w:cs="Huawei Sans"/>
        </w:rPr>
      </w:pPr>
      <w:r w:rsidRPr="00383667">
        <w:rPr>
          <w:rFonts w:cs="Huawei Sans"/>
        </w:rPr>
        <w:t>#</w:t>
      </w:r>
    </w:p>
    <w:p w14:paraId="385214C9" w14:textId="77777777" w:rsidR="00135587" w:rsidRPr="00383667" w:rsidRDefault="00410BC8" w:rsidP="005714FA">
      <w:pPr>
        <w:pStyle w:val="2f3"/>
        <w:rPr>
          <w:rFonts w:cs="Huawei Sans"/>
        </w:rPr>
      </w:pPr>
      <w:r w:rsidRPr="00497E5B">
        <w:rPr>
          <w:rFonts w:cs="Huawei Sans"/>
        </w:rPr>
        <w:t>sysname</w:t>
      </w:r>
      <w:r w:rsidRPr="00383667">
        <w:rPr>
          <w:rFonts w:cs="Huawei Sans"/>
        </w:rPr>
        <w:t xml:space="preserve"> S3</w:t>
      </w:r>
    </w:p>
    <w:p w14:paraId="194DE465" w14:textId="77777777" w:rsidR="00135587" w:rsidRPr="00383667" w:rsidRDefault="00410BC8" w:rsidP="005714FA">
      <w:pPr>
        <w:pStyle w:val="2f3"/>
        <w:rPr>
          <w:rFonts w:cs="Huawei Sans"/>
        </w:rPr>
      </w:pPr>
      <w:r w:rsidRPr="00383667">
        <w:rPr>
          <w:rFonts w:cs="Huawei Sans"/>
        </w:rPr>
        <w:t>#</w:t>
      </w:r>
    </w:p>
    <w:p w14:paraId="1577F6DE" w14:textId="77777777" w:rsidR="00135587" w:rsidRPr="00383667" w:rsidRDefault="00410BC8" w:rsidP="005714FA">
      <w:pPr>
        <w:pStyle w:val="2f3"/>
        <w:rPr>
          <w:rFonts w:cs="Huawei Sans"/>
        </w:rPr>
      </w:pPr>
      <w:r w:rsidRPr="00497E5B">
        <w:rPr>
          <w:rFonts w:cs="Huawei Sans"/>
        </w:rPr>
        <w:t>vlan</w:t>
      </w:r>
      <w:r w:rsidRPr="00383667">
        <w:rPr>
          <w:rFonts w:cs="Huawei Sans"/>
        </w:rPr>
        <w:t xml:space="preserve"> batch 10 20</w:t>
      </w:r>
    </w:p>
    <w:p w14:paraId="45D29F3C" w14:textId="77777777" w:rsidR="00135587" w:rsidRPr="00383667" w:rsidRDefault="00410BC8" w:rsidP="005714FA">
      <w:pPr>
        <w:pStyle w:val="2f3"/>
        <w:rPr>
          <w:rFonts w:cs="Huawei Sans"/>
        </w:rPr>
      </w:pPr>
      <w:r w:rsidRPr="00383667">
        <w:rPr>
          <w:rFonts w:cs="Huawei Sans"/>
        </w:rPr>
        <w:t>#</w:t>
      </w:r>
    </w:p>
    <w:p w14:paraId="20E5E63A" w14:textId="77777777" w:rsidR="00135587" w:rsidRPr="00383667" w:rsidRDefault="00410BC8" w:rsidP="005714FA">
      <w:pPr>
        <w:pStyle w:val="2f3"/>
        <w:rPr>
          <w:rFonts w:cs="Huawei Sans"/>
        </w:rPr>
      </w:pPr>
      <w:r w:rsidRPr="00497E5B">
        <w:rPr>
          <w:rFonts w:cs="Huawei Sans"/>
        </w:rPr>
        <w:t>stp</w:t>
      </w:r>
      <w:r w:rsidRPr="00383667">
        <w:rPr>
          <w:rFonts w:cs="Huawei Sans"/>
        </w:rPr>
        <w:t xml:space="preserve"> region-configuration</w:t>
      </w:r>
    </w:p>
    <w:p w14:paraId="4C27E754"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region-name</w:t>
      </w:r>
      <w:r w:rsidRPr="00383667">
        <w:rPr>
          <w:rFonts w:cs="Huawei Sans"/>
        </w:rPr>
        <w:t xml:space="preserve"> </w:t>
      </w:r>
      <w:r w:rsidRPr="00497E5B">
        <w:rPr>
          <w:rFonts w:cs="Huawei Sans"/>
        </w:rPr>
        <w:t>hcip</w:t>
      </w:r>
    </w:p>
    <w:p w14:paraId="5292B258"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revision-level</w:t>
      </w:r>
      <w:r w:rsidRPr="00383667">
        <w:rPr>
          <w:rFonts w:cs="Huawei Sans"/>
        </w:rPr>
        <w:t xml:space="preserve"> 1</w:t>
      </w:r>
    </w:p>
    <w:p w14:paraId="4249B577"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instance</w:t>
      </w:r>
      <w:r w:rsidRPr="00383667">
        <w:rPr>
          <w:rFonts w:cs="Huawei Sans"/>
        </w:rPr>
        <w:t xml:space="preserve"> 1 </w:t>
      </w:r>
      <w:r w:rsidRPr="00497E5B">
        <w:rPr>
          <w:rFonts w:cs="Huawei Sans"/>
        </w:rPr>
        <w:t>vlan</w:t>
      </w:r>
      <w:r w:rsidRPr="00383667">
        <w:rPr>
          <w:rFonts w:cs="Huawei Sans"/>
        </w:rPr>
        <w:t xml:space="preserve"> 10</w:t>
      </w:r>
    </w:p>
    <w:p w14:paraId="04B7D3D4"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instance</w:t>
      </w:r>
      <w:r w:rsidRPr="00383667">
        <w:rPr>
          <w:rFonts w:cs="Huawei Sans"/>
        </w:rPr>
        <w:t xml:space="preserve"> 2 </w:t>
      </w:r>
      <w:r w:rsidRPr="00497E5B">
        <w:rPr>
          <w:rFonts w:cs="Huawei Sans"/>
        </w:rPr>
        <w:t>vlan</w:t>
      </w:r>
      <w:r w:rsidRPr="00383667">
        <w:rPr>
          <w:rFonts w:cs="Huawei Sans"/>
        </w:rPr>
        <w:t xml:space="preserve"> 20</w:t>
      </w:r>
    </w:p>
    <w:p w14:paraId="6A476C8F"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active</w:t>
      </w:r>
      <w:r w:rsidRPr="00383667">
        <w:rPr>
          <w:rFonts w:cs="Huawei Sans"/>
        </w:rPr>
        <w:t xml:space="preserve"> region-configuration</w:t>
      </w:r>
    </w:p>
    <w:p w14:paraId="5006B663" w14:textId="77777777" w:rsidR="00135587" w:rsidRPr="00383667" w:rsidRDefault="00410BC8" w:rsidP="005714FA">
      <w:pPr>
        <w:pStyle w:val="2f3"/>
        <w:rPr>
          <w:rFonts w:cs="Huawei Sans"/>
        </w:rPr>
      </w:pPr>
      <w:r w:rsidRPr="00383667">
        <w:rPr>
          <w:rFonts w:cs="Huawei Sans"/>
        </w:rPr>
        <w:t>#</w:t>
      </w:r>
    </w:p>
    <w:p w14:paraId="25BCF3A7"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GigabitEthernet0/0/1</w:t>
      </w:r>
    </w:p>
    <w:p w14:paraId="03F022E5"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3526EFE8"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w:t>
      </w:r>
    </w:p>
    <w:p w14:paraId="5497C94F" w14:textId="77777777" w:rsidR="00135587" w:rsidRPr="00383667" w:rsidRDefault="00410BC8" w:rsidP="005714FA">
      <w:pPr>
        <w:pStyle w:val="2f3"/>
        <w:rPr>
          <w:rFonts w:cs="Huawei Sans"/>
        </w:rPr>
      </w:pPr>
      <w:r w:rsidRPr="00383667">
        <w:rPr>
          <w:rFonts w:cs="Huawei Sans"/>
        </w:rPr>
        <w:t>#</w:t>
      </w:r>
    </w:p>
    <w:p w14:paraId="0EFC1E9C" w14:textId="77777777" w:rsidR="00135587" w:rsidRPr="00383667" w:rsidRDefault="00410BC8" w:rsidP="005714FA">
      <w:pPr>
        <w:pStyle w:val="2f3"/>
        <w:rPr>
          <w:rFonts w:cs="Huawei Sans"/>
        </w:rPr>
      </w:pPr>
      <w:r w:rsidRPr="00497E5B">
        <w:rPr>
          <w:rFonts w:cs="Huawei Sans"/>
        </w:rPr>
        <w:t>interface</w:t>
      </w:r>
      <w:r w:rsidRPr="00383667">
        <w:rPr>
          <w:rFonts w:cs="Huawei Sans"/>
        </w:rPr>
        <w:t xml:space="preserve"> GigabitEthernet0/0/2</w:t>
      </w:r>
    </w:p>
    <w:p w14:paraId="1B2DEABF"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6E98AF0A" w14:textId="77777777" w:rsidR="00135587" w:rsidRPr="00383667" w:rsidRDefault="00410BC8"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w:t>
      </w:r>
    </w:p>
    <w:p w14:paraId="35D573B3" w14:textId="77777777" w:rsidR="00135587" w:rsidRPr="00383667" w:rsidRDefault="00410BC8" w:rsidP="005714FA">
      <w:pPr>
        <w:pStyle w:val="2f3"/>
        <w:rPr>
          <w:rFonts w:cs="Huawei Sans"/>
        </w:rPr>
      </w:pPr>
      <w:r w:rsidRPr="00383667">
        <w:rPr>
          <w:rFonts w:cs="Huawei Sans"/>
        </w:rPr>
        <w:t>#</w:t>
      </w:r>
    </w:p>
    <w:p w14:paraId="7FC109CE" w14:textId="77777777" w:rsidR="00135587" w:rsidRPr="00383667" w:rsidRDefault="00410BC8" w:rsidP="005714FA">
      <w:pPr>
        <w:pStyle w:val="2f3"/>
        <w:rPr>
          <w:rFonts w:cs="Huawei Sans"/>
        </w:rPr>
      </w:pPr>
      <w:r w:rsidRPr="00497E5B">
        <w:rPr>
          <w:rFonts w:cs="Huawei Sans"/>
        </w:rPr>
        <w:t>return</w:t>
      </w:r>
    </w:p>
    <w:p w14:paraId="2BA221CB" w14:textId="77777777" w:rsidR="00135587" w:rsidRPr="00383667" w:rsidRDefault="00135587" w:rsidP="005714FA">
      <w:pPr>
        <w:pStyle w:val="1e"/>
      </w:pPr>
    </w:p>
    <w:p w14:paraId="0EBAC913" w14:textId="77777777" w:rsidR="000E1D13" w:rsidRPr="00383667" w:rsidRDefault="000E1D13" w:rsidP="005714FA">
      <w:pPr>
        <w:pStyle w:val="1e"/>
        <w:sectPr w:rsidR="000E1D13" w:rsidRPr="00383667" w:rsidSect="00D01CEC">
          <w:pgSz w:w="11907" w:h="16840" w:code="9"/>
          <w:pgMar w:top="1701" w:right="1134" w:bottom="1701" w:left="1134" w:header="567" w:footer="567" w:gutter="0"/>
          <w:cols w:space="425"/>
          <w:docGrid w:linePitch="312"/>
        </w:sectPr>
      </w:pPr>
    </w:p>
    <w:p w14:paraId="1412C39B" w14:textId="77777777" w:rsidR="00135587" w:rsidRPr="00383667" w:rsidRDefault="001F6316" w:rsidP="005714FA">
      <w:pPr>
        <w:pStyle w:val="1"/>
        <w:rPr>
          <w:rFonts w:cs="Huawei Sans"/>
        </w:rPr>
      </w:pPr>
      <w:bookmarkStart w:id="135" w:name="_Toc45122590"/>
      <w:bookmarkStart w:id="136" w:name="_Toc47368966"/>
      <w:bookmarkStart w:id="137" w:name="_Toc49940064"/>
      <w:bookmarkStart w:id="138" w:name="_Toc44492831"/>
      <w:r w:rsidRPr="00383667">
        <w:rPr>
          <w:rFonts w:cs="Huawei Sans"/>
        </w:rPr>
        <w:lastRenderedPageBreak/>
        <w:t>DHCP</w:t>
      </w:r>
      <w:bookmarkEnd w:id="135"/>
      <w:bookmarkEnd w:id="136"/>
      <w:bookmarkEnd w:id="137"/>
    </w:p>
    <w:p w14:paraId="68628A4F" w14:textId="77777777" w:rsidR="00135587" w:rsidRPr="00383667" w:rsidRDefault="001F6316" w:rsidP="004027AB">
      <w:pPr>
        <w:pStyle w:val="2"/>
        <w:rPr>
          <w:lang w:eastAsia="zh-CN"/>
        </w:rPr>
      </w:pPr>
      <w:bookmarkStart w:id="139" w:name="_Toc47368967"/>
      <w:bookmarkStart w:id="140" w:name="_Toc49940065"/>
      <w:r w:rsidRPr="00383667">
        <w:t>DHCP Relay Configuration</w:t>
      </w:r>
      <w:bookmarkEnd w:id="139"/>
      <w:bookmarkEnd w:id="140"/>
    </w:p>
    <w:p w14:paraId="48E704E4" w14:textId="77777777" w:rsidR="00135587" w:rsidRPr="00383667" w:rsidRDefault="001F6316" w:rsidP="004027AB">
      <w:pPr>
        <w:pStyle w:val="3"/>
      </w:pPr>
      <w:bookmarkStart w:id="141" w:name="_Toc49940066"/>
      <w:r w:rsidRPr="00383667">
        <w:t>Introduction</w:t>
      </w:r>
      <w:bookmarkEnd w:id="141"/>
    </w:p>
    <w:p w14:paraId="3C9F1000" w14:textId="77777777" w:rsidR="00135587" w:rsidRPr="00383667" w:rsidRDefault="001F6316" w:rsidP="004027AB">
      <w:pPr>
        <w:pStyle w:val="4"/>
      </w:pPr>
      <w:r w:rsidRPr="00383667">
        <w:t>Objectives</w:t>
      </w:r>
    </w:p>
    <w:p w14:paraId="4F962535" w14:textId="77777777" w:rsidR="00135587" w:rsidRPr="00383667" w:rsidRDefault="001F6316" w:rsidP="00604E8C">
      <w:pPr>
        <w:pStyle w:val="1e"/>
      </w:pPr>
      <w:r w:rsidRPr="00383667">
        <w:t>Upon completion of this task, you will be able to:</w:t>
      </w:r>
    </w:p>
    <w:p w14:paraId="792DB3CD" w14:textId="77777777" w:rsidR="00135587" w:rsidRPr="00383667" w:rsidRDefault="001F6316" w:rsidP="00604E8C">
      <w:pPr>
        <w:pStyle w:val="4a"/>
      </w:pPr>
      <w:r w:rsidRPr="00383667">
        <w:t>Deploy a DHCP relay agent to enable terminals to dynamically obtain IP addresses.</w:t>
      </w:r>
    </w:p>
    <w:p w14:paraId="65756C32" w14:textId="77777777" w:rsidR="00135587" w:rsidRPr="00383667" w:rsidRDefault="001F6316" w:rsidP="00604E8C">
      <w:pPr>
        <w:pStyle w:val="4a"/>
      </w:pPr>
      <w:r w:rsidRPr="00383667">
        <w:t>Configure DHCP static address binding.</w:t>
      </w:r>
    </w:p>
    <w:p w14:paraId="6A0EDB3E" w14:textId="77777777" w:rsidR="00135587" w:rsidRPr="00383667" w:rsidRDefault="001F6316" w:rsidP="00604E8C">
      <w:pPr>
        <w:pStyle w:val="4a"/>
      </w:pPr>
      <w:r w:rsidRPr="00383667">
        <w:t>Analyze the debugging information of a DHCP relay agent.</w:t>
      </w:r>
    </w:p>
    <w:p w14:paraId="5ED0DD34" w14:textId="77777777" w:rsidR="00135587" w:rsidRPr="00383667" w:rsidRDefault="001F6316" w:rsidP="004027AB">
      <w:pPr>
        <w:pStyle w:val="4"/>
      </w:pPr>
      <w:r w:rsidRPr="00383667">
        <w:t>Networking Topology</w:t>
      </w:r>
    </w:p>
    <w:p w14:paraId="0DD8A610" w14:textId="77777777" w:rsidR="00135587" w:rsidRPr="00383667" w:rsidRDefault="001F6316" w:rsidP="00E6622B">
      <w:pPr>
        <w:pStyle w:val="92"/>
        <w:numPr>
          <w:ilvl w:val="7"/>
          <w:numId w:val="31"/>
        </w:numPr>
        <w:ind w:left="1021"/>
        <w:rPr>
          <w:b/>
        </w:rPr>
      </w:pPr>
      <w:r w:rsidRPr="00383667">
        <w:rPr>
          <w:b/>
        </w:rPr>
        <w:t>DHCP relay configuration</w:t>
      </w:r>
    </w:p>
    <w:p w14:paraId="56EA0AF6" w14:textId="78452C42" w:rsidR="00135587" w:rsidRPr="00383667" w:rsidRDefault="00460599" w:rsidP="005714FA">
      <w:pPr>
        <w:pStyle w:val="1e"/>
      </w:pPr>
      <w:r>
        <w:rPr>
          <w:noProof/>
        </w:rPr>
        <w:drawing>
          <wp:inline distT="0" distB="0" distL="0" distR="0" wp14:anchorId="20938416" wp14:editId="7D395204">
            <wp:extent cx="4382404" cy="913253"/>
            <wp:effectExtent l="0" t="0" r="0" b="127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428905" cy="922943"/>
                    </a:xfrm>
                    <a:prstGeom prst="rect">
                      <a:avLst/>
                    </a:prstGeom>
                    <a:noFill/>
                  </pic:spPr>
                </pic:pic>
              </a:graphicData>
            </a:graphic>
          </wp:inline>
        </w:drawing>
      </w:r>
    </w:p>
    <w:p w14:paraId="792A8D0F" w14:textId="77777777" w:rsidR="005B7A32" w:rsidRPr="00383667" w:rsidRDefault="005B7A32" w:rsidP="005714FA">
      <w:pPr>
        <w:pStyle w:val="1e"/>
      </w:pPr>
    </w:p>
    <w:p w14:paraId="5CED5B58" w14:textId="77777777" w:rsidR="00135587" w:rsidRPr="00383667" w:rsidRDefault="001F6316" w:rsidP="005714FA">
      <w:pPr>
        <w:pStyle w:val="1e"/>
      </w:pPr>
      <w:r w:rsidRPr="00383667">
        <w:t>VLANIF 10, VLANIF 20, and VLANIF 30 are created on S4 to simulate DHCP clients. S3 and S1 function as a DHCP relay agent and DHCP server, respectively. A global address pool is created on S1 to allocate IP addresses to the three VLANIF interfaces of S4.</w:t>
      </w:r>
    </w:p>
    <w:p w14:paraId="69F27E51" w14:textId="77777777" w:rsidR="00135587" w:rsidRPr="00383667" w:rsidRDefault="001F6316" w:rsidP="005714FA">
      <w:pPr>
        <w:pStyle w:val="1e"/>
      </w:pPr>
      <w:r w:rsidRPr="00383667">
        <w:t>The interfaces between S3 and S4 are configured to work in trunk mode to allow VLANs 10, 20, and 30 to pass through; the interfaces between S1 and S3 are configured to work in access mode. The PVID is set to 40.</w:t>
      </w:r>
    </w:p>
    <w:p w14:paraId="62828998" w14:textId="7D7B1400" w:rsidR="00135587" w:rsidRPr="00383667" w:rsidRDefault="00B17F02" w:rsidP="004027AB">
      <w:pPr>
        <w:pStyle w:val="4"/>
      </w:pPr>
      <w:r>
        <w:t>Background</w:t>
      </w:r>
    </w:p>
    <w:p w14:paraId="349C64AB" w14:textId="77777777" w:rsidR="00135587" w:rsidRPr="00383667" w:rsidRDefault="001F6316" w:rsidP="005714FA">
      <w:pPr>
        <w:pStyle w:val="1e"/>
      </w:pPr>
      <w:r w:rsidRPr="00383667">
        <w:t>You are a network administrator of a company. Because there are a large number of hosts on the network, static address allocation is difficult to manage. Therefore, a DHCP server needs to be deployed.</w:t>
      </w:r>
    </w:p>
    <w:p w14:paraId="0B7E8D8C" w14:textId="77777777" w:rsidR="00135587" w:rsidRPr="00383667" w:rsidRDefault="001F6316" w:rsidP="005714FA">
      <w:pPr>
        <w:pStyle w:val="1e"/>
      </w:pPr>
      <w:r w:rsidRPr="00383667">
        <w:t>The core switch S1 functions as a DHCP server, S4 as a DHCP client, and S3 as the gateway of each network segment. DHCPDISCOVER messages are broadcast ones and cannot traverse routers. Therefore, DHCP relay needs to be deployed on S3 to unicast the messages to S1.</w:t>
      </w:r>
    </w:p>
    <w:p w14:paraId="1E6E969B" w14:textId="77777777" w:rsidR="00135587" w:rsidRPr="00383667" w:rsidRDefault="001F6316" w:rsidP="005714FA">
      <w:pPr>
        <w:pStyle w:val="1e"/>
      </w:pPr>
      <w:r w:rsidRPr="00383667">
        <w:t>In addition, DHCP is required to allocate fixed IP addresses to special clients, such as servers and printers.</w:t>
      </w:r>
    </w:p>
    <w:p w14:paraId="416D7EE1" w14:textId="77777777" w:rsidR="00135587" w:rsidRPr="00383667" w:rsidRDefault="001F6316" w:rsidP="004027AB">
      <w:pPr>
        <w:pStyle w:val="3"/>
      </w:pPr>
      <w:bookmarkStart w:id="142" w:name="_Toc49940067"/>
      <w:r w:rsidRPr="00383667">
        <w:lastRenderedPageBreak/>
        <w:t>Lab Configuration</w:t>
      </w:r>
      <w:bookmarkEnd w:id="142"/>
    </w:p>
    <w:p w14:paraId="1BB418E3" w14:textId="77777777" w:rsidR="00135587" w:rsidRPr="00383667" w:rsidRDefault="001F6316" w:rsidP="004027AB">
      <w:pPr>
        <w:pStyle w:val="4"/>
      </w:pPr>
      <w:r w:rsidRPr="00383667">
        <w:t>Configuration Roadmap</w:t>
      </w:r>
    </w:p>
    <w:p w14:paraId="0C7753ED" w14:textId="77777777" w:rsidR="00135587" w:rsidRPr="00383667" w:rsidRDefault="001F6316" w:rsidP="00B36A6B">
      <w:pPr>
        <w:pStyle w:val="1e"/>
        <w:numPr>
          <w:ilvl w:val="0"/>
          <w:numId w:val="14"/>
        </w:numPr>
      </w:pPr>
      <w:r w:rsidRPr="00383667">
        <w:t>Create VLANs on each switch, configure interfaces to work in the corresponding mode, and allow the corresponding VLANs to pass through.</w:t>
      </w:r>
    </w:p>
    <w:p w14:paraId="75D5DBE5" w14:textId="77777777" w:rsidR="00135587" w:rsidRPr="00383667" w:rsidRDefault="001F6316" w:rsidP="00B36A6B">
      <w:pPr>
        <w:pStyle w:val="1e"/>
        <w:numPr>
          <w:ilvl w:val="0"/>
          <w:numId w:val="14"/>
        </w:numPr>
      </w:pPr>
      <w:r w:rsidRPr="00383667">
        <w:t>Create an address pool on the DHCP server to allocate IP addresses to terminals, and configure static address allocation.</w:t>
      </w:r>
    </w:p>
    <w:p w14:paraId="4C9723B3" w14:textId="77777777" w:rsidR="00135587" w:rsidRPr="00383667" w:rsidRDefault="001F6316" w:rsidP="00B36A6B">
      <w:pPr>
        <w:pStyle w:val="1e"/>
        <w:numPr>
          <w:ilvl w:val="0"/>
          <w:numId w:val="14"/>
        </w:numPr>
      </w:pPr>
      <w:r w:rsidRPr="00383667">
        <w:t>Configure the IP address of the DHCP server on the DHCP relay agent's interface.</w:t>
      </w:r>
    </w:p>
    <w:p w14:paraId="2FBDF78A" w14:textId="77777777" w:rsidR="00135587" w:rsidRPr="00383667" w:rsidRDefault="001F6316" w:rsidP="00B36A6B">
      <w:pPr>
        <w:pStyle w:val="1e"/>
        <w:numPr>
          <w:ilvl w:val="0"/>
          <w:numId w:val="14"/>
        </w:numPr>
      </w:pPr>
      <w:r w:rsidRPr="00383667">
        <w:t>Enable the DHCP client to obtain an IP address through DHCP.</w:t>
      </w:r>
    </w:p>
    <w:p w14:paraId="71E6DEEA" w14:textId="77777777" w:rsidR="00135587" w:rsidRPr="00383667" w:rsidRDefault="001F6316" w:rsidP="00B36A6B">
      <w:pPr>
        <w:pStyle w:val="1e"/>
        <w:numPr>
          <w:ilvl w:val="0"/>
          <w:numId w:val="14"/>
        </w:numPr>
      </w:pPr>
      <w:r w:rsidRPr="00383667">
        <w:t>Observe the DHCP packet relay process on the DHCP relay agent through debugging.</w:t>
      </w:r>
    </w:p>
    <w:p w14:paraId="1F91CBEC" w14:textId="77777777" w:rsidR="00135587" w:rsidRPr="00383667" w:rsidRDefault="001F6316" w:rsidP="004027AB">
      <w:pPr>
        <w:pStyle w:val="4"/>
      </w:pPr>
      <w:r w:rsidRPr="00383667">
        <w:t>Configuration Procedure</w:t>
      </w:r>
    </w:p>
    <w:p w14:paraId="014883B2" w14:textId="77777777" w:rsidR="00135587" w:rsidRPr="00383667" w:rsidRDefault="001F6316" w:rsidP="00604E8C">
      <w:pPr>
        <w:pStyle w:val="30"/>
        <w:numPr>
          <w:ilvl w:val="5"/>
          <w:numId w:val="26"/>
        </w:numPr>
        <w:tabs>
          <w:tab w:val="clear" w:pos="1701"/>
        </w:tabs>
        <w:ind w:left="1032" w:hanging="278"/>
        <w:outlineLvl w:val="9"/>
        <w:rPr>
          <w:rFonts w:cs="Huawei Sans"/>
        </w:rPr>
      </w:pPr>
      <w:r w:rsidRPr="00383667">
        <w:rPr>
          <w:rFonts w:cs="Huawei Sans"/>
        </w:rPr>
        <w:t>Perform basic configurations.</w:t>
      </w:r>
    </w:p>
    <w:p w14:paraId="188DCE85" w14:textId="2202D111" w:rsidR="00135587" w:rsidRPr="00383667" w:rsidRDefault="001F6316" w:rsidP="005714FA">
      <w:pPr>
        <w:pStyle w:val="1e"/>
      </w:pPr>
      <w:r w:rsidRPr="00383667">
        <w:t>Create VLANs and VLANIF interfaces on the three switches, and configure interfaces to allow the corresponding VLANs to pass through. The IP address of the VLANIF interface is 10.0.</w:t>
      </w:r>
      <w:r w:rsidRPr="00383667">
        <w:rPr>
          <w:i/>
        </w:rPr>
        <w:t>x</w:t>
      </w:r>
      <w:r w:rsidRPr="00383667">
        <w:t>.</w:t>
      </w:r>
      <w:r w:rsidRPr="00383667">
        <w:rPr>
          <w:i/>
        </w:rPr>
        <w:t>y</w:t>
      </w:r>
      <w:r w:rsidRPr="00383667">
        <w:t>/24, where</w:t>
      </w:r>
      <w:r w:rsidR="003A3242" w:rsidRPr="00383667">
        <w:rPr>
          <w:i/>
        </w:rPr>
        <w:t xml:space="preserve"> x </w:t>
      </w:r>
      <w:r w:rsidRPr="00383667">
        <w:t xml:space="preserve">and </w:t>
      </w:r>
      <w:r w:rsidRPr="00383667">
        <w:rPr>
          <w:i/>
        </w:rPr>
        <w:t>y</w:t>
      </w:r>
      <w:r w:rsidRPr="00383667">
        <w:t xml:space="preserve"> indicate the VLAN ID and device number, respectively. IP addresses do not need to be configured for the VLANIF interfaces on S4.</w:t>
      </w:r>
    </w:p>
    <w:p w14:paraId="21C7E096" w14:textId="77777777" w:rsidR="00135587" w:rsidRPr="00383667" w:rsidRDefault="001F6316" w:rsidP="005714FA">
      <w:pPr>
        <w:pStyle w:val="1e"/>
      </w:pPr>
      <w:r w:rsidRPr="00383667">
        <w:t># Create VLANs.</w:t>
      </w:r>
    </w:p>
    <w:p w14:paraId="6A06C5F3" w14:textId="77777777" w:rsidR="00135587" w:rsidRPr="00383667" w:rsidRDefault="001F6316" w:rsidP="005714FA">
      <w:pPr>
        <w:pStyle w:val="2f3"/>
        <w:rPr>
          <w:rFonts w:cs="Huawei Sans"/>
        </w:rPr>
      </w:pPr>
      <w:r w:rsidRPr="00383667">
        <w:rPr>
          <w:rFonts w:cs="Huawei Sans"/>
        </w:rPr>
        <w:t>[S1]</w:t>
      </w:r>
      <w:r w:rsidRPr="00497E5B">
        <w:rPr>
          <w:rFonts w:cs="Huawei Sans"/>
        </w:rPr>
        <w:t>vlan</w:t>
      </w:r>
      <w:r w:rsidRPr="00383667">
        <w:rPr>
          <w:rFonts w:cs="Huawei Sans"/>
        </w:rPr>
        <w:t xml:space="preserve"> 40</w:t>
      </w:r>
    </w:p>
    <w:p w14:paraId="20E4D904" w14:textId="77777777" w:rsidR="00135587" w:rsidRPr="00383667" w:rsidRDefault="00135587" w:rsidP="005714FA">
      <w:pPr>
        <w:pStyle w:val="2f3"/>
        <w:rPr>
          <w:rFonts w:cs="Huawei Sans"/>
        </w:rPr>
      </w:pPr>
    </w:p>
    <w:p w14:paraId="188689BF" w14:textId="77777777" w:rsidR="00135587" w:rsidRPr="00383667" w:rsidRDefault="001F6316" w:rsidP="005714FA">
      <w:pPr>
        <w:pStyle w:val="2f3"/>
        <w:rPr>
          <w:rFonts w:cs="Huawei Sans"/>
        </w:rPr>
      </w:pPr>
      <w:r w:rsidRPr="00383667">
        <w:rPr>
          <w:rFonts w:cs="Huawei Sans"/>
        </w:rPr>
        <w:t>[S3]</w:t>
      </w:r>
      <w:r w:rsidRPr="00497E5B">
        <w:rPr>
          <w:rFonts w:cs="Huawei Sans"/>
        </w:rPr>
        <w:t>vlan</w:t>
      </w:r>
      <w:r w:rsidRPr="00383667">
        <w:rPr>
          <w:rFonts w:cs="Huawei Sans"/>
        </w:rPr>
        <w:t xml:space="preserve"> batch 10 20 30 40</w:t>
      </w:r>
    </w:p>
    <w:p w14:paraId="7C5F1FBA" w14:textId="77777777" w:rsidR="00135587" w:rsidRPr="00383667" w:rsidRDefault="00135587" w:rsidP="005714FA">
      <w:pPr>
        <w:pStyle w:val="2f3"/>
        <w:rPr>
          <w:rFonts w:cs="Huawei Sans"/>
        </w:rPr>
      </w:pPr>
    </w:p>
    <w:p w14:paraId="0AE0E0FE" w14:textId="77777777" w:rsidR="00135587" w:rsidRPr="00383667" w:rsidRDefault="001F6316" w:rsidP="005714FA">
      <w:pPr>
        <w:pStyle w:val="2f3"/>
        <w:rPr>
          <w:rFonts w:cs="Huawei Sans"/>
        </w:rPr>
      </w:pPr>
      <w:r w:rsidRPr="00383667">
        <w:rPr>
          <w:rFonts w:cs="Huawei Sans"/>
        </w:rPr>
        <w:t>[S4]</w:t>
      </w:r>
      <w:r w:rsidRPr="00497E5B">
        <w:rPr>
          <w:rFonts w:cs="Huawei Sans"/>
        </w:rPr>
        <w:t>vlan</w:t>
      </w:r>
      <w:r w:rsidRPr="00383667">
        <w:rPr>
          <w:rFonts w:cs="Huawei Sans"/>
        </w:rPr>
        <w:t xml:space="preserve"> batch 10 20 30</w:t>
      </w:r>
    </w:p>
    <w:p w14:paraId="615F1A0E" w14:textId="77777777" w:rsidR="00135587" w:rsidRPr="00383667" w:rsidRDefault="001F6316" w:rsidP="005714FA">
      <w:pPr>
        <w:pStyle w:val="1e"/>
      </w:pPr>
      <w:r w:rsidRPr="00383667">
        <w:t># Configure interfaces to allow the corresponding VLANs to pass through.</w:t>
      </w:r>
    </w:p>
    <w:p w14:paraId="39B4EF42" w14:textId="77777777" w:rsidR="00135587" w:rsidRPr="00383667" w:rsidRDefault="001F6316" w:rsidP="005714FA">
      <w:pPr>
        <w:pStyle w:val="2f3"/>
        <w:rPr>
          <w:rFonts w:cs="Huawei Sans"/>
        </w:rPr>
      </w:pPr>
      <w:r w:rsidRPr="00383667">
        <w:rPr>
          <w:rFonts w:cs="Huawei Sans"/>
        </w:rPr>
        <w:t>[S4]interface GigabitEthernet0/0/3</w:t>
      </w:r>
    </w:p>
    <w:p w14:paraId="06CE95CD" w14:textId="77777777" w:rsidR="00135587" w:rsidRPr="00383667" w:rsidRDefault="001F6316" w:rsidP="005714FA">
      <w:pPr>
        <w:pStyle w:val="2f3"/>
        <w:rPr>
          <w:rFonts w:cs="Huawei Sans"/>
        </w:rPr>
      </w:pPr>
      <w:r w:rsidRPr="00383667">
        <w:rPr>
          <w:rFonts w:cs="Huawei Sans"/>
        </w:rPr>
        <w:t>[S4-GigabitEthernet0/0/3] port link-type trunk</w:t>
      </w:r>
    </w:p>
    <w:p w14:paraId="71FEE41A" w14:textId="77777777" w:rsidR="00135587" w:rsidRPr="00383667" w:rsidRDefault="001F6316" w:rsidP="005714FA">
      <w:pPr>
        <w:pStyle w:val="2f3"/>
        <w:rPr>
          <w:rFonts w:cs="Huawei Sans"/>
        </w:rPr>
      </w:pPr>
      <w:r w:rsidRPr="00383667">
        <w:rPr>
          <w:rFonts w:cs="Huawei Sans"/>
        </w:rPr>
        <w:t xml:space="preserve">[S4-GigabitEthernet0/0/3] port trunk allow-pass </w:t>
      </w:r>
      <w:r w:rsidRPr="00497E5B">
        <w:rPr>
          <w:rFonts w:cs="Huawei Sans"/>
        </w:rPr>
        <w:t>vlan</w:t>
      </w:r>
      <w:r w:rsidRPr="00383667">
        <w:rPr>
          <w:rFonts w:cs="Huawei Sans"/>
        </w:rPr>
        <w:t xml:space="preserve"> 10 20 30</w:t>
      </w:r>
    </w:p>
    <w:p w14:paraId="3E3A615D" w14:textId="77777777" w:rsidR="00135587" w:rsidRPr="00383667" w:rsidRDefault="001F6316" w:rsidP="005714FA">
      <w:pPr>
        <w:pStyle w:val="2f3"/>
        <w:rPr>
          <w:rFonts w:cs="Huawei Sans"/>
        </w:rPr>
      </w:pPr>
      <w:r w:rsidRPr="00383667">
        <w:rPr>
          <w:rFonts w:cs="Huawei Sans"/>
        </w:rPr>
        <w:t>[S4-GigabitEthernet0/0/3] quit</w:t>
      </w:r>
    </w:p>
    <w:p w14:paraId="60B5F145" w14:textId="77777777" w:rsidR="00135587" w:rsidRPr="00383667" w:rsidRDefault="00135587" w:rsidP="005714FA">
      <w:pPr>
        <w:pStyle w:val="2f3"/>
        <w:rPr>
          <w:rFonts w:cs="Huawei Sans"/>
        </w:rPr>
      </w:pPr>
    </w:p>
    <w:p w14:paraId="749FFDA8" w14:textId="77777777" w:rsidR="00135587" w:rsidRPr="00383667" w:rsidRDefault="001F6316" w:rsidP="005714FA">
      <w:pPr>
        <w:pStyle w:val="2f3"/>
        <w:rPr>
          <w:rFonts w:cs="Huawei Sans"/>
        </w:rPr>
      </w:pPr>
      <w:r w:rsidRPr="00383667">
        <w:rPr>
          <w:rFonts w:cs="Huawei Sans"/>
        </w:rPr>
        <w:t>[S3]interface GigabitEthernet0/0/1</w:t>
      </w:r>
    </w:p>
    <w:p w14:paraId="148A533D" w14:textId="77777777" w:rsidR="00135587" w:rsidRPr="00383667" w:rsidRDefault="001F6316" w:rsidP="005714FA">
      <w:pPr>
        <w:pStyle w:val="2f3"/>
        <w:rPr>
          <w:rFonts w:cs="Huawei Sans"/>
        </w:rPr>
      </w:pPr>
      <w:r w:rsidRPr="00383667">
        <w:rPr>
          <w:rFonts w:cs="Huawei Sans"/>
        </w:rPr>
        <w:t>[S3-GigabitEthernet0/0/1] port link-type access</w:t>
      </w:r>
    </w:p>
    <w:p w14:paraId="5C482BBD" w14:textId="77777777" w:rsidR="00135587" w:rsidRPr="00383667" w:rsidRDefault="001F6316" w:rsidP="005714FA">
      <w:pPr>
        <w:pStyle w:val="2f3"/>
        <w:rPr>
          <w:rFonts w:cs="Huawei Sans"/>
        </w:rPr>
      </w:pPr>
      <w:r w:rsidRPr="00383667">
        <w:rPr>
          <w:rFonts w:cs="Huawei Sans"/>
        </w:rPr>
        <w:t xml:space="preserve">[S3-GigabitEthernet0/0/1] port default </w:t>
      </w:r>
      <w:r w:rsidRPr="00497E5B">
        <w:rPr>
          <w:rFonts w:cs="Huawei Sans"/>
        </w:rPr>
        <w:t>vlan</w:t>
      </w:r>
      <w:r w:rsidRPr="00383667">
        <w:rPr>
          <w:rFonts w:cs="Huawei Sans"/>
        </w:rPr>
        <w:t xml:space="preserve"> 40</w:t>
      </w:r>
    </w:p>
    <w:p w14:paraId="6AF0F209" w14:textId="77777777" w:rsidR="00135587" w:rsidRPr="00383667" w:rsidRDefault="001F6316" w:rsidP="005714FA">
      <w:pPr>
        <w:pStyle w:val="2f3"/>
        <w:rPr>
          <w:rFonts w:cs="Huawei Sans"/>
        </w:rPr>
      </w:pPr>
      <w:r w:rsidRPr="00383667">
        <w:rPr>
          <w:rFonts w:cs="Huawei Sans"/>
        </w:rPr>
        <w:t>[S3-GigabitEthernet0/0/1] quit</w:t>
      </w:r>
    </w:p>
    <w:p w14:paraId="75808C03" w14:textId="77777777" w:rsidR="00135587" w:rsidRPr="00383667" w:rsidRDefault="001F6316" w:rsidP="005714FA">
      <w:pPr>
        <w:pStyle w:val="2f3"/>
        <w:rPr>
          <w:rFonts w:cs="Huawei Sans"/>
        </w:rPr>
      </w:pPr>
      <w:r w:rsidRPr="00383667">
        <w:rPr>
          <w:rFonts w:cs="Huawei Sans"/>
        </w:rPr>
        <w:t>[S3]interface GigabitEthernet0/0/3</w:t>
      </w:r>
    </w:p>
    <w:p w14:paraId="0B1A64CA" w14:textId="77777777" w:rsidR="00135587" w:rsidRPr="00383667" w:rsidRDefault="001F6316" w:rsidP="005714FA">
      <w:pPr>
        <w:pStyle w:val="2f3"/>
        <w:rPr>
          <w:rFonts w:cs="Huawei Sans"/>
        </w:rPr>
      </w:pPr>
      <w:r w:rsidRPr="00383667">
        <w:rPr>
          <w:rFonts w:cs="Huawei Sans"/>
        </w:rPr>
        <w:t>[S3-GigabitEthernet0/0/3] port link-type trunk</w:t>
      </w:r>
    </w:p>
    <w:p w14:paraId="27E49F97" w14:textId="77777777" w:rsidR="00135587" w:rsidRPr="00383667" w:rsidRDefault="001F6316" w:rsidP="005714FA">
      <w:pPr>
        <w:pStyle w:val="2f3"/>
        <w:rPr>
          <w:rFonts w:cs="Huawei Sans"/>
        </w:rPr>
      </w:pPr>
      <w:r w:rsidRPr="00383667">
        <w:rPr>
          <w:rFonts w:cs="Huawei Sans"/>
        </w:rPr>
        <w:t xml:space="preserve">[S3-GigabitEthernet0/0/3] port trunk allow-pass </w:t>
      </w:r>
      <w:r w:rsidRPr="00497E5B">
        <w:rPr>
          <w:rFonts w:cs="Huawei Sans"/>
        </w:rPr>
        <w:t>vlan</w:t>
      </w:r>
      <w:r w:rsidRPr="00383667">
        <w:rPr>
          <w:rFonts w:cs="Huawei Sans"/>
        </w:rPr>
        <w:t xml:space="preserve"> 10 20 30</w:t>
      </w:r>
    </w:p>
    <w:p w14:paraId="75A0A323" w14:textId="77777777" w:rsidR="00135587" w:rsidRPr="00383667" w:rsidRDefault="001F6316" w:rsidP="005714FA">
      <w:pPr>
        <w:pStyle w:val="2f3"/>
        <w:rPr>
          <w:rFonts w:cs="Huawei Sans"/>
        </w:rPr>
      </w:pPr>
      <w:r w:rsidRPr="00383667">
        <w:rPr>
          <w:rFonts w:cs="Huawei Sans"/>
        </w:rPr>
        <w:t>[S3-GigabitEthernet0/0/3] quit</w:t>
      </w:r>
    </w:p>
    <w:p w14:paraId="2E9F7924" w14:textId="77777777" w:rsidR="00135587" w:rsidRPr="00383667" w:rsidRDefault="00135587" w:rsidP="005714FA">
      <w:pPr>
        <w:pStyle w:val="2f3"/>
        <w:rPr>
          <w:rFonts w:cs="Huawei Sans"/>
        </w:rPr>
      </w:pPr>
    </w:p>
    <w:p w14:paraId="42452A6D" w14:textId="77777777" w:rsidR="00135587" w:rsidRPr="00383667" w:rsidRDefault="001F6316" w:rsidP="005714FA">
      <w:pPr>
        <w:pStyle w:val="2f3"/>
        <w:rPr>
          <w:rFonts w:cs="Huawei Sans"/>
        </w:rPr>
      </w:pPr>
      <w:r w:rsidRPr="00383667">
        <w:rPr>
          <w:rFonts w:cs="Huawei Sans"/>
        </w:rPr>
        <w:t>[S1]interface GigabitEthernet0/0/12</w:t>
      </w:r>
    </w:p>
    <w:p w14:paraId="3771EDD4" w14:textId="77777777" w:rsidR="00135587" w:rsidRPr="00383667" w:rsidRDefault="001F6316" w:rsidP="005714FA">
      <w:pPr>
        <w:pStyle w:val="2f3"/>
        <w:rPr>
          <w:rFonts w:cs="Huawei Sans"/>
        </w:rPr>
      </w:pPr>
      <w:r w:rsidRPr="00383667">
        <w:rPr>
          <w:rFonts w:cs="Huawei Sans"/>
        </w:rPr>
        <w:t>[S1-GigabitEthernet0/0/12] port link-type access</w:t>
      </w:r>
    </w:p>
    <w:p w14:paraId="0D9448A7" w14:textId="77777777" w:rsidR="00135587" w:rsidRPr="00383667" w:rsidRDefault="001F6316" w:rsidP="005714FA">
      <w:pPr>
        <w:pStyle w:val="2f3"/>
        <w:rPr>
          <w:rFonts w:cs="Huawei Sans"/>
        </w:rPr>
      </w:pPr>
      <w:r w:rsidRPr="00383667">
        <w:rPr>
          <w:rFonts w:cs="Huawei Sans"/>
        </w:rPr>
        <w:t xml:space="preserve">[S1-GigabitEthernet0/0/12] port default </w:t>
      </w:r>
      <w:r w:rsidRPr="00497E5B">
        <w:rPr>
          <w:rFonts w:cs="Huawei Sans"/>
        </w:rPr>
        <w:t>vlan</w:t>
      </w:r>
      <w:r w:rsidRPr="00383667">
        <w:rPr>
          <w:rFonts w:cs="Huawei Sans"/>
        </w:rPr>
        <w:t xml:space="preserve"> 40</w:t>
      </w:r>
    </w:p>
    <w:p w14:paraId="6D3F285E" w14:textId="77777777" w:rsidR="00135587" w:rsidRPr="00383667" w:rsidRDefault="001F6316" w:rsidP="005714FA">
      <w:pPr>
        <w:pStyle w:val="2f3"/>
        <w:rPr>
          <w:rFonts w:cs="Huawei Sans"/>
        </w:rPr>
      </w:pPr>
      <w:r w:rsidRPr="00383667">
        <w:rPr>
          <w:rFonts w:cs="Huawei Sans"/>
        </w:rPr>
        <w:t>[S1-GigabitEthernet0/0/12] quit</w:t>
      </w:r>
    </w:p>
    <w:p w14:paraId="21EF99D8" w14:textId="77777777" w:rsidR="00135587" w:rsidRPr="00383667" w:rsidRDefault="001F6316" w:rsidP="005714FA">
      <w:pPr>
        <w:pStyle w:val="1e"/>
      </w:pPr>
      <w:r w:rsidRPr="00383667">
        <w:t># Configure VLANIF interfaces.</w:t>
      </w:r>
    </w:p>
    <w:p w14:paraId="5CE50FAB" w14:textId="77777777" w:rsidR="00135587" w:rsidRPr="00383667" w:rsidRDefault="001F6316" w:rsidP="005714FA">
      <w:pPr>
        <w:pStyle w:val="2f3"/>
        <w:rPr>
          <w:rFonts w:cs="Huawei Sans"/>
        </w:rPr>
      </w:pPr>
      <w:r w:rsidRPr="00383667">
        <w:rPr>
          <w:rFonts w:cs="Huawei Sans"/>
        </w:rPr>
        <w:t xml:space="preserve">[S4]interface </w:t>
      </w:r>
      <w:r w:rsidRPr="00497E5B">
        <w:rPr>
          <w:rFonts w:cs="Huawei Sans"/>
        </w:rPr>
        <w:t>Vlanif</w:t>
      </w:r>
      <w:r w:rsidRPr="00383667">
        <w:rPr>
          <w:rFonts w:cs="Huawei Sans"/>
        </w:rPr>
        <w:t xml:space="preserve"> 10</w:t>
      </w:r>
    </w:p>
    <w:p w14:paraId="6D9CCD8D" w14:textId="77777777" w:rsidR="00135587" w:rsidRPr="00383667" w:rsidRDefault="001F6316" w:rsidP="005714FA">
      <w:pPr>
        <w:pStyle w:val="2f3"/>
        <w:rPr>
          <w:rFonts w:cs="Huawei Sans"/>
        </w:rPr>
      </w:pPr>
      <w:r w:rsidRPr="00383667">
        <w:rPr>
          <w:rFonts w:cs="Huawei Sans"/>
        </w:rPr>
        <w:lastRenderedPageBreak/>
        <w:t>[S4-Vlanif10] quit</w:t>
      </w:r>
    </w:p>
    <w:p w14:paraId="4AF97AB6" w14:textId="77777777" w:rsidR="00135587" w:rsidRPr="00383667" w:rsidRDefault="001F6316" w:rsidP="005714FA">
      <w:pPr>
        <w:pStyle w:val="2f3"/>
        <w:rPr>
          <w:rFonts w:cs="Huawei Sans"/>
        </w:rPr>
      </w:pPr>
      <w:r w:rsidRPr="00383667">
        <w:rPr>
          <w:rFonts w:cs="Huawei Sans"/>
        </w:rPr>
        <w:t xml:space="preserve">[S4]interface </w:t>
      </w:r>
      <w:r w:rsidRPr="00497E5B">
        <w:rPr>
          <w:rFonts w:cs="Huawei Sans"/>
        </w:rPr>
        <w:t>Vlanif</w:t>
      </w:r>
      <w:r w:rsidRPr="00383667">
        <w:rPr>
          <w:rFonts w:cs="Huawei Sans"/>
        </w:rPr>
        <w:t xml:space="preserve"> 20</w:t>
      </w:r>
    </w:p>
    <w:p w14:paraId="7FA7FD4D" w14:textId="77777777" w:rsidR="00135587" w:rsidRPr="00383667" w:rsidRDefault="001F6316" w:rsidP="005714FA">
      <w:pPr>
        <w:pStyle w:val="2f3"/>
        <w:rPr>
          <w:rFonts w:cs="Huawei Sans"/>
        </w:rPr>
      </w:pPr>
      <w:r w:rsidRPr="00383667">
        <w:rPr>
          <w:rFonts w:cs="Huawei Sans"/>
        </w:rPr>
        <w:t>[S4-Vlanif20] quit</w:t>
      </w:r>
    </w:p>
    <w:p w14:paraId="1D086193" w14:textId="77777777" w:rsidR="00135587" w:rsidRPr="00383667" w:rsidRDefault="001F6316" w:rsidP="005714FA">
      <w:pPr>
        <w:pStyle w:val="2f3"/>
        <w:rPr>
          <w:rFonts w:cs="Huawei Sans"/>
        </w:rPr>
      </w:pPr>
      <w:r w:rsidRPr="00383667">
        <w:rPr>
          <w:rFonts w:cs="Huawei Sans"/>
        </w:rPr>
        <w:t xml:space="preserve">[S4]interface </w:t>
      </w:r>
      <w:r w:rsidRPr="00497E5B">
        <w:rPr>
          <w:rFonts w:cs="Huawei Sans"/>
        </w:rPr>
        <w:t>Vlanif</w:t>
      </w:r>
      <w:r w:rsidRPr="00383667">
        <w:rPr>
          <w:rFonts w:cs="Huawei Sans"/>
        </w:rPr>
        <w:t xml:space="preserve"> 30</w:t>
      </w:r>
    </w:p>
    <w:p w14:paraId="7AF7C91E" w14:textId="77777777" w:rsidR="00135587" w:rsidRPr="00383667" w:rsidRDefault="001F6316" w:rsidP="005714FA">
      <w:pPr>
        <w:pStyle w:val="2f3"/>
        <w:rPr>
          <w:rFonts w:cs="Huawei Sans"/>
        </w:rPr>
      </w:pPr>
      <w:r w:rsidRPr="00383667">
        <w:rPr>
          <w:rFonts w:cs="Huawei Sans"/>
        </w:rPr>
        <w:t>[S4-Vlanif30] quit</w:t>
      </w:r>
    </w:p>
    <w:p w14:paraId="0EEB9078" w14:textId="77777777" w:rsidR="00135587" w:rsidRPr="00383667" w:rsidRDefault="00135587" w:rsidP="005714FA">
      <w:pPr>
        <w:pStyle w:val="2f3"/>
        <w:rPr>
          <w:rFonts w:cs="Huawei Sans"/>
        </w:rPr>
      </w:pPr>
    </w:p>
    <w:p w14:paraId="120EB740" w14:textId="77777777" w:rsidR="00135587" w:rsidRPr="00383667" w:rsidRDefault="001F6316" w:rsidP="005714FA">
      <w:pPr>
        <w:pStyle w:val="2f3"/>
        <w:rPr>
          <w:rFonts w:cs="Huawei Sans"/>
        </w:rPr>
      </w:pPr>
      <w:r w:rsidRPr="00383667">
        <w:rPr>
          <w:rFonts w:cs="Huawei Sans"/>
        </w:rPr>
        <w:t xml:space="preserve">[S3]interface </w:t>
      </w:r>
      <w:r w:rsidRPr="00497E5B">
        <w:rPr>
          <w:rFonts w:cs="Huawei Sans"/>
        </w:rPr>
        <w:t>Vlanif</w:t>
      </w:r>
      <w:r w:rsidRPr="00383667">
        <w:rPr>
          <w:rFonts w:cs="Huawei Sans"/>
        </w:rPr>
        <w:t xml:space="preserve"> 10</w:t>
      </w:r>
    </w:p>
    <w:p w14:paraId="56B22D8D" w14:textId="77777777" w:rsidR="00135587" w:rsidRPr="00383667" w:rsidRDefault="001F6316" w:rsidP="005714FA">
      <w:pPr>
        <w:pStyle w:val="2f3"/>
        <w:rPr>
          <w:rFonts w:cs="Huawei Sans"/>
        </w:rPr>
      </w:pPr>
      <w:r w:rsidRPr="00383667">
        <w:rPr>
          <w:rFonts w:cs="Huawei Sans"/>
        </w:rPr>
        <w:t xml:space="preserve">[S3-Vlanif10] </w:t>
      </w:r>
      <w:r w:rsidRPr="00497E5B">
        <w:rPr>
          <w:rFonts w:cs="Huawei Sans"/>
        </w:rPr>
        <w:t>ip</w:t>
      </w:r>
      <w:r w:rsidRPr="00383667">
        <w:rPr>
          <w:rFonts w:cs="Huawei Sans"/>
        </w:rPr>
        <w:t xml:space="preserve"> address 10.0.10.3 24</w:t>
      </w:r>
    </w:p>
    <w:p w14:paraId="30A288AD" w14:textId="77777777" w:rsidR="00135587" w:rsidRPr="00383667" w:rsidRDefault="001F6316" w:rsidP="005714FA">
      <w:pPr>
        <w:pStyle w:val="2f3"/>
        <w:rPr>
          <w:rFonts w:cs="Huawei Sans"/>
        </w:rPr>
      </w:pPr>
      <w:r w:rsidRPr="00383667">
        <w:rPr>
          <w:rFonts w:cs="Huawei Sans"/>
        </w:rPr>
        <w:t>[S3-Vlanif10] quit</w:t>
      </w:r>
    </w:p>
    <w:p w14:paraId="5F556B3B" w14:textId="77777777" w:rsidR="00135587" w:rsidRPr="00383667" w:rsidRDefault="001F6316" w:rsidP="005714FA">
      <w:pPr>
        <w:pStyle w:val="2f3"/>
        <w:rPr>
          <w:rFonts w:cs="Huawei Sans"/>
        </w:rPr>
      </w:pPr>
      <w:r w:rsidRPr="00383667">
        <w:rPr>
          <w:rFonts w:cs="Huawei Sans"/>
        </w:rPr>
        <w:t xml:space="preserve">[S3]interface </w:t>
      </w:r>
      <w:r w:rsidRPr="00497E5B">
        <w:rPr>
          <w:rFonts w:cs="Huawei Sans"/>
        </w:rPr>
        <w:t>Vlanif</w:t>
      </w:r>
      <w:r w:rsidRPr="00383667">
        <w:rPr>
          <w:rFonts w:cs="Huawei Sans"/>
        </w:rPr>
        <w:t xml:space="preserve"> 20</w:t>
      </w:r>
    </w:p>
    <w:p w14:paraId="6948DF5C" w14:textId="77777777" w:rsidR="00135587" w:rsidRPr="00383667" w:rsidRDefault="001F6316" w:rsidP="005714FA">
      <w:pPr>
        <w:pStyle w:val="2f3"/>
        <w:rPr>
          <w:rFonts w:cs="Huawei Sans"/>
        </w:rPr>
      </w:pPr>
      <w:r w:rsidRPr="00383667">
        <w:rPr>
          <w:rFonts w:cs="Huawei Sans"/>
        </w:rPr>
        <w:t xml:space="preserve">[S3-Vlanif20] </w:t>
      </w:r>
      <w:r w:rsidRPr="00497E5B">
        <w:rPr>
          <w:rFonts w:cs="Huawei Sans"/>
        </w:rPr>
        <w:t>ip</w:t>
      </w:r>
      <w:r w:rsidRPr="00383667">
        <w:rPr>
          <w:rFonts w:cs="Huawei Sans"/>
        </w:rPr>
        <w:t xml:space="preserve"> address 10.0.20.3 24</w:t>
      </w:r>
    </w:p>
    <w:p w14:paraId="40FB1C90" w14:textId="77777777" w:rsidR="00135587" w:rsidRPr="00383667" w:rsidRDefault="001F6316" w:rsidP="005714FA">
      <w:pPr>
        <w:pStyle w:val="2f3"/>
        <w:rPr>
          <w:rFonts w:cs="Huawei Sans"/>
        </w:rPr>
      </w:pPr>
      <w:r w:rsidRPr="00383667">
        <w:rPr>
          <w:rFonts w:cs="Huawei Sans"/>
        </w:rPr>
        <w:t>[S3-Vlanif20] quit</w:t>
      </w:r>
    </w:p>
    <w:p w14:paraId="5EAF67FF" w14:textId="77777777" w:rsidR="00135587" w:rsidRPr="00383667" w:rsidRDefault="001F6316" w:rsidP="005714FA">
      <w:pPr>
        <w:pStyle w:val="2f3"/>
        <w:rPr>
          <w:rFonts w:cs="Huawei Sans"/>
        </w:rPr>
      </w:pPr>
      <w:r w:rsidRPr="00383667">
        <w:rPr>
          <w:rFonts w:cs="Huawei Sans"/>
        </w:rPr>
        <w:t xml:space="preserve">[S3]interface </w:t>
      </w:r>
      <w:r w:rsidRPr="00497E5B">
        <w:rPr>
          <w:rFonts w:cs="Huawei Sans"/>
        </w:rPr>
        <w:t>Vlanif</w:t>
      </w:r>
      <w:r w:rsidRPr="00383667">
        <w:rPr>
          <w:rFonts w:cs="Huawei Sans"/>
        </w:rPr>
        <w:t xml:space="preserve"> 30</w:t>
      </w:r>
    </w:p>
    <w:p w14:paraId="414D434D" w14:textId="77777777" w:rsidR="00135587" w:rsidRPr="00383667" w:rsidRDefault="001F6316" w:rsidP="005714FA">
      <w:pPr>
        <w:pStyle w:val="2f3"/>
        <w:rPr>
          <w:rFonts w:cs="Huawei Sans"/>
        </w:rPr>
      </w:pPr>
      <w:r w:rsidRPr="00383667">
        <w:rPr>
          <w:rFonts w:cs="Huawei Sans"/>
        </w:rPr>
        <w:t xml:space="preserve">[S3-Vlanif30] </w:t>
      </w:r>
      <w:r w:rsidRPr="00497E5B">
        <w:rPr>
          <w:rFonts w:cs="Huawei Sans"/>
        </w:rPr>
        <w:t>ip</w:t>
      </w:r>
      <w:r w:rsidRPr="00383667">
        <w:rPr>
          <w:rFonts w:cs="Huawei Sans"/>
        </w:rPr>
        <w:t xml:space="preserve"> address 10.0.30.3 24</w:t>
      </w:r>
    </w:p>
    <w:p w14:paraId="605BBDE7" w14:textId="77777777" w:rsidR="00135587" w:rsidRPr="00383667" w:rsidRDefault="001F6316" w:rsidP="005714FA">
      <w:pPr>
        <w:pStyle w:val="2f3"/>
        <w:rPr>
          <w:rFonts w:cs="Huawei Sans"/>
        </w:rPr>
      </w:pPr>
      <w:r w:rsidRPr="00383667">
        <w:rPr>
          <w:rFonts w:cs="Huawei Sans"/>
        </w:rPr>
        <w:t>[S3-Vlanif30] quit</w:t>
      </w:r>
    </w:p>
    <w:p w14:paraId="700C5CD5" w14:textId="77777777" w:rsidR="00135587" w:rsidRPr="00383667" w:rsidRDefault="001F6316" w:rsidP="005714FA">
      <w:pPr>
        <w:pStyle w:val="2f3"/>
        <w:rPr>
          <w:rFonts w:cs="Huawei Sans"/>
        </w:rPr>
      </w:pPr>
      <w:r w:rsidRPr="00383667">
        <w:rPr>
          <w:rFonts w:cs="Huawei Sans"/>
        </w:rPr>
        <w:t xml:space="preserve">[S3]interface </w:t>
      </w:r>
      <w:r w:rsidRPr="00497E5B">
        <w:rPr>
          <w:rFonts w:cs="Huawei Sans"/>
        </w:rPr>
        <w:t>Vlanif</w:t>
      </w:r>
      <w:r w:rsidRPr="00383667">
        <w:rPr>
          <w:rFonts w:cs="Huawei Sans"/>
        </w:rPr>
        <w:t xml:space="preserve"> 40</w:t>
      </w:r>
    </w:p>
    <w:p w14:paraId="5F1FAD1B" w14:textId="77777777" w:rsidR="00135587" w:rsidRPr="00383667" w:rsidRDefault="001F6316" w:rsidP="005714FA">
      <w:pPr>
        <w:pStyle w:val="2f3"/>
        <w:rPr>
          <w:rFonts w:cs="Huawei Sans"/>
        </w:rPr>
      </w:pPr>
      <w:r w:rsidRPr="00383667">
        <w:rPr>
          <w:rFonts w:cs="Huawei Sans"/>
        </w:rPr>
        <w:t xml:space="preserve">[S3-Vlanif40] </w:t>
      </w:r>
      <w:r w:rsidRPr="00497E5B">
        <w:rPr>
          <w:rFonts w:cs="Huawei Sans"/>
        </w:rPr>
        <w:t>ip</w:t>
      </w:r>
      <w:r w:rsidRPr="00383667">
        <w:rPr>
          <w:rFonts w:cs="Huawei Sans"/>
        </w:rPr>
        <w:t xml:space="preserve"> address 10.0.40.3 24</w:t>
      </w:r>
    </w:p>
    <w:p w14:paraId="17579E0F" w14:textId="77777777" w:rsidR="00135587" w:rsidRPr="00383667" w:rsidRDefault="001F6316" w:rsidP="005714FA">
      <w:pPr>
        <w:pStyle w:val="2f3"/>
        <w:rPr>
          <w:rFonts w:cs="Huawei Sans"/>
        </w:rPr>
      </w:pPr>
      <w:r w:rsidRPr="00383667">
        <w:rPr>
          <w:rFonts w:cs="Huawei Sans"/>
        </w:rPr>
        <w:t>[S3-Vlanif40] quit</w:t>
      </w:r>
    </w:p>
    <w:p w14:paraId="17575A5A" w14:textId="77777777" w:rsidR="00135587" w:rsidRPr="00383667" w:rsidRDefault="00135587" w:rsidP="005714FA">
      <w:pPr>
        <w:pStyle w:val="2f3"/>
        <w:rPr>
          <w:rFonts w:cs="Huawei Sans"/>
        </w:rPr>
      </w:pPr>
    </w:p>
    <w:p w14:paraId="4F1D33E1" w14:textId="77777777" w:rsidR="00135587" w:rsidRPr="00383667" w:rsidRDefault="001F6316" w:rsidP="005714FA">
      <w:pPr>
        <w:pStyle w:val="2f3"/>
        <w:rPr>
          <w:rFonts w:cs="Huawei Sans"/>
        </w:rPr>
      </w:pPr>
      <w:r w:rsidRPr="00383667">
        <w:rPr>
          <w:rFonts w:cs="Huawei Sans"/>
        </w:rPr>
        <w:t xml:space="preserve">[S1]interface </w:t>
      </w:r>
      <w:r w:rsidRPr="00497E5B">
        <w:rPr>
          <w:rFonts w:cs="Huawei Sans"/>
        </w:rPr>
        <w:t>Vlanif</w:t>
      </w:r>
      <w:r w:rsidRPr="00383667">
        <w:rPr>
          <w:rFonts w:cs="Huawei Sans"/>
        </w:rPr>
        <w:t xml:space="preserve"> 40</w:t>
      </w:r>
    </w:p>
    <w:p w14:paraId="1D7B3F33" w14:textId="77777777" w:rsidR="00135587" w:rsidRPr="00383667" w:rsidRDefault="001F6316" w:rsidP="005714FA">
      <w:pPr>
        <w:pStyle w:val="2f3"/>
        <w:rPr>
          <w:rFonts w:cs="Huawei Sans"/>
        </w:rPr>
      </w:pPr>
      <w:r w:rsidRPr="00383667">
        <w:rPr>
          <w:rFonts w:cs="Huawei Sans"/>
        </w:rPr>
        <w:t xml:space="preserve">[S1-Vlanif40] </w:t>
      </w:r>
      <w:r w:rsidRPr="00497E5B">
        <w:rPr>
          <w:rFonts w:cs="Huawei Sans"/>
        </w:rPr>
        <w:t>ip</w:t>
      </w:r>
      <w:r w:rsidRPr="00383667">
        <w:rPr>
          <w:rFonts w:cs="Huawei Sans"/>
        </w:rPr>
        <w:t xml:space="preserve"> address 10.0.40.1 24</w:t>
      </w:r>
    </w:p>
    <w:p w14:paraId="1D468A54" w14:textId="77777777" w:rsidR="00135587" w:rsidRPr="00383667" w:rsidRDefault="001F6316" w:rsidP="005714FA">
      <w:pPr>
        <w:pStyle w:val="2f3"/>
        <w:rPr>
          <w:rFonts w:cs="Huawei Sans"/>
        </w:rPr>
      </w:pPr>
      <w:r w:rsidRPr="00383667">
        <w:rPr>
          <w:rFonts w:cs="Huawei Sans"/>
        </w:rPr>
        <w:t>[S1-Vlanif40] quit</w:t>
      </w:r>
    </w:p>
    <w:p w14:paraId="62D0A56E" w14:textId="77777777" w:rsidR="00135587" w:rsidRPr="00383667" w:rsidRDefault="001F6316" w:rsidP="005714FA">
      <w:pPr>
        <w:pStyle w:val="1e"/>
      </w:pPr>
      <w:r w:rsidRPr="00383667">
        <w:t># Check the connectivity of VLANIF 40 between S1 and S3.</w:t>
      </w:r>
    </w:p>
    <w:p w14:paraId="0C613DA3" w14:textId="77777777" w:rsidR="00135587" w:rsidRPr="00383667" w:rsidRDefault="001F6316" w:rsidP="005714FA">
      <w:pPr>
        <w:pStyle w:val="2f3"/>
        <w:rPr>
          <w:rFonts w:cs="Huawei Sans"/>
        </w:rPr>
      </w:pPr>
      <w:r w:rsidRPr="00383667">
        <w:rPr>
          <w:rFonts w:cs="Huawei Sans"/>
        </w:rPr>
        <w:t>[S1]ping -c 1 10.0.40.3</w:t>
      </w:r>
    </w:p>
    <w:p w14:paraId="7F97DF0A" w14:textId="77777777" w:rsidR="00135587" w:rsidRPr="00383667" w:rsidRDefault="001F6316" w:rsidP="005714FA">
      <w:pPr>
        <w:pStyle w:val="2f3"/>
        <w:rPr>
          <w:rFonts w:cs="Huawei Sans"/>
        </w:rPr>
      </w:pPr>
      <w:r w:rsidRPr="00383667">
        <w:rPr>
          <w:rFonts w:cs="Huawei Sans"/>
        </w:rPr>
        <w:t xml:space="preserve">  PING 10.0.40.3: 56  data bytes, press CTRL_C to break</w:t>
      </w:r>
    </w:p>
    <w:p w14:paraId="437CF0E3" w14:textId="77777777" w:rsidR="00135587" w:rsidRPr="00383667" w:rsidRDefault="001F6316" w:rsidP="005714FA">
      <w:pPr>
        <w:pStyle w:val="2f3"/>
        <w:rPr>
          <w:rFonts w:cs="Huawei Sans"/>
        </w:rPr>
      </w:pPr>
      <w:r w:rsidRPr="00383667">
        <w:rPr>
          <w:rFonts w:cs="Huawei Sans"/>
        </w:rPr>
        <w:t xml:space="preserve">    Reply from 10.0.40.3: bytes=56 Sequence=1 ttl=255 time=60 ms</w:t>
      </w:r>
    </w:p>
    <w:p w14:paraId="2B32192C" w14:textId="77777777" w:rsidR="00135587" w:rsidRPr="00383667" w:rsidRDefault="00135587" w:rsidP="005714FA">
      <w:pPr>
        <w:pStyle w:val="2f3"/>
        <w:rPr>
          <w:rFonts w:cs="Huawei Sans"/>
        </w:rPr>
      </w:pPr>
    </w:p>
    <w:p w14:paraId="5EED3F6E" w14:textId="77777777" w:rsidR="00135587" w:rsidRPr="00383667" w:rsidRDefault="001F6316" w:rsidP="005714FA">
      <w:pPr>
        <w:pStyle w:val="2f3"/>
        <w:rPr>
          <w:rFonts w:cs="Huawei Sans"/>
        </w:rPr>
      </w:pPr>
      <w:r w:rsidRPr="00383667">
        <w:rPr>
          <w:rFonts w:cs="Huawei Sans"/>
        </w:rPr>
        <w:t xml:space="preserve">  --- 10.0.40.3 ping statistics ---</w:t>
      </w:r>
    </w:p>
    <w:p w14:paraId="030981D1" w14:textId="77777777" w:rsidR="00135587" w:rsidRPr="00383667" w:rsidRDefault="001F6316" w:rsidP="005714FA">
      <w:pPr>
        <w:pStyle w:val="2f3"/>
        <w:rPr>
          <w:rFonts w:cs="Huawei Sans"/>
        </w:rPr>
      </w:pPr>
      <w:r w:rsidRPr="00383667">
        <w:rPr>
          <w:rFonts w:cs="Huawei Sans"/>
        </w:rPr>
        <w:t xml:space="preserve">    1 packet(s) transmitted</w:t>
      </w:r>
    </w:p>
    <w:p w14:paraId="294ED24D" w14:textId="77777777" w:rsidR="00135587" w:rsidRPr="00383667" w:rsidRDefault="001F6316" w:rsidP="005714FA">
      <w:pPr>
        <w:pStyle w:val="2f3"/>
        <w:rPr>
          <w:rFonts w:cs="Huawei Sans"/>
        </w:rPr>
      </w:pPr>
      <w:r w:rsidRPr="00383667">
        <w:rPr>
          <w:rFonts w:cs="Huawei Sans"/>
        </w:rPr>
        <w:t xml:space="preserve">    1 packet(s) received</w:t>
      </w:r>
    </w:p>
    <w:p w14:paraId="5B87E5B2" w14:textId="77777777" w:rsidR="00135587" w:rsidRPr="00383667" w:rsidRDefault="001F6316" w:rsidP="005714FA">
      <w:pPr>
        <w:pStyle w:val="2f3"/>
        <w:rPr>
          <w:rFonts w:cs="Huawei Sans"/>
        </w:rPr>
      </w:pPr>
      <w:r w:rsidRPr="00383667">
        <w:rPr>
          <w:rFonts w:cs="Huawei Sans"/>
        </w:rPr>
        <w:t xml:space="preserve">    0.00% packet loss</w:t>
      </w:r>
    </w:p>
    <w:p w14:paraId="6582263F"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60/60/60 ms</w:t>
      </w:r>
    </w:p>
    <w:p w14:paraId="6655B3E7" w14:textId="77777777" w:rsidR="00135587" w:rsidRPr="00383667" w:rsidRDefault="001F6316" w:rsidP="005714FA">
      <w:pPr>
        <w:pStyle w:val="1e"/>
      </w:pPr>
      <w:r w:rsidRPr="00383667">
        <w:t>The DHCP server and relay agent can communicate with each other.</w:t>
      </w:r>
    </w:p>
    <w:p w14:paraId="00E82470" w14:textId="77777777" w:rsidR="00135587" w:rsidRPr="00383667" w:rsidRDefault="001F6316" w:rsidP="00604E8C">
      <w:pPr>
        <w:pStyle w:val="30"/>
        <w:numPr>
          <w:ilvl w:val="5"/>
          <w:numId w:val="26"/>
        </w:numPr>
        <w:tabs>
          <w:tab w:val="clear" w:pos="1701"/>
        </w:tabs>
        <w:ind w:left="1032" w:hanging="278"/>
        <w:outlineLvl w:val="9"/>
        <w:rPr>
          <w:rFonts w:cs="Huawei Sans"/>
        </w:rPr>
      </w:pPr>
      <w:r w:rsidRPr="00383667">
        <w:rPr>
          <w:rFonts w:cs="Huawei Sans"/>
        </w:rPr>
        <w:t>Configure the DHCP server.</w:t>
      </w:r>
    </w:p>
    <w:p w14:paraId="4BD9A80B" w14:textId="77777777" w:rsidR="00135587" w:rsidRPr="00383667" w:rsidRDefault="001F6316" w:rsidP="005714FA">
      <w:pPr>
        <w:pStyle w:val="1e"/>
      </w:pPr>
      <w:r w:rsidRPr="00383667">
        <w:t>Enable the DHCP service, configure a global address pool, and allocate a static IP address to VLANIF 30 on S4.</w:t>
      </w:r>
    </w:p>
    <w:p w14:paraId="41A5435F" w14:textId="77777777" w:rsidR="00135587" w:rsidRPr="00383667" w:rsidRDefault="001F6316" w:rsidP="005714FA">
      <w:pPr>
        <w:pStyle w:val="1e"/>
      </w:pPr>
      <w:r w:rsidRPr="00383667">
        <w:t># Enable the DHCP service.</w:t>
      </w:r>
    </w:p>
    <w:p w14:paraId="03DE0254" w14:textId="77777777" w:rsidR="00135587" w:rsidRPr="00383667" w:rsidRDefault="001F6316" w:rsidP="005714FA">
      <w:pPr>
        <w:pStyle w:val="2f3"/>
        <w:rPr>
          <w:rFonts w:cs="Huawei Sans"/>
        </w:rPr>
      </w:pPr>
      <w:r w:rsidRPr="00383667">
        <w:rPr>
          <w:rFonts w:cs="Huawei Sans"/>
        </w:rPr>
        <w:t>[S1]dhcp enable</w:t>
      </w:r>
    </w:p>
    <w:p w14:paraId="2DAA0475" w14:textId="77777777" w:rsidR="00135587" w:rsidRPr="00383667" w:rsidRDefault="001F6316" w:rsidP="005714FA">
      <w:pPr>
        <w:pStyle w:val="1e"/>
      </w:pPr>
      <w:r w:rsidRPr="00383667">
        <w:t xml:space="preserve"># Create an IP address pool named </w:t>
      </w:r>
      <w:r w:rsidRPr="00383667">
        <w:rPr>
          <w:b/>
        </w:rPr>
        <w:t>vlan10</w:t>
      </w:r>
      <w:r w:rsidRPr="00383667">
        <w:t xml:space="preserve"> to allocate an IP address to VLANIF 10 of S4.</w:t>
      </w:r>
    </w:p>
    <w:p w14:paraId="5168F36D" w14:textId="77777777" w:rsidR="00135587" w:rsidRPr="00383667" w:rsidRDefault="001F6316" w:rsidP="005714FA">
      <w:pPr>
        <w:pStyle w:val="2f3"/>
        <w:rPr>
          <w:rFonts w:cs="Huawei Sans"/>
        </w:rPr>
      </w:pPr>
      <w:r w:rsidRPr="00383667">
        <w:rPr>
          <w:rFonts w:cs="Huawei Sans"/>
        </w:rPr>
        <w:t>[S1]</w:t>
      </w:r>
      <w:r w:rsidRPr="00497E5B">
        <w:rPr>
          <w:rFonts w:cs="Huawei Sans"/>
        </w:rPr>
        <w:t>ip</w:t>
      </w:r>
      <w:r w:rsidRPr="00383667">
        <w:rPr>
          <w:rFonts w:cs="Huawei Sans"/>
        </w:rPr>
        <w:t xml:space="preserve"> pool vlan10</w:t>
      </w:r>
    </w:p>
    <w:p w14:paraId="7FF21C2A" w14:textId="77777777" w:rsidR="00135587" w:rsidRPr="00383667" w:rsidRDefault="001F6316" w:rsidP="005714FA">
      <w:pPr>
        <w:pStyle w:val="2f3"/>
        <w:rPr>
          <w:rFonts w:cs="Huawei Sans"/>
        </w:rPr>
      </w:pPr>
      <w:r w:rsidRPr="00383667">
        <w:rPr>
          <w:rFonts w:cs="Huawei Sans"/>
        </w:rPr>
        <w:t>[S1-ip-pool-vlan10] gateway-list 10.0.10.3</w:t>
      </w:r>
    </w:p>
    <w:p w14:paraId="638E5810" w14:textId="77777777" w:rsidR="00135587" w:rsidRPr="00383667" w:rsidRDefault="001F6316" w:rsidP="005714FA">
      <w:pPr>
        <w:pStyle w:val="2f3"/>
        <w:rPr>
          <w:rFonts w:cs="Huawei Sans"/>
        </w:rPr>
      </w:pPr>
      <w:r w:rsidRPr="00383667">
        <w:rPr>
          <w:rFonts w:cs="Huawei Sans"/>
        </w:rPr>
        <w:t>[S1-ip-pool-vlan10] network 10.0.10.0 mask 255.255.255.0</w:t>
      </w:r>
    </w:p>
    <w:p w14:paraId="21623E30" w14:textId="77777777" w:rsidR="00135587" w:rsidRPr="00383667" w:rsidRDefault="001F6316" w:rsidP="005714FA">
      <w:pPr>
        <w:pStyle w:val="2f3"/>
        <w:rPr>
          <w:rFonts w:cs="Huawei Sans"/>
        </w:rPr>
      </w:pPr>
      <w:r w:rsidRPr="00383667">
        <w:rPr>
          <w:rFonts w:cs="Huawei Sans"/>
        </w:rPr>
        <w:t xml:space="preserve">[S1-ip-pool-vlan10] </w:t>
      </w:r>
      <w:r w:rsidRPr="00497E5B">
        <w:rPr>
          <w:rFonts w:cs="Huawei Sans"/>
        </w:rPr>
        <w:t>dns-list</w:t>
      </w:r>
      <w:r w:rsidRPr="00383667">
        <w:rPr>
          <w:rFonts w:cs="Huawei Sans"/>
        </w:rPr>
        <w:t xml:space="preserve"> 10.0.10.3</w:t>
      </w:r>
    </w:p>
    <w:p w14:paraId="69FB8D32" w14:textId="77777777" w:rsidR="00135587" w:rsidRPr="00383667" w:rsidRDefault="001F6316" w:rsidP="005714FA">
      <w:pPr>
        <w:pStyle w:val="2f3"/>
        <w:rPr>
          <w:rFonts w:cs="Huawei Sans"/>
        </w:rPr>
      </w:pPr>
      <w:r w:rsidRPr="00383667">
        <w:rPr>
          <w:rFonts w:cs="Huawei Sans"/>
        </w:rPr>
        <w:t>[S1-ip-pool-vlan10] quit</w:t>
      </w:r>
    </w:p>
    <w:p w14:paraId="0BF0A71D" w14:textId="77777777" w:rsidR="00135587" w:rsidRPr="00383667" w:rsidRDefault="001F6316" w:rsidP="005714FA">
      <w:pPr>
        <w:pStyle w:val="1e"/>
      </w:pPr>
      <w:r w:rsidRPr="00383667">
        <w:t xml:space="preserve"># Create an IP address pool named </w:t>
      </w:r>
      <w:r w:rsidRPr="00383667">
        <w:rPr>
          <w:b/>
        </w:rPr>
        <w:t>vlan20</w:t>
      </w:r>
      <w:r w:rsidRPr="00383667">
        <w:t xml:space="preserve"> to allocate an IP address to VLANIF 20 of S4.</w:t>
      </w:r>
    </w:p>
    <w:p w14:paraId="1E920541" w14:textId="77777777" w:rsidR="00135587" w:rsidRPr="00383667" w:rsidRDefault="001F6316" w:rsidP="005714FA">
      <w:pPr>
        <w:pStyle w:val="2f3"/>
        <w:rPr>
          <w:rFonts w:cs="Huawei Sans"/>
        </w:rPr>
      </w:pPr>
      <w:r w:rsidRPr="00383667">
        <w:rPr>
          <w:rFonts w:cs="Huawei Sans"/>
        </w:rPr>
        <w:lastRenderedPageBreak/>
        <w:t>[S1]</w:t>
      </w:r>
      <w:r w:rsidRPr="00497E5B">
        <w:rPr>
          <w:rFonts w:cs="Huawei Sans"/>
        </w:rPr>
        <w:t>ip</w:t>
      </w:r>
      <w:r w:rsidRPr="00383667">
        <w:rPr>
          <w:rFonts w:cs="Huawei Sans"/>
        </w:rPr>
        <w:t xml:space="preserve"> pool vlan20</w:t>
      </w:r>
    </w:p>
    <w:p w14:paraId="5023603A" w14:textId="77777777" w:rsidR="00135587" w:rsidRPr="00383667" w:rsidRDefault="001F6316" w:rsidP="005714FA">
      <w:pPr>
        <w:pStyle w:val="2f3"/>
        <w:rPr>
          <w:rFonts w:cs="Huawei Sans"/>
        </w:rPr>
      </w:pPr>
      <w:r w:rsidRPr="00383667">
        <w:rPr>
          <w:rFonts w:cs="Huawei Sans"/>
        </w:rPr>
        <w:t>[S1-ip-pool-vlan20] gateway-list 10.0.20.3</w:t>
      </w:r>
    </w:p>
    <w:p w14:paraId="4D142A9A" w14:textId="77777777" w:rsidR="00135587" w:rsidRPr="00383667" w:rsidRDefault="001F6316" w:rsidP="005714FA">
      <w:pPr>
        <w:pStyle w:val="2f3"/>
        <w:rPr>
          <w:rFonts w:cs="Huawei Sans"/>
        </w:rPr>
      </w:pPr>
      <w:r w:rsidRPr="00383667">
        <w:rPr>
          <w:rFonts w:cs="Huawei Sans"/>
        </w:rPr>
        <w:t>[S1-ip-pool-vlan20] network 10.0.20.0 mask 255.255.255.0</w:t>
      </w:r>
    </w:p>
    <w:p w14:paraId="0B5C76C3" w14:textId="77777777" w:rsidR="00135587" w:rsidRPr="00383667" w:rsidRDefault="001F6316" w:rsidP="005714FA">
      <w:pPr>
        <w:pStyle w:val="2f3"/>
        <w:rPr>
          <w:rFonts w:cs="Huawei Sans"/>
        </w:rPr>
      </w:pPr>
      <w:r w:rsidRPr="00383667">
        <w:rPr>
          <w:rFonts w:cs="Huawei Sans"/>
        </w:rPr>
        <w:t xml:space="preserve">[S1-ip-pool-vlan20] </w:t>
      </w:r>
      <w:r w:rsidRPr="00497E5B">
        <w:rPr>
          <w:rFonts w:cs="Huawei Sans"/>
        </w:rPr>
        <w:t>dns-list</w:t>
      </w:r>
      <w:r w:rsidRPr="00383667">
        <w:rPr>
          <w:rFonts w:cs="Huawei Sans"/>
        </w:rPr>
        <w:t xml:space="preserve"> 10.0.20.3</w:t>
      </w:r>
    </w:p>
    <w:p w14:paraId="6C7C86CD" w14:textId="77777777" w:rsidR="00135587" w:rsidRPr="00383667" w:rsidRDefault="001F6316" w:rsidP="005714FA">
      <w:pPr>
        <w:pStyle w:val="2f3"/>
        <w:rPr>
          <w:rFonts w:cs="Huawei Sans"/>
        </w:rPr>
      </w:pPr>
      <w:r w:rsidRPr="00383667">
        <w:rPr>
          <w:rFonts w:cs="Huawei Sans"/>
        </w:rPr>
        <w:t>[S1-ip-pool-vlan20] quit</w:t>
      </w:r>
    </w:p>
    <w:p w14:paraId="58B0F231" w14:textId="77777777" w:rsidR="00135587" w:rsidRPr="00383667" w:rsidRDefault="001F6316" w:rsidP="005714FA">
      <w:pPr>
        <w:pStyle w:val="1e"/>
      </w:pPr>
      <w:r w:rsidRPr="00383667">
        <w:t xml:space="preserve"># Create an IP address pool named </w:t>
      </w:r>
      <w:r w:rsidRPr="00383667">
        <w:rPr>
          <w:b/>
        </w:rPr>
        <w:t>vlan30</w:t>
      </w:r>
      <w:r w:rsidRPr="00383667">
        <w:t xml:space="preserve"> to allocate an IP address to VLANIF 30 of S4.</w:t>
      </w:r>
    </w:p>
    <w:p w14:paraId="45AC08FA" w14:textId="77777777" w:rsidR="00135587" w:rsidRPr="00383667" w:rsidRDefault="001F6316" w:rsidP="005714FA">
      <w:pPr>
        <w:pStyle w:val="2f3"/>
        <w:rPr>
          <w:rFonts w:cs="Huawei Sans"/>
        </w:rPr>
      </w:pPr>
      <w:r w:rsidRPr="00383667">
        <w:rPr>
          <w:rFonts w:cs="Huawei Sans"/>
        </w:rPr>
        <w:t>[S1]</w:t>
      </w:r>
      <w:r w:rsidRPr="00497E5B">
        <w:rPr>
          <w:rFonts w:cs="Huawei Sans"/>
        </w:rPr>
        <w:t>ip</w:t>
      </w:r>
      <w:r w:rsidRPr="00383667">
        <w:rPr>
          <w:rFonts w:cs="Huawei Sans"/>
        </w:rPr>
        <w:t xml:space="preserve"> pool vlan30</w:t>
      </w:r>
    </w:p>
    <w:p w14:paraId="23C2EBFF" w14:textId="77777777" w:rsidR="00135587" w:rsidRPr="00383667" w:rsidRDefault="001F6316" w:rsidP="005714FA">
      <w:pPr>
        <w:pStyle w:val="2f3"/>
        <w:rPr>
          <w:rFonts w:cs="Huawei Sans"/>
        </w:rPr>
      </w:pPr>
      <w:r w:rsidRPr="00383667">
        <w:rPr>
          <w:rFonts w:cs="Huawei Sans"/>
        </w:rPr>
        <w:t>[S1-ip-pool-vlan30] gateway-list 10.0.30.3</w:t>
      </w:r>
    </w:p>
    <w:p w14:paraId="60817968" w14:textId="77777777" w:rsidR="00135587" w:rsidRPr="00383667" w:rsidRDefault="001F6316" w:rsidP="005714FA">
      <w:pPr>
        <w:pStyle w:val="2f3"/>
        <w:rPr>
          <w:rFonts w:cs="Huawei Sans"/>
        </w:rPr>
      </w:pPr>
      <w:r w:rsidRPr="00383667">
        <w:rPr>
          <w:rFonts w:cs="Huawei Sans"/>
        </w:rPr>
        <w:t>[S1-ip-pool-vlan30] network 10.0.30.0 mask 255.255.255.0</w:t>
      </w:r>
    </w:p>
    <w:p w14:paraId="51AAA584" w14:textId="77777777" w:rsidR="00135587" w:rsidRPr="00383667" w:rsidRDefault="001F6316" w:rsidP="005714FA">
      <w:pPr>
        <w:pStyle w:val="2f3"/>
        <w:rPr>
          <w:rFonts w:cs="Huawei Sans"/>
        </w:rPr>
      </w:pPr>
      <w:r w:rsidRPr="00383667">
        <w:rPr>
          <w:rFonts w:cs="Huawei Sans"/>
        </w:rPr>
        <w:t xml:space="preserve">[S1-ip-pool-vlan30] </w:t>
      </w:r>
      <w:r w:rsidRPr="00497E5B">
        <w:rPr>
          <w:rFonts w:cs="Huawei Sans"/>
        </w:rPr>
        <w:t>dns-list</w:t>
      </w:r>
      <w:r w:rsidRPr="00383667">
        <w:rPr>
          <w:rFonts w:cs="Huawei Sans"/>
        </w:rPr>
        <w:t xml:space="preserve"> 10.0.30.3</w:t>
      </w:r>
    </w:p>
    <w:p w14:paraId="0647A9EF" w14:textId="77777777" w:rsidR="00135587" w:rsidRPr="00383667" w:rsidRDefault="001F6316" w:rsidP="005714FA">
      <w:pPr>
        <w:pStyle w:val="2f3"/>
        <w:rPr>
          <w:rFonts w:cs="Huawei Sans"/>
        </w:rPr>
      </w:pPr>
      <w:r w:rsidRPr="00383667">
        <w:rPr>
          <w:rFonts w:cs="Huawei Sans"/>
        </w:rPr>
        <w:t>[S1-ip-pool-vlan30] quit</w:t>
      </w:r>
    </w:p>
    <w:p w14:paraId="0757A390" w14:textId="77777777" w:rsidR="00135587" w:rsidRPr="00383667" w:rsidRDefault="001F6316" w:rsidP="005714FA">
      <w:pPr>
        <w:pStyle w:val="1e"/>
      </w:pPr>
      <w:r w:rsidRPr="00383667">
        <w:t># Check the MAC address of VLANIF 30 on S4.</w:t>
      </w:r>
    </w:p>
    <w:p w14:paraId="2254714A" w14:textId="77777777" w:rsidR="00135587" w:rsidRPr="00383667" w:rsidRDefault="001F6316" w:rsidP="005714FA">
      <w:pPr>
        <w:pStyle w:val="2f3"/>
        <w:rPr>
          <w:rFonts w:cs="Huawei Sans"/>
        </w:rPr>
      </w:pPr>
      <w:r w:rsidRPr="00383667">
        <w:rPr>
          <w:rFonts w:cs="Huawei Sans"/>
        </w:rPr>
        <w:t xml:space="preserve">[S4]display interface </w:t>
      </w:r>
      <w:r w:rsidRPr="00497E5B">
        <w:rPr>
          <w:rFonts w:cs="Huawei Sans"/>
        </w:rPr>
        <w:t>Vlanif</w:t>
      </w:r>
      <w:r w:rsidRPr="00383667">
        <w:rPr>
          <w:rFonts w:cs="Huawei Sans"/>
        </w:rPr>
        <w:t xml:space="preserve"> 30</w:t>
      </w:r>
    </w:p>
    <w:p w14:paraId="16AE0800" w14:textId="1976F987" w:rsidR="00135587" w:rsidRPr="00383667" w:rsidRDefault="001F6316" w:rsidP="005714FA">
      <w:pPr>
        <w:pStyle w:val="2f3"/>
        <w:rPr>
          <w:rFonts w:cs="Huawei Sans"/>
        </w:rPr>
      </w:pPr>
      <w:r w:rsidRPr="00383667">
        <w:rPr>
          <w:rFonts w:cs="Huawei Sans"/>
        </w:rPr>
        <w:t>Vlanif30 current state</w:t>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Pr="00383667">
        <w:rPr>
          <w:rFonts w:cs="Huawei Sans"/>
        </w:rPr>
        <w:t>: UP</w:t>
      </w:r>
    </w:p>
    <w:p w14:paraId="15757680" w14:textId="71F9DBED" w:rsidR="00135587" w:rsidRPr="00383667" w:rsidRDefault="001F6316" w:rsidP="005714FA">
      <w:pPr>
        <w:pStyle w:val="2f3"/>
        <w:rPr>
          <w:rFonts w:cs="Huawei Sans"/>
        </w:rPr>
      </w:pPr>
      <w:r w:rsidRPr="00383667">
        <w:rPr>
          <w:rFonts w:cs="Huawei Sans"/>
        </w:rPr>
        <w:t>Line protocol current state</w:t>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Pr="00383667">
        <w:rPr>
          <w:rFonts w:cs="Huawei Sans"/>
        </w:rPr>
        <w:t>: DOWN</w:t>
      </w:r>
    </w:p>
    <w:p w14:paraId="501F61FA" w14:textId="77777777" w:rsidR="00135587" w:rsidRPr="00383667" w:rsidRDefault="001F6316" w:rsidP="005714FA">
      <w:pPr>
        <w:pStyle w:val="2f3"/>
        <w:rPr>
          <w:rFonts w:cs="Huawei Sans"/>
        </w:rPr>
      </w:pPr>
      <w:r w:rsidRPr="00383667">
        <w:rPr>
          <w:rFonts w:cs="Huawei Sans"/>
        </w:rPr>
        <w:t>Description:</w:t>
      </w:r>
    </w:p>
    <w:p w14:paraId="6975DC92" w14:textId="77777777" w:rsidR="00135587" w:rsidRPr="00383667" w:rsidRDefault="001F6316" w:rsidP="005714FA">
      <w:pPr>
        <w:pStyle w:val="2f3"/>
        <w:rPr>
          <w:rFonts w:cs="Huawei Sans"/>
        </w:rPr>
      </w:pPr>
      <w:r w:rsidRPr="00383667">
        <w:rPr>
          <w:rFonts w:cs="Huawei Sans"/>
        </w:rPr>
        <w:t>Route Port,The Maximum Transmit Unit is 1500</w:t>
      </w:r>
    </w:p>
    <w:p w14:paraId="14522C6C" w14:textId="782B0C8B" w:rsidR="00135587" w:rsidRPr="00383667" w:rsidRDefault="001F6316" w:rsidP="005714FA">
      <w:pPr>
        <w:pStyle w:val="2f3"/>
        <w:rPr>
          <w:rFonts w:cs="Huawei Sans"/>
        </w:rPr>
      </w:pPr>
      <w:r w:rsidRPr="00383667">
        <w:rPr>
          <w:rFonts w:cs="Huawei Sans"/>
        </w:rPr>
        <w:t>Internet protocol processing</w:t>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Pr="00383667">
        <w:rPr>
          <w:rFonts w:cs="Huawei Sans"/>
        </w:rPr>
        <w:t>: disabled</w:t>
      </w:r>
    </w:p>
    <w:p w14:paraId="3060E73B" w14:textId="77777777" w:rsidR="00135587" w:rsidRPr="00383667" w:rsidRDefault="001F6316" w:rsidP="005714FA">
      <w:pPr>
        <w:pStyle w:val="2f3"/>
        <w:rPr>
          <w:rFonts w:cs="Huawei Sans"/>
        </w:rPr>
      </w:pPr>
      <w:r w:rsidRPr="00383667">
        <w:rPr>
          <w:rFonts w:cs="Huawei Sans"/>
        </w:rPr>
        <w:t>IP Sending Frames' Format is PKTFMT_ETHNT_2</w:t>
      </w:r>
      <w:r w:rsidRPr="00497E5B">
        <w:rPr>
          <w:rFonts w:cs="Huawei Sans"/>
        </w:rPr>
        <w:t>,</w:t>
      </w:r>
      <w:r w:rsidRPr="00383667">
        <w:rPr>
          <w:rFonts w:cs="Huawei Sans"/>
        </w:rPr>
        <w:t xml:space="preserve"> Hardware address is </w:t>
      </w:r>
      <w:r w:rsidRPr="00383667">
        <w:rPr>
          <w:rFonts w:cs="Huawei Sans"/>
          <w:color w:val="EC7061"/>
        </w:rPr>
        <w:t>4c1f-cc49-4c7c</w:t>
      </w:r>
    </w:p>
    <w:p w14:paraId="08E4E65B" w14:textId="66E6E3D2" w:rsidR="00135587" w:rsidRPr="00383667" w:rsidRDefault="001F6316" w:rsidP="005714FA">
      <w:pPr>
        <w:pStyle w:val="2f3"/>
        <w:rPr>
          <w:rFonts w:cs="Huawei Sans"/>
        </w:rPr>
      </w:pPr>
      <w:r w:rsidRPr="00383667">
        <w:rPr>
          <w:rFonts w:cs="Huawei Sans"/>
        </w:rPr>
        <w:t>Current system tim</w:t>
      </w:r>
      <w:r w:rsidR="00983CCF">
        <w:rPr>
          <w:rFonts w:cs="Huawei Sans"/>
        </w:rPr>
        <w:t>3</w:t>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Pr="00383667">
        <w:rPr>
          <w:rFonts w:cs="Huawei Sans"/>
        </w:rPr>
        <w:t>: 2020-06-05 16:51:20-08:00</w:t>
      </w:r>
    </w:p>
    <w:p w14:paraId="71E8B753" w14:textId="4D4098EC" w:rsidR="00135587" w:rsidRPr="00383667" w:rsidRDefault="001F6316" w:rsidP="005714FA">
      <w:pPr>
        <w:pStyle w:val="2f3"/>
        <w:rPr>
          <w:rFonts w:cs="Huawei Sans"/>
        </w:rPr>
      </w:pPr>
      <w:r w:rsidRPr="00383667">
        <w:rPr>
          <w:rFonts w:cs="Huawei Sans"/>
        </w:rPr>
        <w:t xml:space="preserve">    Input bandwidth utilization</w:t>
      </w:r>
      <w:r w:rsidR="00983CCF">
        <w:rPr>
          <w:rFonts w:cs="Huawei Sans"/>
        </w:rPr>
        <w:tab/>
      </w:r>
      <w:r w:rsidR="00983CCF">
        <w:rPr>
          <w:rFonts w:cs="Huawei Sans"/>
        </w:rPr>
        <w:tab/>
      </w:r>
      <w:r w:rsidR="00983CCF">
        <w:rPr>
          <w:rFonts w:cs="Huawei Sans"/>
        </w:rPr>
        <w:tab/>
      </w:r>
      <w:r w:rsidRPr="00383667">
        <w:rPr>
          <w:rFonts w:cs="Huawei Sans"/>
        </w:rPr>
        <w:t>: --</w:t>
      </w:r>
    </w:p>
    <w:p w14:paraId="7F9A4CF2" w14:textId="3F4C8F91" w:rsidR="00135587" w:rsidRPr="00383667" w:rsidRDefault="001F6316" w:rsidP="005714FA">
      <w:pPr>
        <w:pStyle w:val="2f3"/>
        <w:rPr>
          <w:rFonts w:cs="Huawei Sans"/>
        </w:rPr>
      </w:pPr>
      <w:r w:rsidRPr="00383667">
        <w:rPr>
          <w:rFonts w:cs="Huawei Sans"/>
        </w:rPr>
        <w:t xml:space="preserve">    Output bandwidth utilization</w:t>
      </w:r>
      <w:r w:rsidR="00983CCF">
        <w:rPr>
          <w:rFonts w:cs="Huawei Sans"/>
        </w:rPr>
        <w:tab/>
      </w:r>
      <w:r w:rsidRPr="00383667">
        <w:rPr>
          <w:rFonts w:cs="Huawei Sans"/>
        </w:rPr>
        <w:t>: --</w:t>
      </w:r>
    </w:p>
    <w:p w14:paraId="19F1D4FE" w14:textId="77777777" w:rsidR="00135587" w:rsidRPr="00383667" w:rsidRDefault="001F6316" w:rsidP="005714FA">
      <w:pPr>
        <w:pStyle w:val="1e"/>
      </w:pPr>
      <w:r w:rsidRPr="00383667">
        <w:t>The actual MAC address is subject to the device in the lab environment.</w:t>
      </w:r>
    </w:p>
    <w:p w14:paraId="4E3A367E" w14:textId="77777777" w:rsidR="00135587" w:rsidRPr="00383667" w:rsidRDefault="001F6316" w:rsidP="005714FA">
      <w:pPr>
        <w:pStyle w:val="1e"/>
      </w:pPr>
      <w:r w:rsidRPr="00383667">
        <w:t># On S1, configure static address allocation for VLANIF 30 of S4.</w:t>
      </w:r>
    </w:p>
    <w:p w14:paraId="5D1375C8" w14:textId="77777777" w:rsidR="00135587" w:rsidRPr="00383667" w:rsidRDefault="001F6316" w:rsidP="005714FA">
      <w:pPr>
        <w:pStyle w:val="2f3"/>
        <w:rPr>
          <w:rFonts w:cs="Huawei Sans"/>
        </w:rPr>
      </w:pPr>
      <w:r w:rsidRPr="00383667">
        <w:rPr>
          <w:rFonts w:cs="Huawei Sans"/>
        </w:rPr>
        <w:t>[S1]</w:t>
      </w:r>
      <w:r w:rsidRPr="00497E5B">
        <w:rPr>
          <w:rFonts w:cs="Huawei Sans"/>
        </w:rPr>
        <w:t>ip</w:t>
      </w:r>
      <w:r w:rsidRPr="00383667">
        <w:rPr>
          <w:rFonts w:cs="Huawei Sans"/>
        </w:rPr>
        <w:t xml:space="preserve"> pool vlan30</w:t>
      </w:r>
    </w:p>
    <w:p w14:paraId="122B992E" w14:textId="77777777" w:rsidR="00135587" w:rsidRPr="00383667" w:rsidRDefault="001F6316" w:rsidP="005714FA">
      <w:pPr>
        <w:pStyle w:val="2f3"/>
        <w:rPr>
          <w:rFonts w:cs="Huawei Sans"/>
        </w:rPr>
      </w:pPr>
      <w:r w:rsidRPr="00383667">
        <w:rPr>
          <w:rFonts w:cs="Huawei Sans"/>
        </w:rPr>
        <w:t xml:space="preserve">[S1-ip-pool-vlan30] static-bind </w:t>
      </w:r>
      <w:r w:rsidRPr="00497E5B">
        <w:rPr>
          <w:rFonts w:cs="Huawei Sans"/>
        </w:rPr>
        <w:t>ip-address</w:t>
      </w:r>
      <w:r w:rsidRPr="00383667">
        <w:rPr>
          <w:rFonts w:cs="Huawei Sans"/>
        </w:rPr>
        <w:t xml:space="preserve"> 10.0.30.2 mac-address </w:t>
      </w:r>
      <w:r w:rsidRPr="00383667">
        <w:rPr>
          <w:rFonts w:cs="Huawei Sans"/>
          <w:color w:val="EC7061"/>
        </w:rPr>
        <w:t>4c1f-cc49-4c7c</w:t>
      </w:r>
    </w:p>
    <w:p w14:paraId="78AF910A" w14:textId="77777777" w:rsidR="00135587" w:rsidRPr="00383667" w:rsidRDefault="001F6316" w:rsidP="005714FA">
      <w:pPr>
        <w:pStyle w:val="1e"/>
      </w:pPr>
      <w:r w:rsidRPr="00383667">
        <w:t>Allocate the fixed IP address 10.0.30.2 to VLANIF 30 of S4.</w:t>
      </w:r>
    </w:p>
    <w:p w14:paraId="2F856882" w14:textId="77777777" w:rsidR="00135587" w:rsidRPr="00383667" w:rsidRDefault="001F6316" w:rsidP="005714FA">
      <w:pPr>
        <w:pStyle w:val="1e"/>
      </w:pPr>
      <w:r w:rsidRPr="00383667">
        <w:t># Enable the DHCP server function on VLANIF 40.</w:t>
      </w:r>
    </w:p>
    <w:p w14:paraId="23277E12" w14:textId="77777777" w:rsidR="00135587" w:rsidRPr="00383667" w:rsidRDefault="001F6316" w:rsidP="005714FA">
      <w:pPr>
        <w:pStyle w:val="2f3"/>
        <w:rPr>
          <w:rFonts w:cs="Huawei Sans"/>
        </w:rPr>
      </w:pPr>
      <w:r w:rsidRPr="00383667">
        <w:rPr>
          <w:rFonts w:cs="Huawei Sans"/>
        </w:rPr>
        <w:t xml:space="preserve">[S1]interface </w:t>
      </w:r>
      <w:r w:rsidRPr="00497E5B">
        <w:rPr>
          <w:rFonts w:cs="Huawei Sans"/>
        </w:rPr>
        <w:t>Vlanif</w:t>
      </w:r>
      <w:r w:rsidRPr="00383667">
        <w:rPr>
          <w:rFonts w:cs="Huawei Sans"/>
        </w:rPr>
        <w:t xml:space="preserve"> 40 </w:t>
      </w:r>
    </w:p>
    <w:p w14:paraId="01BF4E5B" w14:textId="77777777" w:rsidR="00135587" w:rsidRPr="00383667" w:rsidRDefault="001F6316" w:rsidP="005714FA">
      <w:pPr>
        <w:pStyle w:val="2f3"/>
        <w:rPr>
          <w:rFonts w:cs="Huawei Sans"/>
        </w:rPr>
      </w:pPr>
      <w:r w:rsidRPr="00383667">
        <w:rPr>
          <w:rFonts w:cs="Huawei Sans"/>
        </w:rPr>
        <w:t>[S1-Vlanif40] dhcp select global</w:t>
      </w:r>
    </w:p>
    <w:p w14:paraId="1A5B43F5" w14:textId="77777777" w:rsidR="00135587" w:rsidRPr="00383667" w:rsidRDefault="001F6316" w:rsidP="005714FA">
      <w:pPr>
        <w:pStyle w:val="1e"/>
      </w:pPr>
      <w:r w:rsidRPr="00383667">
        <w:t># Check the IP address pool configurations.</w:t>
      </w:r>
    </w:p>
    <w:p w14:paraId="647114E0" w14:textId="77777777" w:rsidR="00135587" w:rsidRPr="00383667" w:rsidRDefault="001F6316" w:rsidP="005714FA">
      <w:pPr>
        <w:pStyle w:val="2f3"/>
        <w:rPr>
          <w:rFonts w:cs="Huawei Sans"/>
        </w:rPr>
      </w:pPr>
      <w:r w:rsidRPr="00383667">
        <w:rPr>
          <w:rFonts w:cs="Huawei Sans"/>
        </w:rPr>
        <w:t xml:space="preserve">[S1]display </w:t>
      </w:r>
      <w:r w:rsidRPr="00497E5B">
        <w:rPr>
          <w:rFonts w:cs="Huawei Sans"/>
        </w:rPr>
        <w:t>ip</w:t>
      </w:r>
      <w:r w:rsidRPr="00383667">
        <w:rPr>
          <w:rFonts w:cs="Huawei Sans"/>
        </w:rPr>
        <w:t xml:space="preserve"> pool name vlan10 </w:t>
      </w:r>
    </w:p>
    <w:p w14:paraId="257A2A78" w14:textId="282EC772"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Pool-name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vlan10</w:t>
      </w:r>
    </w:p>
    <w:p w14:paraId="7C493597" w14:textId="3BF09849"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Pool-No</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0</w:t>
      </w:r>
    </w:p>
    <w:p w14:paraId="6A716E93" w14:textId="7DDDEADE"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Lease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497E5B">
        <w:rPr>
          <w:rFonts w:cs="Huawei Sans"/>
        </w:rPr>
        <w:t>1</w:t>
      </w:r>
      <w:r>
        <w:rPr>
          <w:rFonts w:cs="Huawei Sans"/>
        </w:rPr>
        <w:tab/>
      </w:r>
      <w:r w:rsidR="001F6316" w:rsidRPr="00497E5B">
        <w:rPr>
          <w:rFonts w:cs="Huawei Sans"/>
        </w:rPr>
        <w:t>Days</w:t>
      </w:r>
      <w:r>
        <w:rPr>
          <w:rFonts w:cs="Huawei Sans"/>
        </w:rPr>
        <w:tab/>
      </w:r>
      <w:r w:rsidR="001F6316" w:rsidRPr="00383667">
        <w:rPr>
          <w:rFonts w:cs="Huawei Sans"/>
        </w:rPr>
        <w:t>0</w:t>
      </w:r>
      <w:r>
        <w:rPr>
          <w:rFonts w:cs="Huawei Sans"/>
        </w:rPr>
        <w:tab/>
      </w:r>
      <w:r w:rsidR="001F6316" w:rsidRPr="00383667">
        <w:rPr>
          <w:rFonts w:cs="Huawei Sans"/>
        </w:rPr>
        <w:t>Hours</w:t>
      </w:r>
      <w:r>
        <w:rPr>
          <w:rFonts w:cs="Huawei Sans"/>
        </w:rPr>
        <w:tab/>
      </w:r>
      <w:r w:rsidR="001F6316" w:rsidRPr="00383667">
        <w:rPr>
          <w:rFonts w:cs="Huawei Sans"/>
        </w:rPr>
        <w:t>0</w:t>
      </w:r>
      <w:r>
        <w:rPr>
          <w:rFonts w:cs="Huawei Sans"/>
        </w:rPr>
        <w:tab/>
      </w:r>
      <w:r w:rsidR="001F6316" w:rsidRPr="00383667">
        <w:rPr>
          <w:rFonts w:cs="Huawei Sans"/>
        </w:rPr>
        <w:t>Minutes</w:t>
      </w:r>
    </w:p>
    <w:p w14:paraId="0B52AA53" w14:textId="501F6277"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Domain-name</w:t>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5D5C8C20" w14:textId="77777777" w:rsidR="00227531" w:rsidRDefault="00983CCF" w:rsidP="005714FA">
      <w:pPr>
        <w:pStyle w:val="2f3"/>
        <w:rPr>
          <w:rFonts w:cs="Huawei Sans"/>
        </w:rPr>
      </w:pPr>
      <w:r>
        <w:rPr>
          <w:rFonts w:cs="Huawei Sans"/>
        </w:rPr>
        <w:tab/>
      </w:r>
      <w:r>
        <w:rPr>
          <w:rFonts w:cs="Huawei Sans"/>
        </w:rPr>
        <w:tab/>
      </w:r>
      <w:r w:rsidR="001F6316" w:rsidRPr="00383667">
        <w:rPr>
          <w:rFonts w:cs="Huawei Sans"/>
        </w:rPr>
        <w:t>DNS-server0</w:t>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10.0.10.3</w:t>
      </w:r>
    </w:p>
    <w:p w14:paraId="3968A525" w14:textId="24734B49" w:rsidR="00227531" w:rsidRDefault="00983CCF" w:rsidP="005714FA">
      <w:pPr>
        <w:pStyle w:val="2f3"/>
        <w:rPr>
          <w:rFonts w:cs="Huawei Sans"/>
        </w:rPr>
      </w:pPr>
      <w:r>
        <w:rPr>
          <w:rFonts w:cs="Huawei Sans"/>
        </w:rPr>
        <w:tab/>
      </w:r>
      <w:r>
        <w:rPr>
          <w:rFonts w:cs="Huawei Sans"/>
        </w:rPr>
        <w:tab/>
      </w:r>
      <w:r w:rsidR="001F6316" w:rsidRPr="00383667">
        <w:rPr>
          <w:rFonts w:cs="Huawei Sans"/>
        </w:rPr>
        <w:t>NBNS-server0</w:t>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1957B582" w14:textId="761BEC35" w:rsidR="00227531" w:rsidRDefault="00983CCF" w:rsidP="005714FA">
      <w:pPr>
        <w:pStyle w:val="2f3"/>
        <w:rPr>
          <w:rFonts w:cs="Huawei Sans"/>
        </w:rPr>
      </w:pPr>
      <w:r>
        <w:rPr>
          <w:rFonts w:cs="Huawei Sans"/>
        </w:rPr>
        <w:tab/>
      </w:r>
      <w:r>
        <w:rPr>
          <w:rFonts w:cs="Huawei Sans"/>
        </w:rPr>
        <w:tab/>
      </w:r>
      <w:r w:rsidR="001F6316" w:rsidRPr="00497E5B">
        <w:rPr>
          <w:rFonts w:cs="Huawei Sans"/>
        </w:rPr>
        <w:t>Netbios-type</w:t>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1F3ED179" w14:textId="7E94463E"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Position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Local</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Status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Unlocked</w:t>
      </w:r>
    </w:p>
    <w:p w14:paraId="507A6D5E" w14:textId="77777777" w:rsidR="00227531" w:rsidRDefault="00983CCF" w:rsidP="005714FA">
      <w:pPr>
        <w:pStyle w:val="2f3"/>
        <w:rPr>
          <w:rFonts w:cs="Huawei Sans"/>
        </w:rPr>
      </w:pPr>
      <w:r>
        <w:rPr>
          <w:rFonts w:cs="Huawei Sans"/>
        </w:rPr>
        <w:tab/>
      </w:r>
      <w:r>
        <w:rPr>
          <w:rFonts w:cs="Huawei Sans"/>
        </w:rPr>
        <w:tab/>
      </w:r>
      <w:r w:rsidR="001F6316" w:rsidRPr="00383667">
        <w:rPr>
          <w:rFonts w:cs="Huawei Sans"/>
        </w:rPr>
        <w:t>Gateway-0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10.0.10.3</w:t>
      </w:r>
    </w:p>
    <w:p w14:paraId="3F39AB8C" w14:textId="14E5D71F"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Mask</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255.255.255.0</w:t>
      </w:r>
    </w:p>
    <w:p w14:paraId="48C347F3" w14:textId="457A3C50" w:rsidR="00135587" w:rsidRPr="00383667" w:rsidRDefault="001F6316" w:rsidP="005714FA">
      <w:pPr>
        <w:pStyle w:val="2f3"/>
        <w:rPr>
          <w:rFonts w:cs="Huawei Sans"/>
        </w:rPr>
      </w:pPr>
      <w:r w:rsidRPr="00383667">
        <w:rPr>
          <w:rFonts w:cs="Huawei Sans"/>
        </w:rPr>
        <w:t xml:space="preserve">  VPN instance</w:t>
      </w:r>
      <w:r w:rsidR="00983CCF">
        <w:rPr>
          <w:rFonts w:cs="Huawei Sans"/>
        </w:rPr>
        <w:tab/>
      </w:r>
      <w:r w:rsidR="00983CCF">
        <w:rPr>
          <w:rFonts w:cs="Huawei Sans"/>
        </w:rPr>
        <w:tab/>
      </w:r>
      <w:r w:rsidR="00983CCF">
        <w:rPr>
          <w:rFonts w:cs="Huawei Sans"/>
        </w:rPr>
        <w:tab/>
      </w:r>
      <w:r w:rsidR="00983CCF">
        <w:rPr>
          <w:rFonts w:cs="Huawei Sans"/>
        </w:rPr>
        <w:tab/>
      </w:r>
      <w:r w:rsidRPr="00383667">
        <w:rPr>
          <w:rFonts w:cs="Huawei Sans"/>
        </w:rPr>
        <w:t>: --</w:t>
      </w:r>
    </w:p>
    <w:p w14:paraId="1111EBFB" w14:textId="77777777" w:rsidR="00135587" w:rsidRPr="00383667" w:rsidRDefault="001F6316" w:rsidP="005714FA">
      <w:pPr>
        <w:pStyle w:val="2f3"/>
        <w:rPr>
          <w:rFonts w:cs="Huawei Sans"/>
        </w:rPr>
      </w:pPr>
      <w:r w:rsidRPr="00383667">
        <w:rPr>
          <w:rFonts w:cs="Huawei Sans"/>
        </w:rPr>
        <w:t xml:space="preserve"> -----------------------------------------------------------------------------</w:t>
      </w:r>
    </w:p>
    <w:p w14:paraId="6AB29A01" w14:textId="77777777" w:rsidR="00135587" w:rsidRPr="00383667" w:rsidRDefault="001F6316" w:rsidP="005714FA">
      <w:pPr>
        <w:pStyle w:val="2f3"/>
        <w:rPr>
          <w:rFonts w:cs="Huawei Sans"/>
        </w:rPr>
      </w:pPr>
      <w:r w:rsidRPr="00383667">
        <w:rPr>
          <w:rFonts w:cs="Huawei Sans"/>
        </w:rPr>
        <w:lastRenderedPageBreak/>
        <w:t xml:space="preserve">         Start           End     Total  Used  Idle(Expired)  Conflict  Disable</w:t>
      </w:r>
    </w:p>
    <w:p w14:paraId="682FDEBA" w14:textId="77777777" w:rsidR="00135587" w:rsidRPr="00383667" w:rsidRDefault="001F6316" w:rsidP="005714FA">
      <w:pPr>
        <w:pStyle w:val="2f3"/>
        <w:rPr>
          <w:rFonts w:cs="Huawei Sans"/>
        </w:rPr>
      </w:pPr>
      <w:r w:rsidRPr="00383667">
        <w:rPr>
          <w:rFonts w:cs="Huawei Sans"/>
        </w:rPr>
        <w:t xml:space="preserve"> -----------------------------------------------------------------------------</w:t>
      </w:r>
    </w:p>
    <w:p w14:paraId="50091511" w14:textId="77777777" w:rsidR="00135587" w:rsidRPr="00383667" w:rsidRDefault="001F6316" w:rsidP="005714FA">
      <w:pPr>
        <w:pStyle w:val="2f3"/>
        <w:rPr>
          <w:rFonts w:cs="Huawei Sans"/>
        </w:rPr>
      </w:pPr>
      <w:r w:rsidRPr="00383667">
        <w:rPr>
          <w:rFonts w:cs="Huawei Sans"/>
        </w:rPr>
        <w:t xml:space="preserve">       10.0.10.1     10.0.10.254   253     0        253(0)         0        0</w:t>
      </w:r>
    </w:p>
    <w:p w14:paraId="717CDE54" w14:textId="77777777" w:rsidR="00135587" w:rsidRPr="00383667" w:rsidRDefault="001F6316" w:rsidP="005714FA">
      <w:pPr>
        <w:pStyle w:val="2f3"/>
        <w:rPr>
          <w:rFonts w:cs="Huawei Sans"/>
        </w:rPr>
      </w:pPr>
      <w:r w:rsidRPr="00383667">
        <w:rPr>
          <w:rFonts w:cs="Huawei Sans"/>
        </w:rPr>
        <w:t xml:space="preserve"> -----------------------------------------------------------------------------</w:t>
      </w:r>
    </w:p>
    <w:p w14:paraId="5E6A1EE5" w14:textId="77777777" w:rsidR="00135587" w:rsidRPr="00383667" w:rsidRDefault="00135587" w:rsidP="005714FA">
      <w:pPr>
        <w:pStyle w:val="2f3"/>
        <w:rPr>
          <w:rFonts w:cs="Huawei Sans"/>
        </w:rPr>
      </w:pPr>
    </w:p>
    <w:p w14:paraId="59E450BA" w14:textId="77777777" w:rsidR="00135587" w:rsidRPr="00383667" w:rsidRDefault="001F6316" w:rsidP="005714FA">
      <w:pPr>
        <w:pStyle w:val="2f3"/>
        <w:rPr>
          <w:rFonts w:cs="Huawei Sans"/>
        </w:rPr>
      </w:pPr>
      <w:r w:rsidRPr="00383667">
        <w:rPr>
          <w:rFonts w:cs="Huawei Sans"/>
        </w:rPr>
        <w:t xml:space="preserve">[S1]display </w:t>
      </w:r>
      <w:r w:rsidRPr="00497E5B">
        <w:rPr>
          <w:rFonts w:cs="Huawei Sans"/>
        </w:rPr>
        <w:t>ip</w:t>
      </w:r>
      <w:r w:rsidRPr="00383667">
        <w:rPr>
          <w:rFonts w:cs="Huawei Sans"/>
        </w:rPr>
        <w:t xml:space="preserve"> pool name vlan20 </w:t>
      </w:r>
    </w:p>
    <w:p w14:paraId="5BBB6442" w14:textId="2E47A7B4"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Pool-name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vlan20</w:t>
      </w:r>
    </w:p>
    <w:p w14:paraId="4F43FBA5" w14:textId="52B826C3"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Pool-No</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1</w:t>
      </w:r>
    </w:p>
    <w:p w14:paraId="40B09D88" w14:textId="0500BECE"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Lease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497E5B">
        <w:rPr>
          <w:rFonts w:cs="Huawei Sans"/>
        </w:rPr>
        <w:t>1</w:t>
      </w:r>
      <w:r>
        <w:rPr>
          <w:rFonts w:cs="Huawei Sans"/>
        </w:rPr>
        <w:tab/>
      </w:r>
      <w:r w:rsidR="001F6316" w:rsidRPr="00497E5B">
        <w:rPr>
          <w:rFonts w:cs="Huawei Sans"/>
        </w:rPr>
        <w:t>Days</w:t>
      </w:r>
      <w:r>
        <w:rPr>
          <w:rFonts w:cs="Huawei Sans"/>
        </w:rPr>
        <w:tab/>
      </w:r>
      <w:r w:rsidR="001F6316" w:rsidRPr="00383667">
        <w:rPr>
          <w:rFonts w:cs="Huawei Sans"/>
        </w:rPr>
        <w:t>0</w:t>
      </w:r>
      <w:r>
        <w:rPr>
          <w:rFonts w:cs="Huawei Sans"/>
        </w:rPr>
        <w:tab/>
      </w:r>
      <w:r w:rsidR="001F6316" w:rsidRPr="00383667">
        <w:rPr>
          <w:rFonts w:cs="Huawei Sans"/>
        </w:rPr>
        <w:t>Hours</w:t>
      </w:r>
      <w:r>
        <w:rPr>
          <w:rFonts w:cs="Huawei Sans"/>
        </w:rPr>
        <w:tab/>
      </w:r>
      <w:r w:rsidR="001F6316" w:rsidRPr="00383667">
        <w:rPr>
          <w:rFonts w:cs="Huawei Sans"/>
        </w:rPr>
        <w:t>0</w:t>
      </w:r>
      <w:r>
        <w:rPr>
          <w:rFonts w:cs="Huawei Sans"/>
        </w:rPr>
        <w:tab/>
      </w:r>
      <w:r w:rsidR="001F6316" w:rsidRPr="00383667">
        <w:rPr>
          <w:rFonts w:cs="Huawei Sans"/>
        </w:rPr>
        <w:t>Minutes</w:t>
      </w:r>
    </w:p>
    <w:p w14:paraId="35260614" w14:textId="4261281F"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Domain-name</w:t>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5B0DCC90" w14:textId="77777777" w:rsidR="00227531" w:rsidRDefault="00983CCF" w:rsidP="005714FA">
      <w:pPr>
        <w:pStyle w:val="2f3"/>
        <w:rPr>
          <w:rFonts w:cs="Huawei Sans"/>
        </w:rPr>
      </w:pPr>
      <w:r>
        <w:rPr>
          <w:rFonts w:cs="Huawei Sans"/>
        </w:rPr>
        <w:tab/>
      </w:r>
      <w:r>
        <w:rPr>
          <w:rFonts w:cs="Huawei Sans"/>
        </w:rPr>
        <w:tab/>
      </w:r>
      <w:r w:rsidR="001F6316" w:rsidRPr="00383667">
        <w:rPr>
          <w:rFonts w:cs="Huawei Sans"/>
        </w:rPr>
        <w:t>DNS-server0</w:t>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10.0.20.3</w:t>
      </w:r>
    </w:p>
    <w:p w14:paraId="6E081F9D" w14:textId="73135FA0" w:rsidR="00227531" w:rsidRDefault="00983CCF" w:rsidP="005714FA">
      <w:pPr>
        <w:pStyle w:val="2f3"/>
        <w:rPr>
          <w:rFonts w:cs="Huawei Sans"/>
        </w:rPr>
      </w:pPr>
      <w:r>
        <w:rPr>
          <w:rFonts w:cs="Huawei Sans"/>
        </w:rPr>
        <w:tab/>
      </w:r>
      <w:r>
        <w:rPr>
          <w:rFonts w:cs="Huawei Sans"/>
        </w:rPr>
        <w:tab/>
      </w:r>
      <w:r w:rsidR="001F6316" w:rsidRPr="00383667">
        <w:rPr>
          <w:rFonts w:cs="Huawei Sans"/>
        </w:rPr>
        <w:t>NBNS-server0</w:t>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6380C7C1" w14:textId="1E95C781" w:rsidR="00227531" w:rsidRDefault="00983CCF" w:rsidP="005714FA">
      <w:pPr>
        <w:pStyle w:val="2f3"/>
        <w:rPr>
          <w:rFonts w:cs="Huawei Sans"/>
        </w:rPr>
      </w:pPr>
      <w:r>
        <w:rPr>
          <w:rFonts w:cs="Huawei Sans"/>
        </w:rPr>
        <w:tab/>
      </w:r>
      <w:r>
        <w:rPr>
          <w:rFonts w:cs="Huawei Sans"/>
        </w:rPr>
        <w:tab/>
      </w:r>
      <w:r w:rsidR="001F6316" w:rsidRPr="00497E5B">
        <w:rPr>
          <w:rFonts w:cs="Huawei Sans"/>
        </w:rPr>
        <w:t>Netbios-type</w:t>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40EA3663" w14:textId="48B1AE84"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Position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Local</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Status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Unlocked</w:t>
      </w:r>
    </w:p>
    <w:p w14:paraId="53D8235D" w14:textId="77777777" w:rsidR="00227531" w:rsidRDefault="00983CCF" w:rsidP="005714FA">
      <w:pPr>
        <w:pStyle w:val="2f3"/>
        <w:rPr>
          <w:rFonts w:cs="Huawei Sans"/>
        </w:rPr>
      </w:pPr>
      <w:r>
        <w:rPr>
          <w:rFonts w:cs="Huawei Sans"/>
        </w:rPr>
        <w:tab/>
      </w:r>
      <w:r>
        <w:rPr>
          <w:rFonts w:cs="Huawei Sans"/>
        </w:rPr>
        <w:tab/>
      </w:r>
      <w:r w:rsidR="001F6316" w:rsidRPr="00383667">
        <w:rPr>
          <w:rFonts w:cs="Huawei Sans"/>
        </w:rPr>
        <w:t>Gateway-0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10.0.20.3</w:t>
      </w:r>
    </w:p>
    <w:p w14:paraId="2301F996" w14:textId="75017450"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Mask</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255.255.255.0</w:t>
      </w:r>
    </w:p>
    <w:p w14:paraId="688D0FD0" w14:textId="7583F8BB"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VPN</w:t>
      </w:r>
      <w:r>
        <w:rPr>
          <w:rFonts w:cs="Huawei Sans"/>
        </w:rPr>
        <w:tab/>
      </w:r>
      <w:r w:rsidR="001F6316" w:rsidRPr="00383667">
        <w:rPr>
          <w:rFonts w:cs="Huawei Sans"/>
        </w:rPr>
        <w:t>instance</w:t>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74B093C5" w14:textId="77777777" w:rsidR="00135587" w:rsidRPr="00383667" w:rsidRDefault="001F6316" w:rsidP="005714FA">
      <w:pPr>
        <w:pStyle w:val="2f3"/>
        <w:rPr>
          <w:rFonts w:cs="Huawei Sans"/>
        </w:rPr>
      </w:pPr>
      <w:r w:rsidRPr="00383667">
        <w:rPr>
          <w:rFonts w:cs="Huawei Sans"/>
        </w:rPr>
        <w:t xml:space="preserve"> -----------------------------------------------------------------------------</w:t>
      </w:r>
    </w:p>
    <w:p w14:paraId="6E20FA5E" w14:textId="77777777" w:rsidR="00135587" w:rsidRPr="00383667" w:rsidRDefault="001F6316" w:rsidP="005714FA">
      <w:pPr>
        <w:pStyle w:val="2f3"/>
        <w:rPr>
          <w:rFonts w:cs="Huawei Sans"/>
        </w:rPr>
      </w:pPr>
      <w:r w:rsidRPr="00383667">
        <w:rPr>
          <w:rFonts w:cs="Huawei Sans"/>
        </w:rPr>
        <w:t xml:space="preserve">         Start           End     Total  Used  Idle(Expired)  Conflict  Disable</w:t>
      </w:r>
    </w:p>
    <w:p w14:paraId="4D6F901A" w14:textId="77777777" w:rsidR="00135587" w:rsidRPr="00383667" w:rsidRDefault="001F6316" w:rsidP="005714FA">
      <w:pPr>
        <w:pStyle w:val="2f3"/>
        <w:rPr>
          <w:rFonts w:cs="Huawei Sans"/>
        </w:rPr>
      </w:pPr>
      <w:r w:rsidRPr="00383667">
        <w:rPr>
          <w:rFonts w:cs="Huawei Sans"/>
        </w:rPr>
        <w:t xml:space="preserve"> -----------------------------------------------------------------------------</w:t>
      </w:r>
    </w:p>
    <w:p w14:paraId="0888D404" w14:textId="77777777" w:rsidR="00135587" w:rsidRPr="00383667" w:rsidRDefault="001F6316" w:rsidP="005714FA">
      <w:pPr>
        <w:pStyle w:val="2f3"/>
        <w:rPr>
          <w:rFonts w:cs="Huawei Sans"/>
        </w:rPr>
      </w:pPr>
      <w:r w:rsidRPr="00383667">
        <w:rPr>
          <w:rFonts w:cs="Huawei Sans"/>
        </w:rPr>
        <w:t xml:space="preserve">       10.0.20.1     10.0.20.254   253     0        253(0)         0        0</w:t>
      </w:r>
    </w:p>
    <w:p w14:paraId="4A512260" w14:textId="77777777" w:rsidR="00135587" w:rsidRPr="00383667" w:rsidRDefault="001F6316" w:rsidP="005714FA">
      <w:pPr>
        <w:pStyle w:val="2f3"/>
        <w:rPr>
          <w:rFonts w:cs="Huawei Sans"/>
        </w:rPr>
      </w:pPr>
      <w:r w:rsidRPr="00383667">
        <w:rPr>
          <w:rFonts w:cs="Huawei Sans"/>
        </w:rPr>
        <w:t xml:space="preserve"> -----------------------------------------------------------------------------</w:t>
      </w:r>
    </w:p>
    <w:p w14:paraId="25A0A88D" w14:textId="77777777" w:rsidR="00135587" w:rsidRPr="00383667" w:rsidRDefault="00135587" w:rsidP="005714FA">
      <w:pPr>
        <w:pStyle w:val="2f3"/>
        <w:rPr>
          <w:rFonts w:cs="Huawei Sans"/>
        </w:rPr>
      </w:pPr>
    </w:p>
    <w:p w14:paraId="7B2F6F88" w14:textId="77777777" w:rsidR="00135587" w:rsidRPr="00383667" w:rsidRDefault="001F6316" w:rsidP="005714FA">
      <w:pPr>
        <w:pStyle w:val="2f3"/>
        <w:rPr>
          <w:rFonts w:cs="Huawei Sans"/>
        </w:rPr>
      </w:pPr>
      <w:r w:rsidRPr="00383667">
        <w:rPr>
          <w:rFonts w:cs="Huawei Sans"/>
        </w:rPr>
        <w:t xml:space="preserve">[S1]display </w:t>
      </w:r>
      <w:r w:rsidRPr="00497E5B">
        <w:rPr>
          <w:rFonts w:cs="Huawei Sans"/>
        </w:rPr>
        <w:t>ip</w:t>
      </w:r>
      <w:r w:rsidRPr="00383667">
        <w:rPr>
          <w:rFonts w:cs="Huawei Sans"/>
        </w:rPr>
        <w:t xml:space="preserve"> pool name vlan30 </w:t>
      </w:r>
    </w:p>
    <w:p w14:paraId="78FB3511" w14:textId="5D52E5AB"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Pool-name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vlan30</w:t>
      </w:r>
    </w:p>
    <w:p w14:paraId="3DE0E8CF" w14:textId="6479A402"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Pool-No</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2</w:t>
      </w:r>
    </w:p>
    <w:p w14:paraId="35FF1BEB" w14:textId="6F62DA0F"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Lease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497E5B">
        <w:rPr>
          <w:rFonts w:cs="Huawei Sans"/>
        </w:rPr>
        <w:t>1</w:t>
      </w:r>
      <w:r>
        <w:rPr>
          <w:rFonts w:cs="Huawei Sans"/>
        </w:rPr>
        <w:tab/>
      </w:r>
      <w:r w:rsidR="001F6316" w:rsidRPr="00497E5B">
        <w:rPr>
          <w:rFonts w:cs="Huawei Sans"/>
        </w:rPr>
        <w:t>Days</w:t>
      </w:r>
      <w:r>
        <w:rPr>
          <w:rFonts w:cs="Huawei Sans"/>
        </w:rPr>
        <w:tab/>
      </w:r>
      <w:r w:rsidR="001F6316" w:rsidRPr="00383667">
        <w:rPr>
          <w:rFonts w:cs="Huawei Sans"/>
        </w:rPr>
        <w:t>0</w:t>
      </w:r>
      <w:r>
        <w:rPr>
          <w:rFonts w:cs="Huawei Sans"/>
        </w:rPr>
        <w:tab/>
      </w:r>
      <w:r w:rsidR="001F6316" w:rsidRPr="00383667">
        <w:rPr>
          <w:rFonts w:cs="Huawei Sans"/>
        </w:rPr>
        <w:t>Hours</w:t>
      </w:r>
      <w:r>
        <w:rPr>
          <w:rFonts w:cs="Huawei Sans"/>
        </w:rPr>
        <w:tab/>
      </w:r>
      <w:r w:rsidR="001F6316" w:rsidRPr="00383667">
        <w:rPr>
          <w:rFonts w:cs="Huawei Sans"/>
        </w:rPr>
        <w:t>0</w:t>
      </w:r>
      <w:r>
        <w:rPr>
          <w:rFonts w:cs="Huawei Sans"/>
        </w:rPr>
        <w:tab/>
      </w:r>
      <w:r w:rsidR="001F6316" w:rsidRPr="00383667">
        <w:rPr>
          <w:rFonts w:cs="Huawei Sans"/>
        </w:rPr>
        <w:t>Minutes</w:t>
      </w:r>
    </w:p>
    <w:p w14:paraId="7D639F45" w14:textId="0BDF898B"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Domain-name</w:t>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70885412" w14:textId="77777777" w:rsidR="00227531" w:rsidRDefault="00983CCF" w:rsidP="005714FA">
      <w:pPr>
        <w:pStyle w:val="2f3"/>
        <w:rPr>
          <w:rFonts w:cs="Huawei Sans"/>
        </w:rPr>
      </w:pPr>
      <w:r>
        <w:rPr>
          <w:rFonts w:cs="Huawei Sans"/>
        </w:rPr>
        <w:tab/>
      </w:r>
      <w:r>
        <w:rPr>
          <w:rFonts w:cs="Huawei Sans"/>
        </w:rPr>
        <w:tab/>
      </w:r>
      <w:r w:rsidR="001F6316" w:rsidRPr="00383667">
        <w:rPr>
          <w:rFonts w:cs="Huawei Sans"/>
        </w:rPr>
        <w:t>DNS-server0</w:t>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10.0.30.3</w:t>
      </w:r>
    </w:p>
    <w:p w14:paraId="5DE755A8" w14:textId="3BB73D5A" w:rsidR="00227531" w:rsidRDefault="00983CCF" w:rsidP="005714FA">
      <w:pPr>
        <w:pStyle w:val="2f3"/>
        <w:rPr>
          <w:rFonts w:cs="Huawei Sans"/>
        </w:rPr>
      </w:pPr>
      <w:r>
        <w:rPr>
          <w:rFonts w:cs="Huawei Sans"/>
        </w:rPr>
        <w:tab/>
      </w:r>
      <w:r>
        <w:rPr>
          <w:rFonts w:cs="Huawei Sans"/>
        </w:rPr>
        <w:tab/>
      </w:r>
      <w:r w:rsidR="001F6316" w:rsidRPr="00383667">
        <w:rPr>
          <w:rFonts w:cs="Huawei Sans"/>
        </w:rPr>
        <w:t>NBNS-server0</w:t>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0FC31F77" w14:textId="581C5F6E" w:rsidR="00227531" w:rsidRDefault="00983CCF" w:rsidP="005714FA">
      <w:pPr>
        <w:pStyle w:val="2f3"/>
        <w:rPr>
          <w:rFonts w:cs="Huawei Sans"/>
        </w:rPr>
      </w:pPr>
      <w:r>
        <w:rPr>
          <w:rFonts w:cs="Huawei Sans"/>
        </w:rPr>
        <w:tab/>
      </w:r>
      <w:r>
        <w:rPr>
          <w:rFonts w:cs="Huawei Sans"/>
        </w:rPr>
        <w:tab/>
      </w:r>
      <w:r w:rsidR="001F6316" w:rsidRPr="00497E5B">
        <w:rPr>
          <w:rFonts w:cs="Huawei Sans"/>
        </w:rPr>
        <w:t>Netbios-type</w:t>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7269195B" w14:textId="0ECDFF2D"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Position</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Local</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Status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Unlocked</w:t>
      </w:r>
    </w:p>
    <w:p w14:paraId="4D86B6D2" w14:textId="77777777" w:rsidR="00227531" w:rsidRDefault="00983CCF" w:rsidP="005714FA">
      <w:pPr>
        <w:pStyle w:val="2f3"/>
        <w:rPr>
          <w:rFonts w:cs="Huawei Sans"/>
        </w:rPr>
      </w:pPr>
      <w:r>
        <w:rPr>
          <w:rFonts w:cs="Huawei Sans"/>
        </w:rPr>
        <w:tab/>
      </w:r>
      <w:r>
        <w:rPr>
          <w:rFonts w:cs="Huawei Sans"/>
        </w:rPr>
        <w:tab/>
      </w:r>
      <w:r w:rsidR="001F6316" w:rsidRPr="00383667">
        <w:rPr>
          <w:rFonts w:cs="Huawei Sans"/>
        </w:rPr>
        <w:t>Gateway-0</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10.0.30.3</w:t>
      </w:r>
    </w:p>
    <w:p w14:paraId="0F7CCE08" w14:textId="2706DE31"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Mask</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255.255.255.0</w:t>
      </w:r>
    </w:p>
    <w:p w14:paraId="7EA1EA4C" w14:textId="60378B90" w:rsidR="00135587" w:rsidRPr="00383667" w:rsidRDefault="00983CCF" w:rsidP="005714FA">
      <w:pPr>
        <w:pStyle w:val="2f3"/>
        <w:rPr>
          <w:rFonts w:cs="Huawei Sans"/>
        </w:rPr>
      </w:pPr>
      <w:r>
        <w:rPr>
          <w:rFonts w:cs="Huawei Sans"/>
        </w:rPr>
        <w:tab/>
      </w:r>
      <w:r>
        <w:rPr>
          <w:rFonts w:cs="Huawei Sans"/>
        </w:rPr>
        <w:tab/>
      </w:r>
      <w:r w:rsidR="001F6316" w:rsidRPr="00383667">
        <w:rPr>
          <w:rFonts w:cs="Huawei Sans"/>
        </w:rPr>
        <w:t>VPN</w:t>
      </w:r>
      <w:r>
        <w:rPr>
          <w:rFonts w:cs="Huawei Sans"/>
        </w:rPr>
        <w:tab/>
      </w:r>
      <w:r w:rsidR="001F6316" w:rsidRPr="00383667">
        <w:rPr>
          <w:rFonts w:cs="Huawei Sans"/>
        </w:rPr>
        <w:t>instance</w:t>
      </w:r>
      <w:r>
        <w:rPr>
          <w:rFonts w:cs="Huawei Sans"/>
        </w:rPr>
        <w:tab/>
      </w:r>
      <w:r>
        <w:rPr>
          <w:rFonts w:cs="Huawei Sans"/>
        </w:rPr>
        <w:tab/>
      </w:r>
      <w:r>
        <w:rPr>
          <w:rFonts w:cs="Huawei Sans"/>
        </w:rPr>
        <w:tab/>
      </w:r>
      <w:r>
        <w:rPr>
          <w:rFonts w:cs="Huawei Sans"/>
        </w:rPr>
        <w:tab/>
      </w:r>
      <w:r w:rsidR="001F6316" w:rsidRPr="00383667">
        <w:rPr>
          <w:rFonts w:cs="Huawei Sans"/>
        </w:rPr>
        <w:t>:</w:t>
      </w:r>
      <w:r>
        <w:rPr>
          <w:rFonts w:cs="Huawei Sans"/>
        </w:rPr>
        <w:tab/>
      </w:r>
      <w:r w:rsidR="001F6316" w:rsidRPr="00383667">
        <w:rPr>
          <w:rFonts w:cs="Huawei Sans"/>
        </w:rPr>
        <w:t>--</w:t>
      </w:r>
    </w:p>
    <w:p w14:paraId="1BD6AE2E" w14:textId="77777777" w:rsidR="00135587" w:rsidRPr="00383667" w:rsidRDefault="001F6316" w:rsidP="005714FA">
      <w:pPr>
        <w:pStyle w:val="2f3"/>
        <w:rPr>
          <w:rFonts w:cs="Huawei Sans"/>
        </w:rPr>
      </w:pPr>
      <w:r w:rsidRPr="00383667">
        <w:rPr>
          <w:rFonts w:cs="Huawei Sans"/>
        </w:rPr>
        <w:t xml:space="preserve"> -----------------------------------------------------------------------------</w:t>
      </w:r>
    </w:p>
    <w:p w14:paraId="08C65695" w14:textId="77777777" w:rsidR="00135587" w:rsidRPr="00383667" w:rsidRDefault="001F6316" w:rsidP="005714FA">
      <w:pPr>
        <w:pStyle w:val="2f3"/>
        <w:rPr>
          <w:rFonts w:cs="Huawei Sans"/>
        </w:rPr>
      </w:pPr>
      <w:r w:rsidRPr="00383667">
        <w:rPr>
          <w:rFonts w:cs="Huawei Sans"/>
        </w:rPr>
        <w:t xml:space="preserve">         Start           End     Total  Used  Idle(Expired)  Conflict  Disable</w:t>
      </w:r>
    </w:p>
    <w:p w14:paraId="26E268AE" w14:textId="77777777" w:rsidR="00135587" w:rsidRPr="00383667" w:rsidRDefault="001F6316" w:rsidP="005714FA">
      <w:pPr>
        <w:pStyle w:val="2f3"/>
        <w:rPr>
          <w:rFonts w:cs="Huawei Sans"/>
        </w:rPr>
      </w:pPr>
      <w:r w:rsidRPr="00383667">
        <w:rPr>
          <w:rFonts w:cs="Huawei Sans"/>
        </w:rPr>
        <w:t xml:space="preserve"> -----------------------------------------------------------------------------</w:t>
      </w:r>
    </w:p>
    <w:p w14:paraId="00E1DF77" w14:textId="77777777" w:rsidR="00135587" w:rsidRPr="00383667" w:rsidRDefault="001F6316" w:rsidP="005714FA">
      <w:pPr>
        <w:pStyle w:val="2f3"/>
        <w:rPr>
          <w:rFonts w:cs="Huawei Sans"/>
        </w:rPr>
      </w:pPr>
      <w:r w:rsidRPr="00383667">
        <w:rPr>
          <w:rFonts w:cs="Huawei Sans"/>
        </w:rPr>
        <w:t xml:space="preserve">       10.0.30.1     10.0.30.254   253     </w:t>
      </w:r>
      <w:r w:rsidRPr="00383667">
        <w:rPr>
          <w:rFonts w:cs="Huawei Sans"/>
          <w:color w:val="EC7061"/>
        </w:rPr>
        <w:t xml:space="preserve">1        252(0) </w:t>
      </w:r>
      <w:r w:rsidRPr="00383667">
        <w:rPr>
          <w:rFonts w:cs="Huawei Sans"/>
        </w:rPr>
        <w:t xml:space="preserve">        0        0</w:t>
      </w:r>
    </w:p>
    <w:p w14:paraId="52AF41D0" w14:textId="77777777" w:rsidR="00135587" w:rsidRPr="00383667" w:rsidRDefault="001F6316" w:rsidP="005714FA">
      <w:pPr>
        <w:pStyle w:val="2f3"/>
        <w:rPr>
          <w:rFonts w:cs="Huawei Sans"/>
        </w:rPr>
      </w:pPr>
      <w:r w:rsidRPr="00383667">
        <w:rPr>
          <w:rFonts w:cs="Huawei Sans"/>
        </w:rPr>
        <w:t xml:space="preserve"> -----------------------------------------------------------------------------</w:t>
      </w:r>
    </w:p>
    <w:p w14:paraId="514F5100" w14:textId="77777777" w:rsidR="00135587" w:rsidRPr="00383667" w:rsidRDefault="001F6316" w:rsidP="005714FA">
      <w:pPr>
        <w:pStyle w:val="1e"/>
      </w:pPr>
      <w:r w:rsidRPr="00383667">
        <w:t xml:space="preserve">The address pool </w:t>
      </w:r>
      <w:r w:rsidRPr="00383667">
        <w:rPr>
          <w:b/>
        </w:rPr>
        <w:t>vlan30</w:t>
      </w:r>
      <w:r w:rsidRPr="00383667">
        <w:t xml:space="preserve"> already has a used IP address, which is a static one.</w:t>
      </w:r>
    </w:p>
    <w:p w14:paraId="00CDF4B9" w14:textId="77777777" w:rsidR="00135587" w:rsidRPr="00383667" w:rsidRDefault="001F6316" w:rsidP="005714FA">
      <w:pPr>
        <w:pStyle w:val="1e"/>
      </w:pPr>
      <w:r w:rsidRPr="00383667">
        <w:t># Configure routes to user network segments.</w:t>
      </w:r>
    </w:p>
    <w:p w14:paraId="3454F423" w14:textId="77777777" w:rsidR="00135587" w:rsidRPr="00383667" w:rsidRDefault="001F6316" w:rsidP="005714FA">
      <w:pPr>
        <w:pStyle w:val="2f3"/>
        <w:rPr>
          <w:rFonts w:cs="Huawei Sans"/>
        </w:rPr>
      </w:pPr>
      <w:r w:rsidRPr="00383667">
        <w:rPr>
          <w:rFonts w:cs="Huawei Sans"/>
        </w:rPr>
        <w:t>[S1]</w:t>
      </w:r>
      <w:r w:rsidRPr="00497E5B">
        <w:rPr>
          <w:rFonts w:cs="Huawei Sans"/>
        </w:rPr>
        <w:t>ip</w:t>
      </w:r>
      <w:r w:rsidRPr="00383667">
        <w:rPr>
          <w:rFonts w:cs="Huawei Sans"/>
        </w:rPr>
        <w:t xml:space="preserve"> route-static 10.0.10.0 24 10.0.40.3 </w:t>
      </w:r>
    </w:p>
    <w:p w14:paraId="77900E1F" w14:textId="77777777" w:rsidR="00135587" w:rsidRPr="00383667" w:rsidRDefault="001F6316" w:rsidP="005714FA">
      <w:pPr>
        <w:pStyle w:val="2f3"/>
        <w:rPr>
          <w:rFonts w:cs="Huawei Sans"/>
        </w:rPr>
      </w:pPr>
      <w:r w:rsidRPr="00383667">
        <w:rPr>
          <w:rFonts w:cs="Huawei Sans"/>
        </w:rPr>
        <w:t>[S1]</w:t>
      </w:r>
      <w:r w:rsidRPr="00497E5B">
        <w:rPr>
          <w:rFonts w:cs="Huawei Sans"/>
        </w:rPr>
        <w:t>ip</w:t>
      </w:r>
      <w:r w:rsidRPr="00383667">
        <w:rPr>
          <w:rFonts w:cs="Huawei Sans"/>
        </w:rPr>
        <w:t xml:space="preserve"> route-static 10.0.20.0 24 10.0.40.3</w:t>
      </w:r>
    </w:p>
    <w:p w14:paraId="3B14DA60" w14:textId="77777777" w:rsidR="00135587" w:rsidRPr="00383667" w:rsidRDefault="001F6316" w:rsidP="005714FA">
      <w:pPr>
        <w:pStyle w:val="2f3"/>
        <w:rPr>
          <w:rFonts w:cs="Huawei Sans"/>
        </w:rPr>
      </w:pPr>
      <w:r w:rsidRPr="00383667">
        <w:rPr>
          <w:rFonts w:cs="Huawei Sans"/>
        </w:rPr>
        <w:t>[S1]</w:t>
      </w:r>
      <w:r w:rsidRPr="00497E5B">
        <w:rPr>
          <w:rFonts w:cs="Huawei Sans"/>
        </w:rPr>
        <w:t>ip</w:t>
      </w:r>
      <w:r w:rsidRPr="00383667">
        <w:rPr>
          <w:rFonts w:cs="Huawei Sans"/>
        </w:rPr>
        <w:t xml:space="preserve"> route-static 10.0.30.0 24 10.0.40.3</w:t>
      </w:r>
    </w:p>
    <w:p w14:paraId="6C437FCA" w14:textId="77777777" w:rsidR="00135587" w:rsidRPr="00383667" w:rsidRDefault="001F6316" w:rsidP="005714FA">
      <w:pPr>
        <w:pStyle w:val="1e"/>
      </w:pPr>
      <w:r w:rsidRPr="00383667">
        <w:t>After receiving a DHCP message from the DHCP client, the DHCP relay agent uses the interface IP address to relay the message to the DHCP server. Therefore, the connectivity between the interface IP address and DHCP server must be ensured.</w:t>
      </w:r>
    </w:p>
    <w:p w14:paraId="2B3B7BD6" w14:textId="77777777" w:rsidR="00135587" w:rsidRPr="00383667" w:rsidRDefault="001F6316" w:rsidP="005714FA">
      <w:pPr>
        <w:pStyle w:val="1e"/>
      </w:pPr>
      <w:r w:rsidRPr="00383667">
        <w:t># Check the connectivity between the DHCP server and relay interface.</w:t>
      </w:r>
    </w:p>
    <w:p w14:paraId="4629942E" w14:textId="77777777" w:rsidR="00135587" w:rsidRPr="00383667" w:rsidRDefault="001F6316" w:rsidP="005714FA">
      <w:pPr>
        <w:pStyle w:val="2f3"/>
        <w:rPr>
          <w:rFonts w:cs="Huawei Sans"/>
        </w:rPr>
      </w:pPr>
      <w:r w:rsidRPr="00383667">
        <w:rPr>
          <w:rFonts w:cs="Huawei Sans"/>
        </w:rPr>
        <w:t>&lt;S1&gt;ping -c 1 10.0.10.3</w:t>
      </w:r>
    </w:p>
    <w:p w14:paraId="144E6E31" w14:textId="77777777" w:rsidR="00135587" w:rsidRPr="00383667" w:rsidRDefault="001F6316" w:rsidP="005714FA">
      <w:pPr>
        <w:pStyle w:val="2f3"/>
        <w:rPr>
          <w:rFonts w:cs="Huawei Sans"/>
        </w:rPr>
      </w:pPr>
      <w:r w:rsidRPr="00383667">
        <w:rPr>
          <w:rFonts w:cs="Huawei Sans"/>
        </w:rPr>
        <w:lastRenderedPageBreak/>
        <w:t xml:space="preserve">  PING 10.0.10.3: 56  data bytes, press CTRL_C to break</w:t>
      </w:r>
    </w:p>
    <w:p w14:paraId="5627CE53" w14:textId="77777777" w:rsidR="00135587" w:rsidRPr="00383667" w:rsidRDefault="001F6316" w:rsidP="005714FA">
      <w:pPr>
        <w:pStyle w:val="2f3"/>
        <w:rPr>
          <w:rFonts w:cs="Huawei Sans"/>
        </w:rPr>
      </w:pPr>
      <w:r w:rsidRPr="00383667">
        <w:rPr>
          <w:rFonts w:cs="Huawei Sans"/>
        </w:rPr>
        <w:t xml:space="preserve">    Reply from 10.0.10.3: bytes=56 Sequence=1 ttl=255 time=50 ms</w:t>
      </w:r>
    </w:p>
    <w:p w14:paraId="5023351F" w14:textId="77777777" w:rsidR="00135587" w:rsidRPr="00383667" w:rsidRDefault="00135587" w:rsidP="005714FA">
      <w:pPr>
        <w:pStyle w:val="2f3"/>
        <w:rPr>
          <w:rFonts w:cs="Huawei Sans"/>
        </w:rPr>
      </w:pPr>
    </w:p>
    <w:p w14:paraId="7E19D678" w14:textId="77777777" w:rsidR="00135587" w:rsidRPr="00383667" w:rsidRDefault="001F6316" w:rsidP="005714FA">
      <w:pPr>
        <w:pStyle w:val="2f3"/>
        <w:rPr>
          <w:rFonts w:cs="Huawei Sans"/>
        </w:rPr>
      </w:pPr>
      <w:r w:rsidRPr="00383667">
        <w:rPr>
          <w:rFonts w:cs="Huawei Sans"/>
        </w:rPr>
        <w:t xml:space="preserve">  --- 10.0.10.3 ping statistics ---</w:t>
      </w:r>
    </w:p>
    <w:p w14:paraId="4AD0BD11" w14:textId="77777777" w:rsidR="00135587" w:rsidRPr="00383667" w:rsidRDefault="001F6316" w:rsidP="005714FA">
      <w:pPr>
        <w:pStyle w:val="2f3"/>
        <w:rPr>
          <w:rFonts w:cs="Huawei Sans"/>
        </w:rPr>
      </w:pPr>
      <w:r w:rsidRPr="00383667">
        <w:rPr>
          <w:rFonts w:cs="Huawei Sans"/>
        </w:rPr>
        <w:t xml:space="preserve">    1 packet(s) transmitted</w:t>
      </w:r>
    </w:p>
    <w:p w14:paraId="16A3EDB4" w14:textId="77777777" w:rsidR="00135587" w:rsidRPr="00383667" w:rsidRDefault="001F6316" w:rsidP="005714FA">
      <w:pPr>
        <w:pStyle w:val="2f3"/>
        <w:rPr>
          <w:rFonts w:cs="Huawei Sans"/>
        </w:rPr>
      </w:pPr>
      <w:r w:rsidRPr="00383667">
        <w:rPr>
          <w:rFonts w:cs="Huawei Sans"/>
        </w:rPr>
        <w:t xml:space="preserve">    1 packet(s) received</w:t>
      </w:r>
    </w:p>
    <w:p w14:paraId="7DCA706D" w14:textId="77777777" w:rsidR="00135587" w:rsidRPr="00383667" w:rsidRDefault="001F6316" w:rsidP="005714FA">
      <w:pPr>
        <w:pStyle w:val="2f3"/>
        <w:rPr>
          <w:rFonts w:cs="Huawei Sans"/>
        </w:rPr>
      </w:pPr>
      <w:r w:rsidRPr="00383667">
        <w:rPr>
          <w:rFonts w:cs="Huawei Sans"/>
        </w:rPr>
        <w:t xml:space="preserve">    0.00% packet loss</w:t>
      </w:r>
    </w:p>
    <w:p w14:paraId="17EDFCFA"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50/50/50 ms</w:t>
      </w:r>
    </w:p>
    <w:p w14:paraId="200ED2FF" w14:textId="77777777" w:rsidR="00135587" w:rsidRPr="00383667" w:rsidRDefault="00135587" w:rsidP="005714FA">
      <w:pPr>
        <w:pStyle w:val="2f3"/>
        <w:rPr>
          <w:rFonts w:cs="Huawei Sans"/>
        </w:rPr>
      </w:pPr>
    </w:p>
    <w:p w14:paraId="580436AB" w14:textId="77777777" w:rsidR="00135587" w:rsidRPr="00383667" w:rsidRDefault="001F6316" w:rsidP="005714FA">
      <w:pPr>
        <w:pStyle w:val="2f3"/>
        <w:rPr>
          <w:rFonts w:cs="Huawei Sans"/>
        </w:rPr>
      </w:pPr>
      <w:r w:rsidRPr="00383667">
        <w:rPr>
          <w:rFonts w:cs="Huawei Sans"/>
        </w:rPr>
        <w:t>&lt;S1&gt;ping -c 1 10.0.20.3</w:t>
      </w:r>
    </w:p>
    <w:p w14:paraId="31D1ED12" w14:textId="77777777" w:rsidR="00135587" w:rsidRPr="00383667" w:rsidRDefault="001F6316" w:rsidP="005714FA">
      <w:pPr>
        <w:pStyle w:val="2f3"/>
        <w:rPr>
          <w:rFonts w:cs="Huawei Sans"/>
        </w:rPr>
      </w:pPr>
      <w:r w:rsidRPr="00383667">
        <w:rPr>
          <w:rFonts w:cs="Huawei Sans"/>
        </w:rPr>
        <w:t xml:space="preserve">  PING 10.0.20.3: 56  data bytes, press CTRL_C to break</w:t>
      </w:r>
    </w:p>
    <w:p w14:paraId="2AE810D3" w14:textId="77777777" w:rsidR="00135587" w:rsidRPr="00383667" w:rsidRDefault="001F6316" w:rsidP="005714FA">
      <w:pPr>
        <w:pStyle w:val="2f3"/>
        <w:rPr>
          <w:rFonts w:cs="Huawei Sans"/>
        </w:rPr>
      </w:pPr>
      <w:r w:rsidRPr="00383667">
        <w:rPr>
          <w:rFonts w:cs="Huawei Sans"/>
        </w:rPr>
        <w:t xml:space="preserve">    Reply from 10.0.20.3: bytes=56 Sequence=1 ttl=255 time=40 ms</w:t>
      </w:r>
    </w:p>
    <w:p w14:paraId="23DA4B31" w14:textId="77777777" w:rsidR="00135587" w:rsidRPr="00383667" w:rsidRDefault="00135587" w:rsidP="005714FA">
      <w:pPr>
        <w:pStyle w:val="2f3"/>
        <w:rPr>
          <w:rFonts w:cs="Huawei Sans"/>
        </w:rPr>
      </w:pPr>
    </w:p>
    <w:p w14:paraId="31A561DE" w14:textId="77777777" w:rsidR="00135587" w:rsidRPr="00383667" w:rsidRDefault="001F6316" w:rsidP="005714FA">
      <w:pPr>
        <w:pStyle w:val="2f3"/>
        <w:rPr>
          <w:rFonts w:cs="Huawei Sans"/>
        </w:rPr>
      </w:pPr>
      <w:r w:rsidRPr="00383667">
        <w:rPr>
          <w:rFonts w:cs="Huawei Sans"/>
        </w:rPr>
        <w:t xml:space="preserve">  --- 10.0.20.3 ping statistics ---</w:t>
      </w:r>
    </w:p>
    <w:p w14:paraId="461278D9" w14:textId="77777777" w:rsidR="00135587" w:rsidRPr="00383667" w:rsidRDefault="001F6316" w:rsidP="005714FA">
      <w:pPr>
        <w:pStyle w:val="2f3"/>
        <w:rPr>
          <w:rFonts w:cs="Huawei Sans"/>
        </w:rPr>
      </w:pPr>
      <w:r w:rsidRPr="00383667">
        <w:rPr>
          <w:rFonts w:cs="Huawei Sans"/>
        </w:rPr>
        <w:t xml:space="preserve">    1 packet(s) transmitted</w:t>
      </w:r>
    </w:p>
    <w:p w14:paraId="676B821C" w14:textId="77777777" w:rsidR="00135587" w:rsidRPr="00383667" w:rsidRDefault="001F6316" w:rsidP="005714FA">
      <w:pPr>
        <w:pStyle w:val="2f3"/>
        <w:rPr>
          <w:rFonts w:cs="Huawei Sans"/>
        </w:rPr>
      </w:pPr>
      <w:r w:rsidRPr="00383667">
        <w:rPr>
          <w:rFonts w:cs="Huawei Sans"/>
        </w:rPr>
        <w:t xml:space="preserve">    1 packet(s) received</w:t>
      </w:r>
    </w:p>
    <w:p w14:paraId="0A5AFC64" w14:textId="77777777" w:rsidR="00135587" w:rsidRPr="00383667" w:rsidRDefault="001F6316" w:rsidP="005714FA">
      <w:pPr>
        <w:pStyle w:val="2f3"/>
        <w:rPr>
          <w:rFonts w:cs="Huawei Sans"/>
        </w:rPr>
      </w:pPr>
      <w:r w:rsidRPr="00383667">
        <w:rPr>
          <w:rFonts w:cs="Huawei Sans"/>
        </w:rPr>
        <w:t xml:space="preserve">    0.00% packet loss</w:t>
      </w:r>
    </w:p>
    <w:p w14:paraId="640324BC"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40/40/40 ms</w:t>
      </w:r>
    </w:p>
    <w:p w14:paraId="67A536FB" w14:textId="77777777" w:rsidR="00135587" w:rsidRPr="00383667" w:rsidRDefault="00135587" w:rsidP="005714FA">
      <w:pPr>
        <w:pStyle w:val="2f3"/>
        <w:rPr>
          <w:rFonts w:cs="Huawei Sans"/>
        </w:rPr>
      </w:pPr>
    </w:p>
    <w:p w14:paraId="21C42943" w14:textId="77777777" w:rsidR="00135587" w:rsidRPr="00383667" w:rsidRDefault="001F6316" w:rsidP="005714FA">
      <w:pPr>
        <w:pStyle w:val="2f3"/>
        <w:rPr>
          <w:rFonts w:cs="Huawei Sans"/>
        </w:rPr>
      </w:pPr>
      <w:r w:rsidRPr="00383667">
        <w:rPr>
          <w:rFonts w:cs="Huawei Sans"/>
        </w:rPr>
        <w:t>&lt;S1&gt;ping -c 1 10.0.30.3</w:t>
      </w:r>
    </w:p>
    <w:p w14:paraId="41669F56" w14:textId="77777777" w:rsidR="00135587" w:rsidRPr="00383667" w:rsidRDefault="001F6316" w:rsidP="005714FA">
      <w:pPr>
        <w:pStyle w:val="2f3"/>
        <w:rPr>
          <w:rFonts w:cs="Huawei Sans"/>
        </w:rPr>
      </w:pPr>
      <w:r w:rsidRPr="00383667">
        <w:rPr>
          <w:rFonts w:cs="Huawei Sans"/>
        </w:rPr>
        <w:t xml:space="preserve">  PING 10.0.30.3: 56  data bytes, press CTRL_C to break</w:t>
      </w:r>
    </w:p>
    <w:p w14:paraId="02930122" w14:textId="77777777" w:rsidR="00135587" w:rsidRPr="00383667" w:rsidRDefault="001F6316" w:rsidP="005714FA">
      <w:pPr>
        <w:pStyle w:val="2f3"/>
        <w:rPr>
          <w:rFonts w:cs="Huawei Sans"/>
        </w:rPr>
      </w:pPr>
      <w:r w:rsidRPr="00383667">
        <w:rPr>
          <w:rFonts w:cs="Huawei Sans"/>
        </w:rPr>
        <w:t xml:space="preserve">    Reply from 10.0.30.3: bytes=56 Sequence=1 ttl=255 time=30 ms</w:t>
      </w:r>
    </w:p>
    <w:p w14:paraId="5C9F2EAC" w14:textId="77777777" w:rsidR="00135587" w:rsidRPr="00383667" w:rsidRDefault="00135587" w:rsidP="005714FA">
      <w:pPr>
        <w:pStyle w:val="2f3"/>
        <w:rPr>
          <w:rFonts w:cs="Huawei Sans"/>
        </w:rPr>
      </w:pPr>
    </w:p>
    <w:p w14:paraId="439079CD" w14:textId="77777777" w:rsidR="00135587" w:rsidRPr="00383667" w:rsidRDefault="001F6316" w:rsidP="005714FA">
      <w:pPr>
        <w:pStyle w:val="2f3"/>
        <w:rPr>
          <w:rFonts w:cs="Huawei Sans"/>
        </w:rPr>
      </w:pPr>
      <w:r w:rsidRPr="00383667">
        <w:rPr>
          <w:rFonts w:cs="Huawei Sans"/>
        </w:rPr>
        <w:t xml:space="preserve">  --- 10.0.30.3 ping statistics ---</w:t>
      </w:r>
    </w:p>
    <w:p w14:paraId="6FA48AFD" w14:textId="77777777" w:rsidR="00135587" w:rsidRPr="00383667" w:rsidRDefault="001F6316" w:rsidP="005714FA">
      <w:pPr>
        <w:pStyle w:val="2f3"/>
        <w:rPr>
          <w:rFonts w:cs="Huawei Sans"/>
        </w:rPr>
      </w:pPr>
      <w:r w:rsidRPr="00383667">
        <w:rPr>
          <w:rFonts w:cs="Huawei Sans"/>
        </w:rPr>
        <w:t xml:space="preserve">    1 packet(s) transmitted</w:t>
      </w:r>
    </w:p>
    <w:p w14:paraId="21E3175B" w14:textId="77777777" w:rsidR="00135587" w:rsidRPr="00383667" w:rsidRDefault="001F6316" w:rsidP="005714FA">
      <w:pPr>
        <w:pStyle w:val="2f3"/>
        <w:rPr>
          <w:rFonts w:cs="Huawei Sans"/>
        </w:rPr>
      </w:pPr>
      <w:r w:rsidRPr="00383667">
        <w:rPr>
          <w:rFonts w:cs="Huawei Sans"/>
        </w:rPr>
        <w:t xml:space="preserve">    1 packet(s) received</w:t>
      </w:r>
    </w:p>
    <w:p w14:paraId="4AC12F4B" w14:textId="77777777" w:rsidR="00135587" w:rsidRPr="00383667" w:rsidRDefault="001F6316" w:rsidP="005714FA">
      <w:pPr>
        <w:pStyle w:val="2f3"/>
        <w:rPr>
          <w:rFonts w:cs="Huawei Sans"/>
        </w:rPr>
      </w:pPr>
      <w:r w:rsidRPr="00383667">
        <w:rPr>
          <w:rFonts w:cs="Huawei Sans"/>
        </w:rPr>
        <w:t xml:space="preserve">    0.00% packet loss</w:t>
      </w:r>
    </w:p>
    <w:p w14:paraId="6739CF92"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round-trip</w:t>
      </w:r>
      <w:r w:rsidRPr="00383667">
        <w:rPr>
          <w:rFonts w:cs="Huawei Sans"/>
        </w:rPr>
        <w:t xml:space="preserve"> min/avg/max = 30/30/30 ms</w:t>
      </w:r>
    </w:p>
    <w:p w14:paraId="3264742A" w14:textId="77777777" w:rsidR="00135587" w:rsidRPr="00383667" w:rsidRDefault="001F6316" w:rsidP="00604E8C">
      <w:pPr>
        <w:pStyle w:val="30"/>
        <w:numPr>
          <w:ilvl w:val="5"/>
          <w:numId w:val="26"/>
        </w:numPr>
        <w:tabs>
          <w:tab w:val="clear" w:pos="1701"/>
        </w:tabs>
        <w:ind w:left="1032" w:hanging="278"/>
        <w:outlineLvl w:val="9"/>
        <w:rPr>
          <w:rFonts w:cs="Huawei Sans"/>
        </w:rPr>
      </w:pPr>
      <w:r w:rsidRPr="00383667">
        <w:rPr>
          <w:rFonts w:cs="Huawei Sans"/>
        </w:rPr>
        <w:t>Configure the DHCP relay agent.</w:t>
      </w:r>
    </w:p>
    <w:p w14:paraId="0D5F88C5" w14:textId="77777777" w:rsidR="00135587" w:rsidRPr="00383667" w:rsidRDefault="001F6316" w:rsidP="005714FA">
      <w:pPr>
        <w:pStyle w:val="1e"/>
      </w:pPr>
      <w:r w:rsidRPr="00383667">
        <w:t>Configure DHCP relay on S3.</w:t>
      </w:r>
    </w:p>
    <w:p w14:paraId="6C565FDD" w14:textId="77777777" w:rsidR="00135587" w:rsidRPr="00383667" w:rsidRDefault="001F6316" w:rsidP="005714FA">
      <w:pPr>
        <w:pStyle w:val="1e"/>
      </w:pPr>
      <w:r w:rsidRPr="00383667">
        <w:t># Enable the DHCP service.</w:t>
      </w:r>
    </w:p>
    <w:p w14:paraId="05F22510" w14:textId="77777777" w:rsidR="00135587" w:rsidRPr="00383667" w:rsidRDefault="001F6316" w:rsidP="005714FA">
      <w:pPr>
        <w:pStyle w:val="2f3"/>
        <w:rPr>
          <w:rFonts w:cs="Huawei Sans"/>
        </w:rPr>
      </w:pPr>
      <w:r w:rsidRPr="00383667">
        <w:rPr>
          <w:rFonts w:cs="Huawei Sans"/>
        </w:rPr>
        <w:t>[S3]dhcp enable</w:t>
      </w:r>
    </w:p>
    <w:p w14:paraId="11B6C434" w14:textId="77777777" w:rsidR="00135587" w:rsidRPr="00383667" w:rsidRDefault="001F6316" w:rsidP="005714FA">
      <w:pPr>
        <w:pStyle w:val="1e"/>
      </w:pPr>
      <w:r w:rsidRPr="00383667">
        <w:t># Configure DHCP relay on interfaces and specify the DHCP server.</w:t>
      </w:r>
    </w:p>
    <w:p w14:paraId="10FB803C" w14:textId="77777777" w:rsidR="00135587" w:rsidRPr="00383667" w:rsidRDefault="001F6316" w:rsidP="005714FA">
      <w:pPr>
        <w:pStyle w:val="2f3"/>
        <w:rPr>
          <w:rFonts w:cs="Huawei Sans"/>
        </w:rPr>
      </w:pPr>
      <w:r w:rsidRPr="00383667">
        <w:rPr>
          <w:rFonts w:cs="Huawei Sans"/>
        </w:rPr>
        <w:t>[S3]interface Vlanif10</w:t>
      </w:r>
    </w:p>
    <w:p w14:paraId="2F63C303" w14:textId="77777777" w:rsidR="00135587" w:rsidRPr="00383667" w:rsidRDefault="001F6316" w:rsidP="005714FA">
      <w:pPr>
        <w:pStyle w:val="2f3"/>
        <w:rPr>
          <w:rFonts w:cs="Huawei Sans"/>
        </w:rPr>
      </w:pPr>
      <w:r w:rsidRPr="00383667">
        <w:rPr>
          <w:rFonts w:cs="Huawei Sans"/>
        </w:rPr>
        <w:t>[S3-Vlanif10] dhcp select relay</w:t>
      </w:r>
    </w:p>
    <w:p w14:paraId="4272A94E" w14:textId="77777777" w:rsidR="00135587" w:rsidRPr="00383667" w:rsidRDefault="001F6316" w:rsidP="005714FA">
      <w:pPr>
        <w:pStyle w:val="2f3"/>
        <w:rPr>
          <w:rFonts w:cs="Huawei Sans"/>
        </w:rPr>
      </w:pPr>
      <w:r w:rsidRPr="00383667">
        <w:rPr>
          <w:rFonts w:cs="Huawei Sans"/>
        </w:rPr>
        <w:t xml:space="preserve">[S3-Vlanif10] dhcp relay </w:t>
      </w:r>
      <w:r w:rsidRPr="00497E5B">
        <w:rPr>
          <w:rFonts w:cs="Huawei Sans"/>
        </w:rPr>
        <w:t>server-ip</w:t>
      </w:r>
      <w:r w:rsidRPr="00383667">
        <w:rPr>
          <w:rFonts w:cs="Huawei Sans"/>
        </w:rPr>
        <w:t xml:space="preserve"> 10.0.40.1</w:t>
      </w:r>
    </w:p>
    <w:p w14:paraId="0042AEAA" w14:textId="77777777" w:rsidR="00135587" w:rsidRPr="00383667" w:rsidRDefault="001F6316" w:rsidP="005714FA">
      <w:pPr>
        <w:pStyle w:val="2f3"/>
        <w:rPr>
          <w:rFonts w:cs="Huawei Sans"/>
        </w:rPr>
      </w:pPr>
      <w:r w:rsidRPr="00383667">
        <w:rPr>
          <w:rFonts w:cs="Huawei Sans"/>
        </w:rPr>
        <w:t>[S3-Vlanif10] quit</w:t>
      </w:r>
    </w:p>
    <w:p w14:paraId="6178DD3B" w14:textId="77777777" w:rsidR="00135587" w:rsidRPr="00383667" w:rsidRDefault="001F6316" w:rsidP="005714FA">
      <w:pPr>
        <w:pStyle w:val="2f3"/>
        <w:rPr>
          <w:rFonts w:cs="Huawei Sans"/>
        </w:rPr>
      </w:pPr>
      <w:r w:rsidRPr="00383667">
        <w:rPr>
          <w:rFonts w:cs="Huawei Sans"/>
        </w:rPr>
        <w:t>[S3]interface Vlanif20</w:t>
      </w:r>
    </w:p>
    <w:p w14:paraId="51D9174E" w14:textId="77777777" w:rsidR="00135587" w:rsidRPr="00383667" w:rsidRDefault="001F6316" w:rsidP="005714FA">
      <w:pPr>
        <w:pStyle w:val="2f3"/>
        <w:rPr>
          <w:rFonts w:cs="Huawei Sans"/>
        </w:rPr>
      </w:pPr>
      <w:r w:rsidRPr="00383667">
        <w:rPr>
          <w:rFonts w:cs="Huawei Sans"/>
        </w:rPr>
        <w:t>[S3-Vlanif20] dhcp select relay</w:t>
      </w:r>
    </w:p>
    <w:p w14:paraId="4B46713E" w14:textId="77777777" w:rsidR="00135587" w:rsidRPr="00383667" w:rsidRDefault="001F6316" w:rsidP="005714FA">
      <w:pPr>
        <w:pStyle w:val="2f3"/>
        <w:rPr>
          <w:rFonts w:cs="Huawei Sans"/>
        </w:rPr>
      </w:pPr>
      <w:r w:rsidRPr="00383667">
        <w:rPr>
          <w:rFonts w:cs="Huawei Sans"/>
        </w:rPr>
        <w:t xml:space="preserve">[S3-Vlanif20] dhcp relay </w:t>
      </w:r>
      <w:r w:rsidRPr="00497E5B">
        <w:rPr>
          <w:rFonts w:cs="Huawei Sans"/>
        </w:rPr>
        <w:t>server-ip</w:t>
      </w:r>
      <w:r w:rsidRPr="00383667">
        <w:rPr>
          <w:rFonts w:cs="Huawei Sans"/>
        </w:rPr>
        <w:t xml:space="preserve"> 10.0.40.1</w:t>
      </w:r>
    </w:p>
    <w:p w14:paraId="258D1638" w14:textId="77777777" w:rsidR="00135587" w:rsidRPr="00383667" w:rsidRDefault="001F6316" w:rsidP="005714FA">
      <w:pPr>
        <w:pStyle w:val="2f3"/>
        <w:rPr>
          <w:rFonts w:cs="Huawei Sans"/>
        </w:rPr>
      </w:pPr>
      <w:r w:rsidRPr="00383667">
        <w:rPr>
          <w:rFonts w:cs="Huawei Sans"/>
        </w:rPr>
        <w:t>[S3-Vlanif20] quit</w:t>
      </w:r>
    </w:p>
    <w:p w14:paraId="24C20E41" w14:textId="77777777" w:rsidR="00135587" w:rsidRPr="00383667" w:rsidRDefault="001F6316" w:rsidP="005714FA">
      <w:pPr>
        <w:pStyle w:val="2f3"/>
        <w:rPr>
          <w:rFonts w:cs="Huawei Sans"/>
        </w:rPr>
      </w:pPr>
      <w:r w:rsidRPr="00383667">
        <w:rPr>
          <w:rFonts w:cs="Huawei Sans"/>
        </w:rPr>
        <w:t>[S3]interface Vlanif30</w:t>
      </w:r>
    </w:p>
    <w:p w14:paraId="5A7F45B7" w14:textId="77777777" w:rsidR="00135587" w:rsidRPr="00383667" w:rsidRDefault="001F6316" w:rsidP="005714FA">
      <w:pPr>
        <w:pStyle w:val="2f3"/>
        <w:rPr>
          <w:rFonts w:cs="Huawei Sans"/>
        </w:rPr>
      </w:pPr>
      <w:r w:rsidRPr="00383667">
        <w:rPr>
          <w:rFonts w:cs="Huawei Sans"/>
        </w:rPr>
        <w:t>[S3-Vlanif30] dhcp select relay</w:t>
      </w:r>
    </w:p>
    <w:p w14:paraId="737265A5" w14:textId="77777777" w:rsidR="00135587" w:rsidRPr="00383667" w:rsidRDefault="001F6316" w:rsidP="005714FA">
      <w:pPr>
        <w:pStyle w:val="2f3"/>
        <w:rPr>
          <w:rFonts w:cs="Huawei Sans"/>
        </w:rPr>
      </w:pPr>
      <w:r w:rsidRPr="00383667">
        <w:rPr>
          <w:rFonts w:cs="Huawei Sans"/>
        </w:rPr>
        <w:t xml:space="preserve">[S3-Vlanif30] dhcp relay </w:t>
      </w:r>
      <w:r w:rsidRPr="00497E5B">
        <w:rPr>
          <w:rFonts w:cs="Huawei Sans"/>
        </w:rPr>
        <w:t>server-ip</w:t>
      </w:r>
      <w:r w:rsidRPr="00383667">
        <w:rPr>
          <w:rFonts w:cs="Huawei Sans"/>
        </w:rPr>
        <w:t xml:space="preserve"> 10.0.40.1</w:t>
      </w:r>
    </w:p>
    <w:p w14:paraId="05E7BAA4" w14:textId="77777777" w:rsidR="00135587" w:rsidRPr="00383667" w:rsidRDefault="001F6316" w:rsidP="005714FA">
      <w:pPr>
        <w:pStyle w:val="2f3"/>
        <w:rPr>
          <w:rFonts w:cs="Huawei Sans"/>
        </w:rPr>
      </w:pPr>
      <w:r w:rsidRPr="00383667">
        <w:rPr>
          <w:rFonts w:cs="Huawei Sans"/>
        </w:rPr>
        <w:t>[S3-Vlanif30] quit</w:t>
      </w:r>
    </w:p>
    <w:p w14:paraId="2310138A" w14:textId="77777777" w:rsidR="00135587" w:rsidRPr="00383667" w:rsidRDefault="001F6316" w:rsidP="005714FA">
      <w:pPr>
        <w:pStyle w:val="1e"/>
      </w:pPr>
      <w:r w:rsidRPr="00383667">
        <w:t># Verify the DHCP relay configuration.</w:t>
      </w:r>
    </w:p>
    <w:p w14:paraId="7DE5D39E" w14:textId="77777777" w:rsidR="00135587" w:rsidRPr="00383667" w:rsidRDefault="001F6316" w:rsidP="005714FA">
      <w:pPr>
        <w:pStyle w:val="2f3"/>
        <w:rPr>
          <w:rFonts w:cs="Huawei Sans"/>
        </w:rPr>
      </w:pPr>
      <w:r w:rsidRPr="00383667">
        <w:rPr>
          <w:rFonts w:cs="Huawei Sans"/>
        </w:rPr>
        <w:t xml:space="preserve">[S3]display dhcp relay all </w:t>
      </w:r>
    </w:p>
    <w:p w14:paraId="58EED144" w14:textId="77777777" w:rsidR="00135587" w:rsidRPr="00383667" w:rsidRDefault="001F6316" w:rsidP="005714FA">
      <w:pPr>
        <w:pStyle w:val="2f3"/>
        <w:rPr>
          <w:rFonts w:cs="Huawei Sans"/>
        </w:rPr>
      </w:pPr>
      <w:r w:rsidRPr="00383667">
        <w:rPr>
          <w:rFonts w:cs="Huawei Sans"/>
        </w:rPr>
        <w:t xml:space="preserve"> DHCP relay agent running information of interface Vlanif10 :</w:t>
      </w:r>
    </w:p>
    <w:p w14:paraId="710A9E52" w14:textId="77777777" w:rsidR="00135587" w:rsidRPr="00383667" w:rsidRDefault="001F6316" w:rsidP="005714FA">
      <w:pPr>
        <w:pStyle w:val="2f3"/>
        <w:rPr>
          <w:rFonts w:cs="Huawei Sans"/>
        </w:rPr>
      </w:pPr>
      <w:r w:rsidRPr="00383667">
        <w:rPr>
          <w:rFonts w:cs="Huawei Sans"/>
        </w:rPr>
        <w:lastRenderedPageBreak/>
        <w:t xml:space="preserve"> Server IP address [01] : 10.0.40.1</w:t>
      </w:r>
    </w:p>
    <w:p w14:paraId="2C0C8DDA" w14:textId="77777777" w:rsidR="00135587" w:rsidRPr="00383667" w:rsidRDefault="001F6316" w:rsidP="005714FA">
      <w:pPr>
        <w:pStyle w:val="2f3"/>
        <w:rPr>
          <w:rFonts w:cs="Huawei Sans"/>
        </w:rPr>
      </w:pPr>
      <w:r w:rsidRPr="00383667">
        <w:rPr>
          <w:rFonts w:cs="Huawei Sans"/>
        </w:rPr>
        <w:t xml:space="preserve"> Gateway address in use : 10.0.10.3</w:t>
      </w:r>
    </w:p>
    <w:p w14:paraId="481B5E85" w14:textId="77777777" w:rsidR="00135587" w:rsidRPr="00383667" w:rsidRDefault="001F6316" w:rsidP="005714FA">
      <w:pPr>
        <w:pStyle w:val="2f3"/>
        <w:rPr>
          <w:rFonts w:cs="Huawei Sans"/>
        </w:rPr>
      </w:pPr>
      <w:r w:rsidRPr="00383667">
        <w:rPr>
          <w:rFonts w:cs="Huawei Sans"/>
        </w:rPr>
        <w:t xml:space="preserve"> </w:t>
      </w:r>
    </w:p>
    <w:p w14:paraId="491AF45B" w14:textId="77777777" w:rsidR="00135587" w:rsidRPr="00383667" w:rsidRDefault="001F6316" w:rsidP="005714FA">
      <w:pPr>
        <w:pStyle w:val="2f3"/>
        <w:rPr>
          <w:rFonts w:cs="Huawei Sans"/>
        </w:rPr>
      </w:pPr>
      <w:r w:rsidRPr="00383667">
        <w:rPr>
          <w:rFonts w:cs="Huawei Sans"/>
        </w:rPr>
        <w:t xml:space="preserve"> DHCP relay agent running information of interface Vlanif20 :</w:t>
      </w:r>
    </w:p>
    <w:p w14:paraId="3B755E5D" w14:textId="77777777" w:rsidR="00135587" w:rsidRPr="00383667" w:rsidRDefault="001F6316" w:rsidP="005714FA">
      <w:pPr>
        <w:pStyle w:val="2f3"/>
        <w:rPr>
          <w:rFonts w:cs="Huawei Sans"/>
        </w:rPr>
      </w:pPr>
      <w:r w:rsidRPr="00383667">
        <w:rPr>
          <w:rFonts w:cs="Huawei Sans"/>
        </w:rPr>
        <w:t xml:space="preserve"> Server IP address [01] : 10.0.40.1</w:t>
      </w:r>
    </w:p>
    <w:p w14:paraId="650EE11F" w14:textId="77777777" w:rsidR="00135587" w:rsidRPr="00383667" w:rsidRDefault="001F6316" w:rsidP="005714FA">
      <w:pPr>
        <w:pStyle w:val="2f3"/>
        <w:rPr>
          <w:rFonts w:cs="Huawei Sans"/>
        </w:rPr>
      </w:pPr>
      <w:r w:rsidRPr="00383667">
        <w:rPr>
          <w:rFonts w:cs="Huawei Sans"/>
        </w:rPr>
        <w:t xml:space="preserve"> Gateway address in use : 10.0.20.3</w:t>
      </w:r>
    </w:p>
    <w:p w14:paraId="425E4613" w14:textId="77777777" w:rsidR="00135587" w:rsidRPr="00383667" w:rsidRDefault="001F6316" w:rsidP="005714FA">
      <w:pPr>
        <w:pStyle w:val="2f3"/>
        <w:rPr>
          <w:rFonts w:cs="Huawei Sans"/>
        </w:rPr>
      </w:pPr>
      <w:r w:rsidRPr="00383667">
        <w:rPr>
          <w:rFonts w:cs="Huawei Sans"/>
        </w:rPr>
        <w:t xml:space="preserve"> </w:t>
      </w:r>
    </w:p>
    <w:p w14:paraId="359F97D1" w14:textId="77777777" w:rsidR="00135587" w:rsidRPr="00383667" w:rsidRDefault="001F6316" w:rsidP="005714FA">
      <w:pPr>
        <w:pStyle w:val="2f3"/>
        <w:rPr>
          <w:rFonts w:cs="Huawei Sans"/>
        </w:rPr>
      </w:pPr>
      <w:r w:rsidRPr="00383667">
        <w:rPr>
          <w:rFonts w:cs="Huawei Sans"/>
        </w:rPr>
        <w:t xml:space="preserve"> DHCP relay agent running information of interface Vlanif30 :</w:t>
      </w:r>
    </w:p>
    <w:p w14:paraId="1A610CEB" w14:textId="77777777" w:rsidR="00135587" w:rsidRPr="00383667" w:rsidRDefault="001F6316" w:rsidP="005714FA">
      <w:pPr>
        <w:pStyle w:val="2f3"/>
        <w:rPr>
          <w:rFonts w:cs="Huawei Sans"/>
        </w:rPr>
      </w:pPr>
      <w:r w:rsidRPr="00383667">
        <w:rPr>
          <w:rFonts w:cs="Huawei Sans"/>
        </w:rPr>
        <w:t xml:space="preserve"> Server IP address [01] : 10.0.40.1</w:t>
      </w:r>
    </w:p>
    <w:p w14:paraId="69B2F53E" w14:textId="77777777" w:rsidR="00135587" w:rsidRPr="00383667" w:rsidRDefault="001F6316" w:rsidP="005714FA">
      <w:pPr>
        <w:pStyle w:val="2f3"/>
        <w:rPr>
          <w:rFonts w:cs="Huawei Sans"/>
        </w:rPr>
      </w:pPr>
      <w:r w:rsidRPr="00383667">
        <w:rPr>
          <w:rFonts w:cs="Huawei Sans"/>
        </w:rPr>
        <w:t xml:space="preserve"> Gateway address in use : 10.0.30.3</w:t>
      </w:r>
    </w:p>
    <w:p w14:paraId="205BBA67" w14:textId="77777777" w:rsidR="00135587" w:rsidRPr="00383667" w:rsidRDefault="001F6316" w:rsidP="00604E8C">
      <w:pPr>
        <w:pStyle w:val="30"/>
        <w:numPr>
          <w:ilvl w:val="5"/>
          <w:numId w:val="26"/>
        </w:numPr>
        <w:tabs>
          <w:tab w:val="clear" w:pos="1701"/>
        </w:tabs>
        <w:ind w:left="1032" w:hanging="278"/>
        <w:outlineLvl w:val="9"/>
        <w:rPr>
          <w:rFonts w:cs="Huawei Sans"/>
        </w:rPr>
      </w:pPr>
      <w:r w:rsidRPr="00383667">
        <w:rPr>
          <w:rFonts w:cs="Huawei Sans"/>
        </w:rPr>
        <w:t>Configure the DHCP client.</w:t>
      </w:r>
    </w:p>
    <w:p w14:paraId="0948D5AB" w14:textId="77777777" w:rsidR="00135587" w:rsidRPr="00383667" w:rsidRDefault="001F6316" w:rsidP="005714FA">
      <w:pPr>
        <w:pStyle w:val="1e"/>
      </w:pPr>
      <w:r w:rsidRPr="00383667">
        <w:t>Configure VLANIF 10, VLANIF 20, and VLANIF 30 on S4 to obtain IP addresses through DHCP.</w:t>
      </w:r>
    </w:p>
    <w:p w14:paraId="78D06E9E" w14:textId="77777777" w:rsidR="00135587" w:rsidRPr="00383667" w:rsidRDefault="001F6316" w:rsidP="005714FA">
      <w:pPr>
        <w:pStyle w:val="1e"/>
      </w:pPr>
      <w:r w:rsidRPr="00383667">
        <w:t># Enable the DHCP service.</w:t>
      </w:r>
    </w:p>
    <w:p w14:paraId="393A6E85" w14:textId="77777777" w:rsidR="00135587" w:rsidRPr="00383667" w:rsidRDefault="001F6316" w:rsidP="005714FA">
      <w:pPr>
        <w:pStyle w:val="2f3"/>
        <w:rPr>
          <w:rFonts w:cs="Huawei Sans"/>
        </w:rPr>
      </w:pPr>
      <w:r w:rsidRPr="00383667">
        <w:rPr>
          <w:rFonts w:cs="Huawei Sans"/>
        </w:rPr>
        <w:t>[S4]dhcp enable</w:t>
      </w:r>
    </w:p>
    <w:p w14:paraId="69DEF289" w14:textId="77777777" w:rsidR="00135587" w:rsidRPr="00383667" w:rsidRDefault="001F6316" w:rsidP="005714FA">
      <w:pPr>
        <w:pStyle w:val="1e"/>
      </w:pPr>
      <w:r w:rsidRPr="00383667">
        <w:t># Enable the interfaces to obtain IP addresses through DHCP.</w:t>
      </w:r>
    </w:p>
    <w:p w14:paraId="31FBAA5C" w14:textId="77777777" w:rsidR="00135587" w:rsidRPr="00383667" w:rsidRDefault="001F6316" w:rsidP="005714FA">
      <w:pPr>
        <w:pStyle w:val="2f3"/>
        <w:rPr>
          <w:rFonts w:cs="Huawei Sans"/>
        </w:rPr>
      </w:pPr>
      <w:r w:rsidRPr="00383667">
        <w:rPr>
          <w:rFonts w:cs="Huawei Sans"/>
        </w:rPr>
        <w:t>[S4]interface Vlanif10</w:t>
      </w:r>
    </w:p>
    <w:p w14:paraId="4A248099" w14:textId="77777777" w:rsidR="00135587" w:rsidRPr="00383667" w:rsidRDefault="001F6316" w:rsidP="005714FA">
      <w:pPr>
        <w:pStyle w:val="2f3"/>
        <w:rPr>
          <w:rFonts w:cs="Huawei Sans"/>
        </w:rPr>
      </w:pPr>
      <w:r w:rsidRPr="00383667">
        <w:rPr>
          <w:rFonts w:cs="Huawei Sans"/>
        </w:rPr>
        <w:t xml:space="preserve">[S4-Vlanif10] </w:t>
      </w:r>
      <w:r w:rsidRPr="00497E5B">
        <w:rPr>
          <w:rFonts w:cs="Huawei Sans"/>
        </w:rPr>
        <w:t>ip</w:t>
      </w:r>
      <w:r w:rsidRPr="00383667">
        <w:rPr>
          <w:rFonts w:cs="Huawei Sans"/>
        </w:rPr>
        <w:t xml:space="preserve"> address </w:t>
      </w:r>
      <w:r w:rsidRPr="00497E5B">
        <w:rPr>
          <w:rFonts w:cs="Huawei Sans"/>
        </w:rPr>
        <w:t>dhcp-alloc</w:t>
      </w:r>
    </w:p>
    <w:p w14:paraId="6DF1A15F" w14:textId="77777777" w:rsidR="00135587" w:rsidRPr="00383667" w:rsidRDefault="001F6316" w:rsidP="005714FA">
      <w:pPr>
        <w:pStyle w:val="2f3"/>
        <w:rPr>
          <w:rFonts w:cs="Huawei Sans"/>
        </w:rPr>
      </w:pPr>
      <w:r w:rsidRPr="00383667">
        <w:rPr>
          <w:rFonts w:cs="Huawei Sans"/>
        </w:rPr>
        <w:t>[S4-Vlanif10] quit</w:t>
      </w:r>
    </w:p>
    <w:p w14:paraId="5380FF20" w14:textId="77777777" w:rsidR="00135587" w:rsidRPr="00383667" w:rsidRDefault="001F6316" w:rsidP="005714FA">
      <w:pPr>
        <w:pStyle w:val="2f3"/>
        <w:rPr>
          <w:rFonts w:cs="Huawei Sans"/>
        </w:rPr>
      </w:pPr>
      <w:r w:rsidRPr="00383667">
        <w:rPr>
          <w:rFonts w:cs="Huawei Sans"/>
        </w:rPr>
        <w:t>[S4]interface Vlanif20</w:t>
      </w:r>
    </w:p>
    <w:p w14:paraId="1CDE6B6A" w14:textId="77777777" w:rsidR="00135587" w:rsidRPr="00383667" w:rsidRDefault="001F6316" w:rsidP="005714FA">
      <w:pPr>
        <w:pStyle w:val="2f3"/>
        <w:rPr>
          <w:rFonts w:cs="Huawei Sans"/>
        </w:rPr>
      </w:pPr>
      <w:r w:rsidRPr="00383667">
        <w:rPr>
          <w:rFonts w:cs="Huawei Sans"/>
        </w:rPr>
        <w:t xml:space="preserve">[S4-Vlanif20] </w:t>
      </w:r>
      <w:r w:rsidRPr="00497E5B">
        <w:rPr>
          <w:rFonts w:cs="Huawei Sans"/>
        </w:rPr>
        <w:t>ip</w:t>
      </w:r>
      <w:r w:rsidRPr="00383667">
        <w:rPr>
          <w:rFonts w:cs="Huawei Sans"/>
        </w:rPr>
        <w:t xml:space="preserve"> address </w:t>
      </w:r>
      <w:r w:rsidRPr="00497E5B">
        <w:rPr>
          <w:rFonts w:cs="Huawei Sans"/>
        </w:rPr>
        <w:t>dhcp-alloc</w:t>
      </w:r>
    </w:p>
    <w:p w14:paraId="67D51366" w14:textId="77777777" w:rsidR="00135587" w:rsidRPr="00383667" w:rsidRDefault="001F6316" w:rsidP="005714FA">
      <w:pPr>
        <w:pStyle w:val="2f3"/>
        <w:rPr>
          <w:rFonts w:cs="Huawei Sans"/>
        </w:rPr>
      </w:pPr>
      <w:r w:rsidRPr="00383667">
        <w:rPr>
          <w:rFonts w:cs="Huawei Sans"/>
        </w:rPr>
        <w:t>[S4-Vlanif20] quit</w:t>
      </w:r>
    </w:p>
    <w:p w14:paraId="24A97DA6" w14:textId="77777777" w:rsidR="00135587" w:rsidRPr="00383667" w:rsidRDefault="001F6316" w:rsidP="005714FA">
      <w:pPr>
        <w:pStyle w:val="2f3"/>
        <w:rPr>
          <w:rFonts w:cs="Huawei Sans"/>
        </w:rPr>
      </w:pPr>
      <w:r w:rsidRPr="00383667">
        <w:rPr>
          <w:rFonts w:cs="Huawei Sans"/>
        </w:rPr>
        <w:t>[S4]interface Vlanif30</w:t>
      </w:r>
    </w:p>
    <w:p w14:paraId="3BE4F4F6" w14:textId="77777777" w:rsidR="00135587" w:rsidRPr="00383667" w:rsidRDefault="001F6316" w:rsidP="005714FA">
      <w:pPr>
        <w:pStyle w:val="2f3"/>
        <w:rPr>
          <w:rFonts w:cs="Huawei Sans"/>
        </w:rPr>
      </w:pPr>
      <w:r w:rsidRPr="00383667">
        <w:rPr>
          <w:rFonts w:cs="Huawei Sans"/>
        </w:rPr>
        <w:t xml:space="preserve">[S4-Vlanif30] </w:t>
      </w:r>
      <w:r w:rsidRPr="00497E5B">
        <w:rPr>
          <w:rFonts w:cs="Huawei Sans"/>
        </w:rPr>
        <w:t>ip</w:t>
      </w:r>
      <w:r w:rsidRPr="00383667">
        <w:rPr>
          <w:rFonts w:cs="Huawei Sans"/>
        </w:rPr>
        <w:t xml:space="preserve"> address </w:t>
      </w:r>
      <w:r w:rsidRPr="00497E5B">
        <w:rPr>
          <w:rFonts w:cs="Huawei Sans"/>
        </w:rPr>
        <w:t>dhcp-alloc</w:t>
      </w:r>
    </w:p>
    <w:p w14:paraId="79C83FD1" w14:textId="77777777" w:rsidR="00135587" w:rsidRPr="00383667" w:rsidRDefault="001F6316" w:rsidP="005714FA">
      <w:pPr>
        <w:pStyle w:val="2f3"/>
        <w:rPr>
          <w:rFonts w:cs="Huawei Sans"/>
        </w:rPr>
      </w:pPr>
      <w:r w:rsidRPr="00383667">
        <w:rPr>
          <w:rFonts w:cs="Huawei Sans"/>
        </w:rPr>
        <w:t>[S4-Vlanif30] quit</w:t>
      </w:r>
    </w:p>
    <w:p w14:paraId="31C251DD" w14:textId="77777777" w:rsidR="00135587" w:rsidRPr="00383667" w:rsidRDefault="001F6316" w:rsidP="005714FA">
      <w:pPr>
        <w:pStyle w:val="1e"/>
      </w:pPr>
      <w:r w:rsidRPr="00383667">
        <w:t># Check the IP address allocated to each interface.</w:t>
      </w:r>
    </w:p>
    <w:p w14:paraId="441E6C5B" w14:textId="77777777" w:rsidR="00135587" w:rsidRPr="00383667" w:rsidRDefault="001F6316" w:rsidP="005714FA">
      <w:pPr>
        <w:pStyle w:val="2f3"/>
        <w:rPr>
          <w:rFonts w:cs="Huawei Sans"/>
        </w:rPr>
      </w:pPr>
      <w:r w:rsidRPr="00383667">
        <w:rPr>
          <w:rFonts w:cs="Huawei Sans"/>
        </w:rPr>
        <w:t xml:space="preserve">&lt;S4&gt;display interface </w:t>
      </w:r>
      <w:r w:rsidRPr="00497E5B">
        <w:rPr>
          <w:rFonts w:cs="Huawei Sans"/>
        </w:rPr>
        <w:t>Vlanif</w:t>
      </w:r>
      <w:r w:rsidRPr="00383667">
        <w:rPr>
          <w:rFonts w:cs="Huawei Sans"/>
        </w:rPr>
        <w:t xml:space="preserve"> 10</w:t>
      </w:r>
    </w:p>
    <w:p w14:paraId="69FFE844" w14:textId="04DD0508" w:rsidR="00135587" w:rsidRPr="00383667" w:rsidRDefault="001F6316" w:rsidP="005714FA">
      <w:pPr>
        <w:pStyle w:val="2f3"/>
        <w:rPr>
          <w:rFonts w:cs="Huawei Sans"/>
        </w:rPr>
      </w:pPr>
      <w:r w:rsidRPr="00383667">
        <w:rPr>
          <w:rFonts w:cs="Huawei Sans"/>
        </w:rPr>
        <w:t>Vlanif10 current state</w:t>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Pr="00383667">
        <w:rPr>
          <w:rFonts w:cs="Huawei Sans"/>
        </w:rPr>
        <w:t>: UP</w:t>
      </w:r>
    </w:p>
    <w:p w14:paraId="1FA9FF3B" w14:textId="0444255E" w:rsidR="00135587" w:rsidRPr="00383667" w:rsidRDefault="001F6316" w:rsidP="005714FA">
      <w:pPr>
        <w:pStyle w:val="2f3"/>
        <w:rPr>
          <w:rFonts w:cs="Huawei Sans"/>
        </w:rPr>
      </w:pPr>
      <w:r w:rsidRPr="00383667">
        <w:rPr>
          <w:rFonts w:cs="Huawei Sans"/>
        </w:rPr>
        <w:t>Line protocol current state</w:t>
      </w:r>
      <w:r w:rsidR="00983CCF">
        <w:rPr>
          <w:rFonts w:cs="Huawei Sans"/>
        </w:rPr>
        <w:tab/>
      </w:r>
      <w:r w:rsidRPr="00383667">
        <w:rPr>
          <w:rFonts w:cs="Huawei Sans"/>
        </w:rPr>
        <w:t>: UP</w:t>
      </w:r>
    </w:p>
    <w:p w14:paraId="42BF7AE1" w14:textId="2FB352E1" w:rsidR="00135587" w:rsidRPr="00383667" w:rsidRDefault="001F6316" w:rsidP="005714FA">
      <w:pPr>
        <w:pStyle w:val="2f3"/>
        <w:rPr>
          <w:rFonts w:cs="Huawei Sans"/>
        </w:rPr>
      </w:pPr>
      <w:r w:rsidRPr="00383667">
        <w:rPr>
          <w:rFonts w:cs="Huawei Sans"/>
        </w:rPr>
        <w:t>Last line protocol up time</w:t>
      </w:r>
      <w:r w:rsidR="00983CCF">
        <w:rPr>
          <w:rFonts w:cs="Huawei Sans"/>
        </w:rPr>
        <w:tab/>
      </w:r>
      <w:r w:rsidRPr="00383667">
        <w:rPr>
          <w:rFonts w:cs="Huawei Sans"/>
        </w:rPr>
        <w:t>: 2020-06-05 17:37:57 UTC-08:00</w:t>
      </w:r>
    </w:p>
    <w:p w14:paraId="2DBAB06F" w14:textId="77777777" w:rsidR="00135587" w:rsidRPr="00383667" w:rsidRDefault="001F6316" w:rsidP="005714FA">
      <w:pPr>
        <w:pStyle w:val="2f3"/>
        <w:rPr>
          <w:rFonts w:cs="Huawei Sans"/>
        </w:rPr>
      </w:pPr>
      <w:r w:rsidRPr="00383667">
        <w:rPr>
          <w:rFonts w:cs="Huawei Sans"/>
        </w:rPr>
        <w:t>Description:</w:t>
      </w:r>
    </w:p>
    <w:p w14:paraId="5E4B54BC" w14:textId="77777777" w:rsidR="00135587" w:rsidRPr="00383667" w:rsidRDefault="001F6316" w:rsidP="005714FA">
      <w:pPr>
        <w:pStyle w:val="2f3"/>
        <w:rPr>
          <w:rFonts w:cs="Huawei Sans"/>
        </w:rPr>
      </w:pPr>
      <w:r w:rsidRPr="00383667">
        <w:rPr>
          <w:rFonts w:cs="Huawei Sans"/>
        </w:rPr>
        <w:t>Route Port,The Maximum Transmit Unit is 1500</w:t>
      </w:r>
    </w:p>
    <w:p w14:paraId="6284ACB2" w14:textId="77777777" w:rsidR="00135587" w:rsidRPr="00383667" w:rsidRDefault="001F6316" w:rsidP="005714FA">
      <w:pPr>
        <w:pStyle w:val="2f3"/>
        <w:rPr>
          <w:rFonts w:cs="Huawei Sans"/>
          <w:color w:val="EC7061"/>
        </w:rPr>
      </w:pPr>
      <w:r w:rsidRPr="00383667">
        <w:rPr>
          <w:rFonts w:cs="Huawei Sans"/>
          <w:color w:val="EC7061"/>
        </w:rPr>
        <w:t>Internet Address is allocated by DHCP, 10.0.10.254/24</w:t>
      </w:r>
    </w:p>
    <w:p w14:paraId="16E20C8C" w14:textId="77777777" w:rsidR="00135587" w:rsidRPr="00383667" w:rsidRDefault="00135587" w:rsidP="005714FA">
      <w:pPr>
        <w:pStyle w:val="2f3"/>
        <w:rPr>
          <w:rFonts w:cs="Huawei Sans"/>
        </w:rPr>
      </w:pPr>
    </w:p>
    <w:p w14:paraId="453C2E82" w14:textId="77777777" w:rsidR="00135587" w:rsidRPr="00383667" w:rsidRDefault="001F6316" w:rsidP="005714FA">
      <w:pPr>
        <w:pStyle w:val="2f3"/>
        <w:rPr>
          <w:rFonts w:cs="Huawei Sans"/>
        </w:rPr>
      </w:pPr>
      <w:r w:rsidRPr="00383667">
        <w:rPr>
          <w:rFonts w:cs="Huawei Sans"/>
        </w:rPr>
        <w:t xml:space="preserve">[S4]display interface </w:t>
      </w:r>
      <w:r w:rsidRPr="00497E5B">
        <w:rPr>
          <w:rFonts w:cs="Huawei Sans"/>
        </w:rPr>
        <w:t>Vlanif</w:t>
      </w:r>
      <w:r w:rsidRPr="00383667">
        <w:rPr>
          <w:rFonts w:cs="Huawei Sans"/>
        </w:rPr>
        <w:t xml:space="preserve"> 20</w:t>
      </w:r>
    </w:p>
    <w:p w14:paraId="5EADDC54" w14:textId="077621F0" w:rsidR="00135587" w:rsidRPr="00383667" w:rsidRDefault="001F6316" w:rsidP="005714FA">
      <w:pPr>
        <w:pStyle w:val="2f3"/>
        <w:rPr>
          <w:rFonts w:cs="Huawei Sans"/>
        </w:rPr>
      </w:pPr>
      <w:r w:rsidRPr="00383667">
        <w:rPr>
          <w:rFonts w:cs="Huawei Sans"/>
        </w:rPr>
        <w:t>Vlanif20 current state</w:t>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Pr="00383667">
        <w:rPr>
          <w:rFonts w:cs="Huawei Sans"/>
        </w:rPr>
        <w:t>: UP</w:t>
      </w:r>
    </w:p>
    <w:p w14:paraId="131BFBBF" w14:textId="69351382" w:rsidR="00135587" w:rsidRPr="00383667" w:rsidRDefault="001F6316" w:rsidP="005714FA">
      <w:pPr>
        <w:pStyle w:val="2f3"/>
        <w:rPr>
          <w:rFonts w:cs="Huawei Sans"/>
        </w:rPr>
      </w:pPr>
      <w:r w:rsidRPr="00383667">
        <w:rPr>
          <w:rFonts w:cs="Huawei Sans"/>
        </w:rPr>
        <w:t>Line protocol current state</w:t>
      </w:r>
      <w:r w:rsidR="00983CCF">
        <w:rPr>
          <w:rFonts w:cs="Huawei Sans"/>
        </w:rPr>
        <w:tab/>
      </w:r>
      <w:r w:rsidRPr="00383667">
        <w:rPr>
          <w:rFonts w:cs="Huawei Sans"/>
        </w:rPr>
        <w:t>: UP</w:t>
      </w:r>
    </w:p>
    <w:p w14:paraId="0B2ABB5F" w14:textId="3EC7E8AB" w:rsidR="00135587" w:rsidRPr="00383667" w:rsidRDefault="001F6316" w:rsidP="005714FA">
      <w:pPr>
        <w:pStyle w:val="2f3"/>
        <w:rPr>
          <w:rFonts w:cs="Huawei Sans"/>
        </w:rPr>
      </w:pPr>
      <w:r w:rsidRPr="00383667">
        <w:rPr>
          <w:rFonts w:cs="Huawei Sans"/>
        </w:rPr>
        <w:t>Last line protocol up time</w:t>
      </w:r>
      <w:r w:rsidR="00983CCF">
        <w:rPr>
          <w:rFonts w:cs="Huawei Sans"/>
        </w:rPr>
        <w:tab/>
      </w:r>
      <w:r w:rsidRPr="00383667">
        <w:rPr>
          <w:rFonts w:cs="Huawei Sans"/>
        </w:rPr>
        <w:t>: 2020-06-05 17:41:23 UTC-08:00</w:t>
      </w:r>
    </w:p>
    <w:p w14:paraId="4B3F087E" w14:textId="77777777" w:rsidR="00135587" w:rsidRPr="00383667" w:rsidRDefault="001F6316" w:rsidP="005714FA">
      <w:pPr>
        <w:pStyle w:val="2f3"/>
        <w:rPr>
          <w:rFonts w:cs="Huawei Sans"/>
        </w:rPr>
      </w:pPr>
      <w:r w:rsidRPr="00383667">
        <w:rPr>
          <w:rFonts w:cs="Huawei Sans"/>
        </w:rPr>
        <w:t>Description:</w:t>
      </w:r>
    </w:p>
    <w:p w14:paraId="41AD1158" w14:textId="77777777" w:rsidR="00135587" w:rsidRPr="00383667" w:rsidRDefault="001F6316" w:rsidP="005714FA">
      <w:pPr>
        <w:pStyle w:val="2f3"/>
        <w:rPr>
          <w:rFonts w:cs="Huawei Sans"/>
        </w:rPr>
      </w:pPr>
      <w:r w:rsidRPr="00383667">
        <w:rPr>
          <w:rFonts w:cs="Huawei Sans"/>
        </w:rPr>
        <w:t>Route Port,The Maximum Transmit Unit is 1500</w:t>
      </w:r>
    </w:p>
    <w:p w14:paraId="54302E59" w14:textId="77777777" w:rsidR="00135587" w:rsidRPr="00383667" w:rsidRDefault="001F6316" w:rsidP="005714FA">
      <w:pPr>
        <w:pStyle w:val="2f3"/>
        <w:rPr>
          <w:rFonts w:cs="Huawei Sans"/>
        </w:rPr>
      </w:pPr>
      <w:r w:rsidRPr="00383667">
        <w:rPr>
          <w:rFonts w:cs="Huawei Sans"/>
          <w:color w:val="EC7061"/>
        </w:rPr>
        <w:t>Internet Address is allocated by DHCP, 10.0.20.254/24</w:t>
      </w:r>
    </w:p>
    <w:p w14:paraId="576EEBF0" w14:textId="77777777" w:rsidR="00135587" w:rsidRPr="00383667" w:rsidRDefault="00135587" w:rsidP="005714FA">
      <w:pPr>
        <w:pStyle w:val="2f3"/>
        <w:rPr>
          <w:rFonts w:cs="Huawei Sans"/>
        </w:rPr>
      </w:pPr>
    </w:p>
    <w:p w14:paraId="1DD79B01" w14:textId="77777777" w:rsidR="00135587" w:rsidRPr="00383667" w:rsidRDefault="001F6316" w:rsidP="005714FA">
      <w:pPr>
        <w:pStyle w:val="2f3"/>
        <w:rPr>
          <w:rFonts w:cs="Huawei Sans"/>
        </w:rPr>
      </w:pPr>
      <w:r w:rsidRPr="00383667">
        <w:rPr>
          <w:rFonts w:cs="Huawei Sans"/>
        </w:rPr>
        <w:t xml:space="preserve">[S4]display interface </w:t>
      </w:r>
      <w:r w:rsidRPr="00497E5B">
        <w:rPr>
          <w:rFonts w:cs="Huawei Sans"/>
        </w:rPr>
        <w:t>Vlanif</w:t>
      </w:r>
      <w:r w:rsidRPr="00383667">
        <w:rPr>
          <w:rFonts w:cs="Huawei Sans"/>
        </w:rPr>
        <w:t xml:space="preserve"> 30</w:t>
      </w:r>
    </w:p>
    <w:p w14:paraId="1A5AB409" w14:textId="239CCB0C" w:rsidR="00135587" w:rsidRPr="00383667" w:rsidRDefault="001F6316" w:rsidP="005714FA">
      <w:pPr>
        <w:pStyle w:val="2f3"/>
        <w:rPr>
          <w:rFonts w:cs="Huawei Sans"/>
        </w:rPr>
      </w:pPr>
      <w:r w:rsidRPr="00383667">
        <w:rPr>
          <w:rFonts w:cs="Huawei Sans"/>
        </w:rPr>
        <w:t>Vlanif30 current state</w:t>
      </w:r>
      <w:r w:rsidR="00983CCF">
        <w:rPr>
          <w:rFonts w:cs="Huawei Sans"/>
        </w:rPr>
        <w:tab/>
      </w:r>
      <w:r w:rsidR="00983CCF">
        <w:rPr>
          <w:rFonts w:cs="Huawei Sans"/>
        </w:rPr>
        <w:tab/>
      </w:r>
      <w:r w:rsidR="00983CCF">
        <w:rPr>
          <w:rFonts w:cs="Huawei Sans"/>
        </w:rPr>
        <w:tab/>
      </w:r>
      <w:r w:rsidR="00983CCF">
        <w:rPr>
          <w:rFonts w:cs="Huawei Sans"/>
        </w:rPr>
        <w:tab/>
      </w:r>
      <w:r w:rsidR="00983CCF">
        <w:rPr>
          <w:rFonts w:cs="Huawei Sans"/>
        </w:rPr>
        <w:tab/>
      </w:r>
      <w:r w:rsidRPr="00383667">
        <w:rPr>
          <w:rFonts w:cs="Huawei Sans"/>
        </w:rPr>
        <w:t>: UP</w:t>
      </w:r>
    </w:p>
    <w:p w14:paraId="7AC50E6F" w14:textId="456D5095" w:rsidR="00135587" w:rsidRPr="00383667" w:rsidRDefault="001F6316" w:rsidP="005714FA">
      <w:pPr>
        <w:pStyle w:val="2f3"/>
        <w:rPr>
          <w:rFonts w:cs="Huawei Sans"/>
        </w:rPr>
      </w:pPr>
      <w:r w:rsidRPr="00383667">
        <w:rPr>
          <w:rFonts w:cs="Huawei Sans"/>
        </w:rPr>
        <w:t>Line protocol current state</w:t>
      </w:r>
      <w:r w:rsidR="00983CCF">
        <w:rPr>
          <w:rFonts w:cs="Huawei Sans"/>
        </w:rPr>
        <w:tab/>
      </w:r>
      <w:r w:rsidRPr="00383667">
        <w:rPr>
          <w:rFonts w:cs="Huawei Sans"/>
        </w:rPr>
        <w:t>: UP</w:t>
      </w:r>
    </w:p>
    <w:p w14:paraId="2A3BC49B" w14:textId="18A1CCB7" w:rsidR="00135587" w:rsidRPr="00383667" w:rsidRDefault="001F6316" w:rsidP="005714FA">
      <w:pPr>
        <w:pStyle w:val="2f3"/>
        <w:rPr>
          <w:rFonts w:cs="Huawei Sans"/>
        </w:rPr>
      </w:pPr>
      <w:r w:rsidRPr="00383667">
        <w:rPr>
          <w:rFonts w:cs="Huawei Sans"/>
        </w:rPr>
        <w:t>Last line protocol up time</w:t>
      </w:r>
      <w:r w:rsidR="00983CCF">
        <w:rPr>
          <w:rFonts w:cs="Huawei Sans"/>
        </w:rPr>
        <w:tab/>
      </w:r>
      <w:r w:rsidRPr="00383667">
        <w:rPr>
          <w:rFonts w:cs="Huawei Sans"/>
        </w:rPr>
        <w:t>: 2020-06-05 17:43:22 UTC-08:00</w:t>
      </w:r>
    </w:p>
    <w:p w14:paraId="5476861E" w14:textId="77777777" w:rsidR="00135587" w:rsidRPr="00383667" w:rsidRDefault="001F6316" w:rsidP="005714FA">
      <w:pPr>
        <w:pStyle w:val="2f3"/>
        <w:rPr>
          <w:rFonts w:cs="Huawei Sans"/>
        </w:rPr>
      </w:pPr>
      <w:r w:rsidRPr="00383667">
        <w:rPr>
          <w:rFonts w:cs="Huawei Sans"/>
        </w:rPr>
        <w:t>Description:</w:t>
      </w:r>
    </w:p>
    <w:p w14:paraId="502FCA92" w14:textId="77777777" w:rsidR="00135587" w:rsidRPr="00383667" w:rsidRDefault="001F6316" w:rsidP="005714FA">
      <w:pPr>
        <w:pStyle w:val="2f3"/>
        <w:rPr>
          <w:rFonts w:cs="Huawei Sans"/>
        </w:rPr>
      </w:pPr>
      <w:r w:rsidRPr="00383667">
        <w:rPr>
          <w:rFonts w:cs="Huawei Sans"/>
        </w:rPr>
        <w:t>Route Port,The Maximum Transmit Unit is 1500</w:t>
      </w:r>
    </w:p>
    <w:p w14:paraId="152ED176" w14:textId="77777777" w:rsidR="00135587" w:rsidRPr="00383667" w:rsidRDefault="001F6316" w:rsidP="005714FA">
      <w:pPr>
        <w:pStyle w:val="2f3"/>
        <w:rPr>
          <w:rFonts w:cs="Huawei Sans"/>
          <w:color w:val="EC7061"/>
        </w:rPr>
      </w:pPr>
      <w:r w:rsidRPr="00383667">
        <w:rPr>
          <w:rFonts w:cs="Huawei Sans"/>
          <w:color w:val="EC7061"/>
        </w:rPr>
        <w:lastRenderedPageBreak/>
        <w:t>Internet Address is allocated by DHCP, 10.0.30.2/24</w:t>
      </w:r>
    </w:p>
    <w:p w14:paraId="1976AC5E" w14:textId="77777777" w:rsidR="00135587" w:rsidRPr="00383667" w:rsidRDefault="001F6316" w:rsidP="005714FA">
      <w:pPr>
        <w:pStyle w:val="1e"/>
      </w:pPr>
      <w:r w:rsidRPr="00383667">
        <w:t>The interfaces have obtained IP addresses through DHCP, and the IP address of VLANIF 30 is the static IP address 10.0.30.2.</w:t>
      </w:r>
    </w:p>
    <w:p w14:paraId="68BD5528" w14:textId="77777777" w:rsidR="00135587" w:rsidRPr="00383667" w:rsidRDefault="001F6316" w:rsidP="00604E8C">
      <w:pPr>
        <w:pStyle w:val="30"/>
        <w:numPr>
          <w:ilvl w:val="5"/>
          <w:numId w:val="26"/>
        </w:numPr>
        <w:tabs>
          <w:tab w:val="clear" w:pos="1701"/>
        </w:tabs>
        <w:ind w:left="1032" w:hanging="278"/>
        <w:outlineLvl w:val="9"/>
        <w:rPr>
          <w:rFonts w:cs="Huawei Sans"/>
          <w:snapToGrid/>
        </w:rPr>
      </w:pPr>
      <w:r w:rsidRPr="00383667">
        <w:rPr>
          <w:rFonts w:cs="Huawei Sans"/>
        </w:rPr>
        <w:t>Observe the DHCP relay process.</w:t>
      </w:r>
    </w:p>
    <w:p w14:paraId="2DF051BA" w14:textId="77777777" w:rsidR="00135587" w:rsidRPr="00383667" w:rsidRDefault="001F6316" w:rsidP="005714FA">
      <w:pPr>
        <w:pStyle w:val="1e"/>
        <w:rPr>
          <w:snapToGrid w:val="0"/>
        </w:rPr>
      </w:pPr>
      <w:r w:rsidRPr="00383667">
        <w:t xml:space="preserve">Run the </w:t>
      </w:r>
      <w:r w:rsidRPr="00383667">
        <w:rPr>
          <w:b/>
        </w:rPr>
        <w:t>debugging dhcp relay info</w:t>
      </w:r>
      <w:r w:rsidRPr="00383667">
        <w:t xml:space="preserve"> and </w:t>
      </w:r>
      <w:r w:rsidRPr="00383667">
        <w:rPr>
          <w:b/>
        </w:rPr>
        <w:t>debugging dhcp relay packet</w:t>
      </w:r>
      <w:r w:rsidRPr="00383667">
        <w:t xml:space="preserve"> commands on S3. Disable the DHCP client function on VLANIF 30 of S4, and then enable it again. Check the debugging information.</w:t>
      </w:r>
    </w:p>
    <w:p w14:paraId="39AA7125" w14:textId="77777777" w:rsidR="00135587" w:rsidRPr="00383667" w:rsidRDefault="001F6316" w:rsidP="005714FA">
      <w:pPr>
        <w:pStyle w:val="1e"/>
        <w:rPr>
          <w:snapToGrid w:val="0"/>
        </w:rPr>
      </w:pPr>
      <w:r w:rsidRPr="00383667">
        <w:t># Enable debugging on S3.</w:t>
      </w:r>
    </w:p>
    <w:p w14:paraId="18CFF123" w14:textId="77777777" w:rsidR="00135587" w:rsidRPr="00383667" w:rsidRDefault="001F6316" w:rsidP="005714FA">
      <w:pPr>
        <w:pStyle w:val="2f3"/>
        <w:rPr>
          <w:rFonts w:cs="Huawei Sans"/>
        </w:rPr>
      </w:pPr>
      <w:r w:rsidRPr="00383667">
        <w:rPr>
          <w:rFonts w:cs="Huawei Sans"/>
        </w:rPr>
        <w:t>&lt;S3&gt;debugging dhcp relay info</w:t>
      </w:r>
    </w:p>
    <w:p w14:paraId="6E50D772" w14:textId="77777777" w:rsidR="00135587" w:rsidRPr="00383667" w:rsidRDefault="001F6316" w:rsidP="005714FA">
      <w:pPr>
        <w:pStyle w:val="2f3"/>
        <w:rPr>
          <w:rFonts w:cs="Huawei Sans"/>
        </w:rPr>
      </w:pPr>
      <w:r w:rsidRPr="00383667">
        <w:rPr>
          <w:rFonts w:cs="Huawei Sans"/>
        </w:rPr>
        <w:t>&lt;S3&gt;debugging dhcp relay packet</w:t>
      </w:r>
    </w:p>
    <w:p w14:paraId="211372C5" w14:textId="77777777" w:rsidR="00135587" w:rsidRPr="00383667" w:rsidRDefault="001F6316" w:rsidP="005714FA">
      <w:pPr>
        <w:pStyle w:val="2f3"/>
        <w:rPr>
          <w:rFonts w:cs="Huawei Sans"/>
        </w:rPr>
      </w:pPr>
      <w:r w:rsidRPr="00383667">
        <w:rPr>
          <w:rFonts w:cs="Huawei Sans"/>
        </w:rPr>
        <w:t xml:space="preserve">&lt;S3&gt;terminal debugging </w:t>
      </w:r>
    </w:p>
    <w:p w14:paraId="204F42E7" w14:textId="77777777" w:rsidR="00135587" w:rsidRPr="00383667" w:rsidRDefault="001F6316" w:rsidP="005714FA">
      <w:pPr>
        <w:pStyle w:val="2f3"/>
        <w:rPr>
          <w:rFonts w:cs="Huawei Sans"/>
        </w:rPr>
      </w:pPr>
      <w:r w:rsidRPr="00383667">
        <w:rPr>
          <w:rFonts w:cs="Huawei Sans"/>
        </w:rPr>
        <w:t>Info: Current terminal debugging is on.</w:t>
      </w:r>
    </w:p>
    <w:p w14:paraId="22809C46" w14:textId="77777777" w:rsidR="00135587" w:rsidRPr="00383667" w:rsidRDefault="001F6316" w:rsidP="005714FA">
      <w:pPr>
        <w:pStyle w:val="2f3"/>
        <w:rPr>
          <w:rFonts w:cs="Huawei Sans"/>
        </w:rPr>
      </w:pPr>
      <w:r w:rsidRPr="00383667">
        <w:rPr>
          <w:rFonts w:cs="Huawei Sans"/>
        </w:rPr>
        <w:t xml:space="preserve">&lt;S3&gt;terminal monitor </w:t>
      </w:r>
    </w:p>
    <w:p w14:paraId="5221BF1B" w14:textId="77777777" w:rsidR="00135587" w:rsidRPr="00383667" w:rsidRDefault="001F6316" w:rsidP="005714FA">
      <w:pPr>
        <w:pStyle w:val="2f3"/>
        <w:rPr>
          <w:rFonts w:cs="Huawei Sans"/>
        </w:rPr>
      </w:pPr>
      <w:r w:rsidRPr="00383667">
        <w:rPr>
          <w:rFonts w:cs="Huawei Sans"/>
        </w:rPr>
        <w:t>Info: Current terminal monitor is on.</w:t>
      </w:r>
    </w:p>
    <w:p w14:paraId="6163825F" w14:textId="77777777" w:rsidR="00135587" w:rsidRPr="00383667" w:rsidRDefault="001F6316" w:rsidP="005714FA">
      <w:pPr>
        <w:pStyle w:val="1e"/>
        <w:rPr>
          <w:snapToGrid w:val="0"/>
        </w:rPr>
      </w:pPr>
      <w:r w:rsidRPr="00383667">
        <w:t># Disable the DHCP client function on VLANIF 30 of S4.</w:t>
      </w:r>
    </w:p>
    <w:p w14:paraId="66617214" w14:textId="77777777" w:rsidR="00135587" w:rsidRPr="00383667" w:rsidRDefault="001F6316" w:rsidP="005714FA">
      <w:pPr>
        <w:pStyle w:val="2f3"/>
        <w:rPr>
          <w:rFonts w:cs="Huawei Sans"/>
        </w:rPr>
      </w:pPr>
      <w:r w:rsidRPr="00383667">
        <w:rPr>
          <w:rFonts w:cs="Huawei Sans"/>
        </w:rPr>
        <w:t xml:space="preserve">[S4]interface </w:t>
      </w:r>
      <w:r w:rsidRPr="00497E5B">
        <w:rPr>
          <w:rFonts w:cs="Huawei Sans"/>
        </w:rPr>
        <w:t>Vlanif</w:t>
      </w:r>
      <w:r w:rsidRPr="00383667">
        <w:rPr>
          <w:rFonts w:cs="Huawei Sans"/>
        </w:rPr>
        <w:t xml:space="preserve"> 30</w:t>
      </w:r>
    </w:p>
    <w:p w14:paraId="3035E09F" w14:textId="77777777" w:rsidR="00135587" w:rsidRPr="00383667" w:rsidRDefault="001F6316" w:rsidP="005714FA">
      <w:pPr>
        <w:pStyle w:val="2f3"/>
        <w:rPr>
          <w:rFonts w:cs="Huawei Sans"/>
        </w:rPr>
      </w:pPr>
      <w:r w:rsidRPr="00383667">
        <w:rPr>
          <w:rFonts w:cs="Huawei Sans"/>
        </w:rPr>
        <w:t xml:space="preserve">[S4-Vlanif30] undo </w:t>
      </w:r>
      <w:r w:rsidRPr="00497E5B">
        <w:rPr>
          <w:rFonts w:cs="Huawei Sans"/>
        </w:rPr>
        <w:t>ip</w:t>
      </w:r>
      <w:r w:rsidRPr="00383667">
        <w:rPr>
          <w:rFonts w:cs="Huawei Sans"/>
        </w:rPr>
        <w:t xml:space="preserve"> address </w:t>
      </w:r>
      <w:r w:rsidRPr="00497E5B">
        <w:rPr>
          <w:rFonts w:cs="Huawei Sans"/>
        </w:rPr>
        <w:t>dhcp-alloc</w:t>
      </w:r>
    </w:p>
    <w:p w14:paraId="4824B67C" w14:textId="77777777" w:rsidR="00135587" w:rsidRPr="00383667" w:rsidRDefault="001F6316" w:rsidP="005714FA">
      <w:pPr>
        <w:pStyle w:val="1e"/>
      </w:pPr>
      <w:r w:rsidRPr="00383667">
        <w:t># Check the debugging information on S3.</w:t>
      </w:r>
    </w:p>
    <w:p w14:paraId="27C2E1C9" w14:textId="77777777" w:rsidR="00135587" w:rsidRPr="00383667" w:rsidRDefault="001F6316" w:rsidP="005714FA">
      <w:pPr>
        <w:pStyle w:val="2f3"/>
        <w:rPr>
          <w:rFonts w:cs="Huawei Sans"/>
        </w:rPr>
      </w:pPr>
      <w:r w:rsidRPr="00383667">
        <w:rPr>
          <w:rFonts w:cs="Huawei Sans"/>
        </w:rPr>
        <w:t>Jun  5 2020 18:41:41.510.1-08:00 S3 DHCP/7/DEBUG:[</w:t>
      </w:r>
      <w:r w:rsidRPr="00497E5B">
        <w:rPr>
          <w:rFonts w:cs="Huawei Sans"/>
        </w:rPr>
        <w:t>dhcpr-pkt</w:t>
      </w:r>
      <w:r w:rsidRPr="00383667">
        <w:rPr>
          <w:rFonts w:cs="Huawei Sans"/>
        </w:rPr>
        <w:t>]:</w:t>
      </w:r>
      <w:r w:rsidRPr="00383667">
        <w:rPr>
          <w:rFonts w:cs="Huawei Sans"/>
          <w:color w:val="EC7061"/>
        </w:rPr>
        <w:t>Receives DHCP RELEASE</w:t>
      </w:r>
      <w:r w:rsidRPr="00383667">
        <w:rPr>
          <w:rFonts w:cs="Huawei Sans"/>
        </w:rPr>
        <w:t xml:space="preserve"> message from interface Vlanif30. </w:t>
      </w:r>
    </w:p>
    <w:p w14:paraId="51A56B80" w14:textId="77777777" w:rsidR="00135587" w:rsidRPr="00383667" w:rsidRDefault="001F6316" w:rsidP="005714FA">
      <w:pPr>
        <w:pStyle w:val="2f3"/>
        <w:rPr>
          <w:rFonts w:cs="Huawei Sans"/>
        </w:rPr>
      </w:pPr>
      <w:r w:rsidRPr="00383667">
        <w:rPr>
          <w:rFonts w:cs="Huawei Sans"/>
        </w:rPr>
        <w:t>Jun  5 2020 18:41:41.510.2-08:00 S3 DHCP/7/DEBUG:[</w:t>
      </w:r>
      <w:r w:rsidRPr="00497E5B">
        <w:rPr>
          <w:rFonts w:cs="Huawei Sans"/>
        </w:rPr>
        <w:t>dhcpr-info</w:t>
      </w:r>
      <w:r w:rsidRPr="00383667">
        <w:rPr>
          <w:rFonts w:cs="Huawei Sans"/>
        </w:rPr>
        <w:t>]:</w:t>
      </w:r>
      <w:r w:rsidRPr="00497E5B">
        <w:rPr>
          <w:rFonts w:cs="Huawei Sans"/>
          <w:color w:val="EC7061"/>
        </w:rPr>
        <w:t>srcip</w:t>
      </w:r>
      <w:r w:rsidRPr="00383667">
        <w:rPr>
          <w:rFonts w:cs="Huawei Sans"/>
          <w:color w:val="EC7061"/>
        </w:rPr>
        <w:t xml:space="preserve">:10.0.30.2 </w:t>
      </w:r>
      <w:r w:rsidRPr="00497E5B">
        <w:rPr>
          <w:rFonts w:cs="Huawei Sans"/>
          <w:color w:val="EC7061"/>
        </w:rPr>
        <w:t>dstip</w:t>
      </w:r>
      <w:r w:rsidRPr="00383667">
        <w:rPr>
          <w:rFonts w:cs="Huawei Sans"/>
          <w:color w:val="EC7061"/>
        </w:rPr>
        <w:t>:10.0.40.1</w:t>
      </w:r>
      <w:r w:rsidRPr="00383667">
        <w:rPr>
          <w:rFonts w:cs="Huawei Sans"/>
        </w:rPr>
        <w:t xml:space="preserve"> </w:t>
      </w:r>
      <w:r w:rsidRPr="00497E5B">
        <w:rPr>
          <w:rFonts w:cs="Huawei Sans"/>
        </w:rPr>
        <w:t>vpnid</w:t>
      </w:r>
      <w:r w:rsidRPr="00383667">
        <w:rPr>
          <w:rFonts w:cs="Huawei Sans"/>
        </w:rPr>
        <w:t xml:space="preserve">:0  </w:t>
      </w:r>
    </w:p>
    <w:p w14:paraId="45515759" w14:textId="77777777" w:rsidR="00135587" w:rsidRPr="00383667" w:rsidRDefault="001F6316" w:rsidP="005714FA">
      <w:pPr>
        <w:pStyle w:val="2f3"/>
        <w:rPr>
          <w:rFonts w:cs="Huawei Sans"/>
        </w:rPr>
      </w:pPr>
      <w:r w:rsidRPr="00383667">
        <w:rPr>
          <w:rFonts w:cs="Huawei Sans"/>
        </w:rPr>
        <w:t>Jun  5 2020 18:41:41.510.3-08:00 S3 DHCP/7/DEBUG:[</w:t>
      </w:r>
      <w:r w:rsidRPr="00497E5B">
        <w:rPr>
          <w:rFonts w:cs="Huawei Sans"/>
        </w:rPr>
        <w:t>dhcpr-info</w:t>
      </w:r>
      <w:r w:rsidRPr="00383667">
        <w:rPr>
          <w:rFonts w:cs="Huawei Sans"/>
        </w:rPr>
        <w:t>]:</w:t>
      </w:r>
      <w:r w:rsidRPr="00497E5B">
        <w:rPr>
          <w:rFonts w:cs="Huawei Sans"/>
        </w:rPr>
        <w:t>msgtype</w:t>
      </w:r>
      <w:r w:rsidRPr="00383667">
        <w:rPr>
          <w:rFonts w:cs="Huawei Sans"/>
        </w:rPr>
        <w:t xml:space="preserve">:BOOT-REQUEST dhcp </w:t>
      </w:r>
      <w:r w:rsidRPr="00497E5B">
        <w:rPr>
          <w:rFonts w:cs="Huawei Sans"/>
        </w:rPr>
        <w:t>msgtype</w:t>
      </w:r>
      <w:r w:rsidRPr="00383667">
        <w:rPr>
          <w:rFonts w:cs="Huawei Sans"/>
        </w:rPr>
        <w:t xml:space="preserve">:DHCP RELEASE </w:t>
      </w:r>
      <w:r w:rsidRPr="00497E5B">
        <w:rPr>
          <w:rFonts w:cs="Huawei Sans"/>
        </w:rPr>
        <w:t>bflag</w:t>
      </w:r>
      <w:r w:rsidRPr="00383667">
        <w:rPr>
          <w:rFonts w:cs="Huawei Sans"/>
        </w:rPr>
        <w:t>:</w:t>
      </w:r>
      <w:r w:rsidRPr="00497E5B">
        <w:rPr>
          <w:rFonts w:cs="Huawei Sans"/>
        </w:rPr>
        <w:t>uc</w:t>
      </w:r>
      <w:r w:rsidRPr="00383667">
        <w:rPr>
          <w:rFonts w:cs="Huawei Sans"/>
        </w:rPr>
        <w:t xml:space="preserve"> </w:t>
      </w:r>
      <w:r w:rsidRPr="00497E5B">
        <w:rPr>
          <w:rFonts w:cs="Huawei Sans"/>
        </w:rPr>
        <w:t>chaddr</w:t>
      </w:r>
      <w:r w:rsidRPr="00383667">
        <w:rPr>
          <w:rFonts w:cs="Huawei Sans"/>
        </w:rPr>
        <w:t xml:space="preserve">:4c1f-cc49-4c7c </w:t>
      </w:r>
      <w:r w:rsidRPr="00497E5B">
        <w:rPr>
          <w:rFonts w:cs="Huawei Sans"/>
        </w:rPr>
        <w:t>ciaddr</w:t>
      </w:r>
      <w:r w:rsidRPr="00383667">
        <w:rPr>
          <w:rFonts w:cs="Huawei Sans"/>
        </w:rPr>
        <w:t xml:space="preserve">:10.0.30.2 </w:t>
      </w:r>
      <w:r w:rsidRPr="00497E5B">
        <w:rPr>
          <w:rFonts w:cs="Huawei Sans"/>
        </w:rPr>
        <w:t>reqip</w:t>
      </w:r>
      <w:r w:rsidRPr="00383667">
        <w:rPr>
          <w:rFonts w:cs="Huawei Sans"/>
        </w:rPr>
        <w:t xml:space="preserve">:0.0.0.0 </w:t>
      </w:r>
      <w:r w:rsidRPr="00497E5B">
        <w:rPr>
          <w:rFonts w:cs="Huawei Sans"/>
        </w:rPr>
        <w:t>giaddr</w:t>
      </w:r>
      <w:r w:rsidRPr="00383667">
        <w:rPr>
          <w:rFonts w:cs="Huawei Sans"/>
        </w:rPr>
        <w:t xml:space="preserve">:0.0.0.0 </w:t>
      </w:r>
      <w:r w:rsidRPr="00497E5B">
        <w:rPr>
          <w:rFonts w:cs="Huawei Sans"/>
        </w:rPr>
        <w:t>serverid</w:t>
      </w:r>
      <w:r w:rsidRPr="00383667">
        <w:rPr>
          <w:rFonts w:cs="Huawei Sans"/>
        </w:rPr>
        <w:t xml:space="preserve">:10.0.40.1 </w:t>
      </w:r>
    </w:p>
    <w:p w14:paraId="3AC65D89" w14:textId="77777777" w:rsidR="00135587" w:rsidRPr="00383667" w:rsidRDefault="001F6316" w:rsidP="005714FA">
      <w:pPr>
        <w:pStyle w:val="2f3"/>
        <w:rPr>
          <w:rFonts w:cs="Huawei Sans"/>
        </w:rPr>
      </w:pPr>
      <w:r w:rsidRPr="00383667">
        <w:rPr>
          <w:rFonts w:cs="Huawei Sans"/>
        </w:rPr>
        <w:t>Jun  5 2020 18:41:41.510.4-08:00 S3 DHCP/7/DEBUG:[</w:t>
      </w:r>
      <w:r w:rsidRPr="00497E5B">
        <w:rPr>
          <w:rFonts w:cs="Huawei Sans"/>
        </w:rPr>
        <w:t>dhcpr-info</w:t>
      </w:r>
      <w:r w:rsidRPr="00383667">
        <w:rPr>
          <w:rFonts w:cs="Huawei Sans"/>
        </w:rPr>
        <w:t xml:space="preserve">]:Select 10.0.30.3 as </w:t>
      </w:r>
      <w:r w:rsidRPr="00497E5B">
        <w:rPr>
          <w:rFonts w:cs="Huawei Sans"/>
        </w:rPr>
        <w:t>giaddr</w:t>
      </w:r>
      <w:r w:rsidRPr="00383667">
        <w:rPr>
          <w:rFonts w:cs="Huawei Sans"/>
        </w:rPr>
        <w:t xml:space="preserve">. </w:t>
      </w:r>
    </w:p>
    <w:p w14:paraId="64A284E5" w14:textId="77777777" w:rsidR="00135587" w:rsidRPr="00383667" w:rsidRDefault="001F6316" w:rsidP="005714FA">
      <w:pPr>
        <w:pStyle w:val="2f3"/>
        <w:rPr>
          <w:rFonts w:cs="Huawei Sans"/>
        </w:rPr>
      </w:pPr>
      <w:r w:rsidRPr="00383667">
        <w:rPr>
          <w:rFonts w:cs="Huawei Sans"/>
        </w:rPr>
        <w:t>Jun  5 2020 18:41:41.510.5-08:00 S3 DHCP/7/DEBUG:[</w:t>
      </w:r>
      <w:r w:rsidRPr="00497E5B">
        <w:rPr>
          <w:rFonts w:cs="Huawei Sans"/>
        </w:rPr>
        <w:t>dhcpr-pkt</w:t>
      </w:r>
      <w:r w:rsidRPr="00383667">
        <w:rPr>
          <w:rFonts w:cs="Huawei Sans"/>
        </w:rPr>
        <w:t>]:</w:t>
      </w:r>
      <w:r w:rsidRPr="00383667">
        <w:rPr>
          <w:rFonts w:cs="Huawei Sans"/>
          <w:color w:val="EC7061"/>
        </w:rPr>
        <w:t>Relay DHCP RELEASE to server 10.0.40.1.</w:t>
      </w:r>
    </w:p>
    <w:p w14:paraId="7ADED6B1" w14:textId="77777777" w:rsidR="00135587" w:rsidRPr="00383667" w:rsidRDefault="001F6316" w:rsidP="005714FA">
      <w:pPr>
        <w:pStyle w:val="1e"/>
      </w:pPr>
      <w:r w:rsidRPr="00383667">
        <w:t xml:space="preserve">S3 receives a DHCPRELEASE message from VLANIF 30. The source and destination IP addresses of the message are 10.0.30.2 and 10.0.40.1, respectively, and the value of the </w:t>
      </w:r>
      <w:r w:rsidRPr="00497E5B">
        <w:t>giaddr</w:t>
      </w:r>
      <w:r w:rsidRPr="00383667">
        <w:t xml:space="preserve"> field is 0.0.0.0. S3 sets the </w:t>
      </w:r>
      <w:r w:rsidRPr="00497E5B">
        <w:t>giaddr</w:t>
      </w:r>
      <w:r w:rsidRPr="00383667">
        <w:t xml:space="preserve"> field in the message to 10.0.30.3 (IP address of VLANIF 30) and then sends the message to the DHCP server.</w:t>
      </w:r>
    </w:p>
    <w:p w14:paraId="760BBD94" w14:textId="77777777" w:rsidR="00135587" w:rsidRPr="00383667" w:rsidRDefault="001F6316" w:rsidP="005714FA">
      <w:pPr>
        <w:pStyle w:val="1e"/>
        <w:rPr>
          <w:snapToGrid w:val="0"/>
        </w:rPr>
      </w:pPr>
      <w:r w:rsidRPr="00383667">
        <w:t># Enable the DHCP client function on VLANIF 30 of S4 again.</w:t>
      </w:r>
    </w:p>
    <w:p w14:paraId="09935A6F" w14:textId="77777777" w:rsidR="00135587" w:rsidRPr="00383667" w:rsidRDefault="001F6316" w:rsidP="005714FA">
      <w:pPr>
        <w:pStyle w:val="2f3"/>
        <w:rPr>
          <w:rFonts w:cs="Huawei Sans"/>
        </w:rPr>
      </w:pPr>
      <w:r w:rsidRPr="00383667">
        <w:rPr>
          <w:rFonts w:cs="Huawei Sans"/>
        </w:rPr>
        <w:t xml:space="preserve">[S4]interface </w:t>
      </w:r>
      <w:r w:rsidRPr="00497E5B">
        <w:rPr>
          <w:rFonts w:cs="Huawei Sans"/>
        </w:rPr>
        <w:t>Vlanif</w:t>
      </w:r>
      <w:r w:rsidRPr="00383667">
        <w:rPr>
          <w:rFonts w:cs="Huawei Sans"/>
        </w:rPr>
        <w:t xml:space="preserve"> 30</w:t>
      </w:r>
    </w:p>
    <w:p w14:paraId="44F6A53D" w14:textId="77777777" w:rsidR="00135587" w:rsidRPr="00383667" w:rsidRDefault="001F6316" w:rsidP="005714FA">
      <w:pPr>
        <w:pStyle w:val="2f3"/>
        <w:rPr>
          <w:rFonts w:cs="Huawei Sans"/>
        </w:rPr>
      </w:pPr>
      <w:r w:rsidRPr="00383667">
        <w:rPr>
          <w:rFonts w:cs="Huawei Sans"/>
        </w:rPr>
        <w:t xml:space="preserve">[S4-Vlanif30] </w:t>
      </w:r>
      <w:r w:rsidRPr="00497E5B">
        <w:rPr>
          <w:rFonts w:cs="Huawei Sans"/>
        </w:rPr>
        <w:t>ip</w:t>
      </w:r>
      <w:r w:rsidRPr="00383667">
        <w:rPr>
          <w:rFonts w:cs="Huawei Sans"/>
        </w:rPr>
        <w:t xml:space="preserve"> address </w:t>
      </w:r>
      <w:r w:rsidRPr="00497E5B">
        <w:rPr>
          <w:rFonts w:cs="Huawei Sans"/>
        </w:rPr>
        <w:t>dhcp-alloc</w:t>
      </w:r>
    </w:p>
    <w:p w14:paraId="45FD0C57" w14:textId="77777777" w:rsidR="00135587" w:rsidRPr="00383667" w:rsidRDefault="001F6316" w:rsidP="005714FA">
      <w:pPr>
        <w:pStyle w:val="1e"/>
      </w:pPr>
      <w:r w:rsidRPr="00383667">
        <w:t># Check the debugging information on S3.</w:t>
      </w:r>
    </w:p>
    <w:p w14:paraId="025D85A3" w14:textId="77777777" w:rsidR="00135587" w:rsidRPr="00383667" w:rsidRDefault="001F6316" w:rsidP="005714FA">
      <w:pPr>
        <w:pStyle w:val="2f3"/>
        <w:rPr>
          <w:rFonts w:cs="Huawei Sans"/>
        </w:rPr>
      </w:pPr>
      <w:r w:rsidRPr="00383667">
        <w:rPr>
          <w:rFonts w:cs="Huawei Sans"/>
        </w:rPr>
        <w:t>Jun  5 2020 18:38:42.600.1-08:00 S3 DHCP/7/DEBUG:[</w:t>
      </w:r>
      <w:r w:rsidRPr="00497E5B">
        <w:rPr>
          <w:rFonts w:cs="Huawei Sans"/>
        </w:rPr>
        <w:t>dhcpr-pkt</w:t>
      </w:r>
      <w:r w:rsidRPr="00383667">
        <w:rPr>
          <w:rFonts w:cs="Huawei Sans"/>
        </w:rPr>
        <w:t xml:space="preserve">]:Receives DHCP DISCOVER message from interface Vlanif30. </w:t>
      </w:r>
    </w:p>
    <w:p w14:paraId="1B41CDA4" w14:textId="77777777" w:rsidR="00135587" w:rsidRPr="00383667" w:rsidRDefault="001F6316" w:rsidP="005714FA">
      <w:pPr>
        <w:pStyle w:val="2f3"/>
        <w:rPr>
          <w:rFonts w:cs="Huawei Sans"/>
        </w:rPr>
      </w:pPr>
      <w:r w:rsidRPr="00383667">
        <w:rPr>
          <w:rFonts w:cs="Huawei Sans"/>
        </w:rPr>
        <w:t>Jun  5 2020 18:38:42.600.2-08:00 S3 DHCP/7/DEBUG:[</w:t>
      </w:r>
      <w:r w:rsidRPr="00497E5B">
        <w:rPr>
          <w:rFonts w:cs="Huawei Sans"/>
        </w:rPr>
        <w:t>dhcpr-info</w:t>
      </w:r>
      <w:r w:rsidRPr="00383667">
        <w:rPr>
          <w:rFonts w:cs="Huawei Sans"/>
        </w:rPr>
        <w:t>]:</w:t>
      </w:r>
      <w:r w:rsidRPr="00497E5B">
        <w:rPr>
          <w:rFonts w:cs="Huawei Sans"/>
          <w:color w:val="EC7061"/>
        </w:rPr>
        <w:t>srcip</w:t>
      </w:r>
      <w:r w:rsidRPr="00383667">
        <w:rPr>
          <w:rFonts w:cs="Huawei Sans"/>
          <w:color w:val="EC7061"/>
        </w:rPr>
        <w:t xml:space="preserve">:0.0.0.0 </w:t>
      </w:r>
      <w:r w:rsidRPr="00497E5B">
        <w:rPr>
          <w:rFonts w:cs="Huawei Sans"/>
          <w:color w:val="EC7061"/>
        </w:rPr>
        <w:t>dstip</w:t>
      </w:r>
      <w:r w:rsidRPr="00383667">
        <w:rPr>
          <w:rFonts w:cs="Huawei Sans"/>
          <w:color w:val="EC7061"/>
        </w:rPr>
        <w:t>:255.255.255.255</w:t>
      </w:r>
      <w:r w:rsidRPr="00383667">
        <w:rPr>
          <w:rFonts w:cs="Huawei Sans"/>
        </w:rPr>
        <w:t xml:space="preserve"> </w:t>
      </w:r>
      <w:r w:rsidRPr="00497E5B">
        <w:rPr>
          <w:rFonts w:cs="Huawei Sans"/>
        </w:rPr>
        <w:t>vpnid</w:t>
      </w:r>
      <w:r w:rsidRPr="00383667">
        <w:rPr>
          <w:rFonts w:cs="Huawei Sans"/>
        </w:rPr>
        <w:t xml:space="preserve">:0  </w:t>
      </w:r>
    </w:p>
    <w:p w14:paraId="72AA36C4" w14:textId="77777777" w:rsidR="00135587" w:rsidRPr="00383667" w:rsidRDefault="001F6316" w:rsidP="005714FA">
      <w:pPr>
        <w:pStyle w:val="2f3"/>
        <w:rPr>
          <w:rFonts w:cs="Huawei Sans"/>
        </w:rPr>
      </w:pPr>
      <w:r w:rsidRPr="00383667">
        <w:rPr>
          <w:rFonts w:cs="Huawei Sans"/>
        </w:rPr>
        <w:t>Jun  5 2020 18:38:42.600.3-08:00 S3 DHCP/7/DEBUG:[</w:t>
      </w:r>
      <w:r w:rsidRPr="00497E5B">
        <w:rPr>
          <w:rFonts w:cs="Huawei Sans"/>
        </w:rPr>
        <w:t>dhcpr-info</w:t>
      </w:r>
      <w:r w:rsidRPr="00383667">
        <w:rPr>
          <w:rFonts w:cs="Huawei Sans"/>
        </w:rPr>
        <w:t>]:</w:t>
      </w:r>
      <w:r w:rsidRPr="00497E5B">
        <w:rPr>
          <w:rFonts w:cs="Huawei Sans"/>
        </w:rPr>
        <w:t>msgtype</w:t>
      </w:r>
      <w:r w:rsidRPr="00383667">
        <w:rPr>
          <w:rFonts w:cs="Huawei Sans"/>
        </w:rPr>
        <w:t xml:space="preserve">:BOOT-REQUEST dhcp </w:t>
      </w:r>
      <w:r w:rsidRPr="00497E5B">
        <w:rPr>
          <w:rFonts w:cs="Huawei Sans"/>
        </w:rPr>
        <w:t>msgtype</w:t>
      </w:r>
      <w:r w:rsidRPr="00383667">
        <w:rPr>
          <w:rFonts w:cs="Huawei Sans"/>
        </w:rPr>
        <w:t xml:space="preserve">:DHCP DISCOVER </w:t>
      </w:r>
      <w:r w:rsidRPr="00497E5B">
        <w:rPr>
          <w:rFonts w:cs="Huawei Sans"/>
        </w:rPr>
        <w:t>bflag</w:t>
      </w:r>
      <w:r w:rsidRPr="00383667">
        <w:rPr>
          <w:rFonts w:cs="Huawei Sans"/>
        </w:rPr>
        <w:t>:</w:t>
      </w:r>
      <w:r w:rsidRPr="00497E5B">
        <w:rPr>
          <w:rFonts w:cs="Huawei Sans"/>
        </w:rPr>
        <w:t>uc</w:t>
      </w:r>
      <w:r w:rsidRPr="00383667">
        <w:rPr>
          <w:rFonts w:cs="Huawei Sans"/>
        </w:rPr>
        <w:t xml:space="preserve"> </w:t>
      </w:r>
      <w:r w:rsidRPr="00497E5B">
        <w:rPr>
          <w:rFonts w:cs="Huawei Sans"/>
        </w:rPr>
        <w:t>chaddr</w:t>
      </w:r>
      <w:r w:rsidRPr="00383667">
        <w:rPr>
          <w:rFonts w:cs="Huawei Sans"/>
        </w:rPr>
        <w:t xml:space="preserve">:4c1f-cc49-4c7c </w:t>
      </w:r>
      <w:r w:rsidRPr="00497E5B">
        <w:rPr>
          <w:rFonts w:cs="Huawei Sans"/>
        </w:rPr>
        <w:t>ciaddr</w:t>
      </w:r>
      <w:r w:rsidRPr="00383667">
        <w:rPr>
          <w:rFonts w:cs="Huawei Sans"/>
        </w:rPr>
        <w:t xml:space="preserve">:0.0.0.0 </w:t>
      </w:r>
      <w:r w:rsidRPr="00497E5B">
        <w:rPr>
          <w:rFonts w:cs="Huawei Sans"/>
        </w:rPr>
        <w:t>reqip</w:t>
      </w:r>
      <w:r w:rsidRPr="00383667">
        <w:rPr>
          <w:rFonts w:cs="Huawei Sans"/>
        </w:rPr>
        <w:t xml:space="preserve">:0.0.0.0 </w:t>
      </w:r>
      <w:r w:rsidRPr="00497E5B">
        <w:rPr>
          <w:rFonts w:cs="Huawei Sans"/>
        </w:rPr>
        <w:t>giaddr</w:t>
      </w:r>
      <w:r w:rsidRPr="00383667">
        <w:rPr>
          <w:rFonts w:cs="Huawei Sans"/>
        </w:rPr>
        <w:t xml:space="preserve">:0.0.0.0 </w:t>
      </w:r>
      <w:r w:rsidRPr="00497E5B">
        <w:rPr>
          <w:rFonts w:cs="Huawei Sans"/>
        </w:rPr>
        <w:t>serverid</w:t>
      </w:r>
      <w:r w:rsidRPr="00383667">
        <w:rPr>
          <w:rFonts w:cs="Huawei Sans"/>
        </w:rPr>
        <w:t xml:space="preserve">:0.0.0.0 </w:t>
      </w:r>
    </w:p>
    <w:p w14:paraId="3DFDDD76" w14:textId="77777777" w:rsidR="00135587" w:rsidRPr="00383667" w:rsidRDefault="001F6316" w:rsidP="005714FA">
      <w:pPr>
        <w:pStyle w:val="2f3"/>
        <w:rPr>
          <w:rFonts w:cs="Huawei Sans"/>
        </w:rPr>
      </w:pPr>
      <w:r w:rsidRPr="00383667">
        <w:rPr>
          <w:rFonts w:cs="Huawei Sans"/>
        </w:rPr>
        <w:t>Jun  5 2020 18:38:42.600.4-08:00 S3 DHCP/7/DEBUG:[</w:t>
      </w:r>
      <w:r w:rsidRPr="00497E5B">
        <w:rPr>
          <w:rFonts w:cs="Huawei Sans"/>
        </w:rPr>
        <w:t>dhcpr-info</w:t>
      </w:r>
      <w:r w:rsidRPr="00383667">
        <w:rPr>
          <w:rFonts w:cs="Huawei Sans"/>
        </w:rPr>
        <w:t>]:</w:t>
      </w:r>
      <w:r w:rsidRPr="00383667">
        <w:rPr>
          <w:rFonts w:cs="Huawei Sans"/>
          <w:color w:val="EC7061"/>
        </w:rPr>
        <w:t xml:space="preserve">Select 10.0.30.3 as </w:t>
      </w:r>
      <w:r w:rsidRPr="00497E5B">
        <w:rPr>
          <w:rFonts w:cs="Huawei Sans"/>
          <w:color w:val="EC7061"/>
        </w:rPr>
        <w:t>giaddr</w:t>
      </w:r>
      <w:r w:rsidRPr="00383667">
        <w:rPr>
          <w:rFonts w:cs="Huawei Sans"/>
          <w:color w:val="EC7061"/>
        </w:rPr>
        <w:t>.</w:t>
      </w:r>
      <w:r w:rsidRPr="00383667">
        <w:rPr>
          <w:rFonts w:cs="Huawei Sans"/>
        </w:rPr>
        <w:t xml:space="preserve"> </w:t>
      </w:r>
    </w:p>
    <w:p w14:paraId="7869843E" w14:textId="77777777" w:rsidR="00135587" w:rsidRPr="00383667" w:rsidRDefault="001F6316" w:rsidP="005714FA">
      <w:pPr>
        <w:pStyle w:val="2f3"/>
        <w:rPr>
          <w:rFonts w:cs="Huawei Sans"/>
          <w:color w:val="EC7061"/>
        </w:rPr>
      </w:pPr>
      <w:r w:rsidRPr="00383667">
        <w:rPr>
          <w:rFonts w:cs="Huawei Sans"/>
        </w:rPr>
        <w:t>Jun  5 2020 18:38:42.600.5-08:00 S3 DHCP/7/DEBUG:[</w:t>
      </w:r>
      <w:r w:rsidRPr="00497E5B">
        <w:rPr>
          <w:rFonts w:cs="Huawei Sans"/>
        </w:rPr>
        <w:t>dhcpr-pkt</w:t>
      </w:r>
      <w:r w:rsidRPr="00383667">
        <w:rPr>
          <w:rFonts w:cs="Huawei Sans"/>
        </w:rPr>
        <w:t>]:</w:t>
      </w:r>
      <w:r w:rsidRPr="00383667">
        <w:rPr>
          <w:rFonts w:cs="Huawei Sans"/>
          <w:color w:val="EC7061"/>
        </w:rPr>
        <w:t xml:space="preserve">Relay DHCP DISCOVER to server 10.0.40.1. </w:t>
      </w:r>
    </w:p>
    <w:p w14:paraId="2D84A303" w14:textId="77777777" w:rsidR="00135587" w:rsidRPr="00383667" w:rsidRDefault="001F6316" w:rsidP="005714FA">
      <w:pPr>
        <w:pStyle w:val="1e"/>
      </w:pPr>
      <w:r w:rsidRPr="00383667">
        <w:lastRenderedPageBreak/>
        <w:t xml:space="preserve">S3 receives a DHCPDISCOVER message from the client. The source and destination IP addresses of the message are 0.0.0.0 and 255.255.255.255, respectively. After setting the </w:t>
      </w:r>
      <w:r w:rsidRPr="00497E5B">
        <w:t>giaddr</w:t>
      </w:r>
      <w:r w:rsidRPr="00383667">
        <w:t xml:space="preserve"> field in the message to 10.0.30.3, S3 unicasts the message to the DHCP server at 10.0.40.1. In this case, the source IP address of the message is 10.0.30.3.</w:t>
      </w:r>
    </w:p>
    <w:p w14:paraId="30BD4445" w14:textId="77777777" w:rsidR="00135587" w:rsidRPr="00383667" w:rsidRDefault="001F6316" w:rsidP="005714FA">
      <w:pPr>
        <w:pStyle w:val="2f3"/>
        <w:rPr>
          <w:rFonts w:cs="Huawei Sans"/>
        </w:rPr>
      </w:pPr>
      <w:r w:rsidRPr="00383667">
        <w:rPr>
          <w:rFonts w:cs="Huawei Sans"/>
        </w:rPr>
        <w:t>Jun  5 2020 18:38:42.610.1-08:00 S3 DHCP/7/DEBUG:[</w:t>
      </w:r>
      <w:r w:rsidRPr="00497E5B">
        <w:rPr>
          <w:rFonts w:cs="Huawei Sans"/>
        </w:rPr>
        <w:t>dhcpr-pkt</w:t>
      </w:r>
      <w:r w:rsidRPr="00383667">
        <w:rPr>
          <w:rFonts w:cs="Huawei Sans"/>
        </w:rPr>
        <w:t>]:</w:t>
      </w:r>
      <w:r w:rsidRPr="00383667">
        <w:rPr>
          <w:rFonts w:cs="Huawei Sans"/>
          <w:color w:val="EC7061"/>
        </w:rPr>
        <w:t>Receives DHCP OFFER</w:t>
      </w:r>
      <w:r w:rsidRPr="00383667">
        <w:rPr>
          <w:rFonts w:cs="Huawei Sans"/>
        </w:rPr>
        <w:t xml:space="preserve"> message from interface Vlanif40. </w:t>
      </w:r>
    </w:p>
    <w:p w14:paraId="1CE1289B" w14:textId="77777777" w:rsidR="00135587" w:rsidRPr="00383667" w:rsidRDefault="001F6316" w:rsidP="005714FA">
      <w:pPr>
        <w:pStyle w:val="2f3"/>
        <w:rPr>
          <w:rFonts w:cs="Huawei Sans"/>
        </w:rPr>
      </w:pPr>
      <w:r w:rsidRPr="00383667">
        <w:rPr>
          <w:rFonts w:cs="Huawei Sans"/>
        </w:rPr>
        <w:t>Jun  5 2020 18:38:42.610.2-08:00 S3 DHCP/7/DEBUG:[</w:t>
      </w:r>
      <w:r w:rsidRPr="00497E5B">
        <w:rPr>
          <w:rFonts w:cs="Huawei Sans"/>
        </w:rPr>
        <w:t>dhcpr-info</w:t>
      </w:r>
      <w:r w:rsidRPr="00383667">
        <w:rPr>
          <w:rFonts w:cs="Huawei Sans"/>
        </w:rPr>
        <w:t>]:</w:t>
      </w:r>
      <w:r w:rsidRPr="00497E5B">
        <w:rPr>
          <w:rFonts w:cs="Huawei Sans"/>
          <w:color w:val="EC7061"/>
        </w:rPr>
        <w:t>srcip</w:t>
      </w:r>
      <w:r w:rsidRPr="00383667">
        <w:rPr>
          <w:rFonts w:cs="Huawei Sans"/>
          <w:color w:val="EC7061"/>
        </w:rPr>
        <w:t xml:space="preserve">:10.0.40.1 </w:t>
      </w:r>
      <w:r w:rsidRPr="00497E5B">
        <w:rPr>
          <w:rFonts w:cs="Huawei Sans"/>
          <w:color w:val="EC7061"/>
        </w:rPr>
        <w:t>dstip</w:t>
      </w:r>
      <w:r w:rsidRPr="00383667">
        <w:rPr>
          <w:rFonts w:cs="Huawei Sans"/>
          <w:color w:val="EC7061"/>
        </w:rPr>
        <w:t xml:space="preserve">:10.0.30.3 </w:t>
      </w:r>
      <w:r w:rsidRPr="00497E5B">
        <w:rPr>
          <w:rFonts w:cs="Huawei Sans"/>
        </w:rPr>
        <w:t>vpnid</w:t>
      </w:r>
      <w:r w:rsidRPr="00383667">
        <w:rPr>
          <w:rFonts w:cs="Huawei Sans"/>
        </w:rPr>
        <w:t xml:space="preserve">:0  </w:t>
      </w:r>
    </w:p>
    <w:p w14:paraId="0E48B414" w14:textId="77777777" w:rsidR="00135587" w:rsidRPr="00383667" w:rsidRDefault="001F6316" w:rsidP="005714FA">
      <w:pPr>
        <w:pStyle w:val="2f3"/>
        <w:rPr>
          <w:rFonts w:cs="Huawei Sans"/>
        </w:rPr>
      </w:pPr>
      <w:r w:rsidRPr="00383667">
        <w:rPr>
          <w:rFonts w:cs="Huawei Sans"/>
        </w:rPr>
        <w:t>Jun  5 2020 18:38:42.610.3-08:00 S3 DHCP/7/DEBUG:[</w:t>
      </w:r>
      <w:r w:rsidRPr="00497E5B">
        <w:rPr>
          <w:rFonts w:cs="Huawei Sans"/>
        </w:rPr>
        <w:t>dhcpr-info</w:t>
      </w:r>
      <w:r w:rsidRPr="00383667">
        <w:rPr>
          <w:rFonts w:cs="Huawei Sans"/>
        </w:rPr>
        <w:t>]:</w:t>
      </w:r>
      <w:r w:rsidRPr="00497E5B">
        <w:rPr>
          <w:rFonts w:cs="Huawei Sans"/>
        </w:rPr>
        <w:t>msgtype</w:t>
      </w:r>
      <w:r w:rsidRPr="00383667">
        <w:rPr>
          <w:rFonts w:cs="Huawei Sans"/>
        </w:rPr>
        <w:t xml:space="preserve">:BOOT-REPLY dhcp </w:t>
      </w:r>
      <w:r w:rsidRPr="00497E5B">
        <w:rPr>
          <w:rFonts w:cs="Huawei Sans"/>
        </w:rPr>
        <w:t>msgtype</w:t>
      </w:r>
      <w:r w:rsidRPr="00383667">
        <w:rPr>
          <w:rFonts w:cs="Huawei Sans"/>
        </w:rPr>
        <w:t xml:space="preserve">:DHCP OFFER </w:t>
      </w:r>
      <w:r w:rsidRPr="00497E5B">
        <w:rPr>
          <w:rFonts w:cs="Huawei Sans"/>
        </w:rPr>
        <w:t>bflag</w:t>
      </w:r>
      <w:r w:rsidRPr="00383667">
        <w:rPr>
          <w:rFonts w:cs="Huawei Sans"/>
        </w:rPr>
        <w:t>:</w:t>
      </w:r>
      <w:r w:rsidRPr="00497E5B">
        <w:rPr>
          <w:rFonts w:cs="Huawei Sans"/>
        </w:rPr>
        <w:t>uc</w:t>
      </w:r>
      <w:r w:rsidRPr="00383667">
        <w:rPr>
          <w:rFonts w:cs="Huawei Sans"/>
        </w:rPr>
        <w:t xml:space="preserve"> </w:t>
      </w:r>
      <w:r w:rsidRPr="00497E5B">
        <w:rPr>
          <w:rFonts w:cs="Huawei Sans"/>
        </w:rPr>
        <w:t>chaddr</w:t>
      </w:r>
      <w:r w:rsidRPr="00383667">
        <w:rPr>
          <w:rFonts w:cs="Huawei Sans"/>
        </w:rPr>
        <w:t xml:space="preserve">:4c1f-cc49-4c7c </w:t>
      </w:r>
      <w:r w:rsidRPr="00497E5B">
        <w:rPr>
          <w:rFonts w:cs="Huawei Sans"/>
        </w:rPr>
        <w:t>ciaddr</w:t>
      </w:r>
      <w:r w:rsidRPr="00383667">
        <w:rPr>
          <w:rFonts w:cs="Huawei Sans"/>
        </w:rPr>
        <w:t xml:space="preserve">:0.0.0.0 </w:t>
      </w:r>
      <w:r w:rsidRPr="00497E5B">
        <w:rPr>
          <w:rFonts w:cs="Huawei Sans"/>
        </w:rPr>
        <w:t>reqip</w:t>
      </w:r>
      <w:r w:rsidRPr="00383667">
        <w:rPr>
          <w:rFonts w:cs="Huawei Sans"/>
        </w:rPr>
        <w:t xml:space="preserve">:0.0.0.0 </w:t>
      </w:r>
      <w:r w:rsidRPr="00497E5B">
        <w:rPr>
          <w:rFonts w:cs="Huawei Sans"/>
        </w:rPr>
        <w:t>giaddr</w:t>
      </w:r>
      <w:r w:rsidRPr="00383667">
        <w:rPr>
          <w:rFonts w:cs="Huawei Sans"/>
        </w:rPr>
        <w:t xml:space="preserve">:10.0.30.3 </w:t>
      </w:r>
      <w:r w:rsidRPr="00497E5B">
        <w:rPr>
          <w:rFonts w:cs="Huawei Sans"/>
          <w:color w:val="EC7061"/>
        </w:rPr>
        <w:t>serverid</w:t>
      </w:r>
      <w:r w:rsidRPr="00383667">
        <w:rPr>
          <w:rFonts w:cs="Huawei Sans"/>
          <w:color w:val="EC7061"/>
        </w:rPr>
        <w:t xml:space="preserve">:10.0.40.1 </w:t>
      </w:r>
    </w:p>
    <w:p w14:paraId="767E4EF5" w14:textId="77777777" w:rsidR="00135587" w:rsidRPr="00383667" w:rsidRDefault="001F6316" w:rsidP="005714FA">
      <w:pPr>
        <w:pStyle w:val="2f3"/>
        <w:rPr>
          <w:rFonts w:cs="Huawei Sans"/>
        </w:rPr>
      </w:pPr>
      <w:r w:rsidRPr="00383667">
        <w:rPr>
          <w:rFonts w:cs="Huawei Sans"/>
        </w:rPr>
        <w:t>Jun  5 2020 18:38:42.610.4-08:00 S3 DHCP/7/DEBUG:[</w:t>
      </w:r>
      <w:r w:rsidRPr="00497E5B">
        <w:rPr>
          <w:rFonts w:cs="Huawei Sans"/>
        </w:rPr>
        <w:t>dhcpr-pkt</w:t>
      </w:r>
      <w:r w:rsidRPr="00383667">
        <w:rPr>
          <w:rFonts w:cs="Huawei Sans"/>
        </w:rPr>
        <w:t>]:</w:t>
      </w:r>
      <w:r w:rsidRPr="00383667">
        <w:rPr>
          <w:rFonts w:cs="Huawei Sans"/>
          <w:color w:val="EC7061"/>
        </w:rPr>
        <w:t>Unicast DHCP OFFER to client</w:t>
      </w:r>
      <w:r w:rsidRPr="00383667">
        <w:rPr>
          <w:rFonts w:cs="Huawei Sans"/>
        </w:rPr>
        <w:t xml:space="preserve">. (Chaddr=4c1f-cc49-4c7c, Ciaddr=10.0.30.2) </w:t>
      </w:r>
    </w:p>
    <w:p w14:paraId="55D375A9" w14:textId="77777777" w:rsidR="00135587" w:rsidRPr="00383667" w:rsidRDefault="001F6316" w:rsidP="005714FA">
      <w:pPr>
        <w:pStyle w:val="1e"/>
      </w:pPr>
      <w:r w:rsidRPr="00383667">
        <w:t>S3 receives a DHCPOFFER message from the DHCP server. The source and destination IP addresses of the message are 10.0.40.1 and 10.0.30.3, respectively, and the message carries the DHCP server ID (DHCP Option 54). S3 then unicasts the message to the client.</w:t>
      </w:r>
    </w:p>
    <w:p w14:paraId="2C55BC3F" w14:textId="77777777" w:rsidR="00135587" w:rsidRPr="00383667" w:rsidRDefault="00135587" w:rsidP="005714FA">
      <w:pPr>
        <w:pStyle w:val="1e"/>
      </w:pPr>
    </w:p>
    <w:p w14:paraId="782B18B0" w14:textId="77777777" w:rsidR="00135587" w:rsidRPr="00383667" w:rsidRDefault="001F6316" w:rsidP="005714FA">
      <w:pPr>
        <w:pStyle w:val="2f3"/>
        <w:rPr>
          <w:rFonts w:cs="Huawei Sans"/>
        </w:rPr>
      </w:pPr>
      <w:r w:rsidRPr="00383667">
        <w:rPr>
          <w:rFonts w:cs="Huawei Sans"/>
        </w:rPr>
        <w:t>Jun  5 2020 18:38:42.650.1-08:00 S3 DHCP/7/DEBUG:[</w:t>
      </w:r>
      <w:r w:rsidRPr="00497E5B">
        <w:rPr>
          <w:rFonts w:cs="Huawei Sans"/>
        </w:rPr>
        <w:t>dhcpr-pkt</w:t>
      </w:r>
      <w:r w:rsidRPr="00383667">
        <w:rPr>
          <w:rFonts w:cs="Huawei Sans"/>
        </w:rPr>
        <w:t>]:</w:t>
      </w:r>
      <w:r w:rsidRPr="00383667">
        <w:rPr>
          <w:rFonts w:cs="Huawei Sans"/>
          <w:color w:val="EC7061"/>
        </w:rPr>
        <w:t xml:space="preserve">Receives DHCP REQUEST </w:t>
      </w:r>
      <w:r w:rsidRPr="00383667">
        <w:rPr>
          <w:rFonts w:cs="Huawei Sans"/>
        </w:rPr>
        <w:t xml:space="preserve">message from interface Vlanif30. </w:t>
      </w:r>
    </w:p>
    <w:p w14:paraId="601D3234" w14:textId="77777777" w:rsidR="00135587" w:rsidRPr="00383667" w:rsidRDefault="001F6316" w:rsidP="005714FA">
      <w:pPr>
        <w:pStyle w:val="2f3"/>
        <w:rPr>
          <w:rFonts w:cs="Huawei Sans"/>
        </w:rPr>
      </w:pPr>
      <w:r w:rsidRPr="00383667">
        <w:rPr>
          <w:rFonts w:cs="Huawei Sans"/>
        </w:rPr>
        <w:t>Jun  5 2020 18:38:42.650.2-08:00 S3 DHCP/7/DEBUG:[</w:t>
      </w:r>
      <w:r w:rsidRPr="00497E5B">
        <w:rPr>
          <w:rFonts w:cs="Huawei Sans"/>
        </w:rPr>
        <w:t>dhcpr-info</w:t>
      </w:r>
      <w:r w:rsidRPr="00383667">
        <w:rPr>
          <w:rFonts w:cs="Huawei Sans"/>
        </w:rPr>
        <w:t>]:</w:t>
      </w:r>
      <w:r w:rsidRPr="00497E5B">
        <w:rPr>
          <w:rFonts w:cs="Huawei Sans"/>
          <w:color w:val="EC7061"/>
        </w:rPr>
        <w:t>srcip</w:t>
      </w:r>
      <w:r w:rsidRPr="00383667">
        <w:rPr>
          <w:rFonts w:cs="Huawei Sans"/>
          <w:color w:val="EC7061"/>
        </w:rPr>
        <w:t xml:space="preserve">:0.0.0.0 </w:t>
      </w:r>
      <w:r w:rsidRPr="00497E5B">
        <w:rPr>
          <w:rFonts w:cs="Huawei Sans"/>
          <w:color w:val="EC7061"/>
        </w:rPr>
        <w:t>dstip</w:t>
      </w:r>
      <w:r w:rsidRPr="00383667">
        <w:rPr>
          <w:rFonts w:cs="Huawei Sans"/>
          <w:color w:val="EC7061"/>
        </w:rPr>
        <w:t>:255.255.255.255</w:t>
      </w:r>
      <w:r w:rsidRPr="00383667">
        <w:rPr>
          <w:rFonts w:cs="Huawei Sans"/>
        </w:rPr>
        <w:t xml:space="preserve"> </w:t>
      </w:r>
      <w:r w:rsidRPr="00497E5B">
        <w:rPr>
          <w:rFonts w:cs="Huawei Sans"/>
        </w:rPr>
        <w:t>vpnid</w:t>
      </w:r>
      <w:r w:rsidRPr="00383667">
        <w:rPr>
          <w:rFonts w:cs="Huawei Sans"/>
        </w:rPr>
        <w:t xml:space="preserve">:0  </w:t>
      </w:r>
    </w:p>
    <w:p w14:paraId="58BC20BA" w14:textId="77777777" w:rsidR="00135587" w:rsidRPr="00383667" w:rsidRDefault="001F6316" w:rsidP="005714FA">
      <w:pPr>
        <w:pStyle w:val="2f3"/>
        <w:rPr>
          <w:rFonts w:cs="Huawei Sans"/>
        </w:rPr>
      </w:pPr>
      <w:r w:rsidRPr="00383667">
        <w:rPr>
          <w:rFonts w:cs="Huawei Sans"/>
        </w:rPr>
        <w:t>Jun  5 2020 18:38:42.650.3-08:00 S3 DHCP/7/DEBUG:[</w:t>
      </w:r>
      <w:r w:rsidRPr="00497E5B">
        <w:rPr>
          <w:rFonts w:cs="Huawei Sans"/>
        </w:rPr>
        <w:t>dhcpr-info</w:t>
      </w:r>
      <w:r w:rsidRPr="00383667">
        <w:rPr>
          <w:rFonts w:cs="Huawei Sans"/>
        </w:rPr>
        <w:t>]:</w:t>
      </w:r>
      <w:r w:rsidRPr="00497E5B">
        <w:rPr>
          <w:rFonts w:cs="Huawei Sans"/>
        </w:rPr>
        <w:t>msgtype</w:t>
      </w:r>
      <w:r w:rsidRPr="00383667">
        <w:rPr>
          <w:rFonts w:cs="Huawei Sans"/>
        </w:rPr>
        <w:t xml:space="preserve">:BOOT-REQUEST dhcp </w:t>
      </w:r>
      <w:r w:rsidRPr="00497E5B">
        <w:rPr>
          <w:rFonts w:cs="Huawei Sans"/>
        </w:rPr>
        <w:t>msgtype</w:t>
      </w:r>
      <w:r w:rsidRPr="00383667">
        <w:rPr>
          <w:rFonts w:cs="Huawei Sans"/>
        </w:rPr>
        <w:t xml:space="preserve">:DHCP REQUEST </w:t>
      </w:r>
      <w:r w:rsidRPr="00497E5B">
        <w:rPr>
          <w:rFonts w:cs="Huawei Sans"/>
        </w:rPr>
        <w:t>bflag</w:t>
      </w:r>
      <w:r w:rsidRPr="00383667">
        <w:rPr>
          <w:rFonts w:cs="Huawei Sans"/>
        </w:rPr>
        <w:t>:</w:t>
      </w:r>
      <w:r w:rsidRPr="00497E5B">
        <w:rPr>
          <w:rFonts w:cs="Huawei Sans"/>
        </w:rPr>
        <w:t>uc</w:t>
      </w:r>
      <w:r w:rsidRPr="00383667">
        <w:rPr>
          <w:rFonts w:cs="Huawei Sans"/>
        </w:rPr>
        <w:t xml:space="preserve"> </w:t>
      </w:r>
      <w:r w:rsidRPr="00497E5B">
        <w:rPr>
          <w:rFonts w:cs="Huawei Sans"/>
        </w:rPr>
        <w:t>chaddr</w:t>
      </w:r>
      <w:r w:rsidRPr="00383667">
        <w:rPr>
          <w:rFonts w:cs="Huawei Sans"/>
        </w:rPr>
        <w:t xml:space="preserve">:4c1f-cc49-4c7c </w:t>
      </w:r>
      <w:r w:rsidRPr="00497E5B">
        <w:rPr>
          <w:rFonts w:cs="Huawei Sans"/>
        </w:rPr>
        <w:t>ciaddr</w:t>
      </w:r>
      <w:r w:rsidRPr="00383667">
        <w:rPr>
          <w:rFonts w:cs="Huawei Sans"/>
        </w:rPr>
        <w:t xml:space="preserve">:0.0.0.0 </w:t>
      </w:r>
      <w:r w:rsidRPr="00497E5B">
        <w:rPr>
          <w:rFonts w:cs="Huawei Sans"/>
        </w:rPr>
        <w:t>reqip</w:t>
      </w:r>
      <w:r w:rsidRPr="00383667">
        <w:rPr>
          <w:rFonts w:cs="Huawei Sans"/>
        </w:rPr>
        <w:t xml:space="preserve">:10.0.30.2 </w:t>
      </w:r>
      <w:r w:rsidRPr="00497E5B">
        <w:rPr>
          <w:rFonts w:cs="Huawei Sans"/>
        </w:rPr>
        <w:t>giaddr</w:t>
      </w:r>
      <w:r w:rsidRPr="00383667">
        <w:rPr>
          <w:rFonts w:cs="Huawei Sans"/>
        </w:rPr>
        <w:t xml:space="preserve">:0.0.0.0 </w:t>
      </w:r>
      <w:r w:rsidRPr="00497E5B">
        <w:rPr>
          <w:rFonts w:cs="Huawei Sans"/>
        </w:rPr>
        <w:t>serverid</w:t>
      </w:r>
      <w:r w:rsidRPr="00383667">
        <w:rPr>
          <w:rFonts w:cs="Huawei Sans"/>
        </w:rPr>
        <w:t xml:space="preserve">:10.0.40.1 </w:t>
      </w:r>
    </w:p>
    <w:p w14:paraId="77CC139C" w14:textId="77777777" w:rsidR="00135587" w:rsidRPr="00383667" w:rsidRDefault="001F6316" w:rsidP="005714FA">
      <w:pPr>
        <w:pStyle w:val="2f3"/>
        <w:rPr>
          <w:rFonts w:cs="Huawei Sans"/>
        </w:rPr>
      </w:pPr>
      <w:r w:rsidRPr="00383667">
        <w:rPr>
          <w:rFonts w:cs="Huawei Sans"/>
        </w:rPr>
        <w:t>Jun  5 2020 18:38:42.650.4-08:00 S3 DHCP/7/DEBUG:[</w:t>
      </w:r>
      <w:r w:rsidRPr="00497E5B">
        <w:rPr>
          <w:rFonts w:cs="Huawei Sans"/>
        </w:rPr>
        <w:t>dhcpr-info</w:t>
      </w:r>
      <w:r w:rsidRPr="00383667">
        <w:rPr>
          <w:rFonts w:cs="Huawei Sans"/>
        </w:rPr>
        <w:t>]:</w:t>
      </w:r>
      <w:r w:rsidRPr="00383667">
        <w:rPr>
          <w:rFonts w:cs="Huawei Sans"/>
          <w:color w:val="EC7061"/>
        </w:rPr>
        <w:t xml:space="preserve">Select 10.0.30.3 as </w:t>
      </w:r>
      <w:r w:rsidRPr="00497E5B">
        <w:rPr>
          <w:rFonts w:cs="Huawei Sans"/>
          <w:color w:val="EC7061"/>
        </w:rPr>
        <w:t>giaddr</w:t>
      </w:r>
      <w:r w:rsidRPr="00383667">
        <w:rPr>
          <w:rFonts w:cs="Huawei Sans"/>
          <w:color w:val="EC7061"/>
        </w:rPr>
        <w:t xml:space="preserve">. </w:t>
      </w:r>
    </w:p>
    <w:p w14:paraId="42A25CD0" w14:textId="77777777" w:rsidR="00135587" w:rsidRPr="00383667" w:rsidRDefault="001F6316" w:rsidP="005714FA">
      <w:pPr>
        <w:pStyle w:val="2f3"/>
        <w:rPr>
          <w:rFonts w:cs="Huawei Sans"/>
        </w:rPr>
      </w:pPr>
      <w:r w:rsidRPr="00383667">
        <w:rPr>
          <w:rFonts w:cs="Huawei Sans"/>
        </w:rPr>
        <w:t>Jun  5 2020 18:38:42.650.5-08:00 S3 DHCP/7/DEBUG:[</w:t>
      </w:r>
      <w:r w:rsidRPr="00497E5B">
        <w:rPr>
          <w:rFonts w:cs="Huawei Sans"/>
        </w:rPr>
        <w:t>dhcpr-pkt</w:t>
      </w:r>
      <w:r w:rsidRPr="00383667">
        <w:rPr>
          <w:rFonts w:cs="Huawei Sans"/>
        </w:rPr>
        <w:t>]:</w:t>
      </w:r>
      <w:r w:rsidRPr="00383667">
        <w:rPr>
          <w:rFonts w:cs="Huawei Sans"/>
          <w:color w:val="EC7061"/>
        </w:rPr>
        <w:t xml:space="preserve">Relay DHCP REQUEST to server 10.0.40.1. </w:t>
      </w:r>
    </w:p>
    <w:p w14:paraId="5352EFB7" w14:textId="77777777" w:rsidR="00135587" w:rsidRPr="00383667" w:rsidRDefault="001F6316" w:rsidP="005714FA">
      <w:pPr>
        <w:pStyle w:val="1e"/>
      </w:pPr>
      <w:r w:rsidRPr="00383667">
        <w:t>After receiving a DHCPREQUEST broadcast message from the client, S3 converts the message into a unicast one and then sends it to the DHCP server.</w:t>
      </w:r>
    </w:p>
    <w:p w14:paraId="465598D9" w14:textId="77777777" w:rsidR="00135587" w:rsidRPr="00383667" w:rsidRDefault="001F6316" w:rsidP="005714FA">
      <w:pPr>
        <w:pStyle w:val="2f3"/>
        <w:rPr>
          <w:rFonts w:cs="Huawei Sans"/>
        </w:rPr>
      </w:pPr>
      <w:r w:rsidRPr="00383667">
        <w:rPr>
          <w:rFonts w:cs="Huawei Sans"/>
        </w:rPr>
        <w:t>Jun  5 2020 18:38:42.660.1-08:00 S3 DHCP/7/DEBUG:[</w:t>
      </w:r>
      <w:r w:rsidRPr="00497E5B">
        <w:rPr>
          <w:rFonts w:cs="Huawei Sans"/>
        </w:rPr>
        <w:t>dhcpr-pkt</w:t>
      </w:r>
      <w:r w:rsidRPr="00383667">
        <w:rPr>
          <w:rFonts w:cs="Huawei Sans"/>
        </w:rPr>
        <w:t>]:</w:t>
      </w:r>
      <w:r w:rsidRPr="00383667">
        <w:rPr>
          <w:rFonts w:cs="Huawei Sans"/>
          <w:color w:val="EC7061"/>
        </w:rPr>
        <w:t>Receives DHCP ACK</w:t>
      </w:r>
      <w:r w:rsidRPr="00383667">
        <w:rPr>
          <w:rFonts w:cs="Huawei Sans"/>
        </w:rPr>
        <w:t xml:space="preserve"> message from interface Vlanif40. </w:t>
      </w:r>
    </w:p>
    <w:p w14:paraId="0AA8A326" w14:textId="77777777" w:rsidR="00135587" w:rsidRPr="00383667" w:rsidRDefault="001F6316" w:rsidP="005714FA">
      <w:pPr>
        <w:pStyle w:val="2f3"/>
        <w:rPr>
          <w:rFonts w:cs="Huawei Sans"/>
        </w:rPr>
      </w:pPr>
      <w:r w:rsidRPr="00383667">
        <w:rPr>
          <w:rFonts w:cs="Huawei Sans"/>
        </w:rPr>
        <w:t>Jun  5 2020 18:38:42.660.2-08:00 S3 DHCP/7/DEBUG:[</w:t>
      </w:r>
      <w:r w:rsidRPr="00497E5B">
        <w:rPr>
          <w:rFonts w:cs="Huawei Sans"/>
        </w:rPr>
        <w:t>dhcpr-info</w:t>
      </w:r>
      <w:r w:rsidRPr="00383667">
        <w:rPr>
          <w:rFonts w:cs="Huawei Sans"/>
        </w:rPr>
        <w:t>]:</w:t>
      </w:r>
      <w:r w:rsidRPr="00497E5B">
        <w:rPr>
          <w:rFonts w:cs="Huawei Sans"/>
          <w:color w:val="EC7061"/>
        </w:rPr>
        <w:t>srcip</w:t>
      </w:r>
      <w:r w:rsidRPr="00383667">
        <w:rPr>
          <w:rFonts w:cs="Huawei Sans"/>
          <w:color w:val="EC7061"/>
        </w:rPr>
        <w:t xml:space="preserve">:10.0.40.1 </w:t>
      </w:r>
      <w:r w:rsidRPr="00497E5B">
        <w:rPr>
          <w:rFonts w:cs="Huawei Sans"/>
          <w:color w:val="EC7061"/>
        </w:rPr>
        <w:t>dstip</w:t>
      </w:r>
      <w:r w:rsidRPr="00383667">
        <w:rPr>
          <w:rFonts w:cs="Huawei Sans"/>
          <w:color w:val="EC7061"/>
        </w:rPr>
        <w:t>:10.0.30.3</w:t>
      </w:r>
      <w:r w:rsidRPr="00383667">
        <w:rPr>
          <w:rFonts w:cs="Huawei Sans"/>
        </w:rPr>
        <w:t xml:space="preserve"> </w:t>
      </w:r>
      <w:r w:rsidRPr="00497E5B">
        <w:rPr>
          <w:rFonts w:cs="Huawei Sans"/>
        </w:rPr>
        <w:t>vpnid</w:t>
      </w:r>
      <w:r w:rsidRPr="00383667">
        <w:rPr>
          <w:rFonts w:cs="Huawei Sans"/>
        </w:rPr>
        <w:t xml:space="preserve">:0  </w:t>
      </w:r>
    </w:p>
    <w:p w14:paraId="28A59AC5" w14:textId="77777777" w:rsidR="00135587" w:rsidRPr="00383667" w:rsidRDefault="001F6316" w:rsidP="005714FA">
      <w:pPr>
        <w:pStyle w:val="2f3"/>
        <w:rPr>
          <w:rFonts w:cs="Huawei Sans"/>
        </w:rPr>
      </w:pPr>
      <w:r w:rsidRPr="00383667">
        <w:rPr>
          <w:rFonts w:cs="Huawei Sans"/>
        </w:rPr>
        <w:t>Jun  5 2020 18:38:42.660.3-08:00 S3 DHCP/7/DEBUG:[</w:t>
      </w:r>
      <w:r w:rsidRPr="00497E5B">
        <w:rPr>
          <w:rFonts w:cs="Huawei Sans"/>
        </w:rPr>
        <w:t>dhcpr-info</w:t>
      </w:r>
      <w:r w:rsidRPr="00383667">
        <w:rPr>
          <w:rFonts w:cs="Huawei Sans"/>
        </w:rPr>
        <w:t>]:</w:t>
      </w:r>
      <w:r w:rsidRPr="00497E5B">
        <w:rPr>
          <w:rFonts w:cs="Huawei Sans"/>
        </w:rPr>
        <w:t>msgtype</w:t>
      </w:r>
      <w:r w:rsidRPr="00383667">
        <w:rPr>
          <w:rFonts w:cs="Huawei Sans"/>
        </w:rPr>
        <w:t xml:space="preserve">:BOOT-REPLY dhcp </w:t>
      </w:r>
      <w:r w:rsidRPr="00497E5B">
        <w:rPr>
          <w:rFonts w:cs="Huawei Sans"/>
        </w:rPr>
        <w:t>msgtype</w:t>
      </w:r>
      <w:r w:rsidRPr="00383667">
        <w:rPr>
          <w:rFonts w:cs="Huawei Sans"/>
        </w:rPr>
        <w:t xml:space="preserve">:DHCP ACK </w:t>
      </w:r>
      <w:r w:rsidRPr="00497E5B">
        <w:rPr>
          <w:rFonts w:cs="Huawei Sans"/>
        </w:rPr>
        <w:t>bflag</w:t>
      </w:r>
      <w:r w:rsidRPr="00383667">
        <w:rPr>
          <w:rFonts w:cs="Huawei Sans"/>
        </w:rPr>
        <w:t>:</w:t>
      </w:r>
      <w:r w:rsidRPr="00497E5B">
        <w:rPr>
          <w:rFonts w:cs="Huawei Sans"/>
        </w:rPr>
        <w:t>uc</w:t>
      </w:r>
      <w:r w:rsidRPr="00383667">
        <w:rPr>
          <w:rFonts w:cs="Huawei Sans"/>
        </w:rPr>
        <w:t xml:space="preserve"> </w:t>
      </w:r>
      <w:r w:rsidRPr="00497E5B">
        <w:rPr>
          <w:rFonts w:cs="Huawei Sans"/>
        </w:rPr>
        <w:t>chaddr</w:t>
      </w:r>
      <w:r w:rsidRPr="00383667">
        <w:rPr>
          <w:rFonts w:cs="Huawei Sans"/>
        </w:rPr>
        <w:t xml:space="preserve">:4c1f-cc49-4c7c </w:t>
      </w:r>
      <w:r w:rsidRPr="00497E5B">
        <w:rPr>
          <w:rFonts w:cs="Huawei Sans"/>
        </w:rPr>
        <w:t>ciaddr</w:t>
      </w:r>
      <w:r w:rsidRPr="00383667">
        <w:rPr>
          <w:rFonts w:cs="Huawei Sans"/>
        </w:rPr>
        <w:t xml:space="preserve">:0.0.0.0 </w:t>
      </w:r>
      <w:r w:rsidRPr="00497E5B">
        <w:rPr>
          <w:rFonts w:cs="Huawei Sans"/>
        </w:rPr>
        <w:t>reqip</w:t>
      </w:r>
      <w:r w:rsidRPr="00383667">
        <w:rPr>
          <w:rFonts w:cs="Huawei Sans"/>
        </w:rPr>
        <w:t xml:space="preserve">:0.0.0.0 </w:t>
      </w:r>
      <w:r w:rsidRPr="00497E5B">
        <w:rPr>
          <w:rFonts w:cs="Huawei Sans"/>
        </w:rPr>
        <w:t>giaddr</w:t>
      </w:r>
      <w:r w:rsidRPr="00383667">
        <w:rPr>
          <w:rFonts w:cs="Huawei Sans"/>
        </w:rPr>
        <w:t xml:space="preserve">:10.0.30.3 </w:t>
      </w:r>
      <w:r w:rsidRPr="00497E5B">
        <w:rPr>
          <w:rFonts w:cs="Huawei Sans"/>
        </w:rPr>
        <w:t>serverid</w:t>
      </w:r>
      <w:r w:rsidRPr="00383667">
        <w:rPr>
          <w:rFonts w:cs="Huawei Sans"/>
        </w:rPr>
        <w:t xml:space="preserve">:10.0.40.1 </w:t>
      </w:r>
    </w:p>
    <w:p w14:paraId="515F447D" w14:textId="77777777" w:rsidR="00135587" w:rsidRPr="00383667" w:rsidRDefault="001F6316" w:rsidP="005714FA">
      <w:pPr>
        <w:pStyle w:val="2f3"/>
        <w:rPr>
          <w:rFonts w:cs="Huawei Sans"/>
        </w:rPr>
      </w:pPr>
      <w:r w:rsidRPr="00383667">
        <w:rPr>
          <w:rFonts w:cs="Huawei Sans"/>
        </w:rPr>
        <w:t>Jun  5 2020 18:38:42.660.4-08:00 S3 DHCP/7/DEBUG:[</w:t>
      </w:r>
      <w:r w:rsidRPr="00497E5B">
        <w:rPr>
          <w:rFonts w:cs="Huawei Sans"/>
        </w:rPr>
        <w:t>dhcpr-pkt</w:t>
      </w:r>
      <w:r w:rsidRPr="00383667">
        <w:rPr>
          <w:rFonts w:cs="Huawei Sans"/>
        </w:rPr>
        <w:t>]:</w:t>
      </w:r>
      <w:r w:rsidRPr="00383667">
        <w:rPr>
          <w:rFonts w:cs="Huawei Sans"/>
          <w:color w:val="EC7061"/>
        </w:rPr>
        <w:t>Unicast DHCP ACK to clien</w:t>
      </w:r>
      <w:r w:rsidRPr="00383667">
        <w:rPr>
          <w:rFonts w:cs="Huawei Sans"/>
        </w:rPr>
        <w:t>t. (Chaddr=4c1f-cc49-4c7c, Ciaddr=10.0.30.2)</w:t>
      </w:r>
    </w:p>
    <w:p w14:paraId="1B65E5A6" w14:textId="77777777" w:rsidR="00135587" w:rsidRPr="00383667" w:rsidRDefault="001F6316" w:rsidP="005714FA">
      <w:pPr>
        <w:pStyle w:val="1e"/>
      </w:pPr>
      <w:r w:rsidRPr="00383667">
        <w:t>After receiving a DHCPACK message with the source IP address 10.0.40.1 and destination IP address 10.0.30.3 from the DHCP server, S3 unicasts the message to the DHCP client.</w:t>
      </w:r>
    </w:p>
    <w:p w14:paraId="5233F156" w14:textId="77777777" w:rsidR="00410262" w:rsidRPr="00383667" w:rsidRDefault="00410262" w:rsidP="005714FA">
      <w:pPr>
        <w:pStyle w:val="End"/>
        <w:rPr>
          <w:rFonts w:ascii="Huawei Sans" w:hAnsi="Huawei Sans" w:cs="Huawei Sans"/>
        </w:rPr>
      </w:pPr>
      <w:r w:rsidRPr="00383667">
        <w:rPr>
          <w:rFonts w:ascii="Huawei Sans" w:hAnsi="Huawei Sans" w:cs="Huawei Sans"/>
        </w:rPr>
        <w:t>----End</w:t>
      </w:r>
    </w:p>
    <w:p w14:paraId="6D81B390" w14:textId="77777777" w:rsidR="00135587" w:rsidRPr="00383667" w:rsidRDefault="001F6316" w:rsidP="004027AB">
      <w:pPr>
        <w:pStyle w:val="3"/>
      </w:pPr>
      <w:bookmarkStart w:id="143" w:name="_Toc49940068"/>
      <w:r w:rsidRPr="00383667">
        <w:t>Quiz</w:t>
      </w:r>
      <w:bookmarkEnd w:id="143"/>
    </w:p>
    <w:p w14:paraId="5D693987" w14:textId="77777777" w:rsidR="00135587" w:rsidRPr="00383667" w:rsidRDefault="001F6316" w:rsidP="005714FA">
      <w:pPr>
        <w:pStyle w:val="1e"/>
      </w:pPr>
      <w:r w:rsidRPr="00383667">
        <w:t>How does a DHCP server select an address pool after receiving a DHCP message from a DHCP relay agent?</w:t>
      </w:r>
    </w:p>
    <w:p w14:paraId="71C01C84" w14:textId="77777777" w:rsidR="00135587" w:rsidRPr="00383667" w:rsidRDefault="001F6316" w:rsidP="004027AB">
      <w:pPr>
        <w:pStyle w:val="3"/>
      </w:pPr>
      <w:bookmarkStart w:id="144" w:name="_Toc49940069"/>
      <w:r w:rsidRPr="00383667">
        <w:t>Configuration Reference</w:t>
      </w:r>
      <w:bookmarkEnd w:id="144"/>
    </w:p>
    <w:p w14:paraId="57EC0537" w14:textId="77777777" w:rsidR="00135587" w:rsidRPr="00383667" w:rsidRDefault="001F6316" w:rsidP="005714FA">
      <w:pPr>
        <w:pStyle w:val="1e"/>
      </w:pPr>
      <w:r w:rsidRPr="00383667">
        <w:t>Configuration on S1</w:t>
      </w:r>
    </w:p>
    <w:p w14:paraId="1A4B6368" w14:textId="77777777" w:rsidR="00135587" w:rsidRPr="00383667" w:rsidRDefault="001F6316" w:rsidP="005714FA">
      <w:pPr>
        <w:pStyle w:val="2f3"/>
        <w:rPr>
          <w:rFonts w:cs="Huawei Sans"/>
        </w:rPr>
      </w:pPr>
      <w:r w:rsidRPr="00383667">
        <w:rPr>
          <w:rFonts w:cs="Huawei Sans"/>
        </w:rPr>
        <w:t>#</w:t>
      </w:r>
    </w:p>
    <w:p w14:paraId="534CA0B2" w14:textId="77777777" w:rsidR="00135587" w:rsidRPr="00383667" w:rsidRDefault="001F6316" w:rsidP="005714FA">
      <w:pPr>
        <w:pStyle w:val="2f3"/>
        <w:rPr>
          <w:rFonts w:cs="Huawei Sans"/>
        </w:rPr>
      </w:pPr>
      <w:r w:rsidRPr="00497E5B">
        <w:rPr>
          <w:rFonts w:cs="Huawei Sans"/>
        </w:rPr>
        <w:t>sysname</w:t>
      </w:r>
      <w:r w:rsidRPr="00383667">
        <w:rPr>
          <w:rFonts w:cs="Huawei Sans"/>
        </w:rPr>
        <w:t xml:space="preserve"> S1</w:t>
      </w:r>
    </w:p>
    <w:p w14:paraId="3307CDBD" w14:textId="77777777" w:rsidR="00135587" w:rsidRPr="00383667" w:rsidRDefault="001F6316" w:rsidP="005714FA">
      <w:pPr>
        <w:pStyle w:val="2f3"/>
        <w:rPr>
          <w:rFonts w:cs="Huawei Sans"/>
        </w:rPr>
      </w:pPr>
      <w:r w:rsidRPr="00383667">
        <w:rPr>
          <w:rFonts w:cs="Huawei Sans"/>
        </w:rPr>
        <w:lastRenderedPageBreak/>
        <w:t>#</w:t>
      </w:r>
    </w:p>
    <w:p w14:paraId="5AB740F3" w14:textId="77777777" w:rsidR="00135587" w:rsidRPr="00383667" w:rsidRDefault="001F6316" w:rsidP="005714FA">
      <w:pPr>
        <w:pStyle w:val="2f3"/>
        <w:rPr>
          <w:rFonts w:cs="Huawei Sans"/>
        </w:rPr>
      </w:pPr>
      <w:r w:rsidRPr="00497E5B">
        <w:rPr>
          <w:rFonts w:cs="Huawei Sans"/>
        </w:rPr>
        <w:t>vlan</w:t>
      </w:r>
      <w:r w:rsidRPr="00383667">
        <w:rPr>
          <w:rFonts w:cs="Huawei Sans"/>
        </w:rPr>
        <w:t xml:space="preserve"> batch 40</w:t>
      </w:r>
    </w:p>
    <w:p w14:paraId="10BA3E5E" w14:textId="77777777" w:rsidR="00135587" w:rsidRPr="00383667" w:rsidRDefault="001F6316" w:rsidP="005714FA">
      <w:pPr>
        <w:pStyle w:val="2f3"/>
        <w:rPr>
          <w:rFonts w:cs="Huawei Sans"/>
        </w:rPr>
      </w:pPr>
      <w:r w:rsidRPr="00383667">
        <w:rPr>
          <w:rFonts w:cs="Huawei Sans"/>
        </w:rPr>
        <w:t>#</w:t>
      </w:r>
    </w:p>
    <w:p w14:paraId="50BF49EB" w14:textId="77777777" w:rsidR="00135587" w:rsidRPr="00383667" w:rsidRDefault="001F6316" w:rsidP="005714FA">
      <w:pPr>
        <w:pStyle w:val="2f3"/>
        <w:rPr>
          <w:rFonts w:cs="Huawei Sans"/>
        </w:rPr>
      </w:pPr>
      <w:r w:rsidRPr="00497E5B">
        <w:rPr>
          <w:rFonts w:cs="Huawei Sans"/>
        </w:rPr>
        <w:t>dhcp</w:t>
      </w:r>
      <w:r w:rsidRPr="00383667">
        <w:rPr>
          <w:rFonts w:cs="Huawei Sans"/>
        </w:rPr>
        <w:t xml:space="preserve"> enable</w:t>
      </w:r>
    </w:p>
    <w:p w14:paraId="3573D84A" w14:textId="77777777" w:rsidR="00135587" w:rsidRPr="00383667" w:rsidRDefault="001F6316" w:rsidP="005714FA">
      <w:pPr>
        <w:pStyle w:val="2f3"/>
        <w:rPr>
          <w:rFonts w:cs="Huawei Sans"/>
        </w:rPr>
      </w:pPr>
      <w:r w:rsidRPr="00383667">
        <w:rPr>
          <w:rFonts w:cs="Huawei Sans"/>
        </w:rPr>
        <w:t>#</w:t>
      </w:r>
    </w:p>
    <w:p w14:paraId="242FB22E" w14:textId="77777777" w:rsidR="00135587" w:rsidRPr="00383667" w:rsidRDefault="001F6316" w:rsidP="005714FA">
      <w:pPr>
        <w:pStyle w:val="2f3"/>
        <w:rPr>
          <w:rFonts w:cs="Huawei Sans"/>
        </w:rPr>
      </w:pPr>
      <w:r w:rsidRPr="00497E5B">
        <w:rPr>
          <w:rFonts w:cs="Huawei Sans"/>
        </w:rPr>
        <w:t>ip</w:t>
      </w:r>
      <w:r w:rsidRPr="00383667">
        <w:rPr>
          <w:rFonts w:cs="Huawei Sans"/>
        </w:rPr>
        <w:t xml:space="preserve"> pool vlan10</w:t>
      </w:r>
    </w:p>
    <w:p w14:paraId="4787FE25"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10.0.10.3</w:t>
      </w:r>
    </w:p>
    <w:p w14:paraId="3D3084EA"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10.0.10.0 mask 255.255.255.0</w:t>
      </w:r>
    </w:p>
    <w:p w14:paraId="72F96430"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dns-list</w:t>
      </w:r>
      <w:r w:rsidRPr="00383667">
        <w:rPr>
          <w:rFonts w:cs="Huawei Sans"/>
        </w:rPr>
        <w:t xml:space="preserve"> 10.0.10.3</w:t>
      </w:r>
    </w:p>
    <w:p w14:paraId="70340408" w14:textId="77777777" w:rsidR="00135587" w:rsidRPr="00383667" w:rsidRDefault="001F6316" w:rsidP="005714FA">
      <w:pPr>
        <w:pStyle w:val="2f3"/>
        <w:rPr>
          <w:rFonts w:cs="Huawei Sans"/>
        </w:rPr>
      </w:pPr>
      <w:r w:rsidRPr="00383667">
        <w:rPr>
          <w:rFonts w:cs="Huawei Sans"/>
        </w:rPr>
        <w:t>#</w:t>
      </w:r>
    </w:p>
    <w:p w14:paraId="040A2C34" w14:textId="77777777" w:rsidR="00135587" w:rsidRPr="00383667" w:rsidRDefault="001F6316" w:rsidP="005714FA">
      <w:pPr>
        <w:pStyle w:val="2f3"/>
        <w:rPr>
          <w:rFonts w:cs="Huawei Sans"/>
        </w:rPr>
      </w:pPr>
      <w:r w:rsidRPr="00497E5B">
        <w:rPr>
          <w:rFonts w:cs="Huawei Sans"/>
        </w:rPr>
        <w:t>ip</w:t>
      </w:r>
      <w:r w:rsidRPr="00383667">
        <w:rPr>
          <w:rFonts w:cs="Huawei Sans"/>
        </w:rPr>
        <w:t xml:space="preserve"> pool vlan20</w:t>
      </w:r>
    </w:p>
    <w:p w14:paraId="00DE4120"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10.0.20.3</w:t>
      </w:r>
    </w:p>
    <w:p w14:paraId="49B8E62A"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10.0.20.0 mask 255.255.255.0</w:t>
      </w:r>
    </w:p>
    <w:p w14:paraId="48C7FD5F"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dns-list</w:t>
      </w:r>
      <w:r w:rsidRPr="00383667">
        <w:rPr>
          <w:rFonts w:cs="Huawei Sans"/>
        </w:rPr>
        <w:t xml:space="preserve"> 10.0.20.3</w:t>
      </w:r>
    </w:p>
    <w:p w14:paraId="07712C75" w14:textId="77777777" w:rsidR="00135587" w:rsidRPr="00383667" w:rsidRDefault="001F6316" w:rsidP="005714FA">
      <w:pPr>
        <w:pStyle w:val="2f3"/>
        <w:rPr>
          <w:rFonts w:cs="Huawei Sans"/>
        </w:rPr>
      </w:pPr>
      <w:r w:rsidRPr="00383667">
        <w:rPr>
          <w:rFonts w:cs="Huawei Sans"/>
        </w:rPr>
        <w:t>#</w:t>
      </w:r>
    </w:p>
    <w:p w14:paraId="2ABD7011" w14:textId="77777777" w:rsidR="00135587" w:rsidRPr="00383667" w:rsidRDefault="001F6316" w:rsidP="005714FA">
      <w:pPr>
        <w:pStyle w:val="2f3"/>
        <w:rPr>
          <w:rFonts w:cs="Huawei Sans"/>
        </w:rPr>
      </w:pPr>
      <w:r w:rsidRPr="00497E5B">
        <w:rPr>
          <w:rFonts w:cs="Huawei Sans"/>
        </w:rPr>
        <w:t>ip</w:t>
      </w:r>
      <w:r w:rsidRPr="00383667">
        <w:rPr>
          <w:rFonts w:cs="Huawei Sans"/>
        </w:rPr>
        <w:t xml:space="preserve"> pool vlan30</w:t>
      </w:r>
    </w:p>
    <w:p w14:paraId="2E4B61C5"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10.0.30.3</w:t>
      </w:r>
    </w:p>
    <w:p w14:paraId="22A090DE"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10.0.30.0 mask 255.255.255.0</w:t>
      </w:r>
    </w:p>
    <w:p w14:paraId="7CC9CDAF"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static-bind</w:t>
      </w:r>
      <w:r w:rsidRPr="00383667">
        <w:rPr>
          <w:rFonts w:cs="Huawei Sans"/>
        </w:rPr>
        <w:t xml:space="preserve"> </w:t>
      </w:r>
      <w:r w:rsidRPr="00497E5B">
        <w:rPr>
          <w:rFonts w:cs="Huawei Sans"/>
        </w:rPr>
        <w:t>ip-address</w:t>
      </w:r>
      <w:r w:rsidRPr="00383667">
        <w:rPr>
          <w:rFonts w:cs="Huawei Sans"/>
        </w:rPr>
        <w:t xml:space="preserve"> 10.0.30.2 mac-address 4c1f-cc49-4c7c</w:t>
      </w:r>
    </w:p>
    <w:p w14:paraId="33805B7E"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dns-list</w:t>
      </w:r>
      <w:r w:rsidRPr="00383667">
        <w:rPr>
          <w:rFonts w:cs="Huawei Sans"/>
        </w:rPr>
        <w:t xml:space="preserve"> 10.0.30.3</w:t>
      </w:r>
    </w:p>
    <w:p w14:paraId="3F9B064A" w14:textId="77777777" w:rsidR="00135587" w:rsidRPr="00383667" w:rsidRDefault="001F6316" w:rsidP="005714FA">
      <w:pPr>
        <w:pStyle w:val="2f3"/>
        <w:rPr>
          <w:rFonts w:cs="Huawei Sans"/>
        </w:rPr>
      </w:pPr>
      <w:r w:rsidRPr="00383667">
        <w:rPr>
          <w:rFonts w:cs="Huawei Sans"/>
        </w:rPr>
        <w:t>#</w:t>
      </w:r>
    </w:p>
    <w:p w14:paraId="5FB74455"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Vlanif40</w:t>
      </w:r>
    </w:p>
    <w:p w14:paraId="7314C0E1"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10.0.40.1 255.255.255.0</w:t>
      </w:r>
    </w:p>
    <w:p w14:paraId="55CE9C33"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global</w:t>
      </w:r>
    </w:p>
    <w:p w14:paraId="48322EFE" w14:textId="77777777" w:rsidR="00135587" w:rsidRPr="00383667" w:rsidRDefault="001F6316" w:rsidP="005714FA">
      <w:pPr>
        <w:pStyle w:val="2f3"/>
        <w:rPr>
          <w:rFonts w:cs="Huawei Sans"/>
        </w:rPr>
      </w:pPr>
      <w:r w:rsidRPr="00383667">
        <w:rPr>
          <w:rFonts w:cs="Huawei Sans"/>
        </w:rPr>
        <w:t>#</w:t>
      </w:r>
    </w:p>
    <w:p w14:paraId="1A51B712"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GigabitEthernet0/0/12</w:t>
      </w:r>
    </w:p>
    <w:p w14:paraId="4091622D"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access</w:t>
      </w:r>
    </w:p>
    <w:p w14:paraId="7F872A01"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default </w:t>
      </w:r>
      <w:r w:rsidRPr="00497E5B">
        <w:rPr>
          <w:rFonts w:cs="Huawei Sans"/>
        </w:rPr>
        <w:t>vlan</w:t>
      </w:r>
      <w:r w:rsidRPr="00383667">
        <w:rPr>
          <w:rFonts w:cs="Huawei Sans"/>
        </w:rPr>
        <w:t xml:space="preserve"> 40</w:t>
      </w:r>
    </w:p>
    <w:p w14:paraId="204B3B7B" w14:textId="77777777" w:rsidR="00135587" w:rsidRPr="00383667" w:rsidRDefault="001F6316" w:rsidP="005714FA">
      <w:pPr>
        <w:pStyle w:val="2f3"/>
        <w:rPr>
          <w:rFonts w:cs="Huawei Sans"/>
        </w:rPr>
      </w:pPr>
      <w:r w:rsidRPr="00383667">
        <w:rPr>
          <w:rFonts w:cs="Huawei Sans"/>
        </w:rPr>
        <w:t>#</w:t>
      </w:r>
    </w:p>
    <w:p w14:paraId="02953AF6" w14:textId="77777777" w:rsidR="00135587" w:rsidRPr="00383667" w:rsidRDefault="001F6316" w:rsidP="005714FA">
      <w:pPr>
        <w:pStyle w:val="2f3"/>
        <w:rPr>
          <w:rFonts w:cs="Huawei Sans"/>
        </w:rPr>
      </w:pPr>
      <w:r w:rsidRPr="00497E5B">
        <w:rPr>
          <w:rFonts w:cs="Huawei Sans"/>
        </w:rPr>
        <w:t>ip</w:t>
      </w:r>
      <w:r w:rsidRPr="00383667">
        <w:rPr>
          <w:rFonts w:cs="Huawei Sans"/>
        </w:rPr>
        <w:t xml:space="preserve"> route-static 10.0.10.0 255.255.255.0 10.0.40.3</w:t>
      </w:r>
    </w:p>
    <w:p w14:paraId="52068491" w14:textId="77777777" w:rsidR="00135587" w:rsidRPr="00383667" w:rsidRDefault="001F6316" w:rsidP="005714FA">
      <w:pPr>
        <w:pStyle w:val="2f3"/>
        <w:rPr>
          <w:rFonts w:cs="Huawei Sans"/>
        </w:rPr>
      </w:pPr>
      <w:r w:rsidRPr="00497E5B">
        <w:rPr>
          <w:rFonts w:cs="Huawei Sans"/>
        </w:rPr>
        <w:t>ip</w:t>
      </w:r>
      <w:r w:rsidRPr="00383667">
        <w:rPr>
          <w:rFonts w:cs="Huawei Sans"/>
        </w:rPr>
        <w:t xml:space="preserve"> route-static 10.0.20.0 255.255.255.0 10.0.40.3</w:t>
      </w:r>
    </w:p>
    <w:p w14:paraId="4E9F8A77" w14:textId="77777777" w:rsidR="00135587" w:rsidRPr="00383667" w:rsidRDefault="001F6316" w:rsidP="005714FA">
      <w:pPr>
        <w:pStyle w:val="2f3"/>
        <w:rPr>
          <w:rFonts w:cs="Huawei Sans"/>
        </w:rPr>
      </w:pPr>
      <w:r w:rsidRPr="00497E5B">
        <w:rPr>
          <w:rFonts w:cs="Huawei Sans"/>
        </w:rPr>
        <w:t>ip</w:t>
      </w:r>
      <w:r w:rsidRPr="00383667">
        <w:rPr>
          <w:rFonts w:cs="Huawei Sans"/>
        </w:rPr>
        <w:t xml:space="preserve"> route-static 10.0.30.0 255.255.255.0 10.0.40.3</w:t>
      </w:r>
    </w:p>
    <w:p w14:paraId="7FA49691" w14:textId="77777777" w:rsidR="00135587" w:rsidRPr="00383667" w:rsidRDefault="001F6316" w:rsidP="005714FA">
      <w:pPr>
        <w:pStyle w:val="2f3"/>
        <w:rPr>
          <w:rFonts w:cs="Huawei Sans"/>
        </w:rPr>
      </w:pPr>
      <w:r w:rsidRPr="00383667">
        <w:rPr>
          <w:rFonts w:cs="Huawei Sans"/>
        </w:rPr>
        <w:t>#</w:t>
      </w:r>
    </w:p>
    <w:p w14:paraId="4290EACC" w14:textId="77777777" w:rsidR="00135587" w:rsidRPr="00383667" w:rsidRDefault="001F6316" w:rsidP="005714FA">
      <w:pPr>
        <w:pStyle w:val="2f3"/>
        <w:rPr>
          <w:rFonts w:cs="Huawei Sans"/>
        </w:rPr>
      </w:pPr>
      <w:r w:rsidRPr="00497E5B">
        <w:rPr>
          <w:rFonts w:cs="Huawei Sans"/>
        </w:rPr>
        <w:t>return</w:t>
      </w:r>
    </w:p>
    <w:p w14:paraId="4C8C6A47" w14:textId="77777777" w:rsidR="00135587" w:rsidRPr="00383667" w:rsidRDefault="00135587" w:rsidP="005714FA">
      <w:pPr>
        <w:pStyle w:val="1e"/>
      </w:pPr>
    </w:p>
    <w:p w14:paraId="49160306" w14:textId="77777777" w:rsidR="00135587" w:rsidRPr="00383667" w:rsidRDefault="001F6316" w:rsidP="005714FA">
      <w:pPr>
        <w:pStyle w:val="1e"/>
      </w:pPr>
      <w:r w:rsidRPr="00383667">
        <w:t>Configuration on S3</w:t>
      </w:r>
    </w:p>
    <w:p w14:paraId="5A4D9E01" w14:textId="77777777" w:rsidR="00135587" w:rsidRPr="00383667" w:rsidRDefault="001F6316" w:rsidP="005714FA">
      <w:pPr>
        <w:pStyle w:val="2f3"/>
        <w:rPr>
          <w:rFonts w:cs="Huawei Sans"/>
        </w:rPr>
      </w:pPr>
      <w:r w:rsidRPr="00383667">
        <w:rPr>
          <w:rFonts w:cs="Huawei Sans"/>
        </w:rPr>
        <w:t>#</w:t>
      </w:r>
    </w:p>
    <w:p w14:paraId="732B2D25" w14:textId="77777777" w:rsidR="00135587" w:rsidRPr="00383667" w:rsidRDefault="001F6316" w:rsidP="005714FA">
      <w:pPr>
        <w:pStyle w:val="2f3"/>
        <w:rPr>
          <w:rFonts w:cs="Huawei Sans"/>
        </w:rPr>
      </w:pPr>
      <w:r w:rsidRPr="00497E5B">
        <w:rPr>
          <w:rFonts w:cs="Huawei Sans"/>
        </w:rPr>
        <w:t>sysname</w:t>
      </w:r>
      <w:r w:rsidRPr="00383667">
        <w:rPr>
          <w:rFonts w:cs="Huawei Sans"/>
        </w:rPr>
        <w:t xml:space="preserve"> S3</w:t>
      </w:r>
    </w:p>
    <w:p w14:paraId="12725661" w14:textId="77777777" w:rsidR="00135587" w:rsidRPr="00383667" w:rsidRDefault="001F6316" w:rsidP="005714FA">
      <w:pPr>
        <w:pStyle w:val="2f3"/>
        <w:rPr>
          <w:rFonts w:cs="Huawei Sans"/>
        </w:rPr>
      </w:pPr>
      <w:r w:rsidRPr="00383667">
        <w:rPr>
          <w:rFonts w:cs="Huawei Sans"/>
        </w:rPr>
        <w:t>#</w:t>
      </w:r>
    </w:p>
    <w:p w14:paraId="10B99351" w14:textId="77777777" w:rsidR="00135587" w:rsidRPr="00383667" w:rsidRDefault="001F6316" w:rsidP="005714FA">
      <w:pPr>
        <w:pStyle w:val="2f3"/>
        <w:rPr>
          <w:rFonts w:cs="Huawei Sans"/>
        </w:rPr>
      </w:pPr>
      <w:r w:rsidRPr="00497E5B">
        <w:rPr>
          <w:rFonts w:cs="Huawei Sans"/>
        </w:rPr>
        <w:t>vlan</w:t>
      </w:r>
      <w:r w:rsidRPr="00383667">
        <w:rPr>
          <w:rFonts w:cs="Huawei Sans"/>
        </w:rPr>
        <w:t xml:space="preserve"> batch 10 20 30 40</w:t>
      </w:r>
    </w:p>
    <w:p w14:paraId="73657663" w14:textId="77777777" w:rsidR="00135587" w:rsidRPr="00383667" w:rsidRDefault="001F6316" w:rsidP="005714FA">
      <w:pPr>
        <w:pStyle w:val="2f3"/>
        <w:rPr>
          <w:rFonts w:cs="Huawei Sans"/>
        </w:rPr>
      </w:pPr>
      <w:r w:rsidRPr="00383667">
        <w:rPr>
          <w:rFonts w:cs="Huawei Sans"/>
        </w:rPr>
        <w:t>#</w:t>
      </w:r>
    </w:p>
    <w:p w14:paraId="23AA3CB6" w14:textId="77777777" w:rsidR="00135587" w:rsidRPr="00383667" w:rsidRDefault="001F6316" w:rsidP="005714FA">
      <w:pPr>
        <w:pStyle w:val="2f3"/>
        <w:rPr>
          <w:rFonts w:cs="Huawei Sans"/>
        </w:rPr>
      </w:pPr>
      <w:r w:rsidRPr="00497E5B">
        <w:rPr>
          <w:rFonts w:cs="Huawei Sans"/>
        </w:rPr>
        <w:t>dhcp</w:t>
      </w:r>
      <w:r w:rsidRPr="00383667">
        <w:rPr>
          <w:rFonts w:cs="Huawei Sans"/>
        </w:rPr>
        <w:t xml:space="preserve"> enable</w:t>
      </w:r>
    </w:p>
    <w:p w14:paraId="5D152D0D" w14:textId="77777777" w:rsidR="00135587" w:rsidRPr="00383667" w:rsidRDefault="001F6316" w:rsidP="005714FA">
      <w:pPr>
        <w:pStyle w:val="2f3"/>
        <w:rPr>
          <w:rFonts w:cs="Huawei Sans"/>
        </w:rPr>
      </w:pPr>
      <w:r w:rsidRPr="00383667">
        <w:rPr>
          <w:rFonts w:cs="Huawei Sans"/>
        </w:rPr>
        <w:t>#</w:t>
      </w:r>
    </w:p>
    <w:p w14:paraId="6CD4B4C9"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Vlanif10</w:t>
      </w:r>
    </w:p>
    <w:p w14:paraId="236DCB03"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10.0.10.3 255.255.255.0</w:t>
      </w:r>
    </w:p>
    <w:p w14:paraId="3A21C082"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relay</w:t>
      </w:r>
    </w:p>
    <w:p w14:paraId="11DCDCA7"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relay </w:t>
      </w:r>
      <w:r w:rsidRPr="00497E5B">
        <w:rPr>
          <w:rFonts w:cs="Huawei Sans"/>
        </w:rPr>
        <w:t>server-ip</w:t>
      </w:r>
      <w:r w:rsidRPr="00383667">
        <w:rPr>
          <w:rFonts w:cs="Huawei Sans"/>
        </w:rPr>
        <w:t xml:space="preserve"> 10.0.40.1</w:t>
      </w:r>
    </w:p>
    <w:p w14:paraId="4B264061" w14:textId="77777777" w:rsidR="00135587" w:rsidRPr="00383667" w:rsidRDefault="001F6316" w:rsidP="005714FA">
      <w:pPr>
        <w:pStyle w:val="2f3"/>
        <w:rPr>
          <w:rFonts w:cs="Huawei Sans"/>
        </w:rPr>
      </w:pPr>
      <w:r w:rsidRPr="00383667">
        <w:rPr>
          <w:rFonts w:cs="Huawei Sans"/>
        </w:rPr>
        <w:t>#</w:t>
      </w:r>
    </w:p>
    <w:p w14:paraId="03676328"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Vlanif20</w:t>
      </w:r>
    </w:p>
    <w:p w14:paraId="149BA27F"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10.0.20.3 255.255.255.0</w:t>
      </w:r>
    </w:p>
    <w:p w14:paraId="1F954A10"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relay</w:t>
      </w:r>
    </w:p>
    <w:p w14:paraId="6714B833"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relay </w:t>
      </w:r>
      <w:r w:rsidRPr="00497E5B">
        <w:rPr>
          <w:rFonts w:cs="Huawei Sans"/>
        </w:rPr>
        <w:t>server-ip</w:t>
      </w:r>
      <w:r w:rsidRPr="00383667">
        <w:rPr>
          <w:rFonts w:cs="Huawei Sans"/>
        </w:rPr>
        <w:t xml:space="preserve"> 10.0.40.1</w:t>
      </w:r>
    </w:p>
    <w:p w14:paraId="02626309" w14:textId="77777777" w:rsidR="00135587" w:rsidRPr="00383667" w:rsidRDefault="001F6316" w:rsidP="005714FA">
      <w:pPr>
        <w:pStyle w:val="2f3"/>
        <w:rPr>
          <w:rFonts w:cs="Huawei Sans"/>
        </w:rPr>
      </w:pPr>
      <w:r w:rsidRPr="00383667">
        <w:rPr>
          <w:rFonts w:cs="Huawei Sans"/>
        </w:rPr>
        <w:t>#</w:t>
      </w:r>
    </w:p>
    <w:p w14:paraId="64E9A1FB" w14:textId="77777777" w:rsidR="00135587" w:rsidRPr="00383667" w:rsidRDefault="001F6316" w:rsidP="005714FA">
      <w:pPr>
        <w:pStyle w:val="2f3"/>
        <w:rPr>
          <w:rFonts w:cs="Huawei Sans"/>
        </w:rPr>
      </w:pPr>
      <w:r w:rsidRPr="00497E5B">
        <w:rPr>
          <w:rFonts w:cs="Huawei Sans"/>
        </w:rPr>
        <w:lastRenderedPageBreak/>
        <w:t>interface</w:t>
      </w:r>
      <w:r w:rsidRPr="00383667">
        <w:rPr>
          <w:rFonts w:cs="Huawei Sans"/>
        </w:rPr>
        <w:t xml:space="preserve"> Vlanif30</w:t>
      </w:r>
    </w:p>
    <w:p w14:paraId="5372B828"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10.0.30.3 255.255.255.0</w:t>
      </w:r>
    </w:p>
    <w:p w14:paraId="3DE7E76C"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relay</w:t>
      </w:r>
    </w:p>
    <w:p w14:paraId="6E0FC8E2"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relay </w:t>
      </w:r>
      <w:r w:rsidRPr="00497E5B">
        <w:rPr>
          <w:rFonts w:cs="Huawei Sans"/>
        </w:rPr>
        <w:t>server-ip</w:t>
      </w:r>
      <w:r w:rsidRPr="00383667">
        <w:rPr>
          <w:rFonts w:cs="Huawei Sans"/>
        </w:rPr>
        <w:t xml:space="preserve"> 10.0.40.1</w:t>
      </w:r>
    </w:p>
    <w:p w14:paraId="34E0A0F8" w14:textId="77777777" w:rsidR="00135587" w:rsidRPr="00383667" w:rsidRDefault="001F6316" w:rsidP="005714FA">
      <w:pPr>
        <w:pStyle w:val="2f3"/>
        <w:rPr>
          <w:rFonts w:cs="Huawei Sans"/>
        </w:rPr>
      </w:pPr>
      <w:r w:rsidRPr="00383667">
        <w:rPr>
          <w:rFonts w:cs="Huawei Sans"/>
        </w:rPr>
        <w:t>#</w:t>
      </w:r>
    </w:p>
    <w:p w14:paraId="2203A83E"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Vlanif40</w:t>
      </w:r>
    </w:p>
    <w:p w14:paraId="76FDF026"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10.0.40.3 255.255.255.0</w:t>
      </w:r>
    </w:p>
    <w:p w14:paraId="2F64FD8C" w14:textId="77777777" w:rsidR="00135587" w:rsidRPr="00383667" w:rsidRDefault="001F6316" w:rsidP="005714FA">
      <w:pPr>
        <w:pStyle w:val="2f3"/>
        <w:rPr>
          <w:rFonts w:cs="Huawei Sans"/>
        </w:rPr>
      </w:pPr>
      <w:r w:rsidRPr="00383667">
        <w:rPr>
          <w:rFonts w:cs="Huawei Sans"/>
        </w:rPr>
        <w:t>#</w:t>
      </w:r>
    </w:p>
    <w:p w14:paraId="02ACFCD6"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GigabitEthernet0/0/1</w:t>
      </w:r>
    </w:p>
    <w:p w14:paraId="70E8205F"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access</w:t>
      </w:r>
    </w:p>
    <w:p w14:paraId="64ADEC09"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default </w:t>
      </w:r>
      <w:r w:rsidRPr="00497E5B">
        <w:rPr>
          <w:rFonts w:cs="Huawei Sans"/>
        </w:rPr>
        <w:t>vlan</w:t>
      </w:r>
      <w:r w:rsidRPr="00383667">
        <w:rPr>
          <w:rFonts w:cs="Huawei Sans"/>
        </w:rPr>
        <w:t xml:space="preserve"> 40</w:t>
      </w:r>
    </w:p>
    <w:p w14:paraId="16758A3B" w14:textId="77777777" w:rsidR="00135587" w:rsidRPr="00383667" w:rsidRDefault="001F6316" w:rsidP="005714FA">
      <w:pPr>
        <w:pStyle w:val="2f3"/>
        <w:rPr>
          <w:rFonts w:cs="Huawei Sans"/>
        </w:rPr>
      </w:pPr>
      <w:r w:rsidRPr="00383667">
        <w:rPr>
          <w:rFonts w:cs="Huawei Sans"/>
        </w:rPr>
        <w:t>#</w:t>
      </w:r>
    </w:p>
    <w:p w14:paraId="0342BCFA"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GigabitEthernet0/0/3</w:t>
      </w:r>
    </w:p>
    <w:p w14:paraId="05EA5CDC"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0E5A3461"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w:t>
      </w:r>
    </w:p>
    <w:p w14:paraId="2ABE208A" w14:textId="77777777" w:rsidR="00135587" w:rsidRPr="00383667" w:rsidRDefault="001F6316" w:rsidP="005714FA">
      <w:pPr>
        <w:pStyle w:val="2f3"/>
        <w:rPr>
          <w:rFonts w:cs="Huawei Sans"/>
        </w:rPr>
      </w:pPr>
      <w:r w:rsidRPr="00383667">
        <w:rPr>
          <w:rFonts w:cs="Huawei Sans"/>
        </w:rPr>
        <w:t>#</w:t>
      </w:r>
    </w:p>
    <w:p w14:paraId="39CD959C" w14:textId="77777777" w:rsidR="00135587" w:rsidRPr="00383667" w:rsidRDefault="001F6316" w:rsidP="005714FA">
      <w:pPr>
        <w:pStyle w:val="2f3"/>
        <w:rPr>
          <w:rFonts w:cs="Huawei Sans"/>
        </w:rPr>
      </w:pPr>
      <w:r w:rsidRPr="00497E5B">
        <w:rPr>
          <w:rFonts w:cs="Huawei Sans"/>
        </w:rPr>
        <w:t>user-interface</w:t>
      </w:r>
      <w:r w:rsidRPr="00383667">
        <w:rPr>
          <w:rFonts w:cs="Huawei Sans"/>
        </w:rPr>
        <w:t xml:space="preserve"> con 0</w:t>
      </w:r>
    </w:p>
    <w:p w14:paraId="2A147C00" w14:textId="77777777" w:rsidR="00135587" w:rsidRPr="00383667" w:rsidRDefault="001F6316" w:rsidP="005714FA">
      <w:pPr>
        <w:pStyle w:val="2f3"/>
        <w:rPr>
          <w:rFonts w:cs="Huawei Sans"/>
        </w:rPr>
      </w:pPr>
      <w:r w:rsidRPr="00497E5B">
        <w:rPr>
          <w:rFonts w:cs="Huawei Sans"/>
        </w:rPr>
        <w:t>user-interface</w:t>
      </w:r>
      <w:r w:rsidRPr="00383667">
        <w:rPr>
          <w:rFonts w:cs="Huawei Sans"/>
        </w:rPr>
        <w:t xml:space="preserve"> vty 0 4</w:t>
      </w:r>
    </w:p>
    <w:p w14:paraId="010904D0" w14:textId="77777777" w:rsidR="00135587" w:rsidRPr="00383667" w:rsidRDefault="001F6316" w:rsidP="005714FA">
      <w:pPr>
        <w:pStyle w:val="2f3"/>
        <w:rPr>
          <w:rFonts w:cs="Huawei Sans"/>
        </w:rPr>
      </w:pPr>
      <w:r w:rsidRPr="00383667">
        <w:rPr>
          <w:rFonts w:cs="Huawei Sans"/>
        </w:rPr>
        <w:t>#</w:t>
      </w:r>
    </w:p>
    <w:p w14:paraId="7090BEC5" w14:textId="77777777" w:rsidR="00135587" w:rsidRPr="00383667" w:rsidRDefault="001F6316" w:rsidP="005714FA">
      <w:pPr>
        <w:pStyle w:val="2f3"/>
        <w:rPr>
          <w:rFonts w:cs="Huawei Sans"/>
        </w:rPr>
      </w:pPr>
      <w:r w:rsidRPr="00497E5B">
        <w:rPr>
          <w:rFonts w:cs="Huawei Sans"/>
        </w:rPr>
        <w:t>return</w:t>
      </w:r>
    </w:p>
    <w:p w14:paraId="7BF37EA7" w14:textId="77777777" w:rsidR="00135587" w:rsidRPr="00383667" w:rsidRDefault="00135587" w:rsidP="005714FA">
      <w:pPr>
        <w:pStyle w:val="1e"/>
      </w:pPr>
    </w:p>
    <w:p w14:paraId="351658C2" w14:textId="77777777" w:rsidR="00135587" w:rsidRPr="00383667" w:rsidRDefault="001F6316" w:rsidP="005714FA">
      <w:pPr>
        <w:pStyle w:val="1e"/>
      </w:pPr>
      <w:r w:rsidRPr="00383667">
        <w:t>Configuration on S4</w:t>
      </w:r>
    </w:p>
    <w:p w14:paraId="08D8DDDA" w14:textId="77777777" w:rsidR="00135587" w:rsidRPr="00383667" w:rsidRDefault="001F6316" w:rsidP="005714FA">
      <w:pPr>
        <w:pStyle w:val="2f3"/>
        <w:rPr>
          <w:rFonts w:cs="Huawei Sans"/>
        </w:rPr>
      </w:pPr>
      <w:r w:rsidRPr="00383667">
        <w:rPr>
          <w:rFonts w:cs="Huawei Sans"/>
        </w:rPr>
        <w:t>#</w:t>
      </w:r>
    </w:p>
    <w:p w14:paraId="24F63AD3" w14:textId="77777777" w:rsidR="00135587" w:rsidRPr="00383667" w:rsidRDefault="001F6316" w:rsidP="005714FA">
      <w:pPr>
        <w:pStyle w:val="2f3"/>
        <w:rPr>
          <w:rFonts w:cs="Huawei Sans"/>
        </w:rPr>
      </w:pPr>
      <w:r w:rsidRPr="00497E5B">
        <w:rPr>
          <w:rFonts w:cs="Huawei Sans"/>
        </w:rPr>
        <w:t>sysname</w:t>
      </w:r>
      <w:r w:rsidRPr="00383667">
        <w:rPr>
          <w:rFonts w:cs="Huawei Sans"/>
        </w:rPr>
        <w:t xml:space="preserve"> S4</w:t>
      </w:r>
    </w:p>
    <w:p w14:paraId="2634A3DC" w14:textId="77777777" w:rsidR="00135587" w:rsidRPr="00383667" w:rsidRDefault="001F6316" w:rsidP="005714FA">
      <w:pPr>
        <w:pStyle w:val="2f3"/>
        <w:rPr>
          <w:rFonts w:cs="Huawei Sans"/>
        </w:rPr>
      </w:pPr>
      <w:r w:rsidRPr="00383667">
        <w:rPr>
          <w:rFonts w:cs="Huawei Sans"/>
        </w:rPr>
        <w:t>#</w:t>
      </w:r>
    </w:p>
    <w:p w14:paraId="3BDFA7CB" w14:textId="77777777" w:rsidR="00135587" w:rsidRPr="00383667" w:rsidRDefault="001F6316" w:rsidP="005714FA">
      <w:pPr>
        <w:pStyle w:val="2f3"/>
        <w:rPr>
          <w:rFonts w:cs="Huawei Sans"/>
        </w:rPr>
      </w:pPr>
      <w:r w:rsidRPr="00497E5B">
        <w:rPr>
          <w:rFonts w:cs="Huawei Sans"/>
        </w:rPr>
        <w:t>vlan</w:t>
      </w:r>
      <w:r w:rsidRPr="00383667">
        <w:rPr>
          <w:rFonts w:cs="Huawei Sans"/>
        </w:rPr>
        <w:t xml:space="preserve"> batch 10 20 30</w:t>
      </w:r>
    </w:p>
    <w:p w14:paraId="2168ABDF" w14:textId="77777777" w:rsidR="00135587" w:rsidRPr="00383667" w:rsidRDefault="001F6316" w:rsidP="005714FA">
      <w:pPr>
        <w:pStyle w:val="2f3"/>
        <w:rPr>
          <w:rFonts w:cs="Huawei Sans"/>
        </w:rPr>
      </w:pPr>
      <w:r w:rsidRPr="00383667">
        <w:rPr>
          <w:rFonts w:cs="Huawei Sans"/>
        </w:rPr>
        <w:t>#</w:t>
      </w:r>
    </w:p>
    <w:p w14:paraId="6C5C9813" w14:textId="77777777" w:rsidR="00135587" w:rsidRPr="00383667" w:rsidRDefault="001F6316" w:rsidP="005714FA">
      <w:pPr>
        <w:pStyle w:val="2f3"/>
        <w:rPr>
          <w:rFonts w:cs="Huawei Sans"/>
        </w:rPr>
      </w:pPr>
      <w:r w:rsidRPr="00497E5B">
        <w:rPr>
          <w:rFonts w:cs="Huawei Sans"/>
        </w:rPr>
        <w:t>dhcp</w:t>
      </w:r>
      <w:r w:rsidRPr="00383667">
        <w:rPr>
          <w:rFonts w:cs="Huawei Sans"/>
        </w:rPr>
        <w:t xml:space="preserve"> enable</w:t>
      </w:r>
    </w:p>
    <w:p w14:paraId="2355C629" w14:textId="77777777" w:rsidR="00135587" w:rsidRPr="00383667" w:rsidRDefault="001F6316" w:rsidP="005714FA">
      <w:pPr>
        <w:pStyle w:val="2f3"/>
        <w:rPr>
          <w:rFonts w:cs="Huawei Sans"/>
        </w:rPr>
      </w:pPr>
      <w:r w:rsidRPr="00383667">
        <w:rPr>
          <w:rFonts w:cs="Huawei Sans"/>
        </w:rPr>
        <w:t>#</w:t>
      </w:r>
    </w:p>
    <w:p w14:paraId="0B83B9EA"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Vlanif10</w:t>
      </w:r>
    </w:p>
    <w:p w14:paraId="66925930"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w:t>
      </w:r>
      <w:r w:rsidRPr="00497E5B">
        <w:rPr>
          <w:rFonts w:cs="Huawei Sans"/>
        </w:rPr>
        <w:t>dhcp-alloc</w:t>
      </w:r>
    </w:p>
    <w:p w14:paraId="6861A129" w14:textId="77777777" w:rsidR="00135587" w:rsidRPr="00383667" w:rsidRDefault="001F6316" w:rsidP="005714FA">
      <w:pPr>
        <w:pStyle w:val="2f3"/>
        <w:rPr>
          <w:rFonts w:cs="Huawei Sans"/>
        </w:rPr>
      </w:pPr>
      <w:r w:rsidRPr="00383667">
        <w:rPr>
          <w:rFonts w:cs="Huawei Sans"/>
        </w:rPr>
        <w:t>#</w:t>
      </w:r>
    </w:p>
    <w:p w14:paraId="6AFCC4D2"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Vlanif20</w:t>
      </w:r>
    </w:p>
    <w:p w14:paraId="68C6430B"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w:t>
      </w:r>
      <w:r w:rsidRPr="00497E5B">
        <w:rPr>
          <w:rFonts w:cs="Huawei Sans"/>
        </w:rPr>
        <w:t>dhcp-alloc</w:t>
      </w:r>
    </w:p>
    <w:p w14:paraId="3B51E907" w14:textId="77777777" w:rsidR="00135587" w:rsidRPr="00383667" w:rsidRDefault="001F6316" w:rsidP="005714FA">
      <w:pPr>
        <w:pStyle w:val="2f3"/>
        <w:rPr>
          <w:rFonts w:cs="Huawei Sans"/>
        </w:rPr>
      </w:pPr>
      <w:r w:rsidRPr="00383667">
        <w:rPr>
          <w:rFonts w:cs="Huawei Sans"/>
        </w:rPr>
        <w:t>#</w:t>
      </w:r>
    </w:p>
    <w:p w14:paraId="6381362F"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Vlanif30</w:t>
      </w:r>
    </w:p>
    <w:p w14:paraId="3813F455"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w:t>
      </w:r>
      <w:r w:rsidRPr="00497E5B">
        <w:rPr>
          <w:rFonts w:cs="Huawei Sans"/>
        </w:rPr>
        <w:t>dhcp-alloc</w:t>
      </w:r>
    </w:p>
    <w:p w14:paraId="0B84192E" w14:textId="77777777" w:rsidR="00135587" w:rsidRPr="00383667" w:rsidRDefault="001F6316" w:rsidP="005714FA">
      <w:pPr>
        <w:pStyle w:val="2f3"/>
        <w:rPr>
          <w:rFonts w:cs="Huawei Sans"/>
        </w:rPr>
      </w:pPr>
      <w:r w:rsidRPr="00383667">
        <w:rPr>
          <w:rFonts w:cs="Huawei Sans"/>
        </w:rPr>
        <w:t>#</w:t>
      </w:r>
    </w:p>
    <w:p w14:paraId="10ACEA99" w14:textId="77777777" w:rsidR="00135587" w:rsidRPr="00383667" w:rsidRDefault="001F6316" w:rsidP="005714FA">
      <w:pPr>
        <w:pStyle w:val="2f3"/>
        <w:rPr>
          <w:rFonts w:cs="Huawei Sans"/>
        </w:rPr>
      </w:pPr>
      <w:r w:rsidRPr="00497E5B">
        <w:rPr>
          <w:rFonts w:cs="Huawei Sans"/>
        </w:rPr>
        <w:t>interface</w:t>
      </w:r>
      <w:r w:rsidRPr="00383667">
        <w:rPr>
          <w:rFonts w:cs="Huawei Sans"/>
        </w:rPr>
        <w:t xml:space="preserve"> GigabitEthernet0/0/3</w:t>
      </w:r>
    </w:p>
    <w:p w14:paraId="178906D5"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375C44EC" w14:textId="77777777" w:rsidR="00135587" w:rsidRPr="00383667" w:rsidRDefault="001F6316"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10 20 30</w:t>
      </w:r>
    </w:p>
    <w:p w14:paraId="73D84AB2" w14:textId="77777777" w:rsidR="00135587" w:rsidRPr="00383667" w:rsidRDefault="001F6316" w:rsidP="005714FA">
      <w:pPr>
        <w:pStyle w:val="2f3"/>
        <w:rPr>
          <w:rFonts w:cs="Huawei Sans"/>
        </w:rPr>
      </w:pPr>
      <w:r w:rsidRPr="00383667">
        <w:rPr>
          <w:rFonts w:cs="Huawei Sans"/>
        </w:rPr>
        <w:t>#</w:t>
      </w:r>
    </w:p>
    <w:p w14:paraId="32749059" w14:textId="77777777" w:rsidR="00135587" w:rsidRPr="00383667" w:rsidRDefault="001F6316" w:rsidP="005714FA">
      <w:pPr>
        <w:pStyle w:val="2f3"/>
        <w:rPr>
          <w:rFonts w:cs="Huawei Sans"/>
        </w:rPr>
      </w:pPr>
      <w:r w:rsidRPr="00383667">
        <w:rPr>
          <w:rFonts w:cs="Huawei Sans"/>
        </w:rPr>
        <w:t>Return</w:t>
      </w:r>
    </w:p>
    <w:p w14:paraId="7BB6508F" w14:textId="77777777" w:rsidR="00410262" w:rsidRPr="00383667" w:rsidRDefault="00410262" w:rsidP="005714FA">
      <w:pPr>
        <w:pStyle w:val="1e"/>
      </w:pPr>
    </w:p>
    <w:p w14:paraId="1C3D83EC" w14:textId="77777777" w:rsidR="00410262" w:rsidRPr="00383667" w:rsidRDefault="00410262" w:rsidP="005714FA">
      <w:pPr>
        <w:pStyle w:val="1e"/>
        <w:sectPr w:rsidR="00410262" w:rsidRPr="00383667" w:rsidSect="00D01CEC">
          <w:pgSz w:w="11907" w:h="16840" w:code="9"/>
          <w:pgMar w:top="1701" w:right="1134" w:bottom="1701" w:left="1134" w:header="567" w:footer="567" w:gutter="0"/>
          <w:cols w:space="425"/>
          <w:docGrid w:linePitch="312"/>
        </w:sectPr>
      </w:pPr>
    </w:p>
    <w:p w14:paraId="4B952D98" w14:textId="2A5733E8" w:rsidR="00135587" w:rsidRPr="00383667" w:rsidRDefault="008A1952" w:rsidP="005714FA">
      <w:pPr>
        <w:pStyle w:val="1"/>
        <w:rPr>
          <w:rFonts w:cs="Huawei Sans"/>
        </w:rPr>
      </w:pPr>
      <w:bookmarkStart w:id="145" w:name="_Toc47368968"/>
      <w:bookmarkStart w:id="146" w:name="_Toc49940070"/>
      <w:r w:rsidRPr="00383667">
        <w:rPr>
          <w:rFonts w:cs="Huawei Sans"/>
        </w:rPr>
        <w:lastRenderedPageBreak/>
        <w:t>WLAN</w:t>
      </w:r>
      <w:bookmarkEnd w:id="138"/>
      <w:bookmarkEnd w:id="145"/>
      <w:bookmarkEnd w:id="146"/>
    </w:p>
    <w:p w14:paraId="710A97A5" w14:textId="40A41A83" w:rsidR="00135587" w:rsidRPr="00383667" w:rsidRDefault="008A1952" w:rsidP="004027AB">
      <w:pPr>
        <w:pStyle w:val="2"/>
      </w:pPr>
      <w:bookmarkStart w:id="147" w:name="_Toc44492832"/>
      <w:bookmarkStart w:id="148" w:name="_Toc47368969"/>
      <w:bookmarkStart w:id="149" w:name="_Toc49940071"/>
      <w:r w:rsidRPr="00383667">
        <w:t>Inter-AC Roaming on a Large-Scale WLAN</w:t>
      </w:r>
      <w:bookmarkEnd w:id="147"/>
      <w:bookmarkEnd w:id="148"/>
      <w:bookmarkEnd w:id="149"/>
    </w:p>
    <w:p w14:paraId="4E25B311" w14:textId="77777777" w:rsidR="00135587" w:rsidRPr="00383667" w:rsidRDefault="008A1952" w:rsidP="004027AB">
      <w:pPr>
        <w:pStyle w:val="3"/>
      </w:pPr>
      <w:bookmarkStart w:id="150" w:name="_Toc49940072"/>
      <w:r w:rsidRPr="00383667">
        <w:t>Introduction</w:t>
      </w:r>
      <w:bookmarkEnd w:id="150"/>
    </w:p>
    <w:p w14:paraId="762568A6" w14:textId="77777777" w:rsidR="00135587" w:rsidRPr="00383667" w:rsidRDefault="008A1952" w:rsidP="004027AB">
      <w:pPr>
        <w:pStyle w:val="4"/>
      </w:pPr>
      <w:r w:rsidRPr="00383667">
        <w:t>Objectives</w:t>
      </w:r>
    </w:p>
    <w:p w14:paraId="0ED685BC" w14:textId="77777777" w:rsidR="00135587" w:rsidRPr="00383667" w:rsidRDefault="008A1952" w:rsidP="00604E8C">
      <w:pPr>
        <w:pStyle w:val="1e"/>
      </w:pPr>
      <w:r w:rsidRPr="00383667">
        <w:t>Upon completion of this task, you will be able to:</w:t>
      </w:r>
    </w:p>
    <w:p w14:paraId="4CF07FC3" w14:textId="77777777" w:rsidR="00135587" w:rsidRPr="00383667" w:rsidRDefault="008A1952" w:rsidP="00604E8C">
      <w:pPr>
        <w:pStyle w:val="4a"/>
      </w:pPr>
      <w:r w:rsidRPr="00383667">
        <w:t>Implement inter-AC Layer 3 roaming by configuring a mobility group.</w:t>
      </w:r>
    </w:p>
    <w:p w14:paraId="72896529" w14:textId="77777777" w:rsidR="00135587" w:rsidRPr="00383667" w:rsidRDefault="008A1952" w:rsidP="00604E8C">
      <w:pPr>
        <w:pStyle w:val="4a"/>
      </w:pPr>
      <w:r w:rsidRPr="00383667">
        <w:t>Describe how to configure APs to go online.</w:t>
      </w:r>
    </w:p>
    <w:p w14:paraId="7FDD7B72" w14:textId="77777777" w:rsidR="00135587" w:rsidRPr="00383667" w:rsidRDefault="008A1952" w:rsidP="00604E8C">
      <w:pPr>
        <w:pStyle w:val="4a"/>
      </w:pPr>
      <w:r w:rsidRPr="00383667">
        <w:t>Know the basic WLAN configuration process.</w:t>
      </w:r>
    </w:p>
    <w:p w14:paraId="1894625B" w14:textId="77777777" w:rsidR="00135587" w:rsidRPr="00383667" w:rsidRDefault="008A1952" w:rsidP="004027AB">
      <w:pPr>
        <w:pStyle w:val="4"/>
      </w:pPr>
      <w:r w:rsidRPr="00383667">
        <w:t>Networking Topology</w:t>
      </w:r>
    </w:p>
    <w:p w14:paraId="52DE8E9D" w14:textId="77777777" w:rsidR="00135587" w:rsidRPr="00383667" w:rsidRDefault="008A1952" w:rsidP="00E6622B">
      <w:pPr>
        <w:pStyle w:val="92"/>
        <w:numPr>
          <w:ilvl w:val="7"/>
          <w:numId w:val="31"/>
        </w:numPr>
        <w:ind w:left="1021"/>
        <w:rPr>
          <w:b/>
        </w:rPr>
      </w:pPr>
      <w:r w:rsidRPr="00383667">
        <w:rPr>
          <w:b/>
        </w:rPr>
        <w:t>Inter-AC roaming on a large-scale WLAN</w:t>
      </w:r>
    </w:p>
    <w:p w14:paraId="30DC6E2B" w14:textId="35710E5E" w:rsidR="00135587" w:rsidRPr="00383667" w:rsidRDefault="00F618F5" w:rsidP="00F618F5">
      <w:pPr>
        <w:ind w:left="567"/>
        <w:jc w:val="center"/>
        <w:rPr>
          <w:rFonts w:ascii="Huawei Sans" w:hAnsi="Huawei Sans" w:cs="Huawei Sans"/>
        </w:rPr>
      </w:pPr>
      <w:r>
        <w:rPr>
          <w:rFonts w:ascii="Huawei Sans" w:hAnsi="Huawei Sans" w:cs="Huawei Sans"/>
          <w:noProof/>
        </w:rPr>
        <w:drawing>
          <wp:inline distT="0" distB="0" distL="0" distR="0" wp14:anchorId="27D9A409" wp14:editId="74BADC39">
            <wp:extent cx="2715904" cy="227679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33351" cy="2291417"/>
                    </a:xfrm>
                    <a:prstGeom prst="rect">
                      <a:avLst/>
                    </a:prstGeom>
                    <a:noFill/>
                  </pic:spPr>
                </pic:pic>
              </a:graphicData>
            </a:graphic>
          </wp:inline>
        </w:drawing>
      </w:r>
    </w:p>
    <w:p w14:paraId="7072713B" w14:textId="77777777" w:rsidR="005B7A32" w:rsidRPr="00383667" w:rsidRDefault="005B7A32" w:rsidP="005714FA">
      <w:pPr>
        <w:jc w:val="center"/>
        <w:rPr>
          <w:rFonts w:ascii="Huawei Sans" w:hAnsi="Huawei Sans" w:cs="Huawei Sans"/>
        </w:rPr>
      </w:pPr>
    </w:p>
    <w:p w14:paraId="768BCB93" w14:textId="687B15A5" w:rsidR="00135587" w:rsidRPr="00383667" w:rsidRDefault="008A1952" w:rsidP="005714FA">
      <w:pPr>
        <w:pStyle w:val="1e"/>
      </w:pPr>
      <w:r w:rsidRPr="00383667">
        <w:t xml:space="preserve">The </w:t>
      </w:r>
      <w:r w:rsidR="00452298" w:rsidRPr="00383667">
        <w:t>preceding</w:t>
      </w:r>
      <w:r w:rsidRPr="00383667">
        <w:t xml:space="preserve"> figure shows the device connection mode. AP1 is managed by AC1, and AP2 is managed by AC2. All APs use the direct forwarding mode.</w:t>
      </w:r>
    </w:p>
    <w:p w14:paraId="68DC2ACB" w14:textId="16359701" w:rsidR="00135587" w:rsidRPr="00383667" w:rsidRDefault="008A1952" w:rsidP="005714FA">
      <w:pPr>
        <w:pStyle w:val="1e"/>
      </w:pPr>
      <w:r w:rsidRPr="00383667">
        <w:t>S4 transparently transmits packets from AP2 at Layer 2. S3 serves as the gateway for APs</w:t>
      </w:r>
      <w:r w:rsidR="002F24B1" w:rsidRPr="00383667">
        <w:t xml:space="preserve"> and STAs</w:t>
      </w:r>
      <w:r w:rsidRPr="00383667">
        <w:t>.</w:t>
      </w:r>
    </w:p>
    <w:p w14:paraId="1ED27651" w14:textId="77777777" w:rsidR="00135587" w:rsidRPr="00383667" w:rsidRDefault="008A1952" w:rsidP="005714FA">
      <w:pPr>
        <w:pStyle w:val="1e"/>
      </w:pPr>
      <w:r w:rsidRPr="00383667">
        <w:t>S3 is enabled with DHCP to allocate IP addresses to AP1, AP2, and STAs associated with them. APs obtain ACs' addresses from Option 43 in DHCP packets.</w:t>
      </w:r>
    </w:p>
    <w:p w14:paraId="4560A508" w14:textId="1E137E33" w:rsidR="00135587" w:rsidRPr="00383667" w:rsidRDefault="00B17F02" w:rsidP="004027AB">
      <w:pPr>
        <w:pStyle w:val="4"/>
      </w:pPr>
      <w:r>
        <w:t>Background</w:t>
      </w:r>
    </w:p>
    <w:p w14:paraId="7490051B" w14:textId="77777777" w:rsidR="00135587" w:rsidRPr="00383667" w:rsidRDefault="008A1952" w:rsidP="005714FA">
      <w:pPr>
        <w:pStyle w:val="1e"/>
      </w:pPr>
      <w:r w:rsidRPr="00383667">
        <w:t xml:space="preserve">To meet the increasing STA access requirements, an enterprise needs to deploy a batch of APs. As AC1 is managing APs of its maximum specifications, the enterprise purchases a </w:t>
      </w:r>
      <w:r w:rsidRPr="00383667">
        <w:lastRenderedPageBreak/>
        <w:t>new AC (AC2) to manage the newly deployed APs. In addition, inter-AC roaming is required to minimize the service interruption time when STAs move between the coverage areas of APs managed by different ACs.</w:t>
      </w:r>
    </w:p>
    <w:p w14:paraId="096A2942" w14:textId="77777777" w:rsidR="00135587" w:rsidRPr="00383667" w:rsidRDefault="008A1952" w:rsidP="004027AB">
      <w:pPr>
        <w:pStyle w:val="4"/>
      </w:pPr>
      <w:r w:rsidRPr="00383667">
        <w:t>Data Planning</w:t>
      </w:r>
    </w:p>
    <w:p w14:paraId="0F938590" w14:textId="5420CD20" w:rsidR="008A1952" w:rsidRPr="00383667" w:rsidRDefault="008A1952" w:rsidP="007361B9">
      <w:pPr>
        <w:pStyle w:val="TableDescription"/>
        <w:ind w:left="1020"/>
        <w:jc w:val="center"/>
        <w:outlineLvl w:val="9"/>
        <w:rPr>
          <w:rFonts w:ascii="Huawei Sans" w:hAnsi="Huawei Sans" w:cs="Huawei Sans"/>
          <w:b/>
          <w:bCs/>
        </w:rPr>
      </w:pPr>
      <w:r w:rsidRPr="00383667">
        <w:rPr>
          <w:rFonts w:ascii="Huawei Sans" w:hAnsi="Huawei Sans" w:cs="Huawei Sans"/>
          <w:b/>
          <w:bCs/>
        </w:rPr>
        <w:t>AC's data planning</w:t>
      </w:r>
    </w:p>
    <w:tbl>
      <w:tblPr>
        <w:tblStyle w:val="Table"/>
        <w:tblW w:w="8646" w:type="dxa"/>
        <w:tblInd w:w="985" w:type="dxa"/>
        <w:tblLook w:val="04A0" w:firstRow="1" w:lastRow="0" w:firstColumn="1" w:lastColumn="0" w:noHBand="0" w:noVBand="1"/>
      </w:tblPr>
      <w:tblGrid>
        <w:gridCol w:w="3328"/>
        <w:gridCol w:w="5318"/>
      </w:tblGrid>
      <w:tr w:rsidR="008A1952" w:rsidRPr="00383667" w14:paraId="3EDE0865" w14:textId="77777777" w:rsidTr="0013626B">
        <w:trPr>
          <w:cnfStyle w:val="100000000000" w:firstRow="1" w:lastRow="0" w:firstColumn="0" w:lastColumn="0" w:oddVBand="0" w:evenVBand="0" w:oddHBand="0" w:evenHBand="0" w:firstRowFirstColumn="0" w:firstRowLastColumn="0" w:lastRowFirstColumn="0" w:lastRowLastColumn="0"/>
          <w:cantSplit w:val="0"/>
          <w:tblHeader/>
        </w:trPr>
        <w:tc>
          <w:tcPr>
            <w:tcW w:w="3328" w:type="dxa"/>
            <w:hideMark/>
          </w:tcPr>
          <w:p w14:paraId="2977956B" w14:textId="77777777" w:rsidR="008A1952" w:rsidRPr="00383667" w:rsidRDefault="008A1952" w:rsidP="005714FA">
            <w:pPr>
              <w:pStyle w:val="59"/>
              <w:rPr>
                <w:rFonts w:ascii="Huawei Sans" w:hAnsi="Huawei Sans" w:cs="Huawei Sans"/>
                <w:b/>
              </w:rPr>
            </w:pPr>
            <w:r w:rsidRPr="00383667">
              <w:rPr>
                <w:rFonts w:ascii="Huawei Sans" w:hAnsi="Huawei Sans" w:cs="Huawei Sans"/>
                <w:b/>
              </w:rPr>
              <w:t>Item</w:t>
            </w:r>
          </w:p>
        </w:tc>
        <w:tc>
          <w:tcPr>
            <w:tcW w:w="0" w:type="auto"/>
          </w:tcPr>
          <w:p w14:paraId="6BABF4DF" w14:textId="77777777" w:rsidR="008A1952" w:rsidRPr="00383667" w:rsidRDefault="008A1952" w:rsidP="005714FA">
            <w:pPr>
              <w:pStyle w:val="59"/>
              <w:rPr>
                <w:rFonts w:ascii="Huawei Sans" w:hAnsi="Huawei Sans" w:cs="Huawei Sans"/>
                <w:b/>
              </w:rPr>
            </w:pPr>
            <w:r w:rsidRPr="00383667">
              <w:rPr>
                <w:rFonts w:ascii="Huawei Sans" w:hAnsi="Huawei Sans" w:cs="Huawei Sans"/>
                <w:b/>
              </w:rPr>
              <w:t>Configuration</w:t>
            </w:r>
          </w:p>
        </w:tc>
      </w:tr>
      <w:tr w:rsidR="008A1952" w:rsidRPr="00383667" w14:paraId="7E9AFD38" w14:textId="77777777" w:rsidTr="0013626B">
        <w:trPr>
          <w:cantSplit w:val="0"/>
        </w:trPr>
        <w:tc>
          <w:tcPr>
            <w:tcW w:w="3328" w:type="dxa"/>
            <w:hideMark/>
          </w:tcPr>
          <w:p w14:paraId="66F4EE6B"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Management VLAN for APs</w:t>
            </w:r>
          </w:p>
        </w:tc>
        <w:tc>
          <w:tcPr>
            <w:tcW w:w="0" w:type="auto"/>
            <w:hideMark/>
          </w:tcPr>
          <w:p w14:paraId="5D6B7601"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VLANs 10 and 20</w:t>
            </w:r>
          </w:p>
        </w:tc>
      </w:tr>
      <w:tr w:rsidR="008A1952" w:rsidRPr="00383667" w14:paraId="3711E690" w14:textId="77777777" w:rsidTr="0013626B">
        <w:trPr>
          <w:cantSplit w:val="0"/>
        </w:trPr>
        <w:tc>
          <w:tcPr>
            <w:tcW w:w="3328" w:type="dxa"/>
            <w:hideMark/>
          </w:tcPr>
          <w:p w14:paraId="1AF14D06"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Service VLAN for STAs</w:t>
            </w:r>
          </w:p>
        </w:tc>
        <w:tc>
          <w:tcPr>
            <w:tcW w:w="0" w:type="auto"/>
            <w:hideMark/>
          </w:tcPr>
          <w:p w14:paraId="3624A670"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VLANs 11 and 21</w:t>
            </w:r>
          </w:p>
        </w:tc>
      </w:tr>
      <w:tr w:rsidR="008A1952" w:rsidRPr="00383667" w14:paraId="4A0FBB45" w14:textId="77777777" w:rsidTr="0013626B">
        <w:trPr>
          <w:cantSplit w:val="0"/>
        </w:trPr>
        <w:tc>
          <w:tcPr>
            <w:tcW w:w="3328" w:type="dxa"/>
            <w:hideMark/>
          </w:tcPr>
          <w:p w14:paraId="44C6EDEA"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DHCP server</w:t>
            </w:r>
          </w:p>
        </w:tc>
        <w:tc>
          <w:tcPr>
            <w:tcW w:w="0" w:type="auto"/>
            <w:hideMark/>
          </w:tcPr>
          <w:p w14:paraId="1EA20E6A"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S3 functions as a DHCP server to allocate IP addresses to APs and STAs.</w:t>
            </w:r>
          </w:p>
        </w:tc>
      </w:tr>
      <w:tr w:rsidR="008A1952" w:rsidRPr="00383667" w14:paraId="385C60E3" w14:textId="77777777" w:rsidTr="0013626B">
        <w:trPr>
          <w:cantSplit w:val="0"/>
        </w:trPr>
        <w:tc>
          <w:tcPr>
            <w:tcW w:w="3328" w:type="dxa"/>
            <w:hideMark/>
          </w:tcPr>
          <w:p w14:paraId="589019D6"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IP address pool for APs</w:t>
            </w:r>
          </w:p>
        </w:tc>
        <w:tc>
          <w:tcPr>
            <w:tcW w:w="0" w:type="auto"/>
            <w:hideMark/>
          </w:tcPr>
          <w:p w14:paraId="2B3C036E"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10.0.10.0/24 and 10.0.20.0/24</w:t>
            </w:r>
          </w:p>
        </w:tc>
      </w:tr>
      <w:tr w:rsidR="008A1952" w:rsidRPr="00383667" w14:paraId="618CB35D" w14:textId="77777777" w:rsidTr="0013626B">
        <w:trPr>
          <w:cantSplit w:val="0"/>
        </w:trPr>
        <w:tc>
          <w:tcPr>
            <w:tcW w:w="3328" w:type="dxa"/>
            <w:hideMark/>
          </w:tcPr>
          <w:p w14:paraId="4AFDBAB5"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IP address pool for STAs</w:t>
            </w:r>
          </w:p>
        </w:tc>
        <w:tc>
          <w:tcPr>
            <w:tcW w:w="0" w:type="auto"/>
            <w:hideMark/>
          </w:tcPr>
          <w:p w14:paraId="02F08E38"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10.0.11.0/24 and 10.0.21.0/24</w:t>
            </w:r>
          </w:p>
        </w:tc>
      </w:tr>
      <w:tr w:rsidR="008A1952" w:rsidRPr="00383667" w14:paraId="39505827" w14:textId="77777777" w:rsidTr="0013626B">
        <w:trPr>
          <w:cantSplit w:val="0"/>
        </w:trPr>
        <w:tc>
          <w:tcPr>
            <w:tcW w:w="3328" w:type="dxa"/>
            <w:hideMark/>
          </w:tcPr>
          <w:p w14:paraId="6DC9D964"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AC's source interface address</w:t>
            </w:r>
          </w:p>
        </w:tc>
        <w:tc>
          <w:tcPr>
            <w:tcW w:w="0" w:type="auto"/>
            <w:hideMark/>
          </w:tcPr>
          <w:p w14:paraId="73A5C3AA"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 xml:space="preserve">VLANIF 100 (10.0.100.254) and VLANIF 200 (10.0.200.254) </w:t>
            </w:r>
          </w:p>
        </w:tc>
      </w:tr>
      <w:tr w:rsidR="008A1952" w:rsidRPr="00383667" w14:paraId="21A57DC3" w14:textId="77777777" w:rsidTr="0013626B">
        <w:trPr>
          <w:cantSplit w:val="0"/>
        </w:trPr>
        <w:tc>
          <w:tcPr>
            <w:tcW w:w="3328" w:type="dxa"/>
            <w:vMerge w:val="restart"/>
            <w:hideMark/>
          </w:tcPr>
          <w:p w14:paraId="5A52B2B3"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AP group</w:t>
            </w:r>
          </w:p>
        </w:tc>
        <w:tc>
          <w:tcPr>
            <w:tcW w:w="0" w:type="auto"/>
            <w:hideMark/>
          </w:tcPr>
          <w:p w14:paraId="319E5166" w14:textId="77777777" w:rsidR="008A1952" w:rsidRPr="00383667" w:rsidRDefault="008A1952" w:rsidP="005714FA">
            <w:pPr>
              <w:pStyle w:val="TableText"/>
              <w:rPr>
                <w:rFonts w:ascii="Huawei Sans" w:hAnsi="Huawei Sans" w:cs="Huawei Sans"/>
                <w:color w:val="000000" w:themeColor="text1"/>
              </w:rPr>
            </w:pPr>
            <w:r w:rsidRPr="00383667">
              <w:rPr>
                <w:rFonts w:ascii="Huawei Sans" w:hAnsi="Huawei Sans" w:cs="Huawei Sans"/>
              </w:rPr>
              <w:t>Name: ap-group1 and ap-group2</w:t>
            </w:r>
          </w:p>
        </w:tc>
      </w:tr>
      <w:tr w:rsidR="008A1952" w:rsidRPr="00383667" w14:paraId="0E6F2202" w14:textId="77777777" w:rsidTr="0013626B">
        <w:trPr>
          <w:cantSplit w:val="0"/>
        </w:trPr>
        <w:tc>
          <w:tcPr>
            <w:tcW w:w="3328" w:type="dxa"/>
            <w:vMerge/>
            <w:hideMark/>
          </w:tcPr>
          <w:p w14:paraId="64D67528"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0" w:type="auto"/>
            <w:hideMark/>
          </w:tcPr>
          <w:p w14:paraId="12597F23" w14:textId="77777777" w:rsidR="008A1952" w:rsidRPr="00383667" w:rsidRDefault="008A1952" w:rsidP="005714FA">
            <w:pPr>
              <w:pStyle w:val="TableText"/>
              <w:rPr>
                <w:rFonts w:ascii="Huawei Sans" w:hAnsi="Huawei Sans" w:cs="Huawei Sans"/>
                <w:color w:val="000000" w:themeColor="text1"/>
              </w:rPr>
            </w:pPr>
            <w:r w:rsidRPr="00383667">
              <w:rPr>
                <w:rFonts w:ascii="Huawei Sans" w:hAnsi="Huawei Sans" w:cs="Huawei Sans"/>
              </w:rPr>
              <w:t xml:space="preserve">Referenced profile: VAP profile </w:t>
            </w:r>
            <w:r w:rsidRPr="00383667">
              <w:rPr>
                <w:rFonts w:ascii="Huawei Sans" w:hAnsi="Huawei Sans" w:cs="Huawei Sans"/>
                <w:b/>
              </w:rPr>
              <w:t>depart</w:t>
            </w:r>
            <w:r w:rsidRPr="00383667">
              <w:rPr>
                <w:rFonts w:ascii="Huawei Sans" w:hAnsi="Huawei Sans" w:cs="Huawei Sans"/>
                <w:b/>
                <w:i/>
              </w:rPr>
              <w:t>X</w:t>
            </w:r>
          </w:p>
        </w:tc>
      </w:tr>
      <w:tr w:rsidR="008A1952" w:rsidRPr="00383667" w14:paraId="5E43803B" w14:textId="77777777" w:rsidTr="0013626B">
        <w:trPr>
          <w:cantSplit w:val="0"/>
        </w:trPr>
        <w:tc>
          <w:tcPr>
            <w:tcW w:w="3328" w:type="dxa"/>
            <w:vMerge w:val="restart"/>
            <w:hideMark/>
          </w:tcPr>
          <w:p w14:paraId="5878545B"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Regulatory domain profile</w:t>
            </w:r>
          </w:p>
        </w:tc>
        <w:tc>
          <w:tcPr>
            <w:tcW w:w="0" w:type="auto"/>
            <w:hideMark/>
          </w:tcPr>
          <w:p w14:paraId="1B4918A7"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default</w:t>
            </w:r>
          </w:p>
        </w:tc>
      </w:tr>
      <w:tr w:rsidR="008A1952" w:rsidRPr="00383667" w14:paraId="1B354472" w14:textId="77777777" w:rsidTr="0013626B">
        <w:trPr>
          <w:cantSplit w:val="0"/>
        </w:trPr>
        <w:tc>
          <w:tcPr>
            <w:tcW w:w="3328" w:type="dxa"/>
            <w:vMerge/>
            <w:hideMark/>
          </w:tcPr>
          <w:p w14:paraId="5E9B2ECC"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0" w:type="auto"/>
            <w:hideMark/>
          </w:tcPr>
          <w:p w14:paraId="025F4060"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Country code: CN</w:t>
            </w:r>
          </w:p>
        </w:tc>
      </w:tr>
      <w:tr w:rsidR="008A1952" w:rsidRPr="00383667" w14:paraId="5D0FD331" w14:textId="77777777" w:rsidTr="0013626B">
        <w:trPr>
          <w:cantSplit w:val="0"/>
        </w:trPr>
        <w:tc>
          <w:tcPr>
            <w:tcW w:w="3328" w:type="dxa"/>
            <w:vMerge w:val="restart"/>
            <w:hideMark/>
          </w:tcPr>
          <w:p w14:paraId="658F8B47"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SSID profile</w:t>
            </w:r>
          </w:p>
        </w:tc>
        <w:tc>
          <w:tcPr>
            <w:tcW w:w="0" w:type="auto"/>
            <w:hideMark/>
          </w:tcPr>
          <w:p w14:paraId="4EDF06AC" w14:textId="77777777" w:rsidR="008A1952" w:rsidRPr="00383667" w:rsidRDefault="008A1952" w:rsidP="005714FA">
            <w:pPr>
              <w:pStyle w:val="TableText"/>
              <w:rPr>
                <w:rFonts w:ascii="Huawei Sans" w:hAnsi="Huawei Sans" w:cs="Huawei Sans"/>
                <w:color w:val="000000" w:themeColor="text1"/>
              </w:rPr>
            </w:pPr>
            <w:r w:rsidRPr="00383667">
              <w:rPr>
                <w:rFonts w:ascii="Huawei Sans" w:hAnsi="Huawei Sans" w:cs="Huawei Sans"/>
              </w:rPr>
              <w:t>Name: depart</w:t>
            </w:r>
            <w:r w:rsidRPr="00383667">
              <w:rPr>
                <w:rFonts w:ascii="Huawei Sans" w:hAnsi="Huawei Sans" w:cs="Huawei Sans"/>
                <w:i/>
              </w:rPr>
              <w:t>X</w:t>
            </w:r>
          </w:p>
        </w:tc>
      </w:tr>
      <w:tr w:rsidR="008A1952" w:rsidRPr="00383667" w14:paraId="49767867" w14:textId="77777777" w:rsidTr="0013626B">
        <w:trPr>
          <w:cantSplit w:val="0"/>
        </w:trPr>
        <w:tc>
          <w:tcPr>
            <w:tcW w:w="3328" w:type="dxa"/>
            <w:vMerge/>
            <w:hideMark/>
          </w:tcPr>
          <w:p w14:paraId="4325EF6B"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0" w:type="auto"/>
            <w:hideMark/>
          </w:tcPr>
          <w:p w14:paraId="215EB5F0"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SSID name: roam</w:t>
            </w:r>
          </w:p>
        </w:tc>
      </w:tr>
      <w:tr w:rsidR="008A1952" w:rsidRPr="00383667" w14:paraId="2F656864" w14:textId="77777777" w:rsidTr="0013626B">
        <w:trPr>
          <w:cantSplit w:val="0"/>
        </w:trPr>
        <w:tc>
          <w:tcPr>
            <w:tcW w:w="3328" w:type="dxa"/>
            <w:vMerge w:val="restart"/>
            <w:hideMark/>
          </w:tcPr>
          <w:p w14:paraId="60F5D471"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Security profile</w:t>
            </w:r>
          </w:p>
        </w:tc>
        <w:tc>
          <w:tcPr>
            <w:tcW w:w="0" w:type="auto"/>
            <w:hideMark/>
          </w:tcPr>
          <w:p w14:paraId="51E3E8C3" w14:textId="77777777" w:rsidR="008A1952" w:rsidRPr="00383667" w:rsidRDefault="008A1952" w:rsidP="005714FA">
            <w:pPr>
              <w:pStyle w:val="TableText"/>
              <w:rPr>
                <w:rFonts w:ascii="Huawei Sans" w:hAnsi="Huawei Sans" w:cs="Huawei Sans"/>
                <w:color w:val="000000" w:themeColor="text1"/>
              </w:rPr>
            </w:pPr>
            <w:r w:rsidRPr="00383667">
              <w:rPr>
                <w:rFonts w:ascii="Huawei Sans" w:hAnsi="Huawei Sans" w:cs="Huawei Sans"/>
              </w:rPr>
              <w:t>Name: depart</w:t>
            </w:r>
            <w:r w:rsidRPr="00383667">
              <w:rPr>
                <w:rFonts w:ascii="Huawei Sans" w:hAnsi="Huawei Sans" w:cs="Huawei Sans"/>
                <w:i/>
              </w:rPr>
              <w:t>X</w:t>
            </w:r>
          </w:p>
        </w:tc>
      </w:tr>
      <w:tr w:rsidR="008A1952" w:rsidRPr="00383667" w14:paraId="32F7461B" w14:textId="77777777" w:rsidTr="0013626B">
        <w:trPr>
          <w:cantSplit w:val="0"/>
        </w:trPr>
        <w:tc>
          <w:tcPr>
            <w:tcW w:w="3328" w:type="dxa"/>
            <w:vMerge/>
            <w:hideMark/>
          </w:tcPr>
          <w:p w14:paraId="60629F37"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0" w:type="auto"/>
            <w:hideMark/>
          </w:tcPr>
          <w:p w14:paraId="4282E77C"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Security policy: WPA-WPA2+PSK+AES</w:t>
            </w:r>
          </w:p>
        </w:tc>
      </w:tr>
      <w:tr w:rsidR="008A1952" w:rsidRPr="00383667" w14:paraId="66A19F80" w14:textId="77777777" w:rsidTr="0013626B">
        <w:trPr>
          <w:cantSplit w:val="0"/>
        </w:trPr>
        <w:tc>
          <w:tcPr>
            <w:tcW w:w="3328" w:type="dxa"/>
            <w:vMerge/>
            <w:hideMark/>
          </w:tcPr>
          <w:p w14:paraId="53494D47"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0" w:type="auto"/>
            <w:hideMark/>
          </w:tcPr>
          <w:p w14:paraId="3E2683F8"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Password: huawei123</w:t>
            </w:r>
          </w:p>
        </w:tc>
      </w:tr>
      <w:tr w:rsidR="008A1952" w:rsidRPr="00383667" w14:paraId="488C16A3" w14:textId="77777777" w:rsidTr="0013626B">
        <w:trPr>
          <w:cantSplit w:val="0"/>
        </w:trPr>
        <w:tc>
          <w:tcPr>
            <w:tcW w:w="3328" w:type="dxa"/>
            <w:vMerge w:val="restart"/>
            <w:hideMark/>
          </w:tcPr>
          <w:p w14:paraId="6170EC9B"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VAP profile</w:t>
            </w:r>
          </w:p>
        </w:tc>
        <w:tc>
          <w:tcPr>
            <w:tcW w:w="0" w:type="auto"/>
            <w:hideMark/>
          </w:tcPr>
          <w:p w14:paraId="4431E0DB" w14:textId="77777777" w:rsidR="008A1952" w:rsidRPr="00383667" w:rsidRDefault="008A1952" w:rsidP="005714FA">
            <w:pPr>
              <w:pStyle w:val="TableText"/>
              <w:rPr>
                <w:rFonts w:ascii="Huawei Sans" w:hAnsi="Huawei Sans" w:cs="Huawei Sans"/>
                <w:color w:val="000000" w:themeColor="text1"/>
              </w:rPr>
            </w:pPr>
            <w:r w:rsidRPr="00383667">
              <w:rPr>
                <w:rFonts w:ascii="Huawei Sans" w:hAnsi="Huawei Sans" w:cs="Huawei Sans"/>
              </w:rPr>
              <w:t>Name: depart</w:t>
            </w:r>
            <w:r w:rsidRPr="00383667">
              <w:rPr>
                <w:rFonts w:ascii="Huawei Sans" w:hAnsi="Huawei Sans" w:cs="Huawei Sans"/>
                <w:i/>
              </w:rPr>
              <w:t>X</w:t>
            </w:r>
          </w:p>
        </w:tc>
      </w:tr>
      <w:tr w:rsidR="008A1952" w:rsidRPr="00383667" w14:paraId="459A2302" w14:textId="77777777" w:rsidTr="0013626B">
        <w:trPr>
          <w:cantSplit w:val="0"/>
        </w:trPr>
        <w:tc>
          <w:tcPr>
            <w:tcW w:w="3328" w:type="dxa"/>
            <w:vMerge/>
            <w:hideMark/>
          </w:tcPr>
          <w:p w14:paraId="414D4654"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0" w:type="auto"/>
            <w:hideMark/>
          </w:tcPr>
          <w:p w14:paraId="4C8FD98F"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Forwarding mode: direct forwarding</w:t>
            </w:r>
          </w:p>
        </w:tc>
      </w:tr>
      <w:tr w:rsidR="008A1952" w:rsidRPr="00383667" w14:paraId="5CE99C60" w14:textId="77777777" w:rsidTr="0013626B">
        <w:trPr>
          <w:cantSplit w:val="0"/>
        </w:trPr>
        <w:tc>
          <w:tcPr>
            <w:tcW w:w="3328" w:type="dxa"/>
            <w:vMerge/>
            <w:hideMark/>
          </w:tcPr>
          <w:p w14:paraId="453DD852"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0" w:type="auto"/>
            <w:hideMark/>
          </w:tcPr>
          <w:p w14:paraId="70A09E66"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Service VLANs: VLANs 11 and 21</w:t>
            </w:r>
          </w:p>
        </w:tc>
      </w:tr>
      <w:tr w:rsidR="008A1952" w:rsidRPr="00383667" w14:paraId="7236AEAE" w14:textId="77777777" w:rsidTr="0013626B">
        <w:trPr>
          <w:cantSplit w:val="0"/>
        </w:trPr>
        <w:tc>
          <w:tcPr>
            <w:tcW w:w="3328" w:type="dxa"/>
            <w:vMerge/>
            <w:hideMark/>
          </w:tcPr>
          <w:p w14:paraId="0920E951"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0" w:type="auto"/>
            <w:hideMark/>
          </w:tcPr>
          <w:p w14:paraId="4EA3851E" w14:textId="77777777" w:rsidR="008A1952" w:rsidRPr="00383667" w:rsidRDefault="008A1952" w:rsidP="005714FA">
            <w:pPr>
              <w:pStyle w:val="TableText"/>
              <w:rPr>
                <w:rFonts w:ascii="Huawei Sans" w:hAnsi="Huawei Sans" w:cs="Huawei Sans"/>
                <w:color w:val="000000" w:themeColor="text1"/>
              </w:rPr>
            </w:pPr>
            <w:r w:rsidRPr="00383667">
              <w:rPr>
                <w:rFonts w:ascii="Huawei Sans" w:hAnsi="Huawei Sans" w:cs="Huawei Sans"/>
              </w:rPr>
              <w:t xml:space="preserve">Referenced profiles: SSID profile </w:t>
            </w:r>
            <w:r w:rsidRPr="00383667">
              <w:rPr>
                <w:rFonts w:ascii="Huawei Sans" w:hAnsi="Huawei Sans" w:cs="Huawei Sans"/>
                <w:b/>
              </w:rPr>
              <w:t>depart</w:t>
            </w:r>
            <w:r w:rsidRPr="00383667">
              <w:rPr>
                <w:rFonts w:ascii="Huawei Sans" w:hAnsi="Huawei Sans" w:cs="Huawei Sans"/>
                <w:b/>
                <w:i/>
              </w:rPr>
              <w:t>X</w:t>
            </w:r>
            <w:r w:rsidRPr="00383667">
              <w:rPr>
                <w:rFonts w:ascii="Huawei Sans" w:hAnsi="Huawei Sans" w:cs="Huawei Sans"/>
              </w:rPr>
              <w:t xml:space="preserve"> and security profile </w:t>
            </w:r>
            <w:r w:rsidRPr="00383667">
              <w:rPr>
                <w:rFonts w:ascii="Huawei Sans" w:hAnsi="Huawei Sans" w:cs="Huawei Sans"/>
                <w:b/>
              </w:rPr>
              <w:t>depart</w:t>
            </w:r>
            <w:r w:rsidRPr="00383667">
              <w:rPr>
                <w:rFonts w:ascii="Huawei Sans" w:hAnsi="Huawei Sans" w:cs="Huawei Sans"/>
                <w:b/>
                <w:i/>
              </w:rPr>
              <w:t>X</w:t>
            </w:r>
          </w:p>
        </w:tc>
      </w:tr>
    </w:tbl>
    <w:p w14:paraId="48BD7A47" w14:textId="77777777" w:rsidR="00135587" w:rsidRPr="00383667" w:rsidRDefault="00135587" w:rsidP="005714FA">
      <w:pPr>
        <w:pStyle w:val="1e"/>
      </w:pPr>
    </w:p>
    <w:p w14:paraId="780EE91F" w14:textId="77777777" w:rsidR="00135587" w:rsidRPr="00383667" w:rsidRDefault="008A1952" w:rsidP="005714FA">
      <w:pPr>
        <w:pStyle w:val="1e"/>
      </w:pPr>
      <w:r w:rsidRPr="00383667">
        <w:rPr>
          <w:noProof/>
        </w:rPr>
        <w:drawing>
          <wp:inline distT="0" distB="0" distL="0" distR="0" wp14:anchorId="09AC7431" wp14:editId="37F23100">
            <wp:extent cx="753745" cy="270510"/>
            <wp:effectExtent l="0" t="0" r="0" b="0"/>
            <wp:docPr id="3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753745" cy="270510"/>
                    </a:xfrm>
                    <a:prstGeom prst="rect">
                      <a:avLst/>
                    </a:prstGeom>
                    <a:noFill/>
                    <a:ln>
                      <a:noFill/>
                    </a:ln>
                  </pic:spPr>
                </pic:pic>
              </a:graphicData>
            </a:graphic>
          </wp:inline>
        </w:drawing>
      </w:r>
    </w:p>
    <w:p w14:paraId="28612FC7" w14:textId="77777777" w:rsidR="00135587" w:rsidRPr="00383667" w:rsidRDefault="008A1952" w:rsidP="005714FA">
      <w:pPr>
        <w:pStyle w:val="NotesText"/>
        <w:ind w:left="1560"/>
        <w:rPr>
          <w:rFonts w:ascii="Huawei Sans" w:hAnsi="Huawei Sans" w:cs="Huawei Sans"/>
        </w:rPr>
      </w:pPr>
      <w:r w:rsidRPr="00383667">
        <w:rPr>
          <w:rFonts w:ascii="Huawei Sans" w:hAnsi="Huawei Sans" w:cs="Huawei Sans"/>
          <w:i/>
        </w:rPr>
        <w:t>X</w:t>
      </w:r>
      <w:r w:rsidRPr="00383667">
        <w:rPr>
          <w:rFonts w:ascii="Huawei Sans" w:hAnsi="Huawei Sans" w:cs="Huawei Sans"/>
        </w:rPr>
        <w:t xml:space="preserve"> in </w:t>
      </w:r>
      <w:r w:rsidRPr="00383667">
        <w:rPr>
          <w:rFonts w:ascii="Huawei Sans" w:hAnsi="Huawei Sans" w:cs="Huawei Sans"/>
          <w:b/>
          <w:bCs/>
        </w:rPr>
        <w:t>depart</w:t>
      </w:r>
      <w:r w:rsidRPr="00383667">
        <w:rPr>
          <w:rFonts w:ascii="Huawei Sans" w:hAnsi="Huawei Sans" w:cs="Huawei Sans"/>
          <w:b/>
          <w:bCs/>
          <w:i/>
        </w:rPr>
        <w:t>X</w:t>
      </w:r>
      <w:r w:rsidRPr="00383667">
        <w:rPr>
          <w:rFonts w:ascii="Huawei Sans" w:hAnsi="Huawei Sans" w:cs="Huawei Sans"/>
        </w:rPr>
        <w:t xml:space="preserve"> indicates the AC number, that is, </w:t>
      </w:r>
      <w:r w:rsidRPr="00383667">
        <w:rPr>
          <w:rFonts w:ascii="Huawei Sans" w:hAnsi="Huawei Sans" w:cs="Huawei Sans"/>
          <w:b/>
          <w:bCs/>
        </w:rPr>
        <w:t>depart1</w:t>
      </w:r>
      <w:r w:rsidRPr="00383667">
        <w:rPr>
          <w:rFonts w:ascii="Huawei Sans" w:hAnsi="Huawei Sans" w:cs="Huawei Sans"/>
        </w:rPr>
        <w:t xml:space="preserve"> on AC1 and </w:t>
      </w:r>
      <w:r w:rsidRPr="00383667">
        <w:rPr>
          <w:rFonts w:ascii="Huawei Sans" w:hAnsi="Huawei Sans" w:cs="Huawei Sans"/>
          <w:b/>
          <w:bCs/>
        </w:rPr>
        <w:t>depart2</w:t>
      </w:r>
      <w:r w:rsidRPr="00383667">
        <w:rPr>
          <w:rFonts w:ascii="Huawei Sans" w:hAnsi="Huawei Sans" w:cs="Huawei Sans"/>
        </w:rPr>
        <w:t xml:space="preserve"> on AC2.</w:t>
      </w:r>
    </w:p>
    <w:p w14:paraId="50A5F4DB" w14:textId="4A922174" w:rsidR="00135587" w:rsidRPr="00383667" w:rsidRDefault="008A1952" w:rsidP="004027AB">
      <w:pPr>
        <w:pStyle w:val="3"/>
      </w:pPr>
      <w:bookmarkStart w:id="151" w:name="_Toc49940073"/>
      <w:r w:rsidRPr="00383667">
        <w:lastRenderedPageBreak/>
        <w:t>Lab Configuration</w:t>
      </w:r>
      <w:bookmarkEnd w:id="151"/>
    </w:p>
    <w:p w14:paraId="25F308D0" w14:textId="77777777" w:rsidR="00135587" w:rsidRPr="00383667" w:rsidRDefault="008A1952" w:rsidP="004027AB">
      <w:pPr>
        <w:pStyle w:val="4"/>
      </w:pPr>
      <w:r w:rsidRPr="00383667">
        <w:t>Configuration Roadmap</w:t>
      </w:r>
    </w:p>
    <w:p w14:paraId="3307604C" w14:textId="77777777" w:rsidR="00135587" w:rsidRPr="00383667" w:rsidRDefault="008A1952" w:rsidP="00B36A6B">
      <w:pPr>
        <w:pStyle w:val="20"/>
        <w:numPr>
          <w:ilvl w:val="0"/>
          <w:numId w:val="38"/>
        </w:numPr>
      </w:pPr>
      <w:r w:rsidRPr="00383667">
        <w:t>Shut down unnecessary ports and enable the PoE function on switches.</w:t>
      </w:r>
    </w:p>
    <w:p w14:paraId="2F7F0C9F" w14:textId="77777777" w:rsidR="00135587" w:rsidRPr="00383667" w:rsidRDefault="008A1952" w:rsidP="005714FA">
      <w:pPr>
        <w:pStyle w:val="20"/>
      </w:pPr>
      <w:r w:rsidRPr="00383667">
        <w:t>Configure wired-side functions so that S3 serves as the gateway for APs and STAs, and AC1 and AC2 communicate with S3 at Layer 3 through VLANIF interfaces.</w:t>
      </w:r>
    </w:p>
    <w:p w14:paraId="72BE7641" w14:textId="77777777" w:rsidR="00135587" w:rsidRPr="00383667" w:rsidRDefault="008A1952" w:rsidP="005714FA">
      <w:pPr>
        <w:pStyle w:val="20"/>
      </w:pPr>
      <w:r w:rsidRPr="00383667">
        <w:t>Configure WLAN services on AC1 and enable AP1 to go online.</w:t>
      </w:r>
    </w:p>
    <w:p w14:paraId="0F2B8970" w14:textId="77777777" w:rsidR="00135587" w:rsidRPr="00383667" w:rsidRDefault="008A1952" w:rsidP="005714FA">
      <w:pPr>
        <w:pStyle w:val="20"/>
      </w:pPr>
      <w:r w:rsidRPr="00383667">
        <w:t>Configure WLAN services on AC2 and enable AP2 to go online.</w:t>
      </w:r>
    </w:p>
    <w:p w14:paraId="19F4D4E3" w14:textId="77777777" w:rsidR="00135587" w:rsidRPr="00383667" w:rsidRDefault="008A1952" w:rsidP="005714FA">
      <w:pPr>
        <w:pStyle w:val="20"/>
      </w:pPr>
      <w:r w:rsidRPr="00383667">
        <w:t>Configure a mobility group on AC1 and AC2 to implement inter-AC roaming.</w:t>
      </w:r>
    </w:p>
    <w:p w14:paraId="3CA98954" w14:textId="77777777" w:rsidR="00135587" w:rsidRPr="00383667" w:rsidRDefault="008A1952" w:rsidP="004027AB">
      <w:pPr>
        <w:pStyle w:val="4"/>
      </w:pPr>
      <w:r w:rsidRPr="00383667">
        <w:t>Configuration Procedure</w:t>
      </w:r>
    </w:p>
    <w:p w14:paraId="3C87523D" w14:textId="77777777" w:rsidR="00135587" w:rsidRPr="00383667" w:rsidRDefault="008A1952" w:rsidP="00604E8C">
      <w:pPr>
        <w:pStyle w:val="30"/>
        <w:ind w:left="1032" w:hanging="278"/>
        <w:outlineLvl w:val="9"/>
        <w:rPr>
          <w:rFonts w:cs="Huawei Sans"/>
        </w:rPr>
      </w:pPr>
      <w:r w:rsidRPr="00383667">
        <w:rPr>
          <w:rFonts w:cs="Huawei Sans"/>
        </w:rPr>
        <w:t>Complete basic device configurations.</w:t>
      </w:r>
    </w:p>
    <w:p w14:paraId="5208D3DA" w14:textId="77777777" w:rsidR="00135587" w:rsidRPr="00383667" w:rsidRDefault="008A1952" w:rsidP="005714FA">
      <w:pPr>
        <w:pStyle w:val="1e"/>
      </w:pPr>
      <w:r w:rsidRPr="00383667">
        <w:t># Name the devices.</w:t>
      </w:r>
    </w:p>
    <w:p w14:paraId="16ED3CBA" w14:textId="4519BF9A" w:rsidR="00135587" w:rsidRPr="00383667" w:rsidRDefault="001F4559" w:rsidP="005714FA">
      <w:pPr>
        <w:pStyle w:val="1e"/>
      </w:pPr>
      <w:r w:rsidRPr="00383667">
        <w:t>The configuration details are not provided.</w:t>
      </w:r>
    </w:p>
    <w:p w14:paraId="01665733" w14:textId="2A650B9B" w:rsidR="00135587" w:rsidRPr="00383667" w:rsidRDefault="00EB25D6" w:rsidP="005714FA">
      <w:pPr>
        <w:pStyle w:val="1e"/>
      </w:pPr>
      <w:r>
        <w:t># Shut down unnecessary ports.</w:t>
      </w:r>
    </w:p>
    <w:p w14:paraId="084CB113" w14:textId="12F0260E" w:rsidR="00135587" w:rsidRPr="00383667" w:rsidRDefault="001F4559" w:rsidP="005714FA">
      <w:pPr>
        <w:pStyle w:val="1e"/>
      </w:pPr>
      <w:r w:rsidRPr="00383667">
        <w:t>The configuration details are not provided.</w:t>
      </w:r>
    </w:p>
    <w:p w14:paraId="4D8B3EA3" w14:textId="77777777" w:rsidR="00135587" w:rsidRPr="00383667" w:rsidRDefault="008A1952" w:rsidP="005714FA">
      <w:pPr>
        <w:pStyle w:val="1e"/>
      </w:pPr>
      <w:r w:rsidRPr="00383667">
        <w:t># Enable the PoE function on S3 and S4 ports connected to APs.</w:t>
      </w:r>
    </w:p>
    <w:p w14:paraId="73B00790" w14:textId="77777777" w:rsidR="00135587" w:rsidRPr="00383667" w:rsidRDefault="008A1952" w:rsidP="005714FA">
      <w:pPr>
        <w:pStyle w:val="2f3"/>
        <w:rPr>
          <w:rFonts w:cs="Huawei Sans"/>
        </w:rPr>
      </w:pPr>
      <w:r w:rsidRPr="00383667">
        <w:rPr>
          <w:rFonts w:cs="Huawei Sans"/>
        </w:rPr>
        <w:t>[S3]interface GigabitEthernet 0/0/4</w:t>
      </w:r>
    </w:p>
    <w:p w14:paraId="79FE6463" w14:textId="77777777" w:rsidR="00227531" w:rsidRDefault="008A1952" w:rsidP="005714FA">
      <w:pPr>
        <w:pStyle w:val="2f3"/>
        <w:rPr>
          <w:rFonts w:cs="Huawei Sans"/>
        </w:rPr>
      </w:pPr>
      <w:r w:rsidRPr="00383667">
        <w:rPr>
          <w:rFonts w:cs="Huawei Sans"/>
        </w:rPr>
        <w:t xml:space="preserve">[S3-GigabitEthernet0/0/4] </w:t>
      </w:r>
      <w:r w:rsidRPr="00497E5B">
        <w:rPr>
          <w:rFonts w:cs="Huawei Sans"/>
        </w:rPr>
        <w:t>poe</w:t>
      </w:r>
      <w:r w:rsidRPr="00383667">
        <w:rPr>
          <w:rFonts w:cs="Huawei Sans"/>
        </w:rPr>
        <w:t xml:space="preserve"> enable</w:t>
      </w:r>
    </w:p>
    <w:p w14:paraId="56849F70" w14:textId="76D58FE6" w:rsidR="00135587" w:rsidRPr="00383667" w:rsidRDefault="00135587" w:rsidP="005714FA">
      <w:pPr>
        <w:pStyle w:val="2f3"/>
        <w:rPr>
          <w:rFonts w:cs="Huawei Sans"/>
        </w:rPr>
      </w:pPr>
    </w:p>
    <w:p w14:paraId="55FE607C" w14:textId="77777777" w:rsidR="00135587" w:rsidRPr="00383667" w:rsidRDefault="008A1952" w:rsidP="005714FA">
      <w:pPr>
        <w:pStyle w:val="2f3"/>
        <w:rPr>
          <w:rFonts w:cs="Huawei Sans"/>
        </w:rPr>
      </w:pPr>
      <w:r w:rsidRPr="00383667">
        <w:rPr>
          <w:rFonts w:cs="Huawei Sans"/>
        </w:rPr>
        <w:t>[S4]interface GigabitEthernet 0/0/4</w:t>
      </w:r>
    </w:p>
    <w:p w14:paraId="46CA304E" w14:textId="77777777" w:rsidR="00227531" w:rsidRDefault="008A1952" w:rsidP="005714FA">
      <w:pPr>
        <w:pStyle w:val="2f3"/>
        <w:rPr>
          <w:rFonts w:cs="Huawei Sans"/>
        </w:rPr>
      </w:pPr>
      <w:r w:rsidRPr="00383667">
        <w:rPr>
          <w:rFonts w:cs="Huawei Sans"/>
        </w:rPr>
        <w:t xml:space="preserve">[S4-GigabitEthernet0/0/4] </w:t>
      </w:r>
      <w:r w:rsidRPr="00497E5B">
        <w:rPr>
          <w:rFonts w:cs="Huawei Sans"/>
        </w:rPr>
        <w:t>poe</w:t>
      </w:r>
      <w:r w:rsidRPr="00383667">
        <w:rPr>
          <w:rFonts w:cs="Huawei Sans"/>
        </w:rPr>
        <w:t xml:space="preserve"> enable</w:t>
      </w:r>
    </w:p>
    <w:p w14:paraId="335327D8" w14:textId="2F5E114B" w:rsidR="00135587" w:rsidRPr="00383667" w:rsidRDefault="008A1952" w:rsidP="005714FA">
      <w:pPr>
        <w:pStyle w:val="1e"/>
      </w:pPr>
      <w:r w:rsidRPr="00383667">
        <w:t xml:space="preserve">The </w:t>
      </w:r>
      <w:r w:rsidRPr="00497E5B">
        <w:rPr>
          <w:b/>
        </w:rPr>
        <w:t>poe</w:t>
      </w:r>
      <w:r w:rsidRPr="00383667">
        <w:rPr>
          <w:b/>
        </w:rPr>
        <w:t xml:space="preserve"> enable</w:t>
      </w:r>
      <w:r w:rsidRPr="00383667">
        <w:t xml:space="preserve"> command enables the PoE function on a port. When a port detects a powered device (PD) connected, the port supplies power to the PD. By default, the PoE function is enabled on a port. Therefore, this command is unnecessary and is provided for demonstration purpose only.</w:t>
      </w:r>
    </w:p>
    <w:p w14:paraId="6AEB64A2" w14:textId="77777777" w:rsidR="00135587" w:rsidRPr="00383667" w:rsidRDefault="008A1952" w:rsidP="00604E8C">
      <w:pPr>
        <w:pStyle w:val="30"/>
        <w:ind w:left="1032" w:hanging="278"/>
        <w:outlineLvl w:val="9"/>
        <w:rPr>
          <w:rFonts w:cs="Huawei Sans"/>
        </w:rPr>
      </w:pPr>
      <w:r w:rsidRPr="00383667">
        <w:rPr>
          <w:rFonts w:cs="Huawei Sans"/>
        </w:rPr>
        <w:t>Configure the wired network.</w:t>
      </w:r>
    </w:p>
    <w:p w14:paraId="5698878A" w14:textId="77777777" w:rsidR="00135587" w:rsidRPr="00383667" w:rsidRDefault="008A1952" w:rsidP="005714FA">
      <w:pPr>
        <w:pStyle w:val="1e"/>
      </w:pPr>
      <w:r w:rsidRPr="00383667">
        <w:t>Configure the wired network of the switches and ACs as planned.</w:t>
      </w:r>
    </w:p>
    <w:p w14:paraId="1828AA38" w14:textId="77777777" w:rsidR="00135587" w:rsidRPr="00383667" w:rsidRDefault="008A1952" w:rsidP="005714FA">
      <w:pPr>
        <w:pStyle w:val="1e"/>
      </w:pPr>
      <w:r w:rsidRPr="00383667">
        <w:t># Create VLANs on S3, S4, AC1, and AC2, and assign ports to the VLANs.</w:t>
      </w:r>
    </w:p>
    <w:p w14:paraId="69723F25" w14:textId="77777777" w:rsidR="00135587" w:rsidRPr="00383667" w:rsidRDefault="008A1952" w:rsidP="005714FA">
      <w:pPr>
        <w:pStyle w:val="2f3"/>
        <w:rPr>
          <w:rFonts w:cs="Huawei Sans"/>
        </w:rPr>
      </w:pPr>
      <w:r w:rsidRPr="00383667">
        <w:rPr>
          <w:rFonts w:cs="Huawei Sans"/>
        </w:rPr>
        <w:t>[S3]</w:t>
      </w:r>
      <w:r w:rsidRPr="00497E5B">
        <w:rPr>
          <w:rFonts w:cs="Huawei Sans"/>
        </w:rPr>
        <w:t>vlan</w:t>
      </w:r>
      <w:r w:rsidRPr="00383667">
        <w:rPr>
          <w:rFonts w:cs="Huawei Sans"/>
        </w:rPr>
        <w:t xml:space="preserve"> batch 10 11 20 21 100 200</w:t>
      </w:r>
    </w:p>
    <w:p w14:paraId="53369E95" w14:textId="77777777" w:rsidR="00135587" w:rsidRPr="00383667" w:rsidRDefault="008A1952" w:rsidP="005714FA">
      <w:pPr>
        <w:pStyle w:val="2f3"/>
        <w:rPr>
          <w:rFonts w:cs="Huawei Sans"/>
        </w:rPr>
      </w:pPr>
      <w:r w:rsidRPr="00383667">
        <w:rPr>
          <w:rFonts w:cs="Huawei Sans"/>
        </w:rPr>
        <w:t>[S3]interface GigabitEthernet0/0/1</w:t>
      </w:r>
    </w:p>
    <w:p w14:paraId="3A7A1F67" w14:textId="77777777" w:rsidR="00135587" w:rsidRPr="00383667" w:rsidRDefault="008A1952" w:rsidP="005714FA">
      <w:pPr>
        <w:pStyle w:val="2f3"/>
        <w:rPr>
          <w:rFonts w:cs="Huawei Sans"/>
        </w:rPr>
      </w:pPr>
      <w:r w:rsidRPr="00383667">
        <w:rPr>
          <w:rFonts w:cs="Huawei Sans"/>
        </w:rPr>
        <w:t>[S3-GigabitEthernet0/0/1] port link-type trunk</w:t>
      </w:r>
    </w:p>
    <w:p w14:paraId="5C1804B7" w14:textId="77777777" w:rsidR="00135587" w:rsidRPr="00383667" w:rsidRDefault="008A1952" w:rsidP="005714FA">
      <w:pPr>
        <w:pStyle w:val="2f3"/>
        <w:rPr>
          <w:rFonts w:cs="Huawei Sans"/>
        </w:rPr>
      </w:pPr>
      <w:r w:rsidRPr="00383667">
        <w:rPr>
          <w:rFonts w:cs="Huawei Sans"/>
        </w:rPr>
        <w:t xml:space="preserve">[S3-GigabitEthernet0/0/1] port trunk allow-pass </w:t>
      </w:r>
      <w:r w:rsidRPr="00497E5B">
        <w:rPr>
          <w:rFonts w:cs="Huawei Sans"/>
        </w:rPr>
        <w:t>vlan</w:t>
      </w:r>
      <w:r w:rsidRPr="00383667">
        <w:rPr>
          <w:rFonts w:cs="Huawei Sans"/>
        </w:rPr>
        <w:t xml:space="preserve"> 100</w:t>
      </w:r>
    </w:p>
    <w:p w14:paraId="7A5D9CE7" w14:textId="77777777" w:rsidR="00135587" w:rsidRPr="00383667" w:rsidRDefault="008A1952" w:rsidP="005714FA">
      <w:pPr>
        <w:pStyle w:val="2f3"/>
        <w:rPr>
          <w:rFonts w:cs="Huawei Sans"/>
        </w:rPr>
      </w:pPr>
      <w:r w:rsidRPr="00383667">
        <w:rPr>
          <w:rFonts w:cs="Huawei Sans"/>
        </w:rPr>
        <w:t>[S3-GigabitEthernet0/0/1] quit</w:t>
      </w:r>
    </w:p>
    <w:p w14:paraId="21DC093C" w14:textId="77777777" w:rsidR="00135587" w:rsidRPr="00383667" w:rsidRDefault="008A1952" w:rsidP="005714FA">
      <w:pPr>
        <w:pStyle w:val="2f3"/>
        <w:rPr>
          <w:rFonts w:cs="Huawei Sans"/>
        </w:rPr>
      </w:pPr>
      <w:r w:rsidRPr="00383667">
        <w:rPr>
          <w:rFonts w:cs="Huawei Sans"/>
        </w:rPr>
        <w:t>[S3]interface GigabitEthernet0/0/2</w:t>
      </w:r>
    </w:p>
    <w:p w14:paraId="6A0868B4" w14:textId="77777777" w:rsidR="00135587" w:rsidRPr="00383667" w:rsidRDefault="008A1952" w:rsidP="005714FA">
      <w:pPr>
        <w:pStyle w:val="2f3"/>
        <w:rPr>
          <w:rFonts w:cs="Huawei Sans"/>
        </w:rPr>
      </w:pPr>
      <w:r w:rsidRPr="00383667">
        <w:rPr>
          <w:rFonts w:cs="Huawei Sans"/>
        </w:rPr>
        <w:t>[S3-GigabitEthernet0/0/2] port link-type trunk</w:t>
      </w:r>
    </w:p>
    <w:p w14:paraId="712F61DC" w14:textId="77777777" w:rsidR="00135587" w:rsidRPr="00383667" w:rsidRDefault="008A1952" w:rsidP="005714FA">
      <w:pPr>
        <w:pStyle w:val="2f3"/>
        <w:rPr>
          <w:rFonts w:cs="Huawei Sans"/>
        </w:rPr>
      </w:pPr>
      <w:r w:rsidRPr="00383667">
        <w:rPr>
          <w:rFonts w:cs="Huawei Sans"/>
        </w:rPr>
        <w:t xml:space="preserve">[S3-GigabitEthernet0/0/2] port trunk allow-pass </w:t>
      </w:r>
      <w:r w:rsidRPr="00497E5B">
        <w:rPr>
          <w:rFonts w:cs="Huawei Sans"/>
        </w:rPr>
        <w:t>vlan</w:t>
      </w:r>
      <w:r w:rsidRPr="00383667">
        <w:rPr>
          <w:rFonts w:cs="Huawei Sans"/>
        </w:rPr>
        <w:t xml:space="preserve"> 200</w:t>
      </w:r>
    </w:p>
    <w:p w14:paraId="02963EB5" w14:textId="77777777" w:rsidR="00135587" w:rsidRPr="00383667" w:rsidRDefault="008A1952" w:rsidP="005714FA">
      <w:pPr>
        <w:pStyle w:val="2f3"/>
        <w:rPr>
          <w:rFonts w:cs="Huawei Sans"/>
        </w:rPr>
      </w:pPr>
      <w:r w:rsidRPr="00383667">
        <w:rPr>
          <w:rFonts w:cs="Huawei Sans"/>
        </w:rPr>
        <w:t>[S3-GigabitEthernet0/0/2] quit</w:t>
      </w:r>
    </w:p>
    <w:p w14:paraId="17C15C6E" w14:textId="77777777" w:rsidR="00135587" w:rsidRPr="00383667" w:rsidRDefault="008A1952" w:rsidP="005714FA">
      <w:pPr>
        <w:pStyle w:val="2f3"/>
        <w:rPr>
          <w:rFonts w:cs="Huawei Sans"/>
        </w:rPr>
      </w:pPr>
      <w:r w:rsidRPr="00383667">
        <w:rPr>
          <w:rFonts w:cs="Huawei Sans"/>
        </w:rPr>
        <w:t>[S3]interface GigabitEthernet0/0/3</w:t>
      </w:r>
    </w:p>
    <w:p w14:paraId="56889CAF" w14:textId="77777777" w:rsidR="00135587" w:rsidRPr="00383667" w:rsidRDefault="008A1952" w:rsidP="005714FA">
      <w:pPr>
        <w:pStyle w:val="2f3"/>
        <w:rPr>
          <w:rFonts w:cs="Huawei Sans"/>
        </w:rPr>
      </w:pPr>
      <w:r w:rsidRPr="00383667">
        <w:rPr>
          <w:rFonts w:cs="Huawei Sans"/>
        </w:rPr>
        <w:t>[S3-GigabitEthernet0/0/3] port link-type trunk</w:t>
      </w:r>
    </w:p>
    <w:p w14:paraId="783578A8" w14:textId="77777777" w:rsidR="00135587" w:rsidRPr="00383667" w:rsidRDefault="008A1952" w:rsidP="005714FA">
      <w:pPr>
        <w:pStyle w:val="2f3"/>
        <w:rPr>
          <w:rFonts w:cs="Huawei Sans"/>
        </w:rPr>
      </w:pPr>
      <w:r w:rsidRPr="00383667">
        <w:rPr>
          <w:rFonts w:cs="Huawei Sans"/>
        </w:rPr>
        <w:t xml:space="preserve">[S3-GigabitEthernet0/0/3] port trunk allow-pass </w:t>
      </w:r>
      <w:r w:rsidRPr="00497E5B">
        <w:rPr>
          <w:rFonts w:cs="Huawei Sans"/>
        </w:rPr>
        <w:t>vlan</w:t>
      </w:r>
      <w:r w:rsidRPr="00383667">
        <w:rPr>
          <w:rFonts w:cs="Huawei Sans"/>
        </w:rPr>
        <w:t xml:space="preserve"> 20 to 21</w:t>
      </w:r>
    </w:p>
    <w:p w14:paraId="041EB89A" w14:textId="77777777" w:rsidR="00135587" w:rsidRPr="00383667" w:rsidRDefault="008A1952" w:rsidP="005714FA">
      <w:pPr>
        <w:pStyle w:val="2f3"/>
        <w:rPr>
          <w:rFonts w:cs="Huawei Sans"/>
        </w:rPr>
      </w:pPr>
      <w:r w:rsidRPr="00383667">
        <w:rPr>
          <w:rFonts w:cs="Huawei Sans"/>
        </w:rPr>
        <w:t>[S3-GigabitEthernet0/0/3] quit</w:t>
      </w:r>
    </w:p>
    <w:p w14:paraId="797A19F2" w14:textId="77777777" w:rsidR="00135587" w:rsidRPr="00383667" w:rsidRDefault="008A1952" w:rsidP="005714FA">
      <w:pPr>
        <w:pStyle w:val="2f3"/>
        <w:rPr>
          <w:rFonts w:cs="Huawei Sans"/>
        </w:rPr>
      </w:pPr>
      <w:r w:rsidRPr="00383667">
        <w:rPr>
          <w:rFonts w:cs="Huawei Sans"/>
        </w:rPr>
        <w:t>[S3]interface GigabitEthernet0/0/4</w:t>
      </w:r>
    </w:p>
    <w:p w14:paraId="76C0D878" w14:textId="77777777" w:rsidR="00135587" w:rsidRPr="00383667" w:rsidRDefault="008A1952" w:rsidP="005714FA">
      <w:pPr>
        <w:pStyle w:val="2f3"/>
        <w:rPr>
          <w:rFonts w:cs="Huawei Sans"/>
        </w:rPr>
      </w:pPr>
      <w:r w:rsidRPr="00383667">
        <w:rPr>
          <w:rFonts w:cs="Huawei Sans"/>
        </w:rPr>
        <w:lastRenderedPageBreak/>
        <w:t>[S3-GigabitEthernet0/0/4] port link-type trunk</w:t>
      </w:r>
    </w:p>
    <w:p w14:paraId="5325CFB7" w14:textId="77777777" w:rsidR="00135587" w:rsidRPr="00383667" w:rsidRDefault="008A1952" w:rsidP="005714FA">
      <w:pPr>
        <w:pStyle w:val="2f3"/>
        <w:rPr>
          <w:rFonts w:cs="Huawei Sans"/>
        </w:rPr>
      </w:pPr>
      <w:r w:rsidRPr="00383667">
        <w:rPr>
          <w:rFonts w:cs="Huawei Sans"/>
        </w:rPr>
        <w:t xml:space="preserve">[S3-GigabitEthernet0/0/4] port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18811ADE" w14:textId="77777777" w:rsidR="00135587" w:rsidRPr="00383667" w:rsidRDefault="008A1952" w:rsidP="005714FA">
      <w:pPr>
        <w:pStyle w:val="2f3"/>
        <w:rPr>
          <w:rFonts w:cs="Huawei Sans"/>
        </w:rPr>
      </w:pPr>
      <w:r w:rsidRPr="00383667">
        <w:rPr>
          <w:rFonts w:cs="Huawei Sans"/>
        </w:rPr>
        <w:t xml:space="preserve">[S3-GigabitEthernet0/0/4] port trunk allow-pass </w:t>
      </w:r>
      <w:r w:rsidRPr="00497E5B">
        <w:rPr>
          <w:rFonts w:cs="Huawei Sans"/>
        </w:rPr>
        <w:t>vlan</w:t>
      </w:r>
      <w:r w:rsidRPr="00383667">
        <w:rPr>
          <w:rFonts w:cs="Huawei Sans"/>
        </w:rPr>
        <w:t xml:space="preserve"> 10 to 11</w:t>
      </w:r>
    </w:p>
    <w:p w14:paraId="416EDBEF" w14:textId="77777777" w:rsidR="00135587" w:rsidRPr="00383667" w:rsidRDefault="008A1952" w:rsidP="005714FA">
      <w:pPr>
        <w:pStyle w:val="2f3"/>
        <w:rPr>
          <w:rFonts w:cs="Huawei Sans"/>
        </w:rPr>
      </w:pPr>
      <w:r w:rsidRPr="00383667">
        <w:rPr>
          <w:rFonts w:cs="Huawei Sans"/>
        </w:rPr>
        <w:t>[S3-GigabitEthernet0/0/4] quit</w:t>
      </w:r>
    </w:p>
    <w:p w14:paraId="52E8737F" w14:textId="77777777" w:rsidR="00135587" w:rsidRPr="00383667" w:rsidRDefault="008A1952" w:rsidP="005714FA">
      <w:pPr>
        <w:pStyle w:val="1e"/>
      </w:pPr>
      <w:r w:rsidRPr="00383667">
        <w:t>The PVID of the S3 port connected to AP1 is set to VLAN 10, and packets in the service VLAN and management VLAN from AP2 are allowed to pass on the S3 port connected to S4.</w:t>
      </w:r>
    </w:p>
    <w:p w14:paraId="6F42E962" w14:textId="77777777" w:rsidR="00135587" w:rsidRPr="00383667" w:rsidRDefault="008A1952" w:rsidP="005714FA">
      <w:pPr>
        <w:pStyle w:val="2f3"/>
        <w:rPr>
          <w:rFonts w:cs="Huawei Sans"/>
        </w:rPr>
      </w:pPr>
      <w:r w:rsidRPr="00383667">
        <w:rPr>
          <w:rFonts w:cs="Huawei Sans"/>
        </w:rPr>
        <w:t>[S4]</w:t>
      </w:r>
      <w:r w:rsidRPr="00497E5B">
        <w:rPr>
          <w:rFonts w:cs="Huawei Sans"/>
        </w:rPr>
        <w:t>vlan</w:t>
      </w:r>
      <w:r w:rsidRPr="00383667">
        <w:rPr>
          <w:rFonts w:cs="Huawei Sans"/>
        </w:rPr>
        <w:t xml:space="preserve"> batch 20 21</w:t>
      </w:r>
    </w:p>
    <w:p w14:paraId="2857D972" w14:textId="77777777" w:rsidR="00135587" w:rsidRPr="00383667" w:rsidRDefault="008A1952"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51C1EFC6" w14:textId="77777777" w:rsidR="00135587" w:rsidRPr="00383667" w:rsidRDefault="008A1952" w:rsidP="005714FA">
      <w:pPr>
        <w:pStyle w:val="2f3"/>
        <w:rPr>
          <w:rFonts w:cs="Huawei Sans"/>
        </w:rPr>
      </w:pPr>
      <w:r w:rsidRPr="00383667">
        <w:rPr>
          <w:rFonts w:cs="Huawei Sans"/>
        </w:rPr>
        <w:t>[S4]interface GigabitEthernet0/0/3</w:t>
      </w:r>
    </w:p>
    <w:p w14:paraId="78BC131D" w14:textId="77777777" w:rsidR="00135587" w:rsidRPr="00383667" w:rsidRDefault="008A1952" w:rsidP="005714FA">
      <w:pPr>
        <w:pStyle w:val="2f3"/>
        <w:rPr>
          <w:rFonts w:cs="Huawei Sans"/>
        </w:rPr>
      </w:pPr>
      <w:r w:rsidRPr="00383667">
        <w:rPr>
          <w:rFonts w:cs="Huawei Sans"/>
        </w:rPr>
        <w:t>[S4-GigabitEthernet0/0/3] port link-type trunk</w:t>
      </w:r>
    </w:p>
    <w:p w14:paraId="576E7970" w14:textId="77777777" w:rsidR="00135587" w:rsidRPr="00383667" w:rsidRDefault="008A1952" w:rsidP="005714FA">
      <w:pPr>
        <w:pStyle w:val="2f3"/>
        <w:rPr>
          <w:rFonts w:cs="Huawei Sans"/>
        </w:rPr>
      </w:pPr>
      <w:r w:rsidRPr="00383667">
        <w:rPr>
          <w:rFonts w:cs="Huawei Sans"/>
        </w:rPr>
        <w:t xml:space="preserve">[S4-GigabitEthernet0/0/3] port trunk allow-pass </w:t>
      </w:r>
      <w:r w:rsidRPr="00497E5B">
        <w:rPr>
          <w:rFonts w:cs="Huawei Sans"/>
        </w:rPr>
        <w:t>vlan</w:t>
      </w:r>
      <w:r w:rsidRPr="00383667">
        <w:rPr>
          <w:rFonts w:cs="Huawei Sans"/>
        </w:rPr>
        <w:t xml:space="preserve"> 20 to 21</w:t>
      </w:r>
    </w:p>
    <w:p w14:paraId="5A476214" w14:textId="77777777" w:rsidR="00135587" w:rsidRPr="00383667" w:rsidRDefault="008A1952" w:rsidP="005714FA">
      <w:pPr>
        <w:pStyle w:val="2f3"/>
        <w:rPr>
          <w:rFonts w:cs="Huawei Sans"/>
        </w:rPr>
      </w:pPr>
      <w:r w:rsidRPr="00383667">
        <w:rPr>
          <w:rFonts w:cs="Huawei Sans"/>
        </w:rPr>
        <w:t>[S4-GigabitEthernet0/0/3] quit</w:t>
      </w:r>
    </w:p>
    <w:p w14:paraId="019ED43F" w14:textId="77777777" w:rsidR="00135587" w:rsidRPr="00383667" w:rsidRDefault="008A1952" w:rsidP="005714FA">
      <w:pPr>
        <w:pStyle w:val="2f3"/>
        <w:rPr>
          <w:rFonts w:cs="Huawei Sans"/>
        </w:rPr>
      </w:pPr>
      <w:r w:rsidRPr="00383667">
        <w:rPr>
          <w:rFonts w:cs="Huawei Sans"/>
        </w:rPr>
        <w:t>[S4]interface GigabitEthernet0/0/4</w:t>
      </w:r>
    </w:p>
    <w:p w14:paraId="6F434EA1" w14:textId="77777777" w:rsidR="00135587" w:rsidRPr="00383667" w:rsidRDefault="008A1952" w:rsidP="005714FA">
      <w:pPr>
        <w:pStyle w:val="2f3"/>
        <w:rPr>
          <w:rFonts w:cs="Huawei Sans"/>
        </w:rPr>
      </w:pPr>
      <w:r w:rsidRPr="00383667">
        <w:rPr>
          <w:rFonts w:cs="Huawei Sans"/>
        </w:rPr>
        <w:t>[S4-GigabitEthernet0/0/4] port link-type trunk</w:t>
      </w:r>
    </w:p>
    <w:p w14:paraId="366DF1AB" w14:textId="77777777" w:rsidR="00135587" w:rsidRPr="00383667" w:rsidRDefault="008A1952" w:rsidP="005714FA">
      <w:pPr>
        <w:pStyle w:val="2f3"/>
        <w:rPr>
          <w:rFonts w:cs="Huawei Sans"/>
        </w:rPr>
      </w:pPr>
      <w:r w:rsidRPr="00383667">
        <w:rPr>
          <w:rFonts w:cs="Huawei Sans"/>
        </w:rPr>
        <w:t xml:space="preserve">[S4-GigabitEthernet0/0/4] port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20</w:t>
      </w:r>
    </w:p>
    <w:p w14:paraId="65B6EDA6" w14:textId="77777777" w:rsidR="00135587" w:rsidRPr="00383667" w:rsidRDefault="008A1952" w:rsidP="005714FA">
      <w:pPr>
        <w:pStyle w:val="2f3"/>
        <w:rPr>
          <w:rFonts w:cs="Huawei Sans"/>
        </w:rPr>
      </w:pPr>
      <w:r w:rsidRPr="00383667">
        <w:rPr>
          <w:rFonts w:cs="Huawei Sans"/>
        </w:rPr>
        <w:t xml:space="preserve">[S4-GigabitEthernet0/0/4] port trunk allow-pass </w:t>
      </w:r>
      <w:r w:rsidRPr="00497E5B">
        <w:rPr>
          <w:rFonts w:cs="Huawei Sans"/>
        </w:rPr>
        <w:t>vlan</w:t>
      </w:r>
      <w:r w:rsidRPr="00383667">
        <w:rPr>
          <w:rFonts w:cs="Huawei Sans"/>
        </w:rPr>
        <w:t xml:space="preserve"> 20 to 21</w:t>
      </w:r>
    </w:p>
    <w:p w14:paraId="4F29D689" w14:textId="77777777" w:rsidR="00135587" w:rsidRPr="00383667" w:rsidRDefault="008A1952" w:rsidP="005714FA">
      <w:pPr>
        <w:pStyle w:val="2f3"/>
        <w:rPr>
          <w:rFonts w:cs="Huawei Sans"/>
        </w:rPr>
      </w:pPr>
      <w:r w:rsidRPr="00383667">
        <w:rPr>
          <w:rFonts w:cs="Huawei Sans"/>
        </w:rPr>
        <w:t>[S4-GigabitEthernet0/0/4] quit</w:t>
      </w:r>
    </w:p>
    <w:p w14:paraId="1DD5289E" w14:textId="77777777" w:rsidR="00135587" w:rsidRPr="00383667" w:rsidRDefault="008A1952" w:rsidP="005714FA">
      <w:pPr>
        <w:pStyle w:val="1e"/>
      </w:pPr>
      <w:r w:rsidRPr="00383667">
        <w:t>The PVID of the S4 port connected to AP2 is set to VLAN 20, and the uplink port of S4 is configured to transparently transmit packets in VLANs 20 (management VLAN) and 21 (service VLAN).</w:t>
      </w:r>
    </w:p>
    <w:p w14:paraId="71A08713" w14:textId="77777777" w:rsidR="00135587" w:rsidRPr="00383667" w:rsidRDefault="008A1952" w:rsidP="005714FA">
      <w:pPr>
        <w:pStyle w:val="2f3"/>
        <w:rPr>
          <w:rFonts w:cs="Huawei Sans"/>
        </w:rPr>
      </w:pPr>
      <w:r w:rsidRPr="00383667">
        <w:rPr>
          <w:rFonts w:cs="Huawei Sans"/>
        </w:rPr>
        <w:t>[AC1]</w:t>
      </w:r>
      <w:r w:rsidRPr="00497E5B">
        <w:rPr>
          <w:rFonts w:cs="Huawei Sans"/>
        </w:rPr>
        <w:t>vlan</w:t>
      </w:r>
      <w:r w:rsidRPr="00383667">
        <w:rPr>
          <w:rFonts w:cs="Huawei Sans"/>
        </w:rPr>
        <w:t xml:space="preserve"> batch 100 </w:t>
      </w:r>
    </w:p>
    <w:p w14:paraId="3BD51315" w14:textId="77777777" w:rsidR="00135587" w:rsidRPr="00383667" w:rsidRDefault="008A1952" w:rsidP="005714FA">
      <w:pPr>
        <w:pStyle w:val="2f3"/>
        <w:rPr>
          <w:rFonts w:cs="Huawei Sans"/>
        </w:rPr>
      </w:pPr>
      <w:r w:rsidRPr="00383667">
        <w:rPr>
          <w:rFonts w:cs="Huawei Sans"/>
        </w:rPr>
        <w:t>[AC1]interface GigabitEthernet0/0/12</w:t>
      </w:r>
    </w:p>
    <w:p w14:paraId="42AEA2B6" w14:textId="77777777" w:rsidR="00135587" w:rsidRPr="00383667" w:rsidRDefault="008A1952" w:rsidP="005714FA">
      <w:pPr>
        <w:pStyle w:val="2f3"/>
        <w:rPr>
          <w:rFonts w:cs="Huawei Sans"/>
        </w:rPr>
      </w:pPr>
      <w:r w:rsidRPr="00383667">
        <w:rPr>
          <w:rFonts w:cs="Huawei Sans"/>
        </w:rPr>
        <w:t>[AC1-GigabitEthernet0/0/12] port link-type trunk</w:t>
      </w:r>
    </w:p>
    <w:p w14:paraId="12ABCDF9" w14:textId="77777777" w:rsidR="00135587" w:rsidRPr="00383667" w:rsidRDefault="008A1952" w:rsidP="005714FA">
      <w:pPr>
        <w:pStyle w:val="2f3"/>
        <w:rPr>
          <w:rFonts w:cs="Huawei Sans"/>
        </w:rPr>
      </w:pPr>
      <w:r w:rsidRPr="00383667">
        <w:rPr>
          <w:rFonts w:cs="Huawei Sans"/>
        </w:rPr>
        <w:t xml:space="preserve">[AC1-GigabitEthernet0/0/12] port trunk allow-pass </w:t>
      </w:r>
      <w:r w:rsidRPr="00497E5B">
        <w:rPr>
          <w:rFonts w:cs="Huawei Sans"/>
        </w:rPr>
        <w:t>vlan</w:t>
      </w:r>
      <w:r w:rsidRPr="00383667">
        <w:rPr>
          <w:rFonts w:cs="Huawei Sans"/>
        </w:rPr>
        <w:t xml:space="preserve"> 100</w:t>
      </w:r>
    </w:p>
    <w:p w14:paraId="5E0D0BD6" w14:textId="77777777" w:rsidR="00135587" w:rsidRPr="00383667" w:rsidRDefault="008A1952" w:rsidP="005714FA">
      <w:pPr>
        <w:pStyle w:val="2f3"/>
        <w:rPr>
          <w:rFonts w:cs="Huawei Sans"/>
        </w:rPr>
      </w:pPr>
      <w:r w:rsidRPr="00383667">
        <w:rPr>
          <w:rFonts w:cs="Huawei Sans"/>
        </w:rPr>
        <w:t>[AC1-GigabitEthernet0/0/12] quit</w:t>
      </w:r>
    </w:p>
    <w:p w14:paraId="54D85A9C" w14:textId="77777777" w:rsidR="00135587" w:rsidRPr="00383667" w:rsidRDefault="008A1952" w:rsidP="005714FA">
      <w:pPr>
        <w:pStyle w:val="1e"/>
      </w:pPr>
      <w:r w:rsidRPr="00383667">
        <w:t>The interface is configured to allow packets in VLAN 100 to pass through because VLANIF 100 serves as the CAPWAP source interface of AC1.</w:t>
      </w:r>
    </w:p>
    <w:p w14:paraId="56642D31" w14:textId="77777777" w:rsidR="00135587" w:rsidRPr="00383667" w:rsidRDefault="008A1952" w:rsidP="005714FA">
      <w:pPr>
        <w:pStyle w:val="2f3"/>
        <w:rPr>
          <w:rFonts w:cs="Huawei Sans"/>
        </w:rPr>
      </w:pPr>
      <w:r w:rsidRPr="00383667">
        <w:rPr>
          <w:rFonts w:cs="Huawei Sans"/>
        </w:rPr>
        <w:t>[AC2]</w:t>
      </w:r>
      <w:r w:rsidRPr="00497E5B">
        <w:rPr>
          <w:rFonts w:cs="Huawei Sans"/>
        </w:rPr>
        <w:t>vlan</w:t>
      </w:r>
      <w:r w:rsidRPr="00383667">
        <w:rPr>
          <w:rFonts w:cs="Huawei Sans"/>
        </w:rPr>
        <w:t xml:space="preserve"> batch 200</w:t>
      </w:r>
    </w:p>
    <w:p w14:paraId="4F2E3567" w14:textId="77777777" w:rsidR="00135587" w:rsidRPr="00383667" w:rsidRDefault="008A1952" w:rsidP="005714FA">
      <w:pPr>
        <w:pStyle w:val="2f3"/>
        <w:rPr>
          <w:rFonts w:cs="Huawei Sans"/>
        </w:rPr>
      </w:pPr>
      <w:r w:rsidRPr="00383667">
        <w:rPr>
          <w:rFonts w:cs="Huawei Sans"/>
        </w:rPr>
        <w:t>[AC2]interface GigabitEthernet0/0/13</w:t>
      </w:r>
    </w:p>
    <w:p w14:paraId="7B8D4CC8" w14:textId="77777777" w:rsidR="00135587" w:rsidRPr="00383667" w:rsidRDefault="008A1952" w:rsidP="005714FA">
      <w:pPr>
        <w:pStyle w:val="2f3"/>
        <w:rPr>
          <w:rFonts w:cs="Huawei Sans"/>
        </w:rPr>
      </w:pPr>
      <w:r w:rsidRPr="00383667">
        <w:rPr>
          <w:rFonts w:cs="Huawei Sans"/>
        </w:rPr>
        <w:t>[AC2-GigabitEthernet0/0/13] port link-type trunk</w:t>
      </w:r>
    </w:p>
    <w:p w14:paraId="6172CFFF" w14:textId="77777777" w:rsidR="00135587" w:rsidRPr="00383667" w:rsidRDefault="008A1952" w:rsidP="005714FA">
      <w:pPr>
        <w:pStyle w:val="2f3"/>
        <w:rPr>
          <w:rFonts w:cs="Huawei Sans"/>
        </w:rPr>
      </w:pPr>
      <w:r w:rsidRPr="00383667">
        <w:rPr>
          <w:rFonts w:cs="Huawei Sans"/>
        </w:rPr>
        <w:t xml:space="preserve">[AC2-GigabitEthernet0/0/13] port trunk allow-pass </w:t>
      </w:r>
      <w:r w:rsidRPr="00497E5B">
        <w:rPr>
          <w:rFonts w:cs="Huawei Sans"/>
        </w:rPr>
        <w:t>vlan</w:t>
      </w:r>
      <w:r w:rsidRPr="00383667">
        <w:rPr>
          <w:rFonts w:cs="Huawei Sans"/>
        </w:rPr>
        <w:t xml:space="preserve"> 200</w:t>
      </w:r>
    </w:p>
    <w:p w14:paraId="489EAA02" w14:textId="77777777" w:rsidR="00135587" w:rsidRPr="00383667" w:rsidRDefault="008A1952" w:rsidP="005714FA">
      <w:pPr>
        <w:pStyle w:val="2f3"/>
        <w:rPr>
          <w:rFonts w:cs="Huawei Sans"/>
        </w:rPr>
      </w:pPr>
      <w:r w:rsidRPr="00383667">
        <w:rPr>
          <w:rFonts w:cs="Huawei Sans"/>
        </w:rPr>
        <w:t>[AC2-GigabitEthernet0/0/13] quit</w:t>
      </w:r>
    </w:p>
    <w:p w14:paraId="61B6C7EE" w14:textId="77777777" w:rsidR="00135587" w:rsidRPr="00383667" w:rsidRDefault="008A1952" w:rsidP="005714FA">
      <w:pPr>
        <w:pStyle w:val="1e"/>
      </w:pPr>
      <w:r w:rsidRPr="00383667">
        <w:t>The interface is configured to allow packets in VLAN 200 to pass through because VLANIF 200 serves as the CAPWAP source interface of AC2.</w:t>
      </w:r>
    </w:p>
    <w:p w14:paraId="7B41477F" w14:textId="77777777" w:rsidR="00135587" w:rsidRPr="00383667" w:rsidRDefault="008A1952" w:rsidP="005714FA">
      <w:pPr>
        <w:pStyle w:val="1e"/>
      </w:pPr>
      <w:r w:rsidRPr="00383667">
        <w:t># Create VLANIF interfaces on S3, AC1, and AC2.</w:t>
      </w:r>
    </w:p>
    <w:p w14:paraId="28089D63" w14:textId="77777777" w:rsidR="00135587" w:rsidRPr="00383667" w:rsidRDefault="008A1952" w:rsidP="005714FA">
      <w:pPr>
        <w:pStyle w:val="2f3"/>
        <w:rPr>
          <w:rFonts w:cs="Huawei Sans"/>
        </w:rPr>
      </w:pPr>
      <w:r w:rsidRPr="00383667">
        <w:rPr>
          <w:rFonts w:cs="Huawei Sans"/>
        </w:rPr>
        <w:t>[S3]interface Vlanif10</w:t>
      </w:r>
    </w:p>
    <w:p w14:paraId="790F5FFC" w14:textId="77777777" w:rsidR="00135587" w:rsidRPr="00383667" w:rsidRDefault="008A1952" w:rsidP="005714FA">
      <w:pPr>
        <w:pStyle w:val="2f3"/>
        <w:rPr>
          <w:rFonts w:cs="Huawei Sans"/>
        </w:rPr>
      </w:pPr>
      <w:r w:rsidRPr="00383667">
        <w:rPr>
          <w:rFonts w:cs="Huawei Sans"/>
        </w:rPr>
        <w:t>[S3-Vlanif10] description ap1_mgnt</w:t>
      </w:r>
    </w:p>
    <w:p w14:paraId="4D2E4095" w14:textId="77777777" w:rsidR="00135587" w:rsidRPr="00383667" w:rsidRDefault="008A1952" w:rsidP="005714FA">
      <w:pPr>
        <w:pStyle w:val="2f3"/>
        <w:rPr>
          <w:rFonts w:cs="Huawei Sans"/>
        </w:rPr>
      </w:pPr>
      <w:r w:rsidRPr="00383667">
        <w:rPr>
          <w:rFonts w:cs="Huawei Sans"/>
        </w:rPr>
        <w:t xml:space="preserve">[S3-Vlanif10] </w:t>
      </w:r>
      <w:r w:rsidRPr="00497E5B">
        <w:rPr>
          <w:rFonts w:cs="Huawei Sans"/>
        </w:rPr>
        <w:t>ip</w:t>
      </w:r>
      <w:r w:rsidRPr="00383667">
        <w:rPr>
          <w:rFonts w:cs="Huawei Sans"/>
        </w:rPr>
        <w:t xml:space="preserve"> address 10.0.10.1 255.255.255.0</w:t>
      </w:r>
    </w:p>
    <w:p w14:paraId="2EB8EEF3" w14:textId="77777777" w:rsidR="00135587" w:rsidRPr="00383667" w:rsidRDefault="008A1952" w:rsidP="005714FA">
      <w:pPr>
        <w:pStyle w:val="2f3"/>
        <w:rPr>
          <w:rFonts w:cs="Huawei Sans"/>
        </w:rPr>
      </w:pPr>
      <w:r w:rsidRPr="00383667">
        <w:rPr>
          <w:rFonts w:cs="Huawei Sans"/>
        </w:rPr>
        <w:t>[S3-Vlanif10] quit</w:t>
      </w:r>
    </w:p>
    <w:p w14:paraId="101B5193" w14:textId="77777777" w:rsidR="00135587" w:rsidRPr="00383667" w:rsidRDefault="008A1952" w:rsidP="005714FA">
      <w:pPr>
        <w:pStyle w:val="2f3"/>
        <w:rPr>
          <w:rFonts w:cs="Huawei Sans"/>
        </w:rPr>
      </w:pPr>
      <w:r w:rsidRPr="00383667">
        <w:rPr>
          <w:rFonts w:cs="Huawei Sans"/>
        </w:rPr>
        <w:t>[S3]interface Vlanif11</w:t>
      </w:r>
    </w:p>
    <w:p w14:paraId="5F2EA2D2" w14:textId="77777777" w:rsidR="00135587" w:rsidRPr="00383667" w:rsidRDefault="008A1952" w:rsidP="005714FA">
      <w:pPr>
        <w:pStyle w:val="2f3"/>
        <w:rPr>
          <w:rFonts w:cs="Huawei Sans"/>
        </w:rPr>
      </w:pPr>
      <w:r w:rsidRPr="00383667">
        <w:rPr>
          <w:rFonts w:cs="Huawei Sans"/>
        </w:rPr>
        <w:t>[S3-Vlanif11] description ap1_service</w:t>
      </w:r>
    </w:p>
    <w:p w14:paraId="17BC7D94" w14:textId="77777777" w:rsidR="00135587" w:rsidRPr="00383667" w:rsidRDefault="008A1952" w:rsidP="005714FA">
      <w:pPr>
        <w:pStyle w:val="2f3"/>
        <w:rPr>
          <w:rFonts w:cs="Huawei Sans"/>
        </w:rPr>
      </w:pPr>
      <w:r w:rsidRPr="00383667">
        <w:rPr>
          <w:rFonts w:cs="Huawei Sans"/>
        </w:rPr>
        <w:t xml:space="preserve">[S3-Vlanif11] </w:t>
      </w:r>
      <w:r w:rsidRPr="00497E5B">
        <w:rPr>
          <w:rFonts w:cs="Huawei Sans"/>
        </w:rPr>
        <w:t>ip</w:t>
      </w:r>
      <w:r w:rsidRPr="00383667">
        <w:rPr>
          <w:rFonts w:cs="Huawei Sans"/>
        </w:rPr>
        <w:t xml:space="preserve"> address 10.0.11.1 255.255.255.0</w:t>
      </w:r>
    </w:p>
    <w:p w14:paraId="31EDA404" w14:textId="77777777" w:rsidR="00135587" w:rsidRPr="00383667" w:rsidRDefault="008A1952" w:rsidP="005714FA">
      <w:pPr>
        <w:pStyle w:val="2f3"/>
        <w:rPr>
          <w:rFonts w:cs="Huawei Sans"/>
        </w:rPr>
      </w:pPr>
      <w:r w:rsidRPr="00383667">
        <w:rPr>
          <w:rFonts w:cs="Huawei Sans"/>
        </w:rPr>
        <w:t>[S3-Vlanif11] quit</w:t>
      </w:r>
    </w:p>
    <w:p w14:paraId="6EB105AF" w14:textId="77777777" w:rsidR="00135587" w:rsidRPr="00383667" w:rsidRDefault="008A1952" w:rsidP="005714FA">
      <w:pPr>
        <w:pStyle w:val="2f3"/>
        <w:rPr>
          <w:rFonts w:cs="Huawei Sans"/>
        </w:rPr>
      </w:pPr>
      <w:r w:rsidRPr="00383667">
        <w:rPr>
          <w:rFonts w:cs="Huawei Sans"/>
        </w:rPr>
        <w:t>[S3]interface Vlanif20</w:t>
      </w:r>
    </w:p>
    <w:p w14:paraId="1E3275C4" w14:textId="77777777" w:rsidR="00135587" w:rsidRPr="00383667" w:rsidRDefault="008A1952" w:rsidP="005714FA">
      <w:pPr>
        <w:pStyle w:val="2f3"/>
        <w:rPr>
          <w:rFonts w:cs="Huawei Sans"/>
        </w:rPr>
      </w:pPr>
      <w:r w:rsidRPr="00383667">
        <w:rPr>
          <w:rFonts w:cs="Huawei Sans"/>
        </w:rPr>
        <w:lastRenderedPageBreak/>
        <w:t>[S3-Vlanif20] description ap2_mgnt</w:t>
      </w:r>
    </w:p>
    <w:p w14:paraId="7B1CD4BB" w14:textId="77777777" w:rsidR="00135587" w:rsidRPr="00383667" w:rsidRDefault="008A1952" w:rsidP="005714FA">
      <w:pPr>
        <w:pStyle w:val="2f3"/>
        <w:rPr>
          <w:rFonts w:cs="Huawei Sans"/>
        </w:rPr>
      </w:pPr>
      <w:r w:rsidRPr="00383667">
        <w:rPr>
          <w:rFonts w:cs="Huawei Sans"/>
        </w:rPr>
        <w:t xml:space="preserve">[S3-Vlanif20] </w:t>
      </w:r>
      <w:r w:rsidRPr="00497E5B">
        <w:rPr>
          <w:rFonts w:cs="Huawei Sans"/>
        </w:rPr>
        <w:t>ip</w:t>
      </w:r>
      <w:r w:rsidRPr="00383667">
        <w:rPr>
          <w:rFonts w:cs="Huawei Sans"/>
        </w:rPr>
        <w:t xml:space="preserve"> address 10.0.20.1 255.255.255.0</w:t>
      </w:r>
    </w:p>
    <w:p w14:paraId="2CA2224C" w14:textId="77777777" w:rsidR="00135587" w:rsidRPr="00383667" w:rsidRDefault="008A1952" w:rsidP="005714FA">
      <w:pPr>
        <w:pStyle w:val="2f3"/>
        <w:rPr>
          <w:rFonts w:cs="Huawei Sans"/>
        </w:rPr>
      </w:pPr>
      <w:r w:rsidRPr="00383667">
        <w:rPr>
          <w:rFonts w:cs="Huawei Sans"/>
        </w:rPr>
        <w:t>[S3-Vlanif20] quit</w:t>
      </w:r>
    </w:p>
    <w:p w14:paraId="23C93D58" w14:textId="77777777" w:rsidR="00135587" w:rsidRPr="00383667" w:rsidRDefault="008A1952" w:rsidP="005714FA">
      <w:pPr>
        <w:pStyle w:val="2f3"/>
        <w:rPr>
          <w:rFonts w:cs="Huawei Sans"/>
        </w:rPr>
      </w:pPr>
      <w:r w:rsidRPr="00383667">
        <w:rPr>
          <w:rFonts w:cs="Huawei Sans"/>
        </w:rPr>
        <w:t>[S3]interface Vlanif21</w:t>
      </w:r>
    </w:p>
    <w:p w14:paraId="7E90E5E9" w14:textId="77777777" w:rsidR="00135587" w:rsidRPr="00383667" w:rsidRDefault="008A1952" w:rsidP="005714FA">
      <w:pPr>
        <w:pStyle w:val="2f3"/>
        <w:rPr>
          <w:rFonts w:cs="Huawei Sans"/>
        </w:rPr>
      </w:pPr>
      <w:r w:rsidRPr="00383667">
        <w:rPr>
          <w:rFonts w:cs="Huawei Sans"/>
        </w:rPr>
        <w:t>[S3-Vlanif21] description ap2_service</w:t>
      </w:r>
    </w:p>
    <w:p w14:paraId="4D2E99AE" w14:textId="77777777" w:rsidR="00135587" w:rsidRPr="00383667" w:rsidRDefault="008A1952" w:rsidP="005714FA">
      <w:pPr>
        <w:pStyle w:val="2f3"/>
        <w:rPr>
          <w:rFonts w:cs="Huawei Sans"/>
        </w:rPr>
      </w:pPr>
      <w:r w:rsidRPr="00383667">
        <w:rPr>
          <w:rFonts w:cs="Huawei Sans"/>
        </w:rPr>
        <w:t xml:space="preserve">[S3-Vlanif21] </w:t>
      </w:r>
      <w:r w:rsidRPr="00497E5B">
        <w:rPr>
          <w:rFonts w:cs="Huawei Sans"/>
        </w:rPr>
        <w:t>ip</w:t>
      </w:r>
      <w:r w:rsidRPr="00383667">
        <w:rPr>
          <w:rFonts w:cs="Huawei Sans"/>
        </w:rPr>
        <w:t xml:space="preserve"> address 10.0.21.1 255.255.255.0</w:t>
      </w:r>
    </w:p>
    <w:p w14:paraId="68928B62" w14:textId="77777777" w:rsidR="00135587" w:rsidRPr="00383667" w:rsidRDefault="008A1952" w:rsidP="005714FA">
      <w:pPr>
        <w:pStyle w:val="2f3"/>
        <w:rPr>
          <w:rFonts w:cs="Huawei Sans"/>
        </w:rPr>
      </w:pPr>
      <w:r w:rsidRPr="00383667">
        <w:rPr>
          <w:rFonts w:cs="Huawei Sans"/>
        </w:rPr>
        <w:t>[S3-Vlanif21] quit</w:t>
      </w:r>
    </w:p>
    <w:p w14:paraId="0C44FBAA" w14:textId="77777777" w:rsidR="00135587" w:rsidRPr="00383667" w:rsidRDefault="008A1952" w:rsidP="005714FA">
      <w:pPr>
        <w:pStyle w:val="2f3"/>
        <w:rPr>
          <w:rFonts w:cs="Huawei Sans"/>
        </w:rPr>
      </w:pPr>
      <w:r w:rsidRPr="00383667">
        <w:rPr>
          <w:rFonts w:cs="Huawei Sans"/>
        </w:rPr>
        <w:t>[S3]interface Vlanif100</w:t>
      </w:r>
    </w:p>
    <w:p w14:paraId="77E65249" w14:textId="77777777" w:rsidR="00135587" w:rsidRPr="00383667" w:rsidRDefault="008A1952" w:rsidP="005714FA">
      <w:pPr>
        <w:pStyle w:val="2f3"/>
        <w:rPr>
          <w:rFonts w:cs="Huawei Sans"/>
        </w:rPr>
      </w:pPr>
      <w:r w:rsidRPr="00383667">
        <w:rPr>
          <w:rFonts w:cs="Huawei Sans"/>
        </w:rPr>
        <w:t>[S3-Vlanif100] description to_AC1</w:t>
      </w:r>
    </w:p>
    <w:p w14:paraId="592F272B" w14:textId="77777777" w:rsidR="00135587" w:rsidRPr="00383667" w:rsidRDefault="008A1952" w:rsidP="005714FA">
      <w:pPr>
        <w:pStyle w:val="2f3"/>
        <w:rPr>
          <w:rFonts w:cs="Huawei Sans"/>
        </w:rPr>
      </w:pPr>
      <w:r w:rsidRPr="00383667">
        <w:rPr>
          <w:rFonts w:cs="Huawei Sans"/>
        </w:rPr>
        <w:t xml:space="preserve">[S3-Vlanif100] </w:t>
      </w:r>
      <w:r w:rsidRPr="00497E5B">
        <w:rPr>
          <w:rFonts w:cs="Huawei Sans"/>
        </w:rPr>
        <w:t>ip</w:t>
      </w:r>
      <w:r w:rsidRPr="00383667">
        <w:rPr>
          <w:rFonts w:cs="Huawei Sans"/>
        </w:rPr>
        <w:t xml:space="preserve"> address 10.0.100.1 255.255.255.0</w:t>
      </w:r>
    </w:p>
    <w:p w14:paraId="3DBCF6E9" w14:textId="77777777" w:rsidR="00135587" w:rsidRPr="00383667" w:rsidRDefault="008A1952" w:rsidP="005714FA">
      <w:pPr>
        <w:pStyle w:val="2f3"/>
        <w:rPr>
          <w:rFonts w:cs="Huawei Sans"/>
        </w:rPr>
      </w:pPr>
      <w:r w:rsidRPr="00383667">
        <w:rPr>
          <w:rFonts w:cs="Huawei Sans"/>
        </w:rPr>
        <w:t>[S3-Vlanif100] quit</w:t>
      </w:r>
    </w:p>
    <w:p w14:paraId="158A4356" w14:textId="77777777" w:rsidR="00135587" w:rsidRPr="00383667" w:rsidRDefault="008A1952" w:rsidP="005714FA">
      <w:pPr>
        <w:pStyle w:val="2f3"/>
        <w:rPr>
          <w:rFonts w:cs="Huawei Sans"/>
        </w:rPr>
      </w:pPr>
      <w:r w:rsidRPr="00383667">
        <w:rPr>
          <w:rFonts w:cs="Huawei Sans"/>
        </w:rPr>
        <w:t>[S3]interface Vlanif200</w:t>
      </w:r>
    </w:p>
    <w:p w14:paraId="39C8FD00" w14:textId="77777777" w:rsidR="00135587" w:rsidRPr="00383667" w:rsidRDefault="008A1952" w:rsidP="005714FA">
      <w:pPr>
        <w:pStyle w:val="2f3"/>
        <w:rPr>
          <w:rFonts w:cs="Huawei Sans"/>
        </w:rPr>
      </w:pPr>
      <w:r w:rsidRPr="00383667">
        <w:rPr>
          <w:rFonts w:cs="Huawei Sans"/>
        </w:rPr>
        <w:t>[S3-Vlanif200] description to_AC2</w:t>
      </w:r>
    </w:p>
    <w:p w14:paraId="5921A0BF" w14:textId="77777777" w:rsidR="00135587" w:rsidRPr="00383667" w:rsidRDefault="008A1952" w:rsidP="005714FA">
      <w:pPr>
        <w:pStyle w:val="2f3"/>
        <w:rPr>
          <w:rFonts w:cs="Huawei Sans"/>
        </w:rPr>
      </w:pPr>
      <w:r w:rsidRPr="00383667">
        <w:rPr>
          <w:rFonts w:cs="Huawei Sans"/>
        </w:rPr>
        <w:t xml:space="preserve">[S3-Vlanif200] </w:t>
      </w:r>
      <w:r w:rsidRPr="00497E5B">
        <w:rPr>
          <w:rFonts w:cs="Huawei Sans"/>
        </w:rPr>
        <w:t>ip</w:t>
      </w:r>
      <w:r w:rsidRPr="00383667">
        <w:rPr>
          <w:rFonts w:cs="Huawei Sans"/>
        </w:rPr>
        <w:t xml:space="preserve"> address 10.0.200.1 255.255.255.0</w:t>
      </w:r>
    </w:p>
    <w:p w14:paraId="4FF3941F" w14:textId="77777777" w:rsidR="00135587" w:rsidRPr="00383667" w:rsidRDefault="008A1952" w:rsidP="005714FA">
      <w:pPr>
        <w:pStyle w:val="2f3"/>
        <w:rPr>
          <w:rFonts w:cs="Huawei Sans"/>
        </w:rPr>
      </w:pPr>
      <w:r w:rsidRPr="00383667">
        <w:rPr>
          <w:rFonts w:cs="Huawei Sans"/>
        </w:rPr>
        <w:t>[S3-Vlanif200] quit</w:t>
      </w:r>
    </w:p>
    <w:p w14:paraId="0FB20F28" w14:textId="77777777" w:rsidR="00135587" w:rsidRPr="00383667" w:rsidRDefault="008A1952" w:rsidP="005714FA">
      <w:pPr>
        <w:pStyle w:val="1e"/>
      </w:pPr>
      <w:r w:rsidRPr="00497E5B">
        <w:t>On</w:t>
      </w:r>
      <w:r w:rsidRPr="00383667">
        <w:t xml:space="preserve"> S3, VLANIF 10 and VLANIF 20 are configured as the management VLAN gateways of AP1 and AP2, respectively; VLANIF 11 and VLANIF 21 are configured as the service VLAN gateways of STAs connected to AP1 and AP2, respectively; and VLANIF 100 and VLANIF 200 are used for Layer 3 communication with AC1 and AC2, </w:t>
      </w:r>
      <w:r w:rsidRPr="00497E5B">
        <w:t>respectively</w:t>
      </w:r>
      <w:r w:rsidRPr="00383667">
        <w:t>.</w:t>
      </w:r>
    </w:p>
    <w:p w14:paraId="6C29D1F8" w14:textId="77777777" w:rsidR="00135587" w:rsidRPr="00383667" w:rsidRDefault="008A1952" w:rsidP="005714FA">
      <w:pPr>
        <w:pStyle w:val="2f3"/>
        <w:rPr>
          <w:rFonts w:cs="Huawei Sans"/>
        </w:rPr>
      </w:pPr>
      <w:r w:rsidRPr="00383667">
        <w:rPr>
          <w:rFonts w:cs="Huawei Sans"/>
        </w:rPr>
        <w:t>[AC1]interface Vlanif100</w:t>
      </w:r>
    </w:p>
    <w:p w14:paraId="2950B4B3" w14:textId="77777777" w:rsidR="00135587" w:rsidRPr="00383667" w:rsidRDefault="008A1952" w:rsidP="005714FA">
      <w:pPr>
        <w:pStyle w:val="2f3"/>
        <w:rPr>
          <w:rFonts w:cs="Huawei Sans"/>
        </w:rPr>
      </w:pPr>
      <w:r w:rsidRPr="00383667">
        <w:rPr>
          <w:rFonts w:cs="Huawei Sans"/>
        </w:rPr>
        <w:t>[AC1-Vlanif100] description to_S3_CAPWAP</w:t>
      </w:r>
    </w:p>
    <w:p w14:paraId="2CC88D2D" w14:textId="77777777" w:rsidR="00135587" w:rsidRPr="00383667" w:rsidRDefault="008A1952" w:rsidP="005714FA">
      <w:pPr>
        <w:pStyle w:val="2f3"/>
        <w:rPr>
          <w:rFonts w:cs="Huawei Sans"/>
        </w:rPr>
      </w:pPr>
      <w:r w:rsidRPr="00383667">
        <w:rPr>
          <w:rFonts w:cs="Huawei Sans"/>
        </w:rPr>
        <w:t xml:space="preserve">[AC1-Vlanif100] </w:t>
      </w:r>
      <w:r w:rsidRPr="00497E5B">
        <w:rPr>
          <w:rFonts w:cs="Huawei Sans"/>
        </w:rPr>
        <w:t>ip</w:t>
      </w:r>
      <w:r w:rsidRPr="00383667">
        <w:rPr>
          <w:rFonts w:cs="Huawei Sans"/>
        </w:rPr>
        <w:t xml:space="preserve"> address 10.0.100.254 255.255.255.0</w:t>
      </w:r>
    </w:p>
    <w:p w14:paraId="447D6531" w14:textId="77777777" w:rsidR="00135587" w:rsidRPr="00383667" w:rsidRDefault="008A1952" w:rsidP="005714FA">
      <w:pPr>
        <w:pStyle w:val="2f3"/>
        <w:rPr>
          <w:rFonts w:cs="Huawei Sans"/>
        </w:rPr>
      </w:pPr>
      <w:r w:rsidRPr="00383667">
        <w:rPr>
          <w:rFonts w:cs="Huawei Sans"/>
        </w:rPr>
        <w:t>[AC1-Vlanif100] quit</w:t>
      </w:r>
    </w:p>
    <w:p w14:paraId="22E3C07D" w14:textId="77777777" w:rsidR="00135587" w:rsidRPr="00383667" w:rsidRDefault="008A1952" w:rsidP="005714FA">
      <w:pPr>
        <w:pStyle w:val="1e"/>
      </w:pPr>
      <w:r w:rsidRPr="00383667">
        <w:t>VLANIF 100 is configured as the CAPWAP source interface of AC1.</w:t>
      </w:r>
    </w:p>
    <w:p w14:paraId="3F141CC2" w14:textId="77777777" w:rsidR="00135587" w:rsidRPr="00383667" w:rsidRDefault="008A1952" w:rsidP="005714FA">
      <w:pPr>
        <w:pStyle w:val="2f3"/>
        <w:rPr>
          <w:rFonts w:cs="Huawei Sans"/>
        </w:rPr>
      </w:pPr>
      <w:r w:rsidRPr="00383667">
        <w:rPr>
          <w:rFonts w:cs="Huawei Sans"/>
        </w:rPr>
        <w:t>[AC2]interface Vlanif200</w:t>
      </w:r>
    </w:p>
    <w:p w14:paraId="73FA424E" w14:textId="77777777" w:rsidR="00135587" w:rsidRPr="00383667" w:rsidRDefault="008A1952" w:rsidP="005714FA">
      <w:pPr>
        <w:pStyle w:val="2f3"/>
        <w:rPr>
          <w:rFonts w:cs="Huawei Sans"/>
        </w:rPr>
      </w:pPr>
      <w:r w:rsidRPr="00383667">
        <w:rPr>
          <w:rFonts w:cs="Huawei Sans"/>
        </w:rPr>
        <w:t>[AC2-Vlanif200] description to_S3_CAPWAP</w:t>
      </w:r>
    </w:p>
    <w:p w14:paraId="2B2CA78B" w14:textId="77777777" w:rsidR="00135587" w:rsidRPr="00383667" w:rsidRDefault="008A1952" w:rsidP="005714FA">
      <w:pPr>
        <w:pStyle w:val="2f3"/>
        <w:rPr>
          <w:rFonts w:cs="Huawei Sans"/>
        </w:rPr>
      </w:pPr>
      <w:r w:rsidRPr="00383667">
        <w:rPr>
          <w:rFonts w:cs="Huawei Sans"/>
        </w:rPr>
        <w:t xml:space="preserve">[AC2-Vlanif200] </w:t>
      </w:r>
      <w:r w:rsidRPr="00497E5B">
        <w:rPr>
          <w:rFonts w:cs="Huawei Sans"/>
        </w:rPr>
        <w:t>ip</w:t>
      </w:r>
      <w:r w:rsidRPr="00383667">
        <w:rPr>
          <w:rFonts w:cs="Huawei Sans"/>
        </w:rPr>
        <w:t xml:space="preserve"> address 10.0.200.254 255.255.255.0</w:t>
      </w:r>
    </w:p>
    <w:p w14:paraId="6B9B3463" w14:textId="77777777" w:rsidR="00135587" w:rsidRPr="00383667" w:rsidRDefault="008A1952" w:rsidP="005714FA">
      <w:pPr>
        <w:pStyle w:val="2f3"/>
        <w:rPr>
          <w:rFonts w:cs="Huawei Sans"/>
        </w:rPr>
      </w:pPr>
      <w:r w:rsidRPr="00383667">
        <w:rPr>
          <w:rFonts w:cs="Huawei Sans"/>
        </w:rPr>
        <w:t>[AC2-Vlanif200] quit</w:t>
      </w:r>
    </w:p>
    <w:p w14:paraId="726DA9CC" w14:textId="77777777" w:rsidR="00135587" w:rsidRPr="00383667" w:rsidRDefault="008A1952" w:rsidP="005714FA">
      <w:pPr>
        <w:pStyle w:val="1e"/>
      </w:pPr>
      <w:r w:rsidRPr="00383667">
        <w:t>VLANIF 200 is configured as the CAPWAP source interface of AC2.</w:t>
      </w:r>
    </w:p>
    <w:p w14:paraId="34FFFCC8" w14:textId="77777777" w:rsidR="00135587" w:rsidRPr="00383667" w:rsidRDefault="008A1952" w:rsidP="005714FA">
      <w:pPr>
        <w:pStyle w:val="1e"/>
      </w:pPr>
      <w:r w:rsidRPr="00383667">
        <w:t># Configure routes to the AP management network segments on AC1 and AC2.</w:t>
      </w:r>
    </w:p>
    <w:p w14:paraId="708A3AD6" w14:textId="77777777" w:rsidR="00135587" w:rsidRPr="00383667" w:rsidRDefault="008A1952" w:rsidP="005714FA">
      <w:pPr>
        <w:pStyle w:val="2f3"/>
        <w:rPr>
          <w:rFonts w:cs="Huawei Sans"/>
        </w:rPr>
      </w:pPr>
      <w:r w:rsidRPr="00383667">
        <w:rPr>
          <w:rFonts w:cs="Huawei Sans"/>
        </w:rPr>
        <w:t>[AC1]</w:t>
      </w:r>
      <w:r w:rsidRPr="00497E5B">
        <w:rPr>
          <w:rFonts w:cs="Huawei Sans"/>
        </w:rPr>
        <w:t>ip</w:t>
      </w:r>
      <w:r w:rsidRPr="00383667">
        <w:rPr>
          <w:rFonts w:cs="Huawei Sans"/>
        </w:rPr>
        <w:t xml:space="preserve"> route-static 10.0.10.0 255.255.255.0 10.0.100.1</w:t>
      </w:r>
    </w:p>
    <w:p w14:paraId="02000E72" w14:textId="77777777" w:rsidR="00135587" w:rsidRPr="00383667" w:rsidRDefault="00135587" w:rsidP="005714FA">
      <w:pPr>
        <w:pStyle w:val="2f3"/>
        <w:rPr>
          <w:rFonts w:cs="Huawei Sans"/>
        </w:rPr>
      </w:pPr>
    </w:p>
    <w:p w14:paraId="6D17B943" w14:textId="77777777" w:rsidR="00135587" w:rsidRPr="00383667" w:rsidRDefault="008A1952" w:rsidP="005714FA">
      <w:pPr>
        <w:pStyle w:val="2f3"/>
        <w:rPr>
          <w:rFonts w:cs="Huawei Sans"/>
        </w:rPr>
      </w:pPr>
      <w:r w:rsidRPr="00383667">
        <w:rPr>
          <w:rFonts w:cs="Huawei Sans"/>
        </w:rPr>
        <w:t>[AC2]</w:t>
      </w:r>
      <w:r w:rsidRPr="00497E5B">
        <w:rPr>
          <w:rFonts w:cs="Huawei Sans"/>
        </w:rPr>
        <w:t>ip</w:t>
      </w:r>
      <w:r w:rsidRPr="00383667">
        <w:rPr>
          <w:rFonts w:cs="Huawei Sans"/>
        </w:rPr>
        <w:t xml:space="preserve"> route-static 10.0.20.0 255.255.255.0 10.0.200.1</w:t>
      </w:r>
    </w:p>
    <w:p w14:paraId="0D490AAB" w14:textId="77777777" w:rsidR="00135587" w:rsidRPr="00383667" w:rsidRDefault="008A1952" w:rsidP="005714FA">
      <w:pPr>
        <w:pStyle w:val="1e"/>
      </w:pPr>
      <w:r w:rsidRPr="00383667">
        <w:t>Static routes to the AP management network segments for communication with APs.</w:t>
      </w:r>
    </w:p>
    <w:p w14:paraId="165A379C" w14:textId="77777777" w:rsidR="00135587" w:rsidRPr="00383667" w:rsidRDefault="008A1952" w:rsidP="005714FA">
      <w:pPr>
        <w:pStyle w:val="1e"/>
      </w:pPr>
      <w:r w:rsidRPr="00383667">
        <w:t># Configure the DHCP service on S3.</w:t>
      </w:r>
    </w:p>
    <w:p w14:paraId="06E5C4D2" w14:textId="77777777" w:rsidR="00135587" w:rsidRPr="00383667" w:rsidRDefault="008A1952" w:rsidP="005714FA">
      <w:pPr>
        <w:pStyle w:val="2f3"/>
        <w:rPr>
          <w:rFonts w:cs="Huawei Sans"/>
        </w:rPr>
      </w:pPr>
      <w:r w:rsidRPr="00383667">
        <w:rPr>
          <w:rFonts w:cs="Huawei Sans"/>
        </w:rPr>
        <w:t>[S3]dhcp enable</w:t>
      </w:r>
    </w:p>
    <w:p w14:paraId="4F318534" w14:textId="77777777" w:rsidR="00135587" w:rsidRPr="00383667" w:rsidRDefault="008A1952" w:rsidP="005714FA">
      <w:pPr>
        <w:pStyle w:val="1e"/>
      </w:pPr>
      <w:r w:rsidRPr="00383667">
        <w:t>The DHCP service is enabled.</w:t>
      </w:r>
    </w:p>
    <w:p w14:paraId="2DF59E45" w14:textId="77777777" w:rsidR="00135587" w:rsidRPr="00383667" w:rsidRDefault="008A1952" w:rsidP="005714FA">
      <w:pPr>
        <w:pStyle w:val="2f3"/>
        <w:rPr>
          <w:rFonts w:cs="Huawei Sans"/>
        </w:rPr>
      </w:pPr>
      <w:r w:rsidRPr="00383667">
        <w:rPr>
          <w:rFonts w:cs="Huawei Sans"/>
        </w:rPr>
        <w:t>[S3]</w:t>
      </w:r>
      <w:r w:rsidRPr="00497E5B">
        <w:rPr>
          <w:rFonts w:cs="Huawei Sans"/>
        </w:rPr>
        <w:t>ip</w:t>
      </w:r>
      <w:r w:rsidRPr="00383667">
        <w:rPr>
          <w:rFonts w:cs="Huawei Sans"/>
        </w:rPr>
        <w:t xml:space="preserve"> pool ap1</w:t>
      </w:r>
    </w:p>
    <w:p w14:paraId="2F01ED90" w14:textId="77777777" w:rsidR="00135587" w:rsidRPr="00383667" w:rsidRDefault="008A1952" w:rsidP="005714FA">
      <w:pPr>
        <w:pStyle w:val="2f3"/>
        <w:rPr>
          <w:rFonts w:cs="Huawei Sans"/>
        </w:rPr>
      </w:pPr>
      <w:r w:rsidRPr="00383667">
        <w:rPr>
          <w:rFonts w:cs="Huawei Sans"/>
        </w:rPr>
        <w:t>[S3-ip-pool-ap1] gateway-list 10.0.10.1</w:t>
      </w:r>
    </w:p>
    <w:p w14:paraId="362065FC" w14:textId="77777777" w:rsidR="00135587" w:rsidRPr="00383667" w:rsidRDefault="008A1952" w:rsidP="005714FA">
      <w:pPr>
        <w:pStyle w:val="2f3"/>
        <w:rPr>
          <w:rFonts w:cs="Huawei Sans"/>
        </w:rPr>
      </w:pPr>
      <w:r w:rsidRPr="00383667">
        <w:rPr>
          <w:rFonts w:cs="Huawei Sans"/>
        </w:rPr>
        <w:t>[S3-ip-pool-ap1] network 10.0.10.0 mask 255.255.255.0</w:t>
      </w:r>
    </w:p>
    <w:p w14:paraId="43B90A0D" w14:textId="77777777" w:rsidR="00135587" w:rsidRPr="00383667" w:rsidRDefault="008A1952" w:rsidP="005714FA">
      <w:pPr>
        <w:pStyle w:val="2f3"/>
        <w:rPr>
          <w:rFonts w:cs="Huawei Sans"/>
        </w:rPr>
      </w:pPr>
      <w:r w:rsidRPr="00383667">
        <w:rPr>
          <w:rFonts w:cs="Huawei Sans"/>
        </w:rPr>
        <w:t>[S3-ip-pool-ap1] option 43 sub-option 3 ascii 10.0.100.254</w:t>
      </w:r>
    </w:p>
    <w:p w14:paraId="62300811" w14:textId="77777777" w:rsidR="00135587" w:rsidRPr="00383667" w:rsidRDefault="008A1952" w:rsidP="005714FA">
      <w:pPr>
        <w:pStyle w:val="2f3"/>
        <w:rPr>
          <w:rFonts w:cs="Huawei Sans"/>
        </w:rPr>
      </w:pPr>
      <w:r w:rsidRPr="00383667">
        <w:rPr>
          <w:rFonts w:cs="Huawei Sans"/>
        </w:rPr>
        <w:t>[S3-ip-pool-ap1] quit</w:t>
      </w:r>
    </w:p>
    <w:p w14:paraId="40F723A4" w14:textId="77777777" w:rsidR="00135587" w:rsidRPr="00383667" w:rsidRDefault="008A1952" w:rsidP="005714FA">
      <w:pPr>
        <w:pStyle w:val="2f3"/>
        <w:rPr>
          <w:rFonts w:cs="Huawei Sans"/>
        </w:rPr>
      </w:pPr>
      <w:r w:rsidRPr="00383667">
        <w:rPr>
          <w:rFonts w:cs="Huawei Sans"/>
        </w:rPr>
        <w:t>[S3]</w:t>
      </w:r>
      <w:r w:rsidRPr="00497E5B">
        <w:rPr>
          <w:rFonts w:cs="Huawei Sans"/>
        </w:rPr>
        <w:t>ip</w:t>
      </w:r>
      <w:r w:rsidRPr="00383667">
        <w:rPr>
          <w:rFonts w:cs="Huawei Sans"/>
        </w:rPr>
        <w:t xml:space="preserve"> pool ap2</w:t>
      </w:r>
    </w:p>
    <w:p w14:paraId="16DF4FE9" w14:textId="77777777" w:rsidR="00135587" w:rsidRPr="00383667" w:rsidRDefault="008A1952" w:rsidP="005714FA">
      <w:pPr>
        <w:pStyle w:val="2f3"/>
        <w:rPr>
          <w:rFonts w:cs="Huawei Sans"/>
        </w:rPr>
      </w:pPr>
      <w:r w:rsidRPr="00383667">
        <w:rPr>
          <w:rFonts w:cs="Huawei Sans"/>
        </w:rPr>
        <w:lastRenderedPageBreak/>
        <w:t>[S3-ip-pool-ap2] gateway-list 10.0.20.1</w:t>
      </w:r>
    </w:p>
    <w:p w14:paraId="5484B560" w14:textId="77777777" w:rsidR="00135587" w:rsidRPr="00383667" w:rsidRDefault="008A1952" w:rsidP="005714FA">
      <w:pPr>
        <w:pStyle w:val="2f3"/>
        <w:rPr>
          <w:rFonts w:cs="Huawei Sans"/>
        </w:rPr>
      </w:pPr>
      <w:r w:rsidRPr="00383667">
        <w:rPr>
          <w:rFonts w:cs="Huawei Sans"/>
        </w:rPr>
        <w:t>[S3-ip-pool-ap2] network 10.0.20.0 mask 255.255.255.0</w:t>
      </w:r>
    </w:p>
    <w:p w14:paraId="6199D233" w14:textId="77777777" w:rsidR="00135587" w:rsidRPr="00383667" w:rsidRDefault="008A1952" w:rsidP="005714FA">
      <w:pPr>
        <w:pStyle w:val="2f3"/>
        <w:rPr>
          <w:rFonts w:cs="Huawei Sans"/>
        </w:rPr>
      </w:pPr>
      <w:r w:rsidRPr="00383667">
        <w:rPr>
          <w:rFonts w:cs="Huawei Sans"/>
        </w:rPr>
        <w:t>[S3-ip-pool-ap2] option 43 sub-option 3 ascii 10.0.200.254</w:t>
      </w:r>
    </w:p>
    <w:p w14:paraId="5F6F0006" w14:textId="77777777" w:rsidR="00135587" w:rsidRPr="00383667" w:rsidRDefault="008A1952" w:rsidP="005714FA">
      <w:pPr>
        <w:pStyle w:val="2f3"/>
        <w:rPr>
          <w:rFonts w:cs="Huawei Sans"/>
        </w:rPr>
      </w:pPr>
      <w:r w:rsidRPr="00383667">
        <w:rPr>
          <w:rFonts w:cs="Huawei Sans"/>
        </w:rPr>
        <w:t>[S3-ip-pool-ap2] quit</w:t>
      </w:r>
    </w:p>
    <w:p w14:paraId="5DB88EB3" w14:textId="77777777" w:rsidR="00135587" w:rsidRPr="00383667" w:rsidRDefault="008A1952" w:rsidP="005714FA">
      <w:pPr>
        <w:pStyle w:val="2f3"/>
        <w:rPr>
          <w:rFonts w:cs="Huawei Sans"/>
        </w:rPr>
      </w:pPr>
      <w:r w:rsidRPr="00383667">
        <w:rPr>
          <w:rFonts w:cs="Huawei Sans"/>
        </w:rPr>
        <w:t>[S3]</w:t>
      </w:r>
      <w:r w:rsidRPr="00497E5B">
        <w:rPr>
          <w:rFonts w:cs="Huawei Sans"/>
        </w:rPr>
        <w:t>ip</w:t>
      </w:r>
      <w:r w:rsidRPr="00383667">
        <w:rPr>
          <w:rFonts w:cs="Huawei Sans"/>
        </w:rPr>
        <w:t xml:space="preserve"> pool service_a</w:t>
      </w:r>
    </w:p>
    <w:p w14:paraId="25642A3E" w14:textId="77777777" w:rsidR="00135587" w:rsidRPr="00383667" w:rsidRDefault="008A1952" w:rsidP="005714FA">
      <w:pPr>
        <w:pStyle w:val="2f3"/>
        <w:rPr>
          <w:rFonts w:cs="Huawei Sans"/>
        </w:rPr>
      </w:pPr>
      <w:r w:rsidRPr="00383667">
        <w:rPr>
          <w:rFonts w:cs="Huawei Sans"/>
        </w:rPr>
        <w:t>[S3-ip-pool-service_a] gateway-list 10.0.11.1</w:t>
      </w:r>
    </w:p>
    <w:p w14:paraId="5FCBB377" w14:textId="77777777" w:rsidR="00135587" w:rsidRPr="00383667" w:rsidRDefault="008A1952" w:rsidP="005714FA">
      <w:pPr>
        <w:pStyle w:val="2f3"/>
        <w:rPr>
          <w:rFonts w:cs="Huawei Sans"/>
        </w:rPr>
      </w:pPr>
      <w:r w:rsidRPr="00383667">
        <w:rPr>
          <w:rFonts w:cs="Huawei Sans"/>
        </w:rPr>
        <w:t>[S3-ip-pool-service_a] network 10.0.11.0 mask 255.255.255.0</w:t>
      </w:r>
    </w:p>
    <w:p w14:paraId="2C1A2D22" w14:textId="77777777" w:rsidR="00135587" w:rsidRPr="00383667" w:rsidRDefault="008A1952" w:rsidP="005714FA">
      <w:pPr>
        <w:pStyle w:val="2f3"/>
        <w:rPr>
          <w:rFonts w:cs="Huawei Sans"/>
        </w:rPr>
      </w:pPr>
      <w:r w:rsidRPr="00383667">
        <w:rPr>
          <w:rFonts w:cs="Huawei Sans"/>
        </w:rPr>
        <w:t xml:space="preserve">[S3-ip-pool-service_a] </w:t>
      </w:r>
      <w:r w:rsidRPr="00497E5B">
        <w:rPr>
          <w:rFonts w:cs="Huawei Sans"/>
        </w:rPr>
        <w:t>dns-list</w:t>
      </w:r>
      <w:r w:rsidRPr="00383667">
        <w:rPr>
          <w:rFonts w:cs="Huawei Sans"/>
        </w:rPr>
        <w:t xml:space="preserve"> 10.0.11.1</w:t>
      </w:r>
    </w:p>
    <w:p w14:paraId="1E4BEB01" w14:textId="77777777" w:rsidR="00135587" w:rsidRPr="00383667" w:rsidRDefault="008A1952" w:rsidP="005714FA">
      <w:pPr>
        <w:pStyle w:val="2f3"/>
        <w:rPr>
          <w:rFonts w:cs="Huawei Sans"/>
        </w:rPr>
      </w:pPr>
      <w:r w:rsidRPr="00383667">
        <w:rPr>
          <w:rFonts w:cs="Huawei Sans"/>
        </w:rPr>
        <w:t>[S3-ip-pool-service_a] quit</w:t>
      </w:r>
    </w:p>
    <w:p w14:paraId="06026C6D" w14:textId="77777777" w:rsidR="00135587" w:rsidRPr="00383667" w:rsidRDefault="008A1952" w:rsidP="005714FA">
      <w:pPr>
        <w:pStyle w:val="2f3"/>
        <w:rPr>
          <w:rFonts w:cs="Huawei Sans"/>
        </w:rPr>
      </w:pPr>
      <w:r w:rsidRPr="00383667">
        <w:rPr>
          <w:rFonts w:cs="Huawei Sans"/>
        </w:rPr>
        <w:t>[S3]</w:t>
      </w:r>
      <w:r w:rsidRPr="00497E5B">
        <w:rPr>
          <w:rFonts w:cs="Huawei Sans"/>
        </w:rPr>
        <w:t>ip</w:t>
      </w:r>
      <w:r w:rsidRPr="00383667">
        <w:rPr>
          <w:rFonts w:cs="Huawei Sans"/>
        </w:rPr>
        <w:t xml:space="preserve"> pool service_b</w:t>
      </w:r>
    </w:p>
    <w:p w14:paraId="590AC1C8" w14:textId="77777777" w:rsidR="00135587" w:rsidRPr="00383667" w:rsidRDefault="008A1952" w:rsidP="005714FA">
      <w:pPr>
        <w:pStyle w:val="2f3"/>
        <w:rPr>
          <w:rFonts w:cs="Huawei Sans"/>
        </w:rPr>
      </w:pPr>
      <w:r w:rsidRPr="00383667">
        <w:rPr>
          <w:rFonts w:cs="Huawei Sans"/>
        </w:rPr>
        <w:t>[S3-ip-pool-service_b] gateway-list 10.0.21.1</w:t>
      </w:r>
    </w:p>
    <w:p w14:paraId="2E9D633D" w14:textId="77777777" w:rsidR="00135587" w:rsidRPr="00383667" w:rsidRDefault="008A1952" w:rsidP="005714FA">
      <w:pPr>
        <w:pStyle w:val="2f3"/>
        <w:rPr>
          <w:rFonts w:cs="Huawei Sans"/>
        </w:rPr>
      </w:pPr>
      <w:r w:rsidRPr="00383667">
        <w:rPr>
          <w:rFonts w:cs="Huawei Sans"/>
        </w:rPr>
        <w:t>[S3-ip-pool-service_b] network 10.0.21.0 mask 255.255.255.0</w:t>
      </w:r>
    </w:p>
    <w:p w14:paraId="5EA15015" w14:textId="77777777" w:rsidR="00135587" w:rsidRPr="00383667" w:rsidRDefault="008A1952" w:rsidP="005714FA">
      <w:pPr>
        <w:pStyle w:val="2f3"/>
        <w:rPr>
          <w:rFonts w:cs="Huawei Sans"/>
        </w:rPr>
      </w:pPr>
      <w:r w:rsidRPr="00383667">
        <w:rPr>
          <w:rFonts w:cs="Huawei Sans"/>
        </w:rPr>
        <w:t xml:space="preserve">[S3-ip-pool-service_b] </w:t>
      </w:r>
      <w:r w:rsidRPr="00497E5B">
        <w:rPr>
          <w:rFonts w:cs="Huawei Sans"/>
        </w:rPr>
        <w:t>dns-list</w:t>
      </w:r>
      <w:r w:rsidRPr="00383667">
        <w:rPr>
          <w:rFonts w:cs="Huawei Sans"/>
        </w:rPr>
        <w:t xml:space="preserve"> 10.0.21.1</w:t>
      </w:r>
    </w:p>
    <w:p w14:paraId="695448A7" w14:textId="77777777" w:rsidR="00135587" w:rsidRPr="00383667" w:rsidRDefault="008A1952" w:rsidP="005714FA">
      <w:pPr>
        <w:pStyle w:val="2f3"/>
        <w:rPr>
          <w:rFonts w:cs="Huawei Sans"/>
        </w:rPr>
      </w:pPr>
      <w:r w:rsidRPr="00383667">
        <w:rPr>
          <w:rFonts w:cs="Huawei Sans"/>
        </w:rPr>
        <w:t>[S3-ip-pool-service_b] quit</w:t>
      </w:r>
    </w:p>
    <w:p w14:paraId="400C0022" w14:textId="77777777" w:rsidR="00135587" w:rsidRPr="00383667" w:rsidRDefault="008A1952" w:rsidP="005714FA">
      <w:pPr>
        <w:pStyle w:val="1e"/>
      </w:pPr>
      <w:r w:rsidRPr="00383667">
        <w:t xml:space="preserve">The address pools </w:t>
      </w:r>
      <w:r w:rsidRPr="00383667">
        <w:rPr>
          <w:b/>
          <w:bCs/>
        </w:rPr>
        <w:t>ap1</w:t>
      </w:r>
      <w:r w:rsidRPr="00383667">
        <w:t xml:space="preserve"> and </w:t>
      </w:r>
      <w:r w:rsidRPr="00383667">
        <w:rPr>
          <w:b/>
          <w:bCs/>
        </w:rPr>
        <w:t>ap2</w:t>
      </w:r>
      <w:r w:rsidRPr="00383667">
        <w:t xml:space="preserve"> are configured to allocate IP addresses to APs and carry Option 43 specifying the AC's IP address in DHCP packets. The address pools </w:t>
      </w:r>
      <w:r w:rsidRPr="00383667">
        <w:rPr>
          <w:b/>
          <w:bCs/>
        </w:rPr>
        <w:t>service_a</w:t>
      </w:r>
      <w:r w:rsidRPr="00383667">
        <w:t xml:space="preserve"> and </w:t>
      </w:r>
      <w:r w:rsidRPr="00383667">
        <w:rPr>
          <w:b/>
          <w:bCs/>
        </w:rPr>
        <w:t>service_b</w:t>
      </w:r>
      <w:r w:rsidRPr="00383667">
        <w:t xml:space="preserve"> are configured to allocate IP addresses to STAs on AP1 and AP2, respectively. The gateways for all address pools are set to the addresses of VLANIF interfaces on S3.</w:t>
      </w:r>
    </w:p>
    <w:p w14:paraId="7112CD61" w14:textId="77777777" w:rsidR="00135587" w:rsidRPr="00383667" w:rsidRDefault="008A1952" w:rsidP="005714FA">
      <w:pPr>
        <w:pStyle w:val="2f3"/>
        <w:rPr>
          <w:rFonts w:cs="Huawei Sans"/>
        </w:rPr>
      </w:pPr>
      <w:r w:rsidRPr="00383667">
        <w:rPr>
          <w:rFonts w:cs="Huawei Sans"/>
        </w:rPr>
        <w:t>[S3]interface Vlanif10</w:t>
      </w:r>
    </w:p>
    <w:p w14:paraId="23ADBC1C" w14:textId="77777777" w:rsidR="00135587" w:rsidRPr="00383667" w:rsidRDefault="008A1952" w:rsidP="005714FA">
      <w:pPr>
        <w:pStyle w:val="2f3"/>
        <w:rPr>
          <w:rFonts w:cs="Huawei Sans"/>
        </w:rPr>
      </w:pPr>
      <w:r w:rsidRPr="00383667">
        <w:rPr>
          <w:rFonts w:cs="Huawei Sans"/>
        </w:rPr>
        <w:t>[S3-Vlanif10] dhcp select global</w:t>
      </w:r>
    </w:p>
    <w:p w14:paraId="0301BF5A" w14:textId="77777777" w:rsidR="00135587" w:rsidRPr="00383667" w:rsidRDefault="008A1952" w:rsidP="005714FA">
      <w:pPr>
        <w:pStyle w:val="2f3"/>
        <w:rPr>
          <w:rFonts w:cs="Huawei Sans"/>
        </w:rPr>
      </w:pPr>
      <w:r w:rsidRPr="00383667">
        <w:rPr>
          <w:rFonts w:cs="Huawei Sans"/>
        </w:rPr>
        <w:t>[S3-Vlanif10] quit</w:t>
      </w:r>
    </w:p>
    <w:p w14:paraId="7EE2079A" w14:textId="77777777" w:rsidR="00135587" w:rsidRPr="00383667" w:rsidRDefault="008A1952" w:rsidP="005714FA">
      <w:pPr>
        <w:pStyle w:val="2f3"/>
        <w:rPr>
          <w:rFonts w:cs="Huawei Sans"/>
        </w:rPr>
      </w:pPr>
      <w:r w:rsidRPr="00383667">
        <w:rPr>
          <w:rFonts w:cs="Huawei Sans"/>
        </w:rPr>
        <w:t>[S3]interface Vlanif11</w:t>
      </w:r>
    </w:p>
    <w:p w14:paraId="0A2FC1E6" w14:textId="77777777" w:rsidR="00135587" w:rsidRPr="00383667" w:rsidRDefault="008A1952" w:rsidP="005714FA">
      <w:pPr>
        <w:pStyle w:val="2f3"/>
        <w:rPr>
          <w:rFonts w:cs="Huawei Sans"/>
        </w:rPr>
      </w:pPr>
      <w:r w:rsidRPr="00383667">
        <w:rPr>
          <w:rFonts w:cs="Huawei Sans"/>
        </w:rPr>
        <w:t>[S3-Vlanif11] dhcp select global</w:t>
      </w:r>
    </w:p>
    <w:p w14:paraId="3D4BB888" w14:textId="77777777" w:rsidR="00135587" w:rsidRPr="00383667" w:rsidRDefault="008A1952" w:rsidP="005714FA">
      <w:pPr>
        <w:pStyle w:val="2f3"/>
        <w:rPr>
          <w:rFonts w:cs="Huawei Sans"/>
        </w:rPr>
      </w:pPr>
      <w:r w:rsidRPr="00383667">
        <w:rPr>
          <w:rFonts w:cs="Huawei Sans"/>
        </w:rPr>
        <w:t>[S3-Vlanif11] quit</w:t>
      </w:r>
    </w:p>
    <w:p w14:paraId="36277330" w14:textId="77777777" w:rsidR="00135587" w:rsidRPr="00383667" w:rsidRDefault="008A1952" w:rsidP="005714FA">
      <w:pPr>
        <w:pStyle w:val="2f3"/>
        <w:rPr>
          <w:rFonts w:cs="Huawei Sans"/>
        </w:rPr>
      </w:pPr>
      <w:r w:rsidRPr="00383667">
        <w:rPr>
          <w:rFonts w:cs="Huawei Sans"/>
        </w:rPr>
        <w:t>[S3]interface Vlanif20</w:t>
      </w:r>
    </w:p>
    <w:p w14:paraId="597506E8" w14:textId="77777777" w:rsidR="00135587" w:rsidRPr="00383667" w:rsidRDefault="008A1952" w:rsidP="005714FA">
      <w:pPr>
        <w:pStyle w:val="2f3"/>
        <w:rPr>
          <w:rFonts w:cs="Huawei Sans"/>
        </w:rPr>
      </w:pPr>
      <w:r w:rsidRPr="00383667">
        <w:rPr>
          <w:rFonts w:cs="Huawei Sans"/>
        </w:rPr>
        <w:t>[S3-Vlanif20] dhcp select global</w:t>
      </w:r>
    </w:p>
    <w:p w14:paraId="2D744125" w14:textId="77777777" w:rsidR="00135587" w:rsidRPr="00383667" w:rsidRDefault="008A1952" w:rsidP="005714FA">
      <w:pPr>
        <w:pStyle w:val="2f3"/>
        <w:rPr>
          <w:rFonts w:cs="Huawei Sans"/>
        </w:rPr>
      </w:pPr>
      <w:r w:rsidRPr="00383667">
        <w:rPr>
          <w:rFonts w:cs="Huawei Sans"/>
        </w:rPr>
        <w:t>[S3-Vlanif20] quit</w:t>
      </w:r>
    </w:p>
    <w:p w14:paraId="2CEBEE25" w14:textId="77777777" w:rsidR="00135587" w:rsidRPr="00383667" w:rsidRDefault="008A1952" w:rsidP="005714FA">
      <w:pPr>
        <w:pStyle w:val="2f3"/>
        <w:rPr>
          <w:rFonts w:cs="Huawei Sans"/>
        </w:rPr>
      </w:pPr>
      <w:r w:rsidRPr="00383667">
        <w:rPr>
          <w:rFonts w:cs="Huawei Sans"/>
        </w:rPr>
        <w:t>[S3]interface Vlanif21</w:t>
      </w:r>
    </w:p>
    <w:p w14:paraId="2D06A0E3" w14:textId="77777777" w:rsidR="00135587" w:rsidRPr="00383667" w:rsidRDefault="008A1952" w:rsidP="005714FA">
      <w:pPr>
        <w:pStyle w:val="2f3"/>
        <w:rPr>
          <w:rFonts w:cs="Huawei Sans"/>
        </w:rPr>
      </w:pPr>
      <w:r w:rsidRPr="00383667">
        <w:rPr>
          <w:rFonts w:cs="Huawei Sans"/>
        </w:rPr>
        <w:t>[S3-Vlanif21] dhcp select global</w:t>
      </w:r>
    </w:p>
    <w:p w14:paraId="0DC5CF41" w14:textId="77777777" w:rsidR="00135587" w:rsidRPr="00383667" w:rsidRDefault="008A1952" w:rsidP="005714FA">
      <w:pPr>
        <w:pStyle w:val="2f3"/>
        <w:rPr>
          <w:rFonts w:cs="Huawei Sans"/>
        </w:rPr>
      </w:pPr>
      <w:r w:rsidRPr="00383667">
        <w:rPr>
          <w:rFonts w:cs="Huawei Sans"/>
        </w:rPr>
        <w:t>[S3-Vlanif21] quit</w:t>
      </w:r>
    </w:p>
    <w:p w14:paraId="122B5783" w14:textId="77777777" w:rsidR="00135587" w:rsidRPr="00383667" w:rsidRDefault="008A1952" w:rsidP="005714FA">
      <w:pPr>
        <w:pStyle w:val="1e"/>
      </w:pPr>
      <w:r w:rsidRPr="00383667">
        <w:t>The global address pool is selected on the VLANIF interfaces.</w:t>
      </w:r>
    </w:p>
    <w:p w14:paraId="48BBB7BB" w14:textId="77777777" w:rsidR="00135587" w:rsidRPr="00383667" w:rsidRDefault="008A1952" w:rsidP="00604E8C">
      <w:pPr>
        <w:pStyle w:val="30"/>
        <w:ind w:left="1032" w:hanging="278"/>
        <w:outlineLvl w:val="9"/>
        <w:rPr>
          <w:rFonts w:cs="Huawei Sans"/>
        </w:rPr>
      </w:pPr>
      <w:r w:rsidRPr="00383667">
        <w:rPr>
          <w:rFonts w:cs="Huawei Sans"/>
        </w:rPr>
        <w:t>Configure AC1.</w:t>
      </w:r>
    </w:p>
    <w:p w14:paraId="478C4DB8" w14:textId="77777777" w:rsidR="00135587" w:rsidRPr="00383667" w:rsidRDefault="008A1952" w:rsidP="005714FA">
      <w:pPr>
        <w:pStyle w:val="1e"/>
      </w:pPr>
      <w:r w:rsidRPr="00497E5B">
        <w:t>On</w:t>
      </w:r>
      <w:r w:rsidRPr="00383667">
        <w:t xml:space="preserve"> AC1, specify VLANIF 100 as the CAPWAP source interface, create the AP group </w:t>
      </w:r>
      <w:r w:rsidRPr="00383667">
        <w:rPr>
          <w:b/>
          <w:bCs/>
        </w:rPr>
        <w:t>depart1</w:t>
      </w:r>
      <w:r w:rsidRPr="00383667">
        <w:t xml:space="preserve">, configure MAC address authentication for APs, name the AP </w:t>
      </w:r>
      <w:r w:rsidRPr="00383667">
        <w:rPr>
          <w:b/>
          <w:bCs/>
        </w:rPr>
        <w:t>ap1</w:t>
      </w:r>
      <w:r w:rsidRPr="00383667">
        <w:t xml:space="preserve">, add it to the AP group </w:t>
      </w:r>
      <w:r w:rsidRPr="00383667">
        <w:rPr>
          <w:b/>
          <w:bCs/>
        </w:rPr>
        <w:t>depart1</w:t>
      </w:r>
      <w:r w:rsidRPr="00383667">
        <w:t xml:space="preserve">, associate parameter profiles with the VAP profile </w:t>
      </w:r>
      <w:r w:rsidRPr="00383667">
        <w:rPr>
          <w:b/>
          <w:bCs/>
        </w:rPr>
        <w:t>depart1</w:t>
      </w:r>
      <w:r w:rsidRPr="00383667">
        <w:t xml:space="preserve">, and bind the VAP profile to the AP group </w:t>
      </w:r>
      <w:r w:rsidRPr="00497E5B">
        <w:rPr>
          <w:b/>
          <w:bCs/>
        </w:rPr>
        <w:t>depart1</w:t>
      </w:r>
      <w:r w:rsidRPr="00383667">
        <w:t>.</w:t>
      </w:r>
    </w:p>
    <w:p w14:paraId="05447F2D" w14:textId="77777777" w:rsidR="00135587" w:rsidRPr="00383667" w:rsidRDefault="008A1952" w:rsidP="005714FA">
      <w:pPr>
        <w:pStyle w:val="1e"/>
      </w:pPr>
      <w:r w:rsidRPr="00383667">
        <w:t># Specify the CAPWAP source interface.</w:t>
      </w:r>
    </w:p>
    <w:p w14:paraId="4B2841D5" w14:textId="77777777" w:rsidR="00135587" w:rsidRPr="00383667" w:rsidRDefault="008A1952" w:rsidP="005714FA">
      <w:pPr>
        <w:pStyle w:val="2f3"/>
        <w:rPr>
          <w:rFonts w:cs="Huawei Sans"/>
        </w:rPr>
      </w:pPr>
      <w:r w:rsidRPr="00383667">
        <w:rPr>
          <w:rFonts w:cs="Huawei Sans"/>
        </w:rPr>
        <w:t>[AC1]</w:t>
      </w:r>
      <w:r w:rsidRPr="00497E5B">
        <w:rPr>
          <w:rFonts w:cs="Huawei Sans"/>
        </w:rPr>
        <w:t>capwap</w:t>
      </w:r>
      <w:r w:rsidRPr="00383667">
        <w:rPr>
          <w:rFonts w:cs="Huawei Sans"/>
        </w:rPr>
        <w:t xml:space="preserve"> source interface vlanif100</w:t>
      </w:r>
    </w:p>
    <w:p w14:paraId="2D6601BA" w14:textId="77777777" w:rsidR="00135587" w:rsidRPr="00383667" w:rsidRDefault="008A1952" w:rsidP="005714FA">
      <w:pPr>
        <w:pStyle w:val="1e"/>
      </w:pPr>
      <w:r w:rsidRPr="00383667">
        <w:t xml:space="preserve"># Create an AP group named </w:t>
      </w:r>
      <w:r w:rsidRPr="00383667">
        <w:rPr>
          <w:b/>
          <w:bCs/>
        </w:rPr>
        <w:t>depart1</w:t>
      </w:r>
      <w:r w:rsidRPr="00383667">
        <w:t xml:space="preserve">. </w:t>
      </w:r>
    </w:p>
    <w:p w14:paraId="363A56F0" w14:textId="77777777" w:rsidR="00135587" w:rsidRPr="00383667" w:rsidRDefault="008A1952" w:rsidP="005714FA">
      <w:pPr>
        <w:pStyle w:val="2f3"/>
        <w:rPr>
          <w:rFonts w:cs="Huawei Sans"/>
        </w:rPr>
      </w:pPr>
      <w:r w:rsidRPr="00383667">
        <w:rPr>
          <w:rFonts w:cs="Huawei Sans"/>
        </w:rPr>
        <w:t>[AC1]</w:t>
      </w:r>
      <w:r w:rsidRPr="00497E5B">
        <w:rPr>
          <w:rFonts w:cs="Huawei Sans"/>
        </w:rPr>
        <w:t>wlan</w:t>
      </w:r>
      <w:r w:rsidRPr="00383667">
        <w:rPr>
          <w:rFonts w:cs="Huawei Sans"/>
        </w:rPr>
        <w:t xml:space="preserve"> </w:t>
      </w:r>
    </w:p>
    <w:p w14:paraId="0B68C237"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ap-group</w:t>
      </w:r>
      <w:r w:rsidRPr="00383667">
        <w:rPr>
          <w:rFonts w:cs="Huawei Sans"/>
        </w:rPr>
        <w:t xml:space="preserve"> name depart1</w:t>
      </w:r>
    </w:p>
    <w:p w14:paraId="1B081600" w14:textId="77777777" w:rsidR="00135587" w:rsidRPr="00383667" w:rsidRDefault="008A1952" w:rsidP="005714FA">
      <w:pPr>
        <w:pStyle w:val="2f3"/>
        <w:rPr>
          <w:rFonts w:cs="Huawei Sans"/>
        </w:rPr>
      </w:pPr>
      <w:r w:rsidRPr="00383667">
        <w:rPr>
          <w:rFonts w:cs="Huawei Sans"/>
        </w:rPr>
        <w:t>[AC1-wlan-ap-group-depart1] quit</w:t>
      </w:r>
    </w:p>
    <w:p w14:paraId="700BF095" w14:textId="77777777" w:rsidR="00135587" w:rsidRPr="00383667" w:rsidRDefault="008A1952" w:rsidP="005714FA">
      <w:pPr>
        <w:pStyle w:val="1e"/>
      </w:pPr>
      <w:r w:rsidRPr="00383667">
        <w:t># Create a regulatory domain profile and configure the AC's country code in the profile.</w:t>
      </w:r>
    </w:p>
    <w:p w14:paraId="0C5BA0A2" w14:textId="77777777" w:rsidR="00135587" w:rsidRPr="00383667" w:rsidRDefault="008A1952" w:rsidP="005714FA">
      <w:pPr>
        <w:pStyle w:val="2f3"/>
        <w:rPr>
          <w:rFonts w:cs="Huawei Sans"/>
        </w:rPr>
      </w:pPr>
      <w:r w:rsidRPr="00383667">
        <w:rPr>
          <w:rFonts w:cs="Huawei Sans"/>
        </w:rPr>
        <w:lastRenderedPageBreak/>
        <w:t>[AC1]</w:t>
      </w:r>
      <w:r w:rsidRPr="00497E5B">
        <w:rPr>
          <w:rFonts w:cs="Huawei Sans"/>
        </w:rPr>
        <w:t>wlan</w:t>
      </w:r>
    </w:p>
    <w:p w14:paraId="2E3BF41C" w14:textId="77777777" w:rsidR="00135587" w:rsidRPr="00383667" w:rsidRDefault="008A1952" w:rsidP="005714FA">
      <w:pPr>
        <w:pStyle w:val="2f3"/>
        <w:rPr>
          <w:rFonts w:cs="Huawei Sans"/>
        </w:rPr>
      </w:pPr>
      <w:r w:rsidRPr="00383667">
        <w:rPr>
          <w:rFonts w:cs="Huawei Sans"/>
        </w:rPr>
        <w:t xml:space="preserve">[AC1-wlan-view] regulatory-domain-profile name default </w:t>
      </w:r>
    </w:p>
    <w:p w14:paraId="13E418C6" w14:textId="77777777" w:rsidR="00135587" w:rsidRPr="00383667" w:rsidRDefault="008A1952" w:rsidP="005714FA">
      <w:pPr>
        <w:pStyle w:val="2f3"/>
        <w:rPr>
          <w:rFonts w:cs="Huawei Sans"/>
        </w:rPr>
      </w:pPr>
      <w:r w:rsidRPr="00383667">
        <w:rPr>
          <w:rFonts w:cs="Huawei Sans"/>
        </w:rPr>
        <w:t xml:space="preserve">[AC1-wlan-regulate-domain-default] country-code </w:t>
      </w:r>
      <w:r w:rsidRPr="00497E5B">
        <w:rPr>
          <w:rFonts w:cs="Huawei Sans"/>
        </w:rPr>
        <w:t>cn</w:t>
      </w:r>
    </w:p>
    <w:p w14:paraId="313E4D60" w14:textId="77777777" w:rsidR="00135587" w:rsidRPr="00383667" w:rsidRDefault="008A1952" w:rsidP="005714FA">
      <w:pPr>
        <w:pStyle w:val="2f3"/>
        <w:rPr>
          <w:rFonts w:cs="Huawei Sans"/>
        </w:rPr>
      </w:pPr>
      <w:r w:rsidRPr="00383667">
        <w:rPr>
          <w:rFonts w:cs="Huawei Sans"/>
        </w:rPr>
        <w:t>Info: The current country code is same with the input country code.</w:t>
      </w:r>
    </w:p>
    <w:p w14:paraId="17B901AF" w14:textId="77777777" w:rsidR="00135587" w:rsidRPr="00383667" w:rsidRDefault="008A1952" w:rsidP="005714FA">
      <w:pPr>
        <w:pStyle w:val="2f3"/>
        <w:rPr>
          <w:rFonts w:cs="Huawei Sans"/>
        </w:rPr>
      </w:pPr>
      <w:r w:rsidRPr="00383667">
        <w:rPr>
          <w:rFonts w:cs="Huawei Sans"/>
        </w:rPr>
        <w:t>[AC1-wlan-regulate-domain-default] quit</w:t>
      </w:r>
    </w:p>
    <w:p w14:paraId="38399A09" w14:textId="77777777" w:rsidR="00135587" w:rsidRPr="00383667" w:rsidRDefault="008A1952" w:rsidP="005714FA">
      <w:pPr>
        <w:pStyle w:val="1e"/>
      </w:pPr>
      <w:r w:rsidRPr="00383667">
        <w:t>A regulatory domain profile provides configurations of the country code, calibration channel set, and calibration bandwidth for an AP.</w:t>
      </w:r>
    </w:p>
    <w:p w14:paraId="1D894B68" w14:textId="77777777" w:rsidR="00135587" w:rsidRPr="00383667" w:rsidRDefault="008A1952" w:rsidP="005714FA">
      <w:pPr>
        <w:pStyle w:val="1e"/>
      </w:pPr>
      <w:r w:rsidRPr="00383667">
        <w:t xml:space="preserve">By default, the system provides the regulatory domain profile </w:t>
      </w:r>
      <w:r w:rsidRPr="00383667">
        <w:rPr>
          <w:b/>
          <w:bCs/>
        </w:rPr>
        <w:t>default</w:t>
      </w:r>
      <w:r w:rsidRPr="00383667">
        <w:t xml:space="preserve">. Therefore, the </w:t>
      </w:r>
      <w:r w:rsidRPr="00383667">
        <w:rPr>
          <w:b/>
          <w:bCs/>
        </w:rPr>
        <w:t>default</w:t>
      </w:r>
      <w:r w:rsidRPr="00383667">
        <w:t xml:space="preserve"> regulatory domain profile is displayed.</w:t>
      </w:r>
    </w:p>
    <w:p w14:paraId="2A35B3F3" w14:textId="77777777" w:rsidR="00135587" w:rsidRPr="00383667" w:rsidRDefault="008A1952" w:rsidP="005714FA">
      <w:pPr>
        <w:pStyle w:val="1e"/>
      </w:pPr>
      <w:r w:rsidRPr="00383667">
        <w:t>A country code identifies the country where AP radios work. Different countries require different AP radio attributes, including the transmit power and supported channels. The correct country code configuration ensures that radio attributes of APs comply with local laws and regulations of countries and regions to which the APs are delivered. By default, the country code CN is configured.</w:t>
      </w:r>
    </w:p>
    <w:p w14:paraId="33733342" w14:textId="77777777" w:rsidR="00135587" w:rsidRPr="00383667" w:rsidRDefault="008A1952" w:rsidP="005714FA">
      <w:pPr>
        <w:pStyle w:val="1e"/>
      </w:pPr>
      <w:r w:rsidRPr="00383667">
        <w:t xml:space="preserve"># Bind the regulatory domain profile to the AP group. </w:t>
      </w:r>
    </w:p>
    <w:p w14:paraId="4DE24246"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5B5F78C5" w14:textId="77777777" w:rsidR="00135587" w:rsidRPr="00383667" w:rsidRDefault="008A1952" w:rsidP="005714FA">
      <w:pPr>
        <w:pStyle w:val="2f3"/>
        <w:rPr>
          <w:rFonts w:cs="Huawei Sans"/>
        </w:rPr>
      </w:pPr>
      <w:r w:rsidRPr="00383667">
        <w:rPr>
          <w:rFonts w:cs="Huawei Sans"/>
        </w:rPr>
        <w:t>[AC1-wlan-view]</w:t>
      </w:r>
      <w:r w:rsidRPr="00497E5B">
        <w:rPr>
          <w:rFonts w:cs="Huawei Sans"/>
        </w:rPr>
        <w:t>ap-group</w:t>
      </w:r>
      <w:r w:rsidRPr="00383667">
        <w:rPr>
          <w:rFonts w:cs="Huawei Sans"/>
        </w:rPr>
        <w:t xml:space="preserve"> name depart1</w:t>
      </w:r>
    </w:p>
    <w:p w14:paraId="04C0A71D" w14:textId="77777777" w:rsidR="00135587" w:rsidRPr="00383667" w:rsidRDefault="008A1952" w:rsidP="005714FA">
      <w:pPr>
        <w:pStyle w:val="2f3"/>
        <w:rPr>
          <w:rFonts w:cs="Huawei Sans"/>
        </w:rPr>
      </w:pPr>
      <w:r w:rsidRPr="00383667">
        <w:rPr>
          <w:rFonts w:cs="Huawei Sans"/>
        </w:rPr>
        <w:t xml:space="preserve">[AC1-wlan-ap-group- depart1]regulatory-domain-profile default </w:t>
      </w:r>
    </w:p>
    <w:p w14:paraId="06C5C914" w14:textId="77777777" w:rsidR="00135587" w:rsidRPr="00383667" w:rsidRDefault="008A1952" w:rsidP="005714FA">
      <w:pPr>
        <w:pStyle w:val="2f3"/>
        <w:rPr>
          <w:rFonts w:cs="Huawei Sans"/>
        </w:rPr>
      </w:pPr>
      <w:r w:rsidRPr="00383667">
        <w:rPr>
          <w:rFonts w:cs="Huawei Sans"/>
        </w:rPr>
        <w:t>Warning: Modifying the country code will clear channel, power and antenna gain configurations of the radio and reset the AP. Continue?[Y/N]:y</w:t>
      </w:r>
    </w:p>
    <w:p w14:paraId="106657CE" w14:textId="77777777" w:rsidR="00135587" w:rsidRPr="00383667" w:rsidRDefault="008A1952" w:rsidP="005714FA">
      <w:pPr>
        <w:pStyle w:val="2f3"/>
        <w:rPr>
          <w:rFonts w:cs="Huawei Sans"/>
        </w:rPr>
      </w:pPr>
      <w:r w:rsidRPr="00383667">
        <w:rPr>
          <w:rFonts w:cs="Huawei Sans"/>
        </w:rPr>
        <w:t>[AC1-wlan-ap-group- depart1]quit</w:t>
      </w:r>
    </w:p>
    <w:p w14:paraId="495C25AA" w14:textId="77777777" w:rsidR="00135587" w:rsidRPr="00383667" w:rsidRDefault="008A1952" w:rsidP="005714FA">
      <w:pPr>
        <w:pStyle w:val="1e"/>
      </w:pPr>
      <w:r w:rsidRPr="00383667">
        <w:t xml:space="preserve">In the AP group view, the </w:t>
      </w:r>
      <w:r w:rsidRPr="00383667">
        <w:rPr>
          <w:b/>
          <w:bCs/>
        </w:rPr>
        <w:t>regulatory-domain-profile</w:t>
      </w:r>
      <w:r w:rsidRPr="00383667">
        <w:t xml:space="preserve"> command binds a regulatory domain profile to an AP or AP group. By default, the regulatory domain profile </w:t>
      </w:r>
      <w:r w:rsidRPr="00383667">
        <w:rPr>
          <w:b/>
          <w:bCs/>
        </w:rPr>
        <w:t>default</w:t>
      </w:r>
      <w:r w:rsidRPr="00383667">
        <w:t xml:space="preserve"> is bound to an AP group, but no regulatory domain profile is bound to an AP. In the regulatory domain profile </w:t>
      </w:r>
      <w:r w:rsidRPr="00383667">
        <w:rPr>
          <w:b/>
          <w:bCs/>
        </w:rPr>
        <w:t>default</w:t>
      </w:r>
      <w:r w:rsidRPr="00383667">
        <w:t>, the country code is CN, 2.4G calibration channels include channels 1, 6, and 11, and 5G calibration channels include channels 149, 153, 157, 161, and 165. Therefore, you can skip this step and the previous step in actual operations.</w:t>
      </w:r>
    </w:p>
    <w:p w14:paraId="2B74F2EA" w14:textId="77777777" w:rsidR="00135587" w:rsidRPr="00383667" w:rsidRDefault="008A1952" w:rsidP="005714FA">
      <w:pPr>
        <w:pStyle w:val="1e"/>
      </w:pPr>
      <w:r w:rsidRPr="00383667">
        <w:t># Add an AP.</w:t>
      </w:r>
    </w:p>
    <w:p w14:paraId="1C0F7788"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1E242081"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w:t>
      </w:r>
      <w:r w:rsidRPr="00383667">
        <w:rPr>
          <w:rFonts w:cs="Huawei Sans"/>
        </w:rPr>
        <w:t xml:space="preserve"> </w:t>
      </w:r>
      <w:r w:rsidRPr="00497E5B">
        <w:rPr>
          <w:rFonts w:cs="Huawei Sans"/>
        </w:rPr>
        <w:t>auth-mode</w:t>
      </w:r>
      <w:r w:rsidRPr="00383667">
        <w:rPr>
          <w:rFonts w:cs="Huawei Sans"/>
        </w:rPr>
        <w:t xml:space="preserve"> </w:t>
      </w:r>
      <w:r w:rsidRPr="00497E5B">
        <w:rPr>
          <w:rFonts w:cs="Huawei Sans"/>
        </w:rPr>
        <w:t>mac-auth</w:t>
      </w:r>
    </w:p>
    <w:p w14:paraId="6FE960BF"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ap-id</w:t>
      </w:r>
      <w:r w:rsidRPr="00383667">
        <w:rPr>
          <w:rFonts w:cs="Huawei Sans"/>
        </w:rPr>
        <w:t xml:space="preserve"> 0 </w:t>
      </w:r>
      <w:r w:rsidRPr="00497E5B">
        <w:rPr>
          <w:rFonts w:cs="Huawei Sans"/>
        </w:rPr>
        <w:t>ap-mac</w:t>
      </w:r>
      <w:r w:rsidRPr="00383667">
        <w:rPr>
          <w:rFonts w:cs="Huawei Sans"/>
        </w:rPr>
        <w:t xml:space="preserve"> 00e0-fc6e-2890                //Set the AP's MAC address as required in the lab environment. </w:t>
      </w:r>
    </w:p>
    <w:p w14:paraId="6CFF0362" w14:textId="77777777" w:rsidR="00135587" w:rsidRPr="00383667" w:rsidRDefault="008A1952" w:rsidP="005714FA">
      <w:pPr>
        <w:pStyle w:val="2f3"/>
        <w:rPr>
          <w:rFonts w:cs="Huawei Sans"/>
        </w:rPr>
      </w:pPr>
      <w:r w:rsidRPr="00383667">
        <w:rPr>
          <w:rFonts w:cs="Huawei Sans"/>
        </w:rPr>
        <w:t xml:space="preserve">[AC1-wlan-ap-0] </w:t>
      </w:r>
      <w:r w:rsidRPr="00497E5B">
        <w:rPr>
          <w:rFonts w:cs="Huawei Sans"/>
        </w:rPr>
        <w:t>ap-name</w:t>
      </w:r>
      <w:r w:rsidRPr="00383667">
        <w:rPr>
          <w:rFonts w:cs="Huawei Sans"/>
        </w:rPr>
        <w:t xml:space="preserve"> ap1</w:t>
      </w:r>
    </w:p>
    <w:p w14:paraId="220733AA" w14:textId="77777777" w:rsidR="00135587" w:rsidRPr="00383667" w:rsidRDefault="008A1952" w:rsidP="005714FA">
      <w:pPr>
        <w:pStyle w:val="2f3"/>
        <w:rPr>
          <w:rFonts w:cs="Huawei Sans"/>
        </w:rPr>
      </w:pPr>
      <w:r w:rsidRPr="00383667">
        <w:rPr>
          <w:rFonts w:cs="Huawei Sans"/>
        </w:rPr>
        <w:t xml:space="preserve">[AC1-wlan-ap-0] </w:t>
      </w:r>
      <w:r w:rsidRPr="00497E5B">
        <w:rPr>
          <w:rFonts w:cs="Huawei Sans"/>
        </w:rPr>
        <w:t>ap-group</w:t>
      </w:r>
      <w:r w:rsidRPr="00383667">
        <w:rPr>
          <w:rFonts w:cs="Huawei Sans"/>
        </w:rPr>
        <w:t xml:space="preserve"> depart1</w:t>
      </w:r>
    </w:p>
    <w:p w14:paraId="38BC4A4A" w14:textId="77777777" w:rsidR="00135587" w:rsidRPr="00383667" w:rsidRDefault="008A1952" w:rsidP="005714FA">
      <w:pPr>
        <w:pStyle w:val="1e"/>
      </w:pPr>
      <w:r w:rsidRPr="00383667">
        <w:t xml:space="preserve">Three AP authentication modes are supported. By default, MAC address authentication is used. The AP is added on the AC before it goes online, named </w:t>
      </w:r>
      <w:r w:rsidRPr="00383667">
        <w:rPr>
          <w:b/>
          <w:bCs/>
        </w:rPr>
        <w:t>ap1</w:t>
      </w:r>
      <w:r w:rsidRPr="00383667">
        <w:t xml:space="preserve">, and added to the AP group </w:t>
      </w:r>
      <w:r w:rsidRPr="00383667">
        <w:rPr>
          <w:b/>
          <w:bCs/>
        </w:rPr>
        <w:t>depart1</w:t>
      </w:r>
      <w:r w:rsidRPr="00383667">
        <w:t>.</w:t>
      </w:r>
    </w:p>
    <w:p w14:paraId="56EC52E1" w14:textId="77777777" w:rsidR="00135587" w:rsidRPr="00383667" w:rsidRDefault="008A1952" w:rsidP="005714FA">
      <w:pPr>
        <w:pStyle w:val="1e"/>
      </w:pPr>
      <w:r w:rsidRPr="00383667">
        <w:t># Configure parameter profiles.</w:t>
      </w:r>
    </w:p>
    <w:p w14:paraId="4D8FAD12"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4BA379CE" w14:textId="77777777" w:rsidR="00135587" w:rsidRPr="00383667" w:rsidRDefault="008A1952" w:rsidP="005714FA">
      <w:pPr>
        <w:pStyle w:val="2f3"/>
        <w:rPr>
          <w:rFonts w:cs="Huawei Sans"/>
        </w:rPr>
      </w:pPr>
      <w:r w:rsidRPr="00383667">
        <w:rPr>
          <w:rFonts w:cs="Huawei Sans"/>
        </w:rPr>
        <w:t>[AC1-wlan-view] security-profile name depart1</w:t>
      </w:r>
    </w:p>
    <w:p w14:paraId="51BCDAE2" w14:textId="77777777" w:rsidR="00135587" w:rsidRPr="00383667" w:rsidRDefault="008A1952" w:rsidP="005714FA">
      <w:pPr>
        <w:pStyle w:val="2f3"/>
        <w:rPr>
          <w:rFonts w:cs="Huawei Sans"/>
        </w:rPr>
      </w:pPr>
      <w:r w:rsidRPr="00383667">
        <w:rPr>
          <w:rFonts w:cs="Huawei Sans"/>
        </w:rPr>
        <w:t xml:space="preserve">[AC1-wlan-sec-prof-depart1] security wpa2 psk pass-phrase huawei123 </w:t>
      </w:r>
      <w:r w:rsidRPr="00497E5B">
        <w:rPr>
          <w:rFonts w:cs="Huawei Sans"/>
        </w:rPr>
        <w:t>aes</w:t>
      </w:r>
    </w:p>
    <w:p w14:paraId="294AA2B5" w14:textId="77777777" w:rsidR="00135587" w:rsidRPr="00383667" w:rsidRDefault="008A1952" w:rsidP="005714FA">
      <w:pPr>
        <w:pStyle w:val="2f3"/>
        <w:rPr>
          <w:rFonts w:cs="Huawei Sans"/>
        </w:rPr>
      </w:pPr>
      <w:r w:rsidRPr="00383667">
        <w:rPr>
          <w:rFonts w:cs="Huawei Sans"/>
        </w:rPr>
        <w:t xml:space="preserve">[AC1-wlan-sec-prof- depart1] quit </w:t>
      </w:r>
    </w:p>
    <w:p w14:paraId="4AEEFE99" w14:textId="77777777" w:rsidR="00135587" w:rsidRPr="00383667" w:rsidRDefault="008A1952" w:rsidP="005714FA">
      <w:pPr>
        <w:pStyle w:val="2f3"/>
        <w:rPr>
          <w:rFonts w:cs="Huawei Sans"/>
        </w:rPr>
      </w:pPr>
      <w:r w:rsidRPr="00383667">
        <w:rPr>
          <w:rFonts w:cs="Huawei Sans"/>
        </w:rPr>
        <w:t>[AC1-wlan-view] ssid-profile name depart1</w:t>
      </w:r>
    </w:p>
    <w:p w14:paraId="0F533F9A" w14:textId="77777777" w:rsidR="00135587" w:rsidRPr="00383667" w:rsidRDefault="008A1952" w:rsidP="005714FA">
      <w:pPr>
        <w:pStyle w:val="2f3"/>
        <w:rPr>
          <w:rFonts w:cs="Huawei Sans"/>
        </w:rPr>
      </w:pPr>
      <w:r w:rsidRPr="00383667">
        <w:rPr>
          <w:rFonts w:cs="Huawei Sans"/>
        </w:rPr>
        <w:lastRenderedPageBreak/>
        <w:t xml:space="preserve">[AC1-wlan-ssid-prof-depart1] </w:t>
      </w:r>
      <w:r w:rsidRPr="00497E5B">
        <w:rPr>
          <w:rFonts w:cs="Huawei Sans"/>
        </w:rPr>
        <w:t>ssid</w:t>
      </w:r>
      <w:r w:rsidRPr="00383667">
        <w:rPr>
          <w:rFonts w:cs="Huawei Sans"/>
        </w:rPr>
        <w:t xml:space="preserve"> roam</w:t>
      </w:r>
    </w:p>
    <w:p w14:paraId="43E215CA" w14:textId="77777777" w:rsidR="00135587" w:rsidRPr="00383667" w:rsidRDefault="008A1952" w:rsidP="005714FA">
      <w:pPr>
        <w:pStyle w:val="2f3"/>
        <w:rPr>
          <w:rFonts w:cs="Huawei Sans"/>
        </w:rPr>
      </w:pPr>
      <w:r w:rsidRPr="00383667">
        <w:rPr>
          <w:rFonts w:cs="Huawei Sans"/>
        </w:rPr>
        <w:t>[AC1-wlan-ssid-prof-depart1] quit</w:t>
      </w:r>
    </w:p>
    <w:p w14:paraId="3F7A321B" w14:textId="77777777" w:rsidR="00135587" w:rsidRPr="00383667" w:rsidRDefault="008A1952" w:rsidP="005714FA">
      <w:pPr>
        <w:pStyle w:val="2f3"/>
        <w:rPr>
          <w:rFonts w:cs="Huawei Sans"/>
        </w:rPr>
      </w:pPr>
      <w:r w:rsidRPr="00383667">
        <w:rPr>
          <w:rFonts w:cs="Huawei Sans"/>
        </w:rPr>
        <w:t>[AC1-wlan-view] vap-profile name depart1</w:t>
      </w:r>
    </w:p>
    <w:p w14:paraId="4E55E2A6" w14:textId="77777777" w:rsidR="00135587" w:rsidRPr="00383667" w:rsidRDefault="008A1952" w:rsidP="005714FA">
      <w:pPr>
        <w:pStyle w:val="2f3"/>
        <w:rPr>
          <w:rFonts w:cs="Huawei Sans"/>
        </w:rPr>
      </w:pPr>
      <w:r w:rsidRPr="00383667">
        <w:rPr>
          <w:rFonts w:cs="Huawei Sans"/>
        </w:rPr>
        <w:t>[AC1-wlan-vap-prof-depart1] forward-mode direct-forward</w:t>
      </w:r>
    </w:p>
    <w:p w14:paraId="18FBDD7F" w14:textId="77777777" w:rsidR="00135587" w:rsidRPr="00383667" w:rsidRDefault="008A1952" w:rsidP="005714FA">
      <w:pPr>
        <w:pStyle w:val="2f3"/>
        <w:rPr>
          <w:rFonts w:cs="Huawei Sans"/>
        </w:rPr>
      </w:pPr>
      <w:r w:rsidRPr="00383667">
        <w:rPr>
          <w:rFonts w:cs="Huawei Sans"/>
        </w:rPr>
        <w:t xml:space="preserve">[AC1-wlan-vap-prof-depart1]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11</w:t>
      </w:r>
    </w:p>
    <w:p w14:paraId="1E3A0E01" w14:textId="77777777" w:rsidR="00135587" w:rsidRPr="00383667" w:rsidRDefault="008A1952" w:rsidP="005714FA">
      <w:pPr>
        <w:pStyle w:val="2f3"/>
        <w:rPr>
          <w:rFonts w:cs="Huawei Sans"/>
        </w:rPr>
      </w:pPr>
      <w:r w:rsidRPr="00383667">
        <w:rPr>
          <w:rFonts w:cs="Huawei Sans"/>
        </w:rPr>
        <w:t>[AC1-wlan-vap-prof-depart1] ssid-profile depart1</w:t>
      </w:r>
    </w:p>
    <w:p w14:paraId="6154D8A3" w14:textId="77777777" w:rsidR="00135587" w:rsidRPr="00383667" w:rsidRDefault="008A1952" w:rsidP="005714FA">
      <w:pPr>
        <w:pStyle w:val="2f3"/>
        <w:rPr>
          <w:rFonts w:cs="Huawei Sans"/>
        </w:rPr>
      </w:pPr>
      <w:r w:rsidRPr="00383667">
        <w:rPr>
          <w:rFonts w:cs="Huawei Sans"/>
        </w:rPr>
        <w:t>[AC1-wlan-vap-prof-depart1] security-profile depart1</w:t>
      </w:r>
    </w:p>
    <w:p w14:paraId="3A63E94A" w14:textId="77777777" w:rsidR="00135587" w:rsidRPr="00383667" w:rsidRDefault="008A1952" w:rsidP="005714FA">
      <w:pPr>
        <w:pStyle w:val="2f3"/>
        <w:rPr>
          <w:rFonts w:cs="Huawei Sans"/>
        </w:rPr>
      </w:pPr>
      <w:r w:rsidRPr="00383667">
        <w:rPr>
          <w:rFonts w:cs="Huawei Sans"/>
        </w:rPr>
        <w:t>[AC1-wlan-vap-prof-depart1] quit</w:t>
      </w:r>
    </w:p>
    <w:p w14:paraId="7131400D"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ap-group</w:t>
      </w:r>
      <w:r w:rsidRPr="00383667">
        <w:rPr>
          <w:rFonts w:cs="Huawei Sans"/>
        </w:rPr>
        <w:t xml:space="preserve"> name depart1</w:t>
      </w:r>
    </w:p>
    <w:p w14:paraId="21FFD0A9" w14:textId="77777777" w:rsidR="00135587" w:rsidRPr="00383667" w:rsidRDefault="008A1952" w:rsidP="005714FA">
      <w:pPr>
        <w:pStyle w:val="2f3"/>
        <w:rPr>
          <w:rFonts w:cs="Huawei Sans"/>
        </w:rPr>
      </w:pPr>
      <w:r w:rsidRPr="00383667">
        <w:rPr>
          <w:rFonts w:cs="Huawei Sans"/>
        </w:rPr>
        <w:t xml:space="preserve">[AC1-wlan-ap-group-depart1] vap-profile depart1 </w:t>
      </w:r>
      <w:r w:rsidRPr="00497E5B">
        <w:rPr>
          <w:rFonts w:cs="Huawei Sans"/>
        </w:rPr>
        <w:t>wlan</w:t>
      </w:r>
      <w:r w:rsidRPr="00383667">
        <w:rPr>
          <w:rFonts w:cs="Huawei Sans"/>
        </w:rPr>
        <w:t xml:space="preserve"> 1 radio all</w:t>
      </w:r>
    </w:p>
    <w:p w14:paraId="5C1311C2" w14:textId="77777777" w:rsidR="00135587" w:rsidRPr="00383667" w:rsidRDefault="008A1952" w:rsidP="005714FA">
      <w:pPr>
        <w:pStyle w:val="2f3"/>
        <w:rPr>
          <w:rFonts w:cs="Huawei Sans"/>
        </w:rPr>
      </w:pPr>
      <w:r w:rsidRPr="00383667">
        <w:rPr>
          <w:rFonts w:cs="Huawei Sans"/>
        </w:rPr>
        <w:t>[AC1-wlan-ap-group-depart1] quit</w:t>
      </w:r>
    </w:p>
    <w:p w14:paraId="4333E3D1" w14:textId="77777777" w:rsidR="00135587" w:rsidRPr="00383667" w:rsidRDefault="008A1952" w:rsidP="005714FA">
      <w:pPr>
        <w:pStyle w:val="1e"/>
      </w:pPr>
      <w:r w:rsidRPr="00383667">
        <w:t xml:space="preserve">The security profile </w:t>
      </w:r>
      <w:r w:rsidRPr="00383667">
        <w:rPr>
          <w:b/>
          <w:bCs/>
        </w:rPr>
        <w:t>depart1</w:t>
      </w:r>
      <w:r w:rsidRPr="00383667">
        <w:t xml:space="preserve"> is configured, with the authentication mode of WPA2-PSK and the pre-shared key of </w:t>
      </w:r>
      <w:r w:rsidRPr="00383667">
        <w:rPr>
          <w:b/>
          <w:bCs/>
        </w:rPr>
        <w:t>huawei123</w:t>
      </w:r>
      <w:r w:rsidRPr="00383667">
        <w:t>.</w:t>
      </w:r>
    </w:p>
    <w:p w14:paraId="7905BE33" w14:textId="77777777" w:rsidR="00135587" w:rsidRPr="00383667" w:rsidRDefault="008A1952" w:rsidP="005714FA">
      <w:pPr>
        <w:pStyle w:val="1e"/>
      </w:pPr>
      <w:r w:rsidRPr="00383667">
        <w:t xml:space="preserve">The SSID profile </w:t>
      </w:r>
      <w:r w:rsidRPr="00383667">
        <w:rPr>
          <w:b/>
          <w:bCs/>
        </w:rPr>
        <w:t>depart1</w:t>
      </w:r>
      <w:r w:rsidRPr="00383667">
        <w:t xml:space="preserve"> is configured, and the SSID is set to </w:t>
      </w:r>
      <w:r w:rsidRPr="00383667">
        <w:rPr>
          <w:b/>
          <w:bCs/>
        </w:rPr>
        <w:t>roam</w:t>
      </w:r>
      <w:r w:rsidRPr="00383667">
        <w:t>.</w:t>
      </w:r>
    </w:p>
    <w:p w14:paraId="03AF3D61" w14:textId="77777777" w:rsidR="00135587" w:rsidRPr="00383667" w:rsidRDefault="008A1952" w:rsidP="005714FA">
      <w:pPr>
        <w:pStyle w:val="1e"/>
      </w:pPr>
      <w:r w:rsidRPr="00383667">
        <w:t xml:space="preserve">The VAP profile </w:t>
      </w:r>
      <w:r w:rsidRPr="00383667">
        <w:rPr>
          <w:b/>
          <w:bCs/>
        </w:rPr>
        <w:t>depart1</w:t>
      </w:r>
      <w:r w:rsidRPr="00383667">
        <w:t xml:space="preserve"> is configured, with the direct forwarding mode and the service VLAN 11, and has the SSID profile </w:t>
      </w:r>
      <w:r w:rsidRPr="00383667">
        <w:rPr>
          <w:b/>
          <w:bCs/>
        </w:rPr>
        <w:t>depart1</w:t>
      </w:r>
      <w:r w:rsidRPr="00383667">
        <w:t xml:space="preserve"> and security profile </w:t>
      </w:r>
      <w:r w:rsidRPr="00383667">
        <w:rPr>
          <w:b/>
          <w:bCs/>
        </w:rPr>
        <w:t>depart1</w:t>
      </w:r>
      <w:r w:rsidRPr="00383667">
        <w:t xml:space="preserve"> bound.</w:t>
      </w:r>
    </w:p>
    <w:p w14:paraId="458C7B0D" w14:textId="77777777" w:rsidR="00135587" w:rsidRPr="00383667" w:rsidRDefault="008A1952" w:rsidP="005714FA">
      <w:pPr>
        <w:pStyle w:val="1e"/>
      </w:pPr>
      <w:r w:rsidRPr="00383667">
        <w:t xml:space="preserve">The VAP profile </w:t>
      </w:r>
      <w:r w:rsidRPr="00383667">
        <w:rPr>
          <w:b/>
          <w:bCs/>
        </w:rPr>
        <w:t>depart1</w:t>
      </w:r>
      <w:r w:rsidRPr="00383667">
        <w:t xml:space="preserve"> is bound to the AP group </w:t>
      </w:r>
      <w:r w:rsidRPr="00383667">
        <w:rPr>
          <w:b/>
          <w:bCs/>
        </w:rPr>
        <w:t>depart1</w:t>
      </w:r>
      <w:r w:rsidRPr="00383667">
        <w:t>.</w:t>
      </w:r>
    </w:p>
    <w:p w14:paraId="5C2567EF" w14:textId="77777777" w:rsidR="00135587" w:rsidRPr="00383667" w:rsidRDefault="008A1952" w:rsidP="005714FA">
      <w:pPr>
        <w:pStyle w:val="1e"/>
      </w:pPr>
      <w:r w:rsidRPr="00383667">
        <w:t># Check the AP online status.</w:t>
      </w:r>
    </w:p>
    <w:p w14:paraId="04E347A6" w14:textId="77777777" w:rsidR="00135587" w:rsidRPr="00383667" w:rsidRDefault="008A1952" w:rsidP="005714FA">
      <w:pPr>
        <w:pStyle w:val="2f3"/>
        <w:rPr>
          <w:rFonts w:cs="Huawei Sans"/>
        </w:rPr>
      </w:pPr>
      <w:r w:rsidRPr="00383667">
        <w:rPr>
          <w:rFonts w:cs="Huawei Sans"/>
        </w:rPr>
        <w:t>&lt;AC1&gt;display</w:t>
      </w:r>
      <w:r w:rsidRPr="00383667">
        <w:rPr>
          <w:rFonts w:cs="Huawei Sans"/>
        </w:rPr>
        <w:tab/>
      </w:r>
      <w:r w:rsidRPr="00497E5B">
        <w:rPr>
          <w:rFonts w:cs="Huawei Sans"/>
        </w:rPr>
        <w:t>ap</w:t>
      </w:r>
      <w:r w:rsidRPr="00383667">
        <w:rPr>
          <w:rFonts w:cs="Huawei Sans"/>
        </w:rPr>
        <w:tab/>
        <w:t>all</w:t>
      </w:r>
    </w:p>
    <w:p w14:paraId="26950F6D" w14:textId="77777777" w:rsidR="00135587" w:rsidRPr="00383667" w:rsidRDefault="008A1952" w:rsidP="005714FA">
      <w:pPr>
        <w:pStyle w:val="2f3"/>
        <w:rPr>
          <w:rFonts w:cs="Huawei Sans"/>
        </w:rPr>
      </w:pPr>
      <w:r w:rsidRPr="00383667">
        <w:rPr>
          <w:rFonts w:cs="Huawei Sans"/>
        </w:rPr>
        <w:t>Info:</w:t>
      </w:r>
      <w:r w:rsidRPr="00383667">
        <w:rPr>
          <w:rFonts w:cs="Huawei Sans"/>
        </w:rPr>
        <w:tab/>
        <w:t>This</w:t>
      </w:r>
      <w:r w:rsidRPr="00383667">
        <w:rPr>
          <w:rFonts w:cs="Huawei Sans"/>
        </w:rPr>
        <w:tab/>
        <w:t>operation</w:t>
      </w:r>
      <w:r w:rsidRPr="00383667">
        <w:rPr>
          <w:rFonts w:cs="Huawei Sans"/>
        </w:rPr>
        <w:tab/>
        <w:t>may</w:t>
      </w:r>
      <w:r w:rsidRPr="00383667">
        <w:rPr>
          <w:rFonts w:cs="Huawei Sans"/>
        </w:rPr>
        <w:tab/>
        <w:t>take</w:t>
      </w:r>
      <w:r w:rsidRPr="00383667">
        <w:rPr>
          <w:rFonts w:cs="Huawei Sans"/>
        </w:rPr>
        <w:tab/>
        <w:t>a</w:t>
      </w:r>
      <w:r w:rsidRPr="00383667">
        <w:rPr>
          <w:rFonts w:cs="Huawei Sans"/>
        </w:rPr>
        <w:tab/>
        <w:t>few</w:t>
      </w:r>
      <w:r w:rsidRPr="00383667">
        <w:rPr>
          <w:rFonts w:cs="Huawei Sans"/>
        </w:rPr>
        <w:tab/>
        <w:t>seconds.</w:t>
      </w:r>
      <w:r w:rsidRPr="00383667">
        <w:rPr>
          <w:rFonts w:cs="Huawei Sans"/>
        </w:rPr>
        <w:tab/>
      </w:r>
      <w:r w:rsidRPr="00497E5B">
        <w:rPr>
          <w:rFonts w:cs="Huawei Sans"/>
        </w:rPr>
        <w:t>Please</w:t>
      </w:r>
      <w:r w:rsidRPr="00383667">
        <w:rPr>
          <w:rFonts w:cs="Huawei Sans"/>
        </w:rPr>
        <w:tab/>
        <w:t>wait</w:t>
      </w:r>
      <w:r w:rsidRPr="00383667">
        <w:rPr>
          <w:rFonts w:cs="Huawei Sans"/>
        </w:rPr>
        <w:tab/>
        <w:t>for</w:t>
      </w:r>
      <w:r w:rsidRPr="00383667">
        <w:rPr>
          <w:rFonts w:cs="Huawei Sans"/>
        </w:rPr>
        <w:tab/>
        <w:t>a</w:t>
      </w:r>
      <w:r w:rsidRPr="00383667">
        <w:rPr>
          <w:rFonts w:cs="Huawei Sans"/>
        </w:rPr>
        <w:tab/>
        <w:t>moment.done.</w:t>
      </w:r>
    </w:p>
    <w:p w14:paraId="4D6986ED" w14:textId="77777777" w:rsidR="00135587" w:rsidRPr="00383667" w:rsidRDefault="008A1952" w:rsidP="005714FA">
      <w:pPr>
        <w:pStyle w:val="2f3"/>
        <w:rPr>
          <w:rFonts w:cs="Huawei Sans"/>
        </w:rPr>
      </w:pPr>
      <w:r w:rsidRPr="00383667">
        <w:rPr>
          <w:rFonts w:cs="Huawei Sans"/>
        </w:rPr>
        <w:t>Total</w:t>
      </w:r>
      <w:r w:rsidRPr="00383667">
        <w:rPr>
          <w:rFonts w:cs="Huawei Sans"/>
        </w:rPr>
        <w:tab/>
        <w:t>AP</w:t>
      </w:r>
      <w:r w:rsidRPr="00383667">
        <w:rPr>
          <w:rFonts w:cs="Huawei Sans"/>
        </w:rPr>
        <w:tab/>
        <w:t>information:</w:t>
      </w:r>
    </w:p>
    <w:p w14:paraId="534A6881" w14:textId="77777777" w:rsidR="00135587" w:rsidRPr="00383667" w:rsidRDefault="008A1952" w:rsidP="005714FA">
      <w:pPr>
        <w:pStyle w:val="2f3"/>
        <w:rPr>
          <w:rFonts w:cs="Huawei Sans"/>
        </w:rPr>
      </w:pPr>
      <w:r w:rsidRPr="00497E5B">
        <w:rPr>
          <w:rFonts w:cs="Huawei Sans"/>
        </w:rPr>
        <w:t>nor</w:t>
      </w:r>
      <w:r w:rsidRPr="00383667">
        <w:rPr>
          <w:rFonts w:cs="Huawei Sans"/>
        </w:rPr>
        <w:tab/>
      </w:r>
      <w:r w:rsidRPr="00383667">
        <w:rPr>
          <w:rFonts w:cs="Huawei Sans"/>
        </w:rPr>
        <w:tab/>
        <w:t>:</w:t>
      </w:r>
      <w:r w:rsidRPr="00383667">
        <w:rPr>
          <w:rFonts w:cs="Huawei Sans"/>
        </w:rPr>
        <w:tab/>
      </w:r>
      <w:r w:rsidRPr="00497E5B">
        <w:rPr>
          <w:rFonts w:cs="Huawei Sans"/>
        </w:rPr>
        <w:t>normal</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2BE56646" w14:textId="77777777" w:rsidR="00135587" w:rsidRPr="00383667" w:rsidRDefault="008A1952" w:rsidP="005714FA">
      <w:pPr>
        <w:pStyle w:val="2f3"/>
        <w:rPr>
          <w:rFonts w:cs="Huawei Sans"/>
        </w:rPr>
      </w:pPr>
      <w:r w:rsidRPr="00383667">
        <w:rPr>
          <w:rFonts w:cs="Huawei Sans"/>
        </w:rPr>
        <w:t>--------------------------------------------------------------------------------------------</w:t>
      </w:r>
    </w:p>
    <w:p w14:paraId="576DF3A9" w14:textId="10376477" w:rsidR="00135587" w:rsidRPr="00383667" w:rsidRDefault="008A1952" w:rsidP="005714FA">
      <w:pPr>
        <w:pStyle w:val="2f3"/>
        <w:rPr>
          <w:rFonts w:cs="Huawei Sans"/>
        </w:rPr>
      </w:pPr>
      <w:r w:rsidRPr="00383667">
        <w:rPr>
          <w:rFonts w:cs="Huawei Sans"/>
        </w:rPr>
        <w:t>ID</w:t>
      </w:r>
      <w:r w:rsidRPr="00383667">
        <w:rPr>
          <w:rFonts w:cs="Huawei Sans"/>
        </w:rPr>
        <w:tab/>
      </w:r>
      <w:r w:rsidRPr="00383667">
        <w:rPr>
          <w:rFonts w:cs="Huawei Sans"/>
        </w:rPr>
        <w:tab/>
      </w:r>
      <w:r w:rsidRPr="00383667">
        <w:rPr>
          <w:rFonts w:cs="Huawei Sans"/>
        </w:rPr>
        <w:tab/>
        <w:t>MAC</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Name</w:t>
      </w:r>
      <w:r w:rsidRPr="00383667">
        <w:rPr>
          <w:rFonts w:cs="Huawei Sans"/>
        </w:rPr>
        <w:tab/>
        <w:t xml:space="preserve"> </w:t>
      </w:r>
      <w:r w:rsidR="001A32FE">
        <w:rPr>
          <w:rFonts w:cs="Huawei Sans"/>
        </w:rPr>
        <w:tab/>
      </w:r>
      <w:r w:rsidR="001A32FE">
        <w:rPr>
          <w:rFonts w:cs="Huawei Sans"/>
        </w:rPr>
        <w:tab/>
      </w:r>
      <w:r w:rsidRPr="00383667">
        <w:rPr>
          <w:rFonts w:cs="Huawei Sans"/>
        </w:rPr>
        <w:t>Group</w:t>
      </w:r>
      <w:r w:rsidRPr="00383667">
        <w:rPr>
          <w:rFonts w:cs="Huawei Sans"/>
        </w:rPr>
        <w:tab/>
      </w:r>
      <w:r w:rsidRPr="00383667">
        <w:rPr>
          <w:rFonts w:cs="Huawei Sans"/>
        </w:rPr>
        <w:tab/>
      </w:r>
      <w:r w:rsidRPr="00383667">
        <w:rPr>
          <w:rFonts w:cs="Huawei Sans"/>
        </w:rPr>
        <w:tab/>
        <w:t>IP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EB25D6">
        <w:rPr>
          <w:rFonts w:cs="Huawei Sans"/>
        </w:rPr>
        <w:tab/>
      </w:r>
      <w:r w:rsidR="001A32FE">
        <w:rPr>
          <w:rFonts w:cs="Huawei Sans"/>
        </w:rPr>
        <w:tab/>
        <w:t>Type</w:t>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Pr="00383667">
        <w:rPr>
          <w:rFonts w:cs="Huawei Sans"/>
        </w:rPr>
        <w:t>State</w:t>
      </w:r>
      <w:r w:rsidRPr="00383667">
        <w:rPr>
          <w:rFonts w:cs="Huawei Sans"/>
        </w:rPr>
        <w:tab/>
      </w:r>
      <w:r w:rsidRPr="00383667">
        <w:rPr>
          <w:rFonts w:cs="Huawei Sans"/>
        </w:rPr>
        <w:tab/>
      </w:r>
      <w:r w:rsidRPr="00383667">
        <w:rPr>
          <w:rFonts w:cs="Huawei Sans"/>
        </w:rPr>
        <w:tab/>
        <w:t>STA</w:t>
      </w:r>
      <w:r w:rsidRPr="00383667">
        <w:rPr>
          <w:rFonts w:cs="Huawei Sans"/>
        </w:rPr>
        <w:tab/>
      </w:r>
      <w:r w:rsidRPr="00383667">
        <w:rPr>
          <w:rFonts w:cs="Huawei Sans"/>
        </w:rPr>
        <w:tab/>
      </w:r>
      <w:r w:rsidRPr="00383667">
        <w:rPr>
          <w:rFonts w:cs="Huawei Sans"/>
        </w:rPr>
        <w:tab/>
        <w:t>Uptime</w:t>
      </w:r>
    </w:p>
    <w:p w14:paraId="4103D77A" w14:textId="77777777" w:rsidR="00135587" w:rsidRPr="00383667" w:rsidRDefault="008A1952" w:rsidP="005714FA">
      <w:pPr>
        <w:pStyle w:val="2f3"/>
        <w:rPr>
          <w:rFonts w:cs="Huawei Sans"/>
        </w:rPr>
      </w:pPr>
      <w:r w:rsidRPr="00383667">
        <w:rPr>
          <w:rFonts w:cs="Huawei Sans"/>
        </w:rPr>
        <w:t>--------------------------------------------------------------------------------------------</w:t>
      </w:r>
    </w:p>
    <w:p w14:paraId="6101AA7C" w14:textId="77777777" w:rsidR="00135587" w:rsidRPr="00383667" w:rsidRDefault="008A1952" w:rsidP="005714FA">
      <w:pPr>
        <w:pStyle w:val="2f3"/>
        <w:jc w:val="both"/>
        <w:rPr>
          <w:rFonts w:cs="Huawei Sans"/>
        </w:rPr>
      </w:pPr>
      <w:r w:rsidRPr="00383667">
        <w:rPr>
          <w:rFonts w:cs="Huawei Sans"/>
        </w:rPr>
        <w:t>0</w:t>
      </w:r>
      <w:r w:rsidRPr="00383667">
        <w:rPr>
          <w:rFonts w:cs="Huawei Sans"/>
        </w:rPr>
        <w:tab/>
      </w:r>
      <w:r w:rsidRPr="00383667">
        <w:rPr>
          <w:rFonts w:cs="Huawei Sans"/>
        </w:rPr>
        <w:tab/>
      </w:r>
      <w:r w:rsidRPr="00383667">
        <w:rPr>
          <w:rFonts w:cs="Huawei Sans"/>
        </w:rPr>
        <w:tab/>
      </w:r>
      <w:r w:rsidRPr="00383667">
        <w:rPr>
          <w:rFonts w:cs="Huawei Sans"/>
        </w:rPr>
        <w:tab/>
        <w:t>00e0-fc6e-2890</w:t>
      </w:r>
      <w:r w:rsidRPr="00383667">
        <w:rPr>
          <w:rFonts w:cs="Huawei Sans"/>
        </w:rPr>
        <w:tab/>
      </w:r>
      <w:r w:rsidRPr="00383667">
        <w:rPr>
          <w:rFonts w:cs="Huawei Sans"/>
        </w:rPr>
        <w:tab/>
      </w:r>
      <w:r w:rsidRPr="00383667">
        <w:rPr>
          <w:rFonts w:cs="Huawei Sans"/>
        </w:rPr>
        <w:tab/>
      </w:r>
      <w:r w:rsidRPr="00383667">
        <w:rPr>
          <w:rFonts w:cs="Huawei Sans"/>
        </w:rPr>
        <w:tab/>
        <w:t>ap1</w:t>
      </w:r>
      <w:r w:rsidRPr="00383667">
        <w:rPr>
          <w:rFonts w:cs="Huawei Sans"/>
        </w:rPr>
        <w:tab/>
      </w:r>
      <w:r w:rsidRPr="00383667">
        <w:rPr>
          <w:rFonts w:cs="Huawei Sans"/>
        </w:rPr>
        <w:tab/>
        <w:t xml:space="preserve">  depart1</w:t>
      </w:r>
      <w:r w:rsidRPr="00383667">
        <w:rPr>
          <w:rFonts w:cs="Huawei Sans"/>
        </w:rPr>
        <w:tab/>
        <w:t xml:space="preserve">  </w:t>
      </w:r>
      <w:r w:rsidRPr="00383667">
        <w:rPr>
          <w:rFonts w:cs="Huawei Sans"/>
          <w:color w:val="EC7061"/>
        </w:rPr>
        <w:t>10.0.10.254</w:t>
      </w:r>
      <w:r w:rsidRPr="00383667">
        <w:rPr>
          <w:rFonts w:cs="Huawei Sans"/>
        </w:rPr>
        <w:tab/>
      </w:r>
      <w:r w:rsidRPr="00383667">
        <w:rPr>
          <w:rFonts w:cs="Huawei Sans"/>
        </w:rPr>
        <w:tab/>
      </w:r>
      <w:r w:rsidRPr="00383667">
        <w:rPr>
          <w:rFonts w:cs="Huawei Sans"/>
        </w:rPr>
        <w:tab/>
        <w:t xml:space="preserve">  AirEngine5760-10</w:t>
      </w:r>
      <w:r w:rsidRPr="00383667">
        <w:rPr>
          <w:rFonts w:cs="Huawei Sans"/>
        </w:rPr>
        <w:tab/>
      </w:r>
      <w:r w:rsidRPr="00383667">
        <w:rPr>
          <w:rFonts w:cs="Huawei Sans"/>
        </w:rPr>
        <w:tab/>
      </w:r>
      <w:r w:rsidRPr="00383667">
        <w:rPr>
          <w:rFonts w:cs="Huawei Sans"/>
        </w:rPr>
        <w:tab/>
      </w:r>
      <w:r w:rsidRPr="00383667">
        <w:rPr>
          <w:rFonts w:cs="Huawei Sans"/>
          <w:color w:val="EC7061"/>
        </w:rPr>
        <w:t>nor</w:t>
      </w:r>
      <w:r w:rsidRPr="00383667">
        <w:rPr>
          <w:rFonts w:cs="Huawei Sans"/>
          <w:b/>
          <w:color w:val="EC7061"/>
        </w:rPr>
        <w:tab/>
      </w:r>
      <w:r w:rsidRPr="00383667">
        <w:rPr>
          <w:rFonts w:cs="Huawei Sans"/>
          <w:b/>
          <w:color w:val="EC7061"/>
        </w:rPr>
        <w:tab/>
      </w:r>
      <w:r w:rsidRPr="00383667">
        <w:rPr>
          <w:rFonts w:cs="Huawei Sans"/>
        </w:rPr>
        <w:tab/>
      </w:r>
      <w:r w:rsidRPr="00383667">
        <w:rPr>
          <w:rFonts w:cs="Huawei Sans"/>
        </w:rPr>
        <w:tab/>
      </w:r>
      <w:r w:rsidRPr="00383667">
        <w:rPr>
          <w:rFonts w:cs="Huawei Sans"/>
        </w:rPr>
        <w:tab/>
      </w:r>
      <w:r w:rsidRPr="00383667">
        <w:rPr>
          <w:rFonts w:cs="Huawei Sans"/>
          <w:b/>
          <w:color w:val="EC7061"/>
        </w:rPr>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50S</w:t>
      </w:r>
    </w:p>
    <w:p w14:paraId="5D7E8673" w14:textId="77777777" w:rsidR="00135587" w:rsidRPr="00383667" w:rsidRDefault="008A1952" w:rsidP="005714FA">
      <w:pPr>
        <w:pStyle w:val="2f3"/>
        <w:rPr>
          <w:rFonts w:cs="Huawei Sans"/>
        </w:rPr>
      </w:pPr>
      <w:r w:rsidRPr="00383667">
        <w:rPr>
          <w:rFonts w:cs="Huawei Sans"/>
        </w:rPr>
        <w:t>--------------------------------------------------------------------------------------------</w:t>
      </w:r>
    </w:p>
    <w:p w14:paraId="3B4F49B6" w14:textId="77777777" w:rsidR="00135587" w:rsidRPr="00383667" w:rsidRDefault="008A1952" w:rsidP="005714FA">
      <w:pPr>
        <w:pStyle w:val="2f3"/>
        <w:rPr>
          <w:rFonts w:cs="Huawei Sans"/>
        </w:rPr>
      </w:pPr>
      <w:r w:rsidRPr="00383667">
        <w:rPr>
          <w:rFonts w:cs="Huawei Sans"/>
        </w:rPr>
        <w:t>Total:</w:t>
      </w:r>
      <w:r w:rsidRPr="00383667">
        <w:rPr>
          <w:rFonts w:cs="Huawei Sans"/>
        </w:rPr>
        <w:tab/>
        <w:t>1</w:t>
      </w:r>
    </w:p>
    <w:p w14:paraId="7F55F33B" w14:textId="77777777" w:rsidR="00135587" w:rsidRPr="00383667" w:rsidRDefault="008A1952" w:rsidP="005714FA">
      <w:pPr>
        <w:pStyle w:val="1e"/>
      </w:pPr>
      <w:r w:rsidRPr="00383667">
        <w:t xml:space="preserve">Wait for a period of time and check the AP online status. If the AP status is </w:t>
      </w:r>
      <w:r w:rsidRPr="00383667">
        <w:rPr>
          <w:b/>
          <w:bCs/>
        </w:rPr>
        <w:t>nor</w:t>
      </w:r>
      <w:r w:rsidRPr="00383667">
        <w:t>, the AP goes online successfully and works properly. The AP has obtained the IP address 10.0.10.254 and has no STA associated.</w:t>
      </w:r>
    </w:p>
    <w:p w14:paraId="743B416A" w14:textId="77777777" w:rsidR="00135587" w:rsidRPr="00383667" w:rsidRDefault="008A1952" w:rsidP="00604E8C">
      <w:pPr>
        <w:pStyle w:val="30"/>
        <w:ind w:left="1032" w:hanging="278"/>
        <w:outlineLvl w:val="9"/>
        <w:rPr>
          <w:rFonts w:cs="Huawei Sans"/>
        </w:rPr>
      </w:pPr>
      <w:r w:rsidRPr="00383667">
        <w:rPr>
          <w:rFonts w:cs="Huawei Sans"/>
        </w:rPr>
        <w:t>Configure AC2.</w:t>
      </w:r>
    </w:p>
    <w:p w14:paraId="3AE3E6D6" w14:textId="77777777" w:rsidR="00135587" w:rsidRPr="00383667" w:rsidRDefault="008A1952" w:rsidP="005714FA">
      <w:pPr>
        <w:pStyle w:val="1e"/>
      </w:pPr>
      <w:r w:rsidRPr="00497E5B">
        <w:t>On</w:t>
      </w:r>
      <w:r w:rsidRPr="00383667">
        <w:t xml:space="preserve"> AC2, specify VLANIF 200 as the CAPWAP source interface, create the AP group </w:t>
      </w:r>
      <w:r w:rsidRPr="00383667">
        <w:rPr>
          <w:b/>
          <w:bCs/>
        </w:rPr>
        <w:t>depart2</w:t>
      </w:r>
      <w:r w:rsidRPr="00383667">
        <w:t xml:space="preserve">, configure MAC address authentication for APs, name the AP </w:t>
      </w:r>
      <w:r w:rsidRPr="00383667">
        <w:rPr>
          <w:b/>
          <w:bCs/>
        </w:rPr>
        <w:t>ap2</w:t>
      </w:r>
      <w:r w:rsidRPr="00383667">
        <w:t xml:space="preserve">, add it to the AP group </w:t>
      </w:r>
      <w:r w:rsidRPr="00383667">
        <w:rPr>
          <w:b/>
          <w:bCs/>
        </w:rPr>
        <w:t>depart2</w:t>
      </w:r>
      <w:r w:rsidRPr="00383667">
        <w:t xml:space="preserve">, associate parameter profiles with the VAP profile </w:t>
      </w:r>
      <w:r w:rsidRPr="00383667">
        <w:rPr>
          <w:b/>
          <w:bCs/>
        </w:rPr>
        <w:t>depart2</w:t>
      </w:r>
      <w:r w:rsidRPr="00383667">
        <w:t xml:space="preserve">, and bind the VAP profile to the AP group </w:t>
      </w:r>
      <w:r w:rsidRPr="00497E5B">
        <w:rPr>
          <w:b/>
          <w:bCs/>
        </w:rPr>
        <w:t>depart2</w:t>
      </w:r>
      <w:r w:rsidRPr="00383667">
        <w:t>.</w:t>
      </w:r>
    </w:p>
    <w:p w14:paraId="26261308" w14:textId="77777777" w:rsidR="00135587" w:rsidRPr="00383667" w:rsidRDefault="008A1952" w:rsidP="005714FA">
      <w:pPr>
        <w:pStyle w:val="1e"/>
      </w:pPr>
      <w:r w:rsidRPr="00383667">
        <w:t># Specify the CAPWAP source interface.</w:t>
      </w:r>
    </w:p>
    <w:p w14:paraId="3D296F69" w14:textId="77777777" w:rsidR="00135587" w:rsidRPr="00383667" w:rsidRDefault="008A1952" w:rsidP="005714FA">
      <w:pPr>
        <w:pStyle w:val="2f3"/>
        <w:rPr>
          <w:rFonts w:cs="Huawei Sans"/>
        </w:rPr>
      </w:pPr>
      <w:r w:rsidRPr="00383667">
        <w:rPr>
          <w:rFonts w:cs="Huawei Sans"/>
        </w:rPr>
        <w:t>[AC2]</w:t>
      </w:r>
      <w:r w:rsidRPr="00497E5B">
        <w:rPr>
          <w:rFonts w:cs="Huawei Sans"/>
        </w:rPr>
        <w:t>capwap</w:t>
      </w:r>
      <w:r w:rsidRPr="00383667">
        <w:rPr>
          <w:rFonts w:cs="Huawei Sans"/>
        </w:rPr>
        <w:t xml:space="preserve"> source interface vlanif200</w:t>
      </w:r>
    </w:p>
    <w:p w14:paraId="599914B3" w14:textId="77777777" w:rsidR="00135587" w:rsidRPr="00383667" w:rsidRDefault="008A1952" w:rsidP="005714FA">
      <w:pPr>
        <w:pStyle w:val="1e"/>
      </w:pPr>
      <w:r w:rsidRPr="00383667">
        <w:t xml:space="preserve"># Create an AP group named </w:t>
      </w:r>
      <w:r w:rsidRPr="00383667">
        <w:rPr>
          <w:b/>
          <w:bCs/>
        </w:rPr>
        <w:t>depart2</w:t>
      </w:r>
      <w:r w:rsidRPr="00383667">
        <w:t xml:space="preserve">. </w:t>
      </w:r>
    </w:p>
    <w:p w14:paraId="2813C3CB" w14:textId="77777777" w:rsidR="00135587" w:rsidRPr="00383667" w:rsidRDefault="008A1952" w:rsidP="005714FA">
      <w:pPr>
        <w:pStyle w:val="2f3"/>
        <w:rPr>
          <w:rFonts w:cs="Huawei Sans"/>
        </w:rPr>
      </w:pPr>
      <w:r w:rsidRPr="00383667">
        <w:rPr>
          <w:rFonts w:cs="Huawei Sans"/>
        </w:rPr>
        <w:t>[AC2]</w:t>
      </w:r>
      <w:r w:rsidRPr="00497E5B">
        <w:rPr>
          <w:rFonts w:cs="Huawei Sans"/>
        </w:rPr>
        <w:t>wlan</w:t>
      </w:r>
      <w:r w:rsidRPr="00383667">
        <w:rPr>
          <w:rFonts w:cs="Huawei Sans"/>
        </w:rPr>
        <w:t xml:space="preserve"> </w:t>
      </w:r>
    </w:p>
    <w:p w14:paraId="6D980612" w14:textId="77777777" w:rsidR="00135587" w:rsidRPr="00383667" w:rsidRDefault="008A1952" w:rsidP="005714FA">
      <w:pPr>
        <w:pStyle w:val="2f3"/>
        <w:rPr>
          <w:rFonts w:cs="Huawei Sans"/>
        </w:rPr>
      </w:pPr>
      <w:r w:rsidRPr="00383667">
        <w:rPr>
          <w:rFonts w:cs="Huawei Sans"/>
        </w:rPr>
        <w:t xml:space="preserve">[AC2-wlan-view] </w:t>
      </w:r>
      <w:r w:rsidRPr="00497E5B">
        <w:rPr>
          <w:rFonts w:cs="Huawei Sans"/>
        </w:rPr>
        <w:t>ap-group</w:t>
      </w:r>
      <w:r w:rsidRPr="00383667">
        <w:rPr>
          <w:rFonts w:cs="Huawei Sans"/>
        </w:rPr>
        <w:t xml:space="preserve"> name depart2</w:t>
      </w:r>
    </w:p>
    <w:p w14:paraId="07C8C2B4" w14:textId="77777777" w:rsidR="00135587" w:rsidRPr="00383667" w:rsidRDefault="008A1952" w:rsidP="005714FA">
      <w:pPr>
        <w:pStyle w:val="2f3"/>
        <w:rPr>
          <w:rFonts w:cs="Huawei Sans"/>
        </w:rPr>
      </w:pPr>
      <w:r w:rsidRPr="00383667">
        <w:rPr>
          <w:rFonts w:cs="Huawei Sans"/>
        </w:rPr>
        <w:t>[AC2-wlan-ap-group-depart2] quit</w:t>
      </w:r>
    </w:p>
    <w:p w14:paraId="5469465B" w14:textId="77777777" w:rsidR="00135587" w:rsidRPr="00383667" w:rsidRDefault="008A1952" w:rsidP="005714FA">
      <w:pPr>
        <w:pStyle w:val="1e"/>
      </w:pPr>
      <w:r w:rsidRPr="00383667">
        <w:t># Create a regulatory domain profile and configure the AC's country code in the profile.</w:t>
      </w:r>
    </w:p>
    <w:p w14:paraId="1F29E196" w14:textId="77777777" w:rsidR="00135587" w:rsidRPr="00383667" w:rsidRDefault="008A1952" w:rsidP="005714FA">
      <w:pPr>
        <w:pStyle w:val="2f3"/>
        <w:rPr>
          <w:rFonts w:cs="Huawei Sans"/>
        </w:rPr>
      </w:pPr>
      <w:r w:rsidRPr="00383667">
        <w:rPr>
          <w:rFonts w:cs="Huawei Sans"/>
        </w:rPr>
        <w:lastRenderedPageBreak/>
        <w:t>[AC2]</w:t>
      </w:r>
      <w:r w:rsidRPr="00497E5B">
        <w:rPr>
          <w:rFonts w:cs="Huawei Sans"/>
        </w:rPr>
        <w:t>wlan</w:t>
      </w:r>
    </w:p>
    <w:p w14:paraId="73F06361" w14:textId="77777777" w:rsidR="00135587" w:rsidRPr="00383667" w:rsidRDefault="008A1952" w:rsidP="005714FA">
      <w:pPr>
        <w:pStyle w:val="2f3"/>
        <w:rPr>
          <w:rFonts w:cs="Huawei Sans"/>
        </w:rPr>
      </w:pPr>
      <w:r w:rsidRPr="00383667">
        <w:rPr>
          <w:rFonts w:cs="Huawei Sans"/>
        </w:rPr>
        <w:t xml:space="preserve">[AC2-wlan-view] regulatory-domain-profile name default </w:t>
      </w:r>
    </w:p>
    <w:p w14:paraId="68B67BE2" w14:textId="77777777" w:rsidR="00135587" w:rsidRPr="00383667" w:rsidRDefault="008A1952" w:rsidP="005714FA">
      <w:pPr>
        <w:pStyle w:val="2f3"/>
        <w:rPr>
          <w:rFonts w:cs="Huawei Sans"/>
        </w:rPr>
      </w:pPr>
      <w:r w:rsidRPr="00383667">
        <w:rPr>
          <w:rFonts w:cs="Huawei Sans"/>
        </w:rPr>
        <w:t xml:space="preserve">[AC2-wlan-regulate-domain-default] country-code </w:t>
      </w:r>
      <w:r w:rsidRPr="00497E5B">
        <w:rPr>
          <w:rFonts w:cs="Huawei Sans"/>
        </w:rPr>
        <w:t>cn</w:t>
      </w:r>
    </w:p>
    <w:p w14:paraId="1FEA5768" w14:textId="77777777" w:rsidR="00135587" w:rsidRPr="00383667" w:rsidRDefault="008A1952" w:rsidP="005714FA">
      <w:pPr>
        <w:pStyle w:val="2f3"/>
        <w:rPr>
          <w:rFonts w:cs="Huawei Sans"/>
        </w:rPr>
      </w:pPr>
      <w:r w:rsidRPr="00383667">
        <w:rPr>
          <w:rFonts w:cs="Huawei Sans"/>
        </w:rPr>
        <w:t>Info: The current country code is same with the input country code.</w:t>
      </w:r>
    </w:p>
    <w:p w14:paraId="224F9F6F" w14:textId="77777777" w:rsidR="00135587" w:rsidRPr="00383667" w:rsidRDefault="008A1952" w:rsidP="005714FA">
      <w:pPr>
        <w:pStyle w:val="2f3"/>
        <w:rPr>
          <w:rFonts w:cs="Huawei Sans"/>
        </w:rPr>
      </w:pPr>
      <w:r w:rsidRPr="00383667">
        <w:rPr>
          <w:rFonts w:cs="Huawei Sans"/>
        </w:rPr>
        <w:t>[AC2-wlan-regulate-domain-default] quit</w:t>
      </w:r>
    </w:p>
    <w:p w14:paraId="5CE5169F" w14:textId="77777777" w:rsidR="00135587" w:rsidRPr="00383667" w:rsidRDefault="008A1952" w:rsidP="005714FA">
      <w:pPr>
        <w:pStyle w:val="1e"/>
      </w:pPr>
      <w:r w:rsidRPr="00383667">
        <w:t xml:space="preserve"># Bind the regulatory domain profile to the AP group. </w:t>
      </w:r>
    </w:p>
    <w:p w14:paraId="65801643" w14:textId="77777777" w:rsidR="00135587" w:rsidRPr="00383667" w:rsidRDefault="008A1952" w:rsidP="005714FA">
      <w:pPr>
        <w:pStyle w:val="2f3"/>
        <w:rPr>
          <w:rFonts w:cs="Huawei Sans"/>
        </w:rPr>
      </w:pPr>
      <w:r w:rsidRPr="00383667">
        <w:rPr>
          <w:rFonts w:cs="Huawei Sans"/>
        </w:rPr>
        <w:t>[AC2]</w:t>
      </w:r>
      <w:r w:rsidRPr="00497E5B">
        <w:rPr>
          <w:rFonts w:cs="Huawei Sans"/>
        </w:rPr>
        <w:t>wlan</w:t>
      </w:r>
    </w:p>
    <w:p w14:paraId="046AAC1E" w14:textId="77777777" w:rsidR="00135587" w:rsidRPr="00383667" w:rsidRDefault="008A1952" w:rsidP="005714FA">
      <w:pPr>
        <w:pStyle w:val="2f3"/>
        <w:rPr>
          <w:rFonts w:cs="Huawei Sans"/>
        </w:rPr>
      </w:pPr>
      <w:r w:rsidRPr="00383667">
        <w:rPr>
          <w:rFonts w:cs="Huawei Sans"/>
        </w:rPr>
        <w:t xml:space="preserve">[AC2-wlan-view] </w:t>
      </w:r>
      <w:r w:rsidRPr="00497E5B">
        <w:rPr>
          <w:rFonts w:cs="Huawei Sans"/>
        </w:rPr>
        <w:t>ap-group</w:t>
      </w:r>
      <w:r w:rsidRPr="00383667">
        <w:rPr>
          <w:rFonts w:cs="Huawei Sans"/>
        </w:rPr>
        <w:t xml:space="preserve"> name depart2</w:t>
      </w:r>
    </w:p>
    <w:p w14:paraId="0D12CD10" w14:textId="77777777" w:rsidR="00135587" w:rsidRPr="00383667" w:rsidRDefault="008A1952" w:rsidP="005714FA">
      <w:pPr>
        <w:pStyle w:val="2f3"/>
        <w:rPr>
          <w:rFonts w:cs="Huawei Sans"/>
        </w:rPr>
      </w:pPr>
      <w:r w:rsidRPr="00383667">
        <w:rPr>
          <w:rFonts w:cs="Huawei Sans"/>
        </w:rPr>
        <w:t xml:space="preserve">[AC2-wlan-ap-group- depart2] regulatory-domain-profile default </w:t>
      </w:r>
    </w:p>
    <w:p w14:paraId="484011B5" w14:textId="77777777" w:rsidR="00135587" w:rsidRPr="00383667" w:rsidRDefault="008A1952" w:rsidP="005714FA">
      <w:pPr>
        <w:pStyle w:val="2f3"/>
        <w:rPr>
          <w:rFonts w:cs="Huawei Sans"/>
        </w:rPr>
      </w:pPr>
      <w:r w:rsidRPr="00383667">
        <w:rPr>
          <w:rFonts w:cs="Huawei Sans"/>
        </w:rPr>
        <w:t>Warning: Modifying the country code will clear channel, power and antenna gain configurations of the radio and reset the AP. Continue?[Y/N]:y</w:t>
      </w:r>
    </w:p>
    <w:p w14:paraId="1BC47A8D" w14:textId="77777777" w:rsidR="00135587" w:rsidRPr="00383667" w:rsidRDefault="008A1952" w:rsidP="005714FA">
      <w:pPr>
        <w:pStyle w:val="2f3"/>
        <w:rPr>
          <w:rFonts w:cs="Huawei Sans"/>
        </w:rPr>
      </w:pPr>
      <w:r w:rsidRPr="00383667">
        <w:rPr>
          <w:rFonts w:cs="Huawei Sans"/>
        </w:rPr>
        <w:t>[AC2-wlan-ap-group- depart2] quit</w:t>
      </w:r>
    </w:p>
    <w:p w14:paraId="2EAF18B5" w14:textId="77777777" w:rsidR="00135587" w:rsidRPr="00383667" w:rsidRDefault="008A1952" w:rsidP="005714FA">
      <w:pPr>
        <w:pStyle w:val="1e"/>
      </w:pPr>
      <w:r w:rsidRPr="00383667">
        <w:t># Add an AP.</w:t>
      </w:r>
    </w:p>
    <w:p w14:paraId="37AC359D" w14:textId="77777777" w:rsidR="00135587" w:rsidRPr="00383667" w:rsidRDefault="008A1952" w:rsidP="005714FA">
      <w:pPr>
        <w:pStyle w:val="2f3"/>
        <w:rPr>
          <w:rFonts w:cs="Huawei Sans"/>
        </w:rPr>
      </w:pPr>
      <w:r w:rsidRPr="00383667">
        <w:rPr>
          <w:rFonts w:cs="Huawei Sans"/>
        </w:rPr>
        <w:t>[AC2]</w:t>
      </w:r>
      <w:r w:rsidRPr="00497E5B">
        <w:rPr>
          <w:rFonts w:cs="Huawei Sans"/>
        </w:rPr>
        <w:t>wlan</w:t>
      </w:r>
    </w:p>
    <w:p w14:paraId="3FD6D8C0" w14:textId="77777777" w:rsidR="00135587" w:rsidRPr="00383667" w:rsidRDefault="008A1952" w:rsidP="005714FA">
      <w:pPr>
        <w:pStyle w:val="2f3"/>
        <w:rPr>
          <w:rFonts w:cs="Huawei Sans"/>
        </w:rPr>
      </w:pPr>
      <w:r w:rsidRPr="00383667">
        <w:rPr>
          <w:rFonts w:cs="Huawei Sans"/>
        </w:rPr>
        <w:t xml:space="preserve">[AC2-wlan-view] </w:t>
      </w:r>
      <w:r w:rsidRPr="00497E5B">
        <w:rPr>
          <w:rFonts w:cs="Huawei Sans"/>
        </w:rPr>
        <w:t>ap</w:t>
      </w:r>
      <w:r w:rsidRPr="00383667">
        <w:rPr>
          <w:rFonts w:cs="Huawei Sans"/>
        </w:rPr>
        <w:t xml:space="preserve"> </w:t>
      </w:r>
      <w:r w:rsidRPr="00497E5B">
        <w:rPr>
          <w:rFonts w:cs="Huawei Sans"/>
        </w:rPr>
        <w:t>auth-mode</w:t>
      </w:r>
      <w:r w:rsidRPr="00383667">
        <w:rPr>
          <w:rFonts w:cs="Huawei Sans"/>
        </w:rPr>
        <w:t xml:space="preserve"> </w:t>
      </w:r>
      <w:r w:rsidRPr="00497E5B">
        <w:rPr>
          <w:rFonts w:cs="Huawei Sans"/>
        </w:rPr>
        <w:t>mac-auth</w:t>
      </w:r>
    </w:p>
    <w:p w14:paraId="092C8E40" w14:textId="77777777" w:rsidR="00135587" w:rsidRPr="00383667" w:rsidRDefault="008A1952" w:rsidP="005714FA">
      <w:pPr>
        <w:pStyle w:val="2f3"/>
        <w:rPr>
          <w:rFonts w:cs="Huawei Sans"/>
        </w:rPr>
      </w:pPr>
      <w:r w:rsidRPr="00383667">
        <w:rPr>
          <w:rFonts w:cs="Huawei Sans"/>
        </w:rPr>
        <w:t xml:space="preserve">[AC2-wlan-view] </w:t>
      </w:r>
      <w:r w:rsidRPr="00497E5B">
        <w:rPr>
          <w:rFonts w:cs="Huawei Sans"/>
        </w:rPr>
        <w:t>ap-id</w:t>
      </w:r>
      <w:r w:rsidRPr="00383667">
        <w:rPr>
          <w:rFonts w:cs="Huawei Sans"/>
        </w:rPr>
        <w:t xml:space="preserve"> 0 </w:t>
      </w:r>
      <w:r w:rsidRPr="00497E5B">
        <w:rPr>
          <w:rFonts w:cs="Huawei Sans"/>
        </w:rPr>
        <w:t>ap-mac</w:t>
      </w:r>
      <w:r w:rsidRPr="00383667">
        <w:rPr>
          <w:rFonts w:cs="Huawei Sans"/>
        </w:rPr>
        <w:t xml:space="preserve"> 00e0-fcde-1990                //Set the AP's MAC address as required in the lab environment.</w:t>
      </w:r>
      <w:r w:rsidRPr="00383667">
        <w:rPr>
          <w:rFonts w:cs="Huawei Sans"/>
        </w:rPr>
        <w:br/>
        <w:t xml:space="preserve">[AC2-wlan-ap-0] </w:t>
      </w:r>
      <w:r w:rsidRPr="00497E5B">
        <w:rPr>
          <w:rFonts w:cs="Huawei Sans"/>
        </w:rPr>
        <w:t>ap-name</w:t>
      </w:r>
      <w:r w:rsidRPr="00383667">
        <w:rPr>
          <w:rFonts w:cs="Huawei Sans"/>
        </w:rPr>
        <w:t xml:space="preserve"> ap2</w:t>
      </w:r>
    </w:p>
    <w:p w14:paraId="4D036640" w14:textId="77777777" w:rsidR="00135587" w:rsidRPr="00383667" w:rsidRDefault="008A1952" w:rsidP="005714FA">
      <w:pPr>
        <w:pStyle w:val="2f3"/>
        <w:rPr>
          <w:rFonts w:cs="Huawei Sans"/>
        </w:rPr>
      </w:pPr>
      <w:r w:rsidRPr="00383667">
        <w:rPr>
          <w:rFonts w:cs="Huawei Sans"/>
        </w:rPr>
        <w:t xml:space="preserve">[AC2-wlan-ap-0] </w:t>
      </w:r>
      <w:r w:rsidRPr="00497E5B">
        <w:rPr>
          <w:rFonts w:cs="Huawei Sans"/>
        </w:rPr>
        <w:t>ap-group</w:t>
      </w:r>
      <w:r w:rsidRPr="00383667">
        <w:rPr>
          <w:rFonts w:cs="Huawei Sans"/>
        </w:rPr>
        <w:t xml:space="preserve"> depart2</w:t>
      </w:r>
    </w:p>
    <w:p w14:paraId="47C71EEA" w14:textId="77777777" w:rsidR="00135587" w:rsidRPr="00383667" w:rsidRDefault="008A1952" w:rsidP="005714FA">
      <w:pPr>
        <w:pStyle w:val="1e"/>
      </w:pPr>
      <w:r w:rsidRPr="00383667">
        <w:t># Configure parameter profiles.</w:t>
      </w:r>
    </w:p>
    <w:p w14:paraId="56B6E78A" w14:textId="77777777" w:rsidR="00135587" w:rsidRPr="00383667" w:rsidRDefault="008A1952" w:rsidP="005714FA">
      <w:pPr>
        <w:pStyle w:val="2f3"/>
        <w:rPr>
          <w:rFonts w:cs="Huawei Sans"/>
        </w:rPr>
      </w:pPr>
      <w:r w:rsidRPr="00383667">
        <w:rPr>
          <w:rFonts w:cs="Huawei Sans"/>
        </w:rPr>
        <w:t>[AC2]</w:t>
      </w:r>
      <w:r w:rsidRPr="00497E5B">
        <w:rPr>
          <w:rFonts w:cs="Huawei Sans"/>
        </w:rPr>
        <w:t>wlan</w:t>
      </w:r>
    </w:p>
    <w:p w14:paraId="66B05637" w14:textId="77777777" w:rsidR="00135587" w:rsidRPr="00383667" w:rsidRDefault="008A1952" w:rsidP="005714FA">
      <w:pPr>
        <w:pStyle w:val="2f3"/>
        <w:rPr>
          <w:rFonts w:cs="Huawei Sans"/>
        </w:rPr>
      </w:pPr>
      <w:r w:rsidRPr="00383667">
        <w:rPr>
          <w:rFonts w:cs="Huawei Sans"/>
        </w:rPr>
        <w:t>[AC2-wlan-view] security-profile name depart2</w:t>
      </w:r>
    </w:p>
    <w:p w14:paraId="0F4D92A7" w14:textId="77777777" w:rsidR="00135587" w:rsidRPr="00383667" w:rsidRDefault="008A1952" w:rsidP="005714FA">
      <w:pPr>
        <w:pStyle w:val="2f3"/>
        <w:rPr>
          <w:rFonts w:cs="Huawei Sans"/>
        </w:rPr>
      </w:pPr>
      <w:r w:rsidRPr="00383667">
        <w:rPr>
          <w:rFonts w:cs="Huawei Sans"/>
        </w:rPr>
        <w:t xml:space="preserve">[AC2-wlan-sec-prof-depart2] security wpa2 psk pass-phrase huawei123 </w:t>
      </w:r>
      <w:r w:rsidRPr="00497E5B">
        <w:rPr>
          <w:rFonts w:cs="Huawei Sans"/>
        </w:rPr>
        <w:t>aes</w:t>
      </w:r>
    </w:p>
    <w:p w14:paraId="46E3DED2" w14:textId="77777777" w:rsidR="00135587" w:rsidRPr="00383667" w:rsidRDefault="008A1952" w:rsidP="005714FA">
      <w:pPr>
        <w:pStyle w:val="2f3"/>
        <w:rPr>
          <w:rFonts w:cs="Huawei Sans"/>
        </w:rPr>
      </w:pPr>
      <w:r w:rsidRPr="00383667">
        <w:rPr>
          <w:rFonts w:cs="Huawei Sans"/>
        </w:rPr>
        <w:t xml:space="preserve">[AC2-wlan-sec-prof- depart2] quit </w:t>
      </w:r>
    </w:p>
    <w:p w14:paraId="164EC2D5" w14:textId="77777777" w:rsidR="00135587" w:rsidRPr="00383667" w:rsidRDefault="008A1952" w:rsidP="005714FA">
      <w:pPr>
        <w:pStyle w:val="2f3"/>
        <w:rPr>
          <w:rFonts w:cs="Huawei Sans"/>
        </w:rPr>
      </w:pPr>
      <w:r w:rsidRPr="00383667">
        <w:rPr>
          <w:rFonts w:cs="Huawei Sans"/>
        </w:rPr>
        <w:t>[AC2-wlan-view] ssid-profile name depart2</w:t>
      </w:r>
    </w:p>
    <w:p w14:paraId="02FE032E" w14:textId="77777777" w:rsidR="00135587" w:rsidRPr="00383667" w:rsidRDefault="008A1952" w:rsidP="005714FA">
      <w:pPr>
        <w:pStyle w:val="2f3"/>
        <w:rPr>
          <w:rFonts w:cs="Huawei Sans"/>
        </w:rPr>
      </w:pPr>
      <w:r w:rsidRPr="00383667">
        <w:rPr>
          <w:rFonts w:cs="Huawei Sans"/>
        </w:rPr>
        <w:t xml:space="preserve">[AC2-wlan-ssid-prof-depart2] </w:t>
      </w:r>
      <w:r w:rsidRPr="00497E5B">
        <w:rPr>
          <w:rFonts w:cs="Huawei Sans"/>
        </w:rPr>
        <w:t>ssid</w:t>
      </w:r>
      <w:r w:rsidRPr="00383667">
        <w:rPr>
          <w:rFonts w:cs="Huawei Sans"/>
        </w:rPr>
        <w:t xml:space="preserve"> roam</w:t>
      </w:r>
    </w:p>
    <w:p w14:paraId="78751597" w14:textId="77777777" w:rsidR="00135587" w:rsidRPr="00383667" w:rsidRDefault="008A1952" w:rsidP="005714FA">
      <w:pPr>
        <w:pStyle w:val="2f3"/>
        <w:rPr>
          <w:rFonts w:cs="Huawei Sans"/>
        </w:rPr>
      </w:pPr>
      <w:r w:rsidRPr="00383667">
        <w:rPr>
          <w:rFonts w:cs="Huawei Sans"/>
        </w:rPr>
        <w:t>[AC2-wlan-ssid-prof-depart2] quit</w:t>
      </w:r>
    </w:p>
    <w:p w14:paraId="713DE0A5" w14:textId="77777777" w:rsidR="00135587" w:rsidRPr="00383667" w:rsidRDefault="008A1952" w:rsidP="005714FA">
      <w:pPr>
        <w:pStyle w:val="2f3"/>
        <w:rPr>
          <w:rFonts w:cs="Huawei Sans"/>
        </w:rPr>
      </w:pPr>
      <w:r w:rsidRPr="00383667">
        <w:rPr>
          <w:rFonts w:cs="Huawei Sans"/>
        </w:rPr>
        <w:t>[AC2-wlan-view] vap-profile name depart2</w:t>
      </w:r>
    </w:p>
    <w:p w14:paraId="453E9E78" w14:textId="77777777" w:rsidR="00135587" w:rsidRPr="00383667" w:rsidRDefault="008A1952" w:rsidP="005714FA">
      <w:pPr>
        <w:pStyle w:val="2f3"/>
        <w:rPr>
          <w:rFonts w:cs="Huawei Sans"/>
        </w:rPr>
      </w:pPr>
      <w:r w:rsidRPr="00383667">
        <w:rPr>
          <w:rFonts w:cs="Huawei Sans"/>
        </w:rPr>
        <w:t>[AC2-wlan-vap-prof-depart2] forward-mode direct-forward</w:t>
      </w:r>
    </w:p>
    <w:p w14:paraId="013AFFF8" w14:textId="77777777" w:rsidR="00135587" w:rsidRPr="00383667" w:rsidRDefault="008A1952" w:rsidP="005714FA">
      <w:pPr>
        <w:pStyle w:val="2f3"/>
        <w:rPr>
          <w:rFonts w:cs="Huawei Sans"/>
        </w:rPr>
      </w:pPr>
      <w:r w:rsidRPr="00383667">
        <w:rPr>
          <w:rFonts w:cs="Huawei Sans"/>
        </w:rPr>
        <w:t xml:space="preserve">[AC2-wlan-vap-prof-depart2]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21</w:t>
      </w:r>
    </w:p>
    <w:p w14:paraId="29EDEF5A" w14:textId="77777777" w:rsidR="00135587" w:rsidRPr="00383667" w:rsidRDefault="008A1952" w:rsidP="005714FA">
      <w:pPr>
        <w:pStyle w:val="2f3"/>
        <w:rPr>
          <w:rFonts w:cs="Huawei Sans"/>
        </w:rPr>
      </w:pPr>
      <w:r w:rsidRPr="00383667">
        <w:rPr>
          <w:rFonts w:cs="Huawei Sans"/>
        </w:rPr>
        <w:t>[AC2-wlan-vap-prof-depart2] ssid-profile depart2</w:t>
      </w:r>
    </w:p>
    <w:p w14:paraId="3FD1BFF0" w14:textId="77777777" w:rsidR="00135587" w:rsidRPr="00383667" w:rsidRDefault="008A1952" w:rsidP="005714FA">
      <w:pPr>
        <w:pStyle w:val="2f3"/>
        <w:rPr>
          <w:rFonts w:cs="Huawei Sans"/>
        </w:rPr>
      </w:pPr>
      <w:r w:rsidRPr="00383667">
        <w:rPr>
          <w:rFonts w:cs="Huawei Sans"/>
        </w:rPr>
        <w:t>[AC2-wlan-vap-prof-depart2] security-profile depart2</w:t>
      </w:r>
    </w:p>
    <w:p w14:paraId="306AEEC3" w14:textId="77777777" w:rsidR="00135587" w:rsidRPr="00383667" w:rsidRDefault="008A1952" w:rsidP="005714FA">
      <w:pPr>
        <w:pStyle w:val="2f3"/>
        <w:rPr>
          <w:rFonts w:cs="Huawei Sans"/>
        </w:rPr>
      </w:pPr>
      <w:r w:rsidRPr="00383667">
        <w:rPr>
          <w:rFonts w:cs="Huawei Sans"/>
        </w:rPr>
        <w:t>[AC2-wlan-vap-prof-depart2] quit</w:t>
      </w:r>
    </w:p>
    <w:p w14:paraId="3C6233F1" w14:textId="77777777" w:rsidR="00135587" w:rsidRPr="00383667" w:rsidRDefault="008A1952" w:rsidP="005714FA">
      <w:pPr>
        <w:pStyle w:val="2f3"/>
        <w:rPr>
          <w:rFonts w:cs="Huawei Sans"/>
        </w:rPr>
      </w:pPr>
      <w:r w:rsidRPr="00383667">
        <w:rPr>
          <w:rFonts w:cs="Huawei Sans"/>
        </w:rPr>
        <w:t xml:space="preserve">[AC2-wlan-view] </w:t>
      </w:r>
      <w:r w:rsidRPr="00497E5B">
        <w:rPr>
          <w:rFonts w:cs="Huawei Sans"/>
        </w:rPr>
        <w:t>ap-group</w:t>
      </w:r>
      <w:r w:rsidRPr="00383667">
        <w:rPr>
          <w:rFonts w:cs="Huawei Sans"/>
        </w:rPr>
        <w:t xml:space="preserve"> name depart2</w:t>
      </w:r>
    </w:p>
    <w:p w14:paraId="330939C4" w14:textId="77777777" w:rsidR="00135587" w:rsidRPr="00383667" w:rsidRDefault="008A1952" w:rsidP="005714FA">
      <w:pPr>
        <w:pStyle w:val="2f3"/>
        <w:rPr>
          <w:rFonts w:cs="Huawei Sans"/>
        </w:rPr>
      </w:pPr>
      <w:r w:rsidRPr="00383667">
        <w:rPr>
          <w:rFonts w:cs="Huawei Sans"/>
        </w:rPr>
        <w:t xml:space="preserve">[AC2-wlan-ap-group-depart2] vap-profile depart2 </w:t>
      </w:r>
      <w:r w:rsidRPr="00497E5B">
        <w:rPr>
          <w:rFonts w:cs="Huawei Sans"/>
        </w:rPr>
        <w:t>wlan</w:t>
      </w:r>
      <w:r w:rsidRPr="00383667">
        <w:rPr>
          <w:rFonts w:cs="Huawei Sans"/>
        </w:rPr>
        <w:t xml:space="preserve"> 1 radio all</w:t>
      </w:r>
    </w:p>
    <w:p w14:paraId="22795859" w14:textId="77777777" w:rsidR="00135587" w:rsidRPr="00383667" w:rsidRDefault="008A1952" w:rsidP="005714FA">
      <w:pPr>
        <w:pStyle w:val="2f3"/>
        <w:rPr>
          <w:rFonts w:cs="Huawei Sans"/>
        </w:rPr>
      </w:pPr>
      <w:r w:rsidRPr="00383667">
        <w:rPr>
          <w:rFonts w:cs="Huawei Sans"/>
        </w:rPr>
        <w:t>[AC2-wlan-ap-group-depart2] quit</w:t>
      </w:r>
    </w:p>
    <w:p w14:paraId="22B916E7" w14:textId="77777777" w:rsidR="00135587" w:rsidRPr="00383667" w:rsidRDefault="008A1952" w:rsidP="005714FA">
      <w:pPr>
        <w:pStyle w:val="1e"/>
      </w:pPr>
      <w:r w:rsidRPr="00383667">
        <w:t xml:space="preserve">The security profile </w:t>
      </w:r>
      <w:r w:rsidRPr="00383667">
        <w:rPr>
          <w:b/>
          <w:bCs/>
        </w:rPr>
        <w:t>depart2</w:t>
      </w:r>
      <w:r w:rsidRPr="00383667">
        <w:t xml:space="preserve"> is configured, with the authentication mode of WPA2-PSK and the pre-shared key of </w:t>
      </w:r>
      <w:r w:rsidRPr="00383667">
        <w:rPr>
          <w:b/>
          <w:bCs/>
        </w:rPr>
        <w:t>huawei123</w:t>
      </w:r>
      <w:r w:rsidRPr="00383667">
        <w:t>.</w:t>
      </w:r>
    </w:p>
    <w:p w14:paraId="59352A10" w14:textId="77777777" w:rsidR="00135587" w:rsidRPr="00383667" w:rsidRDefault="008A1952" w:rsidP="005714FA">
      <w:pPr>
        <w:pStyle w:val="1e"/>
      </w:pPr>
      <w:r w:rsidRPr="00383667">
        <w:t xml:space="preserve">The SSID profile </w:t>
      </w:r>
      <w:r w:rsidRPr="00383667">
        <w:rPr>
          <w:b/>
          <w:bCs/>
        </w:rPr>
        <w:t>depart2</w:t>
      </w:r>
      <w:r w:rsidRPr="00383667">
        <w:t xml:space="preserve"> is configured, and the SSID is set to </w:t>
      </w:r>
      <w:r w:rsidRPr="00383667">
        <w:rPr>
          <w:b/>
          <w:bCs/>
        </w:rPr>
        <w:t>roam</w:t>
      </w:r>
      <w:r w:rsidRPr="00383667">
        <w:t>.</w:t>
      </w:r>
    </w:p>
    <w:p w14:paraId="543130AF" w14:textId="77777777" w:rsidR="00135587" w:rsidRPr="00383667" w:rsidRDefault="008A1952" w:rsidP="005714FA">
      <w:pPr>
        <w:pStyle w:val="1e"/>
      </w:pPr>
      <w:r w:rsidRPr="00383667">
        <w:t xml:space="preserve">The VAP profile </w:t>
      </w:r>
      <w:r w:rsidRPr="00383667">
        <w:rPr>
          <w:b/>
          <w:bCs/>
        </w:rPr>
        <w:t>depart2</w:t>
      </w:r>
      <w:r w:rsidRPr="00383667">
        <w:t xml:space="preserve"> is configured, with the direct forwarding mode and the service VLAN 21, and has the SSID profile </w:t>
      </w:r>
      <w:r w:rsidRPr="00383667">
        <w:rPr>
          <w:b/>
          <w:bCs/>
        </w:rPr>
        <w:t>depart2</w:t>
      </w:r>
      <w:r w:rsidRPr="00383667">
        <w:t xml:space="preserve"> and security profile </w:t>
      </w:r>
      <w:r w:rsidRPr="00383667">
        <w:rPr>
          <w:b/>
          <w:bCs/>
        </w:rPr>
        <w:t>depart1</w:t>
      </w:r>
      <w:r w:rsidRPr="00383667">
        <w:t xml:space="preserve"> bound.</w:t>
      </w:r>
    </w:p>
    <w:p w14:paraId="00E1832A" w14:textId="77777777" w:rsidR="00135587" w:rsidRPr="00383667" w:rsidRDefault="008A1952" w:rsidP="005714FA">
      <w:pPr>
        <w:pStyle w:val="1e"/>
      </w:pPr>
      <w:r w:rsidRPr="00383667">
        <w:t xml:space="preserve">The VAP profile </w:t>
      </w:r>
      <w:r w:rsidRPr="00383667">
        <w:rPr>
          <w:b/>
          <w:bCs/>
        </w:rPr>
        <w:t>depart2</w:t>
      </w:r>
      <w:r w:rsidRPr="00383667">
        <w:t xml:space="preserve"> is bound to the AP group </w:t>
      </w:r>
      <w:r w:rsidRPr="00383667">
        <w:rPr>
          <w:b/>
          <w:bCs/>
        </w:rPr>
        <w:t>depart2</w:t>
      </w:r>
      <w:r w:rsidRPr="00383667">
        <w:t>.</w:t>
      </w:r>
    </w:p>
    <w:p w14:paraId="62087294" w14:textId="77777777" w:rsidR="00135587" w:rsidRPr="00383667" w:rsidRDefault="008A1952" w:rsidP="005714FA">
      <w:pPr>
        <w:pStyle w:val="1e"/>
      </w:pPr>
      <w:r w:rsidRPr="00383667">
        <w:t># Check the AP online status.</w:t>
      </w:r>
    </w:p>
    <w:p w14:paraId="6D70D071" w14:textId="77777777" w:rsidR="00135587" w:rsidRPr="00383667" w:rsidRDefault="008A1952" w:rsidP="005714FA">
      <w:pPr>
        <w:pStyle w:val="2f3"/>
        <w:rPr>
          <w:rFonts w:cs="Huawei Sans"/>
        </w:rPr>
      </w:pPr>
      <w:r w:rsidRPr="00383667">
        <w:rPr>
          <w:rFonts w:cs="Huawei Sans"/>
        </w:rPr>
        <w:t>&lt;AC2&gt;display</w:t>
      </w:r>
      <w:r w:rsidRPr="00383667">
        <w:rPr>
          <w:rFonts w:cs="Huawei Sans"/>
        </w:rPr>
        <w:tab/>
      </w:r>
      <w:r w:rsidRPr="00497E5B">
        <w:rPr>
          <w:rFonts w:cs="Huawei Sans"/>
        </w:rPr>
        <w:t>ap</w:t>
      </w:r>
      <w:r w:rsidRPr="00383667">
        <w:rPr>
          <w:rFonts w:cs="Huawei Sans"/>
        </w:rPr>
        <w:tab/>
        <w:t>all</w:t>
      </w:r>
    </w:p>
    <w:p w14:paraId="4CFE3916" w14:textId="77777777" w:rsidR="00135587" w:rsidRPr="00383667" w:rsidRDefault="008A1952" w:rsidP="005714FA">
      <w:pPr>
        <w:pStyle w:val="2f3"/>
        <w:rPr>
          <w:rFonts w:cs="Huawei Sans"/>
        </w:rPr>
      </w:pPr>
      <w:r w:rsidRPr="00383667">
        <w:rPr>
          <w:rFonts w:cs="Huawei Sans"/>
        </w:rPr>
        <w:t>Info:</w:t>
      </w:r>
      <w:r w:rsidRPr="00383667">
        <w:rPr>
          <w:rFonts w:cs="Huawei Sans"/>
        </w:rPr>
        <w:tab/>
        <w:t>This</w:t>
      </w:r>
      <w:r w:rsidRPr="00383667">
        <w:rPr>
          <w:rFonts w:cs="Huawei Sans"/>
        </w:rPr>
        <w:tab/>
        <w:t>operation</w:t>
      </w:r>
      <w:r w:rsidRPr="00383667">
        <w:rPr>
          <w:rFonts w:cs="Huawei Sans"/>
        </w:rPr>
        <w:tab/>
        <w:t>may</w:t>
      </w:r>
      <w:r w:rsidRPr="00383667">
        <w:rPr>
          <w:rFonts w:cs="Huawei Sans"/>
        </w:rPr>
        <w:tab/>
        <w:t>take</w:t>
      </w:r>
      <w:r w:rsidRPr="00383667">
        <w:rPr>
          <w:rFonts w:cs="Huawei Sans"/>
        </w:rPr>
        <w:tab/>
        <w:t>a</w:t>
      </w:r>
      <w:r w:rsidRPr="00383667">
        <w:rPr>
          <w:rFonts w:cs="Huawei Sans"/>
        </w:rPr>
        <w:tab/>
        <w:t>few</w:t>
      </w:r>
      <w:r w:rsidRPr="00383667">
        <w:rPr>
          <w:rFonts w:cs="Huawei Sans"/>
        </w:rPr>
        <w:tab/>
        <w:t>seconds.</w:t>
      </w:r>
      <w:r w:rsidRPr="00383667">
        <w:rPr>
          <w:rFonts w:cs="Huawei Sans"/>
        </w:rPr>
        <w:tab/>
      </w:r>
      <w:r w:rsidRPr="00497E5B">
        <w:rPr>
          <w:rFonts w:cs="Huawei Sans"/>
        </w:rPr>
        <w:t>Please</w:t>
      </w:r>
      <w:r w:rsidRPr="00383667">
        <w:rPr>
          <w:rFonts w:cs="Huawei Sans"/>
        </w:rPr>
        <w:tab/>
        <w:t>wait</w:t>
      </w:r>
      <w:r w:rsidRPr="00383667">
        <w:rPr>
          <w:rFonts w:cs="Huawei Sans"/>
        </w:rPr>
        <w:tab/>
        <w:t>for</w:t>
      </w:r>
      <w:r w:rsidRPr="00383667">
        <w:rPr>
          <w:rFonts w:cs="Huawei Sans"/>
        </w:rPr>
        <w:tab/>
        <w:t>a</w:t>
      </w:r>
      <w:r w:rsidRPr="00383667">
        <w:rPr>
          <w:rFonts w:cs="Huawei Sans"/>
        </w:rPr>
        <w:tab/>
        <w:t>moment.done.</w:t>
      </w:r>
    </w:p>
    <w:p w14:paraId="7ED09F37" w14:textId="77777777" w:rsidR="00135587" w:rsidRPr="00383667" w:rsidRDefault="008A1952" w:rsidP="005714FA">
      <w:pPr>
        <w:pStyle w:val="2f3"/>
        <w:rPr>
          <w:rFonts w:cs="Huawei Sans"/>
        </w:rPr>
      </w:pPr>
      <w:r w:rsidRPr="00383667">
        <w:rPr>
          <w:rFonts w:cs="Huawei Sans"/>
        </w:rPr>
        <w:lastRenderedPageBreak/>
        <w:t>Total</w:t>
      </w:r>
      <w:r w:rsidRPr="00383667">
        <w:rPr>
          <w:rFonts w:cs="Huawei Sans"/>
        </w:rPr>
        <w:tab/>
        <w:t>AP</w:t>
      </w:r>
      <w:r w:rsidRPr="00383667">
        <w:rPr>
          <w:rFonts w:cs="Huawei Sans"/>
        </w:rPr>
        <w:tab/>
        <w:t>information:</w:t>
      </w:r>
    </w:p>
    <w:p w14:paraId="4DD3C06A" w14:textId="77777777" w:rsidR="00135587" w:rsidRPr="00383667" w:rsidRDefault="008A1952" w:rsidP="005714FA">
      <w:pPr>
        <w:pStyle w:val="2f3"/>
        <w:rPr>
          <w:rFonts w:cs="Huawei Sans"/>
        </w:rPr>
      </w:pPr>
      <w:r w:rsidRPr="00497E5B">
        <w:rPr>
          <w:rFonts w:cs="Huawei Sans"/>
        </w:rPr>
        <w:t>nor</w:t>
      </w:r>
      <w:r w:rsidRPr="00383667">
        <w:rPr>
          <w:rFonts w:cs="Huawei Sans"/>
        </w:rPr>
        <w:tab/>
      </w:r>
      <w:r w:rsidRPr="00383667">
        <w:rPr>
          <w:rFonts w:cs="Huawei Sans"/>
        </w:rPr>
        <w:tab/>
        <w:t>:</w:t>
      </w:r>
      <w:r w:rsidRPr="00383667">
        <w:rPr>
          <w:rFonts w:cs="Huawei Sans"/>
        </w:rPr>
        <w:tab/>
      </w:r>
      <w:r w:rsidRPr="00497E5B">
        <w:rPr>
          <w:rFonts w:cs="Huawei Sans"/>
        </w:rPr>
        <w:t>normal</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69124CE4" w14:textId="77777777" w:rsidR="00135587" w:rsidRPr="00383667" w:rsidRDefault="008A1952" w:rsidP="005714FA">
      <w:pPr>
        <w:pStyle w:val="2f3"/>
        <w:rPr>
          <w:rFonts w:cs="Huawei Sans"/>
        </w:rPr>
      </w:pPr>
      <w:r w:rsidRPr="00383667">
        <w:rPr>
          <w:rFonts w:cs="Huawei Sans"/>
        </w:rPr>
        <w:t>--------------------------------------------------------------------------------------------</w:t>
      </w:r>
    </w:p>
    <w:p w14:paraId="2BC26C7E" w14:textId="3A1FB929" w:rsidR="00135587" w:rsidRPr="00383667" w:rsidRDefault="008A1952" w:rsidP="005714FA">
      <w:pPr>
        <w:pStyle w:val="2f3"/>
        <w:rPr>
          <w:rFonts w:cs="Huawei Sans"/>
        </w:rPr>
      </w:pPr>
      <w:r w:rsidRPr="00383667">
        <w:rPr>
          <w:rFonts w:cs="Huawei Sans"/>
        </w:rPr>
        <w:t>ID</w:t>
      </w:r>
      <w:r w:rsidRPr="00383667">
        <w:rPr>
          <w:rFonts w:cs="Huawei Sans"/>
        </w:rPr>
        <w:tab/>
      </w:r>
      <w:r w:rsidRPr="00383667">
        <w:rPr>
          <w:rFonts w:cs="Huawei Sans"/>
        </w:rPr>
        <w:tab/>
      </w:r>
      <w:r w:rsidRPr="00383667">
        <w:rPr>
          <w:rFonts w:cs="Huawei Sans"/>
        </w:rPr>
        <w:tab/>
        <w:t>MAC</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Name</w:t>
      </w:r>
      <w:r w:rsidRPr="00383667">
        <w:rPr>
          <w:rFonts w:cs="Huawei Sans"/>
        </w:rPr>
        <w:tab/>
        <w:t xml:space="preserve"> </w:t>
      </w:r>
      <w:r w:rsidR="001A32FE">
        <w:rPr>
          <w:rFonts w:cs="Huawei Sans"/>
        </w:rPr>
        <w:tab/>
      </w:r>
      <w:r w:rsidR="001A32FE">
        <w:rPr>
          <w:rFonts w:cs="Huawei Sans"/>
        </w:rPr>
        <w:tab/>
      </w:r>
      <w:r w:rsidRPr="00383667">
        <w:rPr>
          <w:rFonts w:cs="Huawei Sans"/>
        </w:rPr>
        <w:t>Group</w:t>
      </w:r>
      <w:r w:rsidRPr="00383667">
        <w:rPr>
          <w:rFonts w:cs="Huawei Sans"/>
        </w:rPr>
        <w:tab/>
      </w:r>
      <w:r w:rsidRPr="00383667">
        <w:rPr>
          <w:rFonts w:cs="Huawei Sans"/>
        </w:rPr>
        <w:tab/>
      </w:r>
      <w:r w:rsidRPr="00383667">
        <w:rPr>
          <w:rFonts w:cs="Huawei Sans"/>
        </w:rPr>
        <w:tab/>
        <w:t>IP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State</w:t>
      </w:r>
      <w:r w:rsidRPr="00383667">
        <w:rPr>
          <w:rFonts w:cs="Huawei Sans"/>
        </w:rPr>
        <w:tab/>
      </w:r>
      <w:r w:rsidRPr="00383667">
        <w:rPr>
          <w:rFonts w:cs="Huawei Sans"/>
        </w:rPr>
        <w:tab/>
      </w:r>
      <w:r w:rsidRPr="00383667">
        <w:rPr>
          <w:rFonts w:cs="Huawei Sans"/>
        </w:rPr>
        <w:tab/>
        <w:t>STA</w:t>
      </w:r>
      <w:r w:rsidRPr="00383667">
        <w:rPr>
          <w:rFonts w:cs="Huawei Sans"/>
        </w:rPr>
        <w:tab/>
      </w:r>
      <w:r w:rsidRPr="00383667">
        <w:rPr>
          <w:rFonts w:cs="Huawei Sans"/>
        </w:rPr>
        <w:tab/>
      </w:r>
      <w:r w:rsidRPr="00383667">
        <w:rPr>
          <w:rFonts w:cs="Huawei Sans"/>
        </w:rPr>
        <w:tab/>
        <w:t>Uptime</w:t>
      </w:r>
    </w:p>
    <w:p w14:paraId="226EAF20" w14:textId="77777777" w:rsidR="00135587" w:rsidRPr="00383667" w:rsidRDefault="008A1952" w:rsidP="005714FA">
      <w:pPr>
        <w:pStyle w:val="2f3"/>
        <w:rPr>
          <w:rFonts w:cs="Huawei Sans"/>
        </w:rPr>
      </w:pPr>
      <w:r w:rsidRPr="00383667">
        <w:rPr>
          <w:rFonts w:cs="Huawei Sans"/>
        </w:rPr>
        <w:t>--------------------------------------------------------------------------------------------</w:t>
      </w:r>
    </w:p>
    <w:p w14:paraId="5EC14EAE" w14:textId="77777777" w:rsidR="00135587" w:rsidRPr="00383667" w:rsidRDefault="008A1952" w:rsidP="005714FA">
      <w:pPr>
        <w:pStyle w:val="2f3"/>
        <w:rPr>
          <w:rFonts w:cs="Huawei Sans"/>
        </w:rPr>
      </w:pPr>
      <w:r w:rsidRPr="00383667">
        <w:rPr>
          <w:rFonts w:cs="Huawei Sans"/>
        </w:rPr>
        <w:t>0</w:t>
      </w:r>
      <w:r w:rsidRPr="00383667">
        <w:rPr>
          <w:rFonts w:cs="Huawei Sans"/>
        </w:rPr>
        <w:tab/>
      </w:r>
      <w:r w:rsidRPr="00383667">
        <w:rPr>
          <w:rFonts w:cs="Huawei Sans"/>
        </w:rPr>
        <w:tab/>
      </w:r>
      <w:r w:rsidRPr="00383667">
        <w:rPr>
          <w:rFonts w:cs="Huawei Sans"/>
        </w:rPr>
        <w:tab/>
      </w:r>
      <w:r w:rsidRPr="00383667">
        <w:rPr>
          <w:rFonts w:cs="Huawei Sans"/>
        </w:rPr>
        <w:tab/>
        <w:t>00e0-fcde-1990</w:t>
      </w:r>
      <w:r w:rsidRPr="00383667">
        <w:rPr>
          <w:rFonts w:cs="Huawei Sans"/>
        </w:rPr>
        <w:tab/>
      </w:r>
      <w:r w:rsidRPr="00383667">
        <w:rPr>
          <w:rFonts w:cs="Huawei Sans"/>
        </w:rPr>
        <w:tab/>
      </w:r>
      <w:r w:rsidRPr="00383667">
        <w:rPr>
          <w:rFonts w:cs="Huawei Sans"/>
        </w:rPr>
        <w:tab/>
      </w:r>
      <w:r w:rsidRPr="00383667">
        <w:rPr>
          <w:rFonts w:cs="Huawei Sans"/>
        </w:rPr>
        <w:tab/>
        <w:t>ap2</w:t>
      </w:r>
      <w:r w:rsidRPr="00383667">
        <w:rPr>
          <w:rFonts w:cs="Huawei Sans"/>
        </w:rPr>
        <w:tab/>
      </w:r>
      <w:r w:rsidRPr="00383667">
        <w:rPr>
          <w:rFonts w:cs="Huawei Sans"/>
        </w:rPr>
        <w:tab/>
        <w:t xml:space="preserve">  depart2  </w:t>
      </w:r>
      <w:r w:rsidRPr="00383667">
        <w:rPr>
          <w:rFonts w:cs="Huawei Sans"/>
          <w:color w:val="EC7061"/>
        </w:rPr>
        <w:tab/>
        <w:t>10.0.20.254</w:t>
      </w:r>
      <w:r w:rsidRPr="00383667">
        <w:rPr>
          <w:rFonts w:cs="Huawei Sans"/>
          <w:color w:val="EC7061"/>
        </w:rPr>
        <w:tab/>
      </w:r>
      <w:r w:rsidRPr="00383667">
        <w:rPr>
          <w:rFonts w:cs="Huawei Sans"/>
        </w:rPr>
        <w:tab/>
      </w:r>
      <w:r w:rsidRPr="00383667">
        <w:rPr>
          <w:rFonts w:cs="Huawei Sans"/>
        </w:rPr>
        <w:tab/>
        <w:t xml:space="preserve">  AirEngine5760-10</w:t>
      </w:r>
      <w:r w:rsidRPr="00383667">
        <w:rPr>
          <w:rFonts w:cs="Huawei Sans"/>
        </w:rPr>
        <w:tab/>
      </w:r>
      <w:r w:rsidRPr="00383667">
        <w:rPr>
          <w:rFonts w:cs="Huawei Sans"/>
        </w:rPr>
        <w:tab/>
      </w:r>
      <w:r w:rsidRPr="00383667">
        <w:rPr>
          <w:rFonts w:cs="Huawei Sans"/>
        </w:rPr>
        <w:tab/>
      </w:r>
      <w:r w:rsidRPr="00383667">
        <w:rPr>
          <w:rFonts w:cs="Huawei Sans"/>
          <w:color w:val="EC7061"/>
        </w:rPr>
        <w:t>nor</w:t>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r>
      <w:r w:rsidRPr="00383667">
        <w:rPr>
          <w:rFonts w:cs="Huawei Sans"/>
          <w:color w:val="EC7061"/>
        </w:rPr>
        <w:tab/>
        <w:t>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1M:13S</w:t>
      </w:r>
    </w:p>
    <w:p w14:paraId="0E471531" w14:textId="77777777" w:rsidR="00135587" w:rsidRPr="00383667" w:rsidRDefault="008A1952" w:rsidP="005714FA">
      <w:pPr>
        <w:pStyle w:val="2f3"/>
        <w:rPr>
          <w:rFonts w:cs="Huawei Sans"/>
        </w:rPr>
      </w:pPr>
      <w:r w:rsidRPr="00383667">
        <w:rPr>
          <w:rFonts w:cs="Huawei Sans"/>
        </w:rPr>
        <w:t>--------------------------------------------------------------------------------------------</w:t>
      </w:r>
    </w:p>
    <w:p w14:paraId="455ABC96" w14:textId="77777777" w:rsidR="00135587" w:rsidRPr="00383667" w:rsidRDefault="008A1952" w:rsidP="005714FA">
      <w:pPr>
        <w:pStyle w:val="2f3"/>
        <w:rPr>
          <w:rFonts w:cs="Huawei Sans"/>
        </w:rPr>
      </w:pPr>
      <w:r w:rsidRPr="00383667">
        <w:rPr>
          <w:rFonts w:cs="Huawei Sans"/>
        </w:rPr>
        <w:t>Total:</w:t>
      </w:r>
      <w:r w:rsidRPr="00383667">
        <w:rPr>
          <w:rFonts w:cs="Huawei Sans"/>
        </w:rPr>
        <w:tab/>
        <w:t>1</w:t>
      </w:r>
    </w:p>
    <w:p w14:paraId="6BBE1F8C" w14:textId="77777777" w:rsidR="00135587" w:rsidRPr="00383667" w:rsidRDefault="008A1952" w:rsidP="005714FA">
      <w:pPr>
        <w:pStyle w:val="1e"/>
      </w:pPr>
      <w:r w:rsidRPr="00383667">
        <w:t xml:space="preserve">Wait for a period of time and check the AP online status. If the AP status is </w:t>
      </w:r>
      <w:r w:rsidRPr="00383667">
        <w:rPr>
          <w:b/>
          <w:bCs/>
        </w:rPr>
        <w:t>nor</w:t>
      </w:r>
      <w:r w:rsidRPr="00383667">
        <w:t>, the AP goes online successfully and works properly. The AP has obtained the IP address 10.0.20.254 and has no STA associated.</w:t>
      </w:r>
    </w:p>
    <w:p w14:paraId="151B1CDC" w14:textId="77777777" w:rsidR="00135587" w:rsidRPr="00383667" w:rsidRDefault="008A1952" w:rsidP="00604E8C">
      <w:pPr>
        <w:pStyle w:val="30"/>
        <w:tabs>
          <w:tab w:val="num" w:pos="1008"/>
        </w:tabs>
        <w:ind w:left="1032" w:hanging="278"/>
        <w:outlineLvl w:val="9"/>
        <w:rPr>
          <w:rFonts w:cs="Huawei Sans"/>
        </w:rPr>
      </w:pPr>
      <w:r w:rsidRPr="00383667">
        <w:rPr>
          <w:rFonts w:cs="Huawei Sans"/>
        </w:rPr>
        <w:t>Configure Layer 3 roaming.</w:t>
      </w:r>
    </w:p>
    <w:p w14:paraId="3D016A9B" w14:textId="77777777" w:rsidR="00135587" w:rsidRPr="00383667" w:rsidRDefault="008A1952" w:rsidP="005714FA">
      <w:pPr>
        <w:pStyle w:val="1e"/>
      </w:pPr>
      <w:r w:rsidRPr="00383667">
        <w:t xml:space="preserve">Configure static routes between the CAPWAP source interfaces on AC1 and AC2. Create the mobility group </w:t>
      </w:r>
      <w:r w:rsidRPr="00383667">
        <w:rPr>
          <w:b/>
          <w:bCs/>
        </w:rPr>
        <w:t>mobility</w:t>
      </w:r>
      <w:r w:rsidRPr="00383667">
        <w:t xml:space="preserve"> and add AC1 and AC2 to the mobility group, without specifying a mobility server.</w:t>
      </w:r>
    </w:p>
    <w:p w14:paraId="15048CDC" w14:textId="77777777" w:rsidR="00135587" w:rsidRPr="00383667" w:rsidRDefault="008A1952" w:rsidP="005714FA">
      <w:pPr>
        <w:pStyle w:val="1e"/>
      </w:pPr>
      <w:r w:rsidRPr="00383667">
        <w:t>#Configure static routes.</w:t>
      </w:r>
    </w:p>
    <w:p w14:paraId="10EC5246" w14:textId="77777777" w:rsidR="00135587" w:rsidRPr="00383667" w:rsidRDefault="008A1952" w:rsidP="005714FA">
      <w:pPr>
        <w:pStyle w:val="2f3"/>
        <w:rPr>
          <w:rFonts w:cs="Huawei Sans"/>
        </w:rPr>
      </w:pPr>
      <w:r w:rsidRPr="00383667">
        <w:rPr>
          <w:rFonts w:cs="Huawei Sans"/>
        </w:rPr>
        <w:t>[AC1]</w:t>
      </w:r>
      <w:r w:rsidRPr="00497E5B">
        <w:rPr>
          <w:rFonts w:cs="Huawei Sans"/>
        </w:rPr>
        <w:t>ip</w:t>
      </w:r>
      <w:r w:rsidRPr="00383667">
        <w:rPr>
          <w:rFonts w:cs="Huawei Sans"/>
        </w:rPr>
        <w:t xml:space="preserve"> route-static 10.0.200.0 255.255.255.0 10.0.100.1</w:t>
      </w:r>
    </w:p>
    <w:p w14:paraId="551D0A91" w14:textId="77777777" w:rsidR="00135587" w:rsidRPr="00383667" w:rsidRDefault="00135587" w:rsidP="005714FA">
      <w:pPr>
        <w:pStyle w:val="2f3"/>
        <w:rPr>
          <w:rFonts w:cs="Huawei Sans"/>
        </w:rPr>
      </w:pPr>
    </w:p>
    <w:p w14:paraId="5167482E" w14:textId="77777777" w:rsidR="00135587" w:rsidRPr="00383667" w:rsidRDefault="008A1952" w:rsidP="005714FA">
      <w:pPr>
        <w:pStyle w:val="2f3"/>
        <w:rPr>
          <w:rFonts w:cs="Huawei Sans"/>
        </w:rPr>
      </w:pPr>
      <w:r w:rsidRPr="00383667">
        <w:rPr>
          <w:rFonts w:cs="Huawei Sans"/>
        </w:rPr>
        <w:t>[AC2]</w:t>
      </w:r>
      <w:r w:rsidRPr="00497E5B">
        <w:rPr>
          <w:rFonts w:cs="Huawei Sans"/>
        </w:rPr>
        <w:t>ip</w:t>
      </w:r>
      <w:r w:rsidRPr="00383667">
        <w:rPr>
          <w:rFonts w:cs="Huawei Sans"/>
        </w:rPr>
        <w:t xml:space="preserve"> route-static 10.0.100.0 255.255.255.0 10.0.200.1</w:t>
      </w:r>
    </w:p>
    <w:p w14:paraId="7E9F3D3B" w14:textId="77777777" w:rsidR="00135587" w:rsidRPr="00383667" w:rsidRDefault="008A1952" w:rsidP="005714FA">
      <w:pPr>
        <w:pStyle w:val="1e"/>
      </w:pPr>
      <w:r w:rsidRPr="00383667">
        <w:t># Configure AC1.</w:t>
      </w:r>
    </w:p>
    <w:p w14:paraId="2DFCFFBD"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39731F75" w14:textId="77777777" w:rsidR="00135587" w:rsidRPr="00383667" w:rsidRDefault="008A1952" w:rsidP="005714FA">
      <w:pPr>
        <w:pStyle w:val="2f3"/>
        <w:rPr>
          <w:rFonts w:cs="Huawei Sans"/>
        </w:rPr>
      </w:pPr>
      <w:r w:rsidRPr="00383667">
        <w:rPr>
          <w:rFonts w:cs="Huawei Sans"/>
        </w:rPr>
        <w:t xml:space="preserve">[AC1 -wlan-view] mobility-group name mobility </w:t>
      </w:r>
    </w:p>
    <w:p w14:paraId="331285D7" w14:textId="77777777" w:rsidR="00135587" w:rsidRPr="00383667" w:rsidRDefault="008A1952" w:rsidP="005714FA">
      <w:pPr>
        <w:pStyle w:val="2f3"/>
        <w:rPr>
          <w:rFonts w:cs="Huawei Sans"/>
        </w:rPr>
      </w:pPr>
      <w:r w:rsidRPr="00383667">
        <w:rPr>
          <w:rFonts w:cs="Huawei Sans"/>
        </w:rPr>
        <w:t xml:space="preserve">[AC1-mc-mg-mobility] member </w:t>
      </w:r>
      <w:r w:rsidRPr="00497E5B">
        <w:rPr>
          <w:rFonts w:cs="Huawei Sans"/>
        </w:rPr>
        <w:t>ip-address</w:t>
      </w:r>
      <w:r w:rsidRPr="00383667">
        <w:rPr>
          <w:rFonts w:cs="Huawei Sans"/>
        </w:rPr>
        <w:t xml:space="preserve"> 10.0.100.254</w:t>
      </w:r>
    </w:p>
    <w:p w14:paraId="281A3A65" w14:textId="77777777" w:rsidR="00135587" w:rsidRPr="00383667" w:rsidRDefault="008A1952" w:rsidP="005714FA">
      <w:pPr>
        <w:pStyle w:val="2f3"/>
        <w:rPr>
          <w:rFonts w:cs="Huawei Sans"/>
        </w:rPr>
      </w:pPr>
      <w:r w:rsidRPr="00383667">
        <w:rPr>
          <w:rFonts w:cs="Huawei Sans"/>
        </w:rPr>
        <w:t xml:space="preserve">[AC1-mc-mg-mobility] member </w:t>
      </w:r>
      <w:r w:rsidRPr="00497E5B">
        <w:rPr>
          <w:rFonts w:cs="Huawei Sans"/>
        </w:rPr>
        <w:t>ip-address</w:t>
      </w:r>
      <w:r w:rsidRPr="00383667">
        <w:rPr>
          <w:rFonts w:cs="Huawei Sans"/>
        </w:rPr>
        <w:t xml:space="preserve"> 10.0.200.254</w:t>
      </w:r>
    </w:p>
    <w:p w14:paraId="387F8736" w14:textId="77777777" w:rsidR="00135587" w:rsidRPr="00383667" w:rsidRDefault="008A1952" w:rsidP="005714FA">
      <w:pPr>
        <w:pStyle w:val="1e"/>
      </w:pPr>
      <w:r w:rsidRPr="00383667">
        <w:t xml:space="preserve">The mobility group </w:t>
      </w:r>
      <w:r w:rsidRPr="00383667">
        <w:rPr>
          <w:b/>
          <w:bCs/>
        </w:rPr>
        <w:t>mobility</w:t>
      </w:r>
      <w:r w:rsidRPr="00383667">
        <w:t xml:space="preserve"> is created on AC1, and AC1 and AC2 are added to the mobility group as members.</w:t>
      </w:r>
    </w:p>
    <w:p w14:paraId="6043DEC0" w14:textId="77777777" w:rsidR="00135587" w:rsidRPr="00383667" w:rsidRDefault="008A1952" w:rsidP="005714FA">
      <w:pPr>
        <w:pStyle w:val="1e"/>
      </w:pPr>
      <w:r w:rsidRPr="00383667">
        <w:t># Configure AC2.</w:t>
      </w:r>
    </w:p>
    <w:p w14:paraId="7D8F0F89" w14:textId="77777777" w:rsidR="00135587" w:rsidRPr="00383667" w:rsidRDefault="008A1952" w:rsidP="005714FA">
      <w:pPr>
        <w:pStyle w:val="2f3"/>
        <w:rPr>
          <w:rFonts w:cs="Huawei Sans"/>
        </w:rPr>
      </w:pPr>
      <w:r w:rsidRPr="00383667">
        <w:rPr>
          <w:rFonts w:cs="Huawei Sans"/>
        </w:rPr>
        <w:t>[AC2]</w:t>
      </w:r>
      <w:r w:rsidRPr="00497E5B">
        <w:rPr>
          <w:rFonts w:cs="Huawei Sans"/>
        </w:rPr>
        <w:t>wlan</w:t>
      </w:r>
    </w:p>
    <w:p w14:paraId="53B08123" w14:textId="77777777" w:rsidR="00135587" w:rsidRPr="00383667" w:rsidRDefault="008A1952" w:rsidP="005714FA">
      <w:pPr>
        <w:pStyle w:val="2f3"/>
        <w:rPr>
          <w:rFonts w:cs="Huawei Sans"/>
        </w:rPr>
      </w:pPr>
      <w:r w:rsidRPr="00383667">
        <w:rPr>
          <w:rFonts w:cs="Huawei Sans"/>
        </w:rPr>
        <w:t xml:space="preserve">[AC2 -wlan-view] mobility-group name mobility </w:t>
      </w:r>
    </w:p>
    <w:p w14:paraId="63989FF2" w14:textId="77777777" w:rsidR="00135587" w:rsidRPr="00383667" w:rsidRDefault="008A1952" w:rsidP="005714FA">
      <w:pPr>
        <w:pStyle w:val="2f3"/>
        <w:rPr>
          <w:rFonts w:cs="Huawei Sans"/>
        </w:rPr>
      </w:pPr>
      <w:r w:rsidRPr="00383667">
        <w:rPr>
          <w:rFonts w:cs="Huawei Sans"/>
        </w:rPr>
        <w:t xml:space="preserve">[AC2-mc-mg-mobility] member </w:t>
      </w:r>
      <w:r w:rsidRPr="00497E5B">
        <w:rPr>
          <w:rFonts w:cs="Huawei Sans"/>
        </w:rPr>
        <w:t>ip-address</w:t>
      </w:r>
      <w:r w:rsidRPr="00383667">
        <w:rPr>
          <w:rFonts w:cs="Huawei Sans"/>
        </w:rPr>
        <w:t xml:space="preserve"> 10.0.100.254</w:t>
      </w:r>
    </w:p>
    <w:p w14:paraId="4BA32E74" w14:textId="77777777" w:rsidR="00135587" w:rsidRPr="00383667" w:rsidRDefault="008A1952" w:rsidP="005714FA">
      <w:pPr>
        <w:pStyle w:val="2f3"/>
        <w:rPr>
          <w:rFonts w:cs="Huawei Sans"/>
        </w:rPr>
      </w:pPr>
      <w:r w:rsidRPr="00383667">
        <w:rPr>
          <w:rFonts w:cs="Huawei Sans"/>
        </w:rPr>
        <w:t xml:space="preserve">[AC2-mc-mg-mobility] member </w:t>
      </w:r>
      <w:r w:rsidRPr="00497E5B">
        <w:rPr>
          <w:rFonts w:cs="Huawei Sans"/>
        </w:rPr>
        <w:t>ip-address</w:t>
      </w:r>
      <w:r w:rsidRPr="00383667">
        <w:rPr>
          <w:rFonts w:cs="Huawei Sans"/>
        </w:rPr>
        <w:t xml:space="preserve"> 10.0.200.254</w:t>
      </w:r>
    </w:p>
    <w:p w14:paraId="1E221196" w14:textId="77777777" w:rsidR="00135587" w:rsidRPr="00383667" w:rsidRDefault="008A1952" w:rsidP="005714FA">
      <w:pPr>
        <w:pStyle w:val="1e"/>
      </w:pPr>
      <w:r w:rsidRPr="00383667">
        <w:t xml:space="preserve">The mobility group </w:t>
      </w:r>
      <w:r w:rsidRPr="00383667">
        <w:rPr>
          <w:b/>
          <w:bCs/>
        </w:rPr>
        <w:t>mobility</w:t>
      </w:r>
      <w:r w:rsidRPr="00383667">
        <w:t xml:space="preserve"> is created on AC2, and AC1 and AC2 are added to the mobility group as members.</w:t>
      </w:r>
    </w:p>
    <w:p w14:paraId="395183A0" w14:textId="77777777" w:rsidR="00135587" w:rsidRPr="00383667" w:rsidRDefault="008A1952" w:rsidP="005714FA">
      <w:pPr>
        <w:pStyle w:val="1e"/>
      </w:pPr>
      <w:r w:rsidRPr="00383667">
        <w:t># Check the mobility group status.</w:t>
      </w:r>
    </w:p>
    <w:p w14:paraId="59E07FCF" w14:textId="77777777" w:rsidR="00135587" w:rsidRPr="00383667" w:rsidRDefault="008A1952" w:rsidP="005714FA">
      <w:pPr>
        <w:pStyle w:val="2f3"/>
        <w:rPr>
          <w:rFonts w:cs="Huawei Sans"/>
        </w:rPr>
      </w:pPr>
      <w:r w:rsidRPr="00383667">
        <w:rPr>
          <w:rFonts w:cs="Huawei Sans"/>
        </w:rPr>
        <w:t>[AC1]display mobility-group name mobility</w:t>
      </w:r>
    </w:p>
    <w:p w14:paraId="0CF3ED3F" w14:textId="77777777" w:rsidR="00135587" w:rsidRPr="00383667" w:rsidRDefault="008A1952" w:rsidP="005714FA">
      <w:pPr>
        <w:pStyle w:val="2f3"/>
        <w:rPr>
          <w:rFonts w:cs="Huawei Sans"/>
        </w:rPr>
      </w:pPr>
      <w:r w:rsidRPr="00383667">
        <w:rPr>
          <w:rFonts w:cs="Huawei Sans"/>
        </w:rPr>
        <w:t>--------------------------------------------------------------------------------</w:t>
      </w:r>
    </w:p>
    <w:p w14:paraId="536E62C1" w14:textId="77777777" w:rsidR="00135587" w:rsidRPr="00383667" w:rsidRDefault="008A1952" w:rsidP="005714FA">
      <w:pPr>
        <w:pStyle w:val="2f3"/>
        <w:rPr>
          <w:rFonts w:cs="Huawei Sans"/>
        </w:rPr>
      </w:pPr>
      <w:r w:rsidRPr="00383667">
        <w:rPr>
          <w:rFonts w:cs="Huawei Sans"/>
        </w:rPr>
        <w:t xml:space="preserve">State        IP address                       Description                       </w:t>
      </w:r>
    </w:p>
    <w:p w14:paraId="4AAF44AA" w14:textId="77777777" w:rsidR="00135587" w:rsidRPr="00383667" w:rsidRDefault="008A1952" w:rsidP="005714FA">
      <w:pPr>
        <w:pStyle w:val="2f3"/>
        <w:rPr>
          <w:rFonts w:cs="Huawei Sans"/>
        </w:rPr>
      </w:pPr>
      <w:r w:rsidRPr="00383667">
        <w:rPr>
          <w:rFonts w:cs="Huawei Sans"/>
        </w:rPr>
        <w:t>--------------------------------------------------------------------------------</w:t>
      </w:r>
    </w:p>
    <w:p w14:paraId="40EA18E8" w14:textId="77777777" w:rsidR="00135587" w:rsidRPr="00383667" w:rsidRDefault="00135587" w:rsidP="005714FA">
      <w:pPr>
        <w:pStyle w:val="2f3"/>
        <w:rPr>
          <w:rFonts w:cs="Huawei Sans"/>
        </w:rPr>
      </w:pPr>
    </w:p>
    <w:p w14:paraId="3EE105BF" w14:textId="77777777" w:rsidR="00135587" w:rsidRPr="00383667" w:rsidRDefault="008A1952" w:rsidP="005714FA">
      <w:pPr>
        <w:pStyle w:val="2f3"/>
        <w:jc w:val="both"/>
        <w:rPr>
          <w:rFonts w:cs="Huawei Sans"/>
        </w:rPr>
      </w:pPr>
      <w:r w:rsidRPr="00497E5B">
        <w:rPr>
          <w:rFonts w:cs="Huawei Sans"/>
          <w:color w:val="EC7061"/>
        </w:rPr>
        <w:t>normal</w:t>
      </w:r>
      <w:r w:rsidRPr="00383667">
        <w:rPr>
          <w:rFonts w:cs="Huawei Sans"/>
          <w:color w:val="EC7061"/>
        </w:rPr>
        <w:t xml:space="preserve"> </w:t>
      </w:r>
      <w:r w:rsidRPr="00383667">
        <w:rPr>
          <w:rFonts w:cs="Huawei Sans"/>
        </w:rPr>
        <w:t xml:space="preserve">      10.0.100.254                     -                               </w:t>
      </w:r>
    </w:p>
    <w:p w14:paraId="5B3567D8" w14:textId="77777777" w:rsidR="00135587" w:rsidRPr="00383667" w:rsidRDefault="008A1952" w:rsidP="005714FA">
      <w:pPr>
        <w:pStyle w:val="2f3"/>
        <w:jc w:val="both"/>
        <w:rPr>
          <w:rFonts w:cs="Huawei Sans"/>
        </w:rPr>
      </w:pPr>
      <w:r w:rsidRPr="00497E5B">
        <w:rPr>
          <w:rFonts w:cs="Huawei Sans"/>
          <w:color w:val="EC7061"/>
        </w:rPr>
        <w:t>normal</w:t>
      </w:r>
      <w:r w:rsidRPr="00383667">
        <w:rPr>
          <w:rFonts w:cs="Huawei Sans"/>
          <w:color w:val="EC7061"/>
        </w:rPr>
        <w:t xml:space="preserve"> </w:t>
      </w:r>
      <w:r w:rsidRPr="00383667">
        <w:rPr>
          <w:rFonts w:cs="Huawei Sans"/>
        </w:rPr>
        <w:t xml:space="preserve">      10.0.200.254                     -                               </w:t>
      </w:r>
    </w:p>
    <w:p w14:paraId="171079DF" w14:textId="77777777" w:rsidR="00135587" w:rsidRPr="00383667" w:rsidRDefault="008A1952" w:rsidP="005714FA">
      <w:pPr>
        <w:pStyle w:val="2f3"/>
        <w:rPr>
          <w:rFonts w:cs="Huawei Sans"/>
        </w:rPr>
      </w:pPr>
      <w:r w:rsidRPr="00383667">
        <w:rPr>
          <w:rFonts w:cs="Huawei Sans"/>
          <w:b/>
          <w:bCs/>
        </w:rPr>
        <w:t>-----------------------------------</w:t>
      </w:r>
      <w:r w:rsidRPr="00383667">
        <w:rPr>
          <w:rFonts w:cs="Huawei Sans"/>
        </w:rPr>
        <w:t>---------------------------------------------</w:t>
      </w:r>
    </w:p>
    <w:p w14:paraId="5EA6FEF2" w14:textId="77777777" w:rsidR="00135587" w:rsidRPr="00383667" w:rsidRDefault="008A1952" w:rsidP="005714FA">
      <w:pPr>
        <w:pStyle w:val="2f3"/>
        <w:rPr>
          <w:rFonts w:cs="Huawei Sans"/>
        </w:rPr>
      </w:pPr>
      <w:r w:rsidRPr="00383667">
        <w:rPr>
          <w:rFonts w:cs="Huawei Sans"/>
        </w:rPr>
        <w:t>Total: 2</w:t>
      </w:r>
    </w:p>
    <w:p w14:paraId="6309B3C0" w14:textId="77777777" w:rsidR="00135587" w:rsidRPr="00383667" w:rsidRDefault="008A1952" w:rsidP="005714FA">
      <w:pPr>
        <w:pStyle w:val="1e"/>
      </w:pPr>
      <w:r w:rsidRPr="00383667">
        <w:lastRenderedPageBreak/>
        <w:t>Members AC1 and AC2 in the mobility group are both in normal state.</w:t>
      </w:r>
    </w:p>
    <w:p w14:paraId="632E2137" w14:textId="77777777" w:rsidR="00135587" w:rsidRPr="00383667" w:rsidRDefault="008A1952" w:rsidP="005714FA">
      <w:pPr>
        <w:pStyle w:val="1e"/>
      </w:pPr>
      <w:r w:rsidRPr="00383667">
        <w:t># Check STA information on AC1.</w:t>
      </w:r>
    </w:p>
    <w:p w14:paraId="21CB9755" w14:textId="77777777" w:rsidR="00135587" w:rsidRPr="00383667" w:rsidRDefault="008A1952" w:rsidP="005714FA">
      <w:pPr>
        <w:pStyle w:val="2f3"/>
        <w:rPr>
          <w:rFonts w:cs="Huawei Sans"/>
        </w:rPr>
      </w:pPr>
      <w:r w:rsidRPr="00383667">
        <w:rPr>
          <w:rFonts w:cs="Huawei Sans"/>
        </w:rPr>
        <w:t xml:space="preserve">[AC1]display station </w:t>
      </w:r>
      <w:r w:rsidRPr="00497E5B">
        <w:rPr>
          <w:rFonts w:cs="Huawei Sans"/>
        </w:rPr>
        <w:t>ssid</w:t>
      </w:r>
      <w:r w:rsidRPr="00383667">
        <w:rPr>
          <w:rFonts w:cs="Huawei Sans"/>
        </w:rPr>
        <w:t xml:space="preserve"> roam</w:t>
      </w:r>
    </w:p>
    <w:p w14:paraId="3B66670F" w14:textId="77777777" w:rsidR="00135587" w:rsidRPr="00383667" w:rsidRDefault="008A1952" w:rsidP="005714FA">
      <w:pPr>
        <w:pStyle w:val="2f3"/>
        <w:rPr>
          <w:rFonts w:cs="Huawei Sans"/>
        </w:rPr>
      </w:pPr>
      <w:r w:rsidRPr="00383667">
        <w:rPr>
          <w:rFonts w:cs="Huawei Sans"/>
        </w:rPr>
        <w:t xml:space="preserve">Rf/WLAN: Radio ID/WLAN ID  </w:t>
      </w:r>
    </w:p>
    <w:p w14:paraId="40A28040" w14:textId="77777777" w:rsidR="00135587" w:rsidRPr="00383667" w:rsidRDefault="008A1952" w:rsidP="005714FA">
      <w:pPr>
        <w:pStyle w:val="2f3"/>
        <w:rPr>
          <w:rFonts w:cs="Huawei Sans"/>
        </w:rPr>
      </w:pPr>
      <w:r w:rsidRPr="00383667">
        <w:rPr>
          <w:rFonts w:cs="Huawei Sans"/>
        </w:rPr>
        <w:t xml:space="preserve">Rx/Tx: link receive rate/link transmit rate(Mbps)   </w:t>
      </w:r>
    </w:p>
    <w:p w14:paraId="7CFD2914" w14:textId="77777777" w:rsidR="00135587" w:rsidRPr="00383667" w:rsidRDefault="008A1952" w:rsidP="005714FA">
      <w:pPr>
        <w:pStyle w:val="2f3"/>
        <w:rPr>
          <w:rFonts w:cs="Huawei Sans"/>
        </w:rPr>
      </w:pPr>
      <w:r w:rsidRPr="00383667">
        <w:rPr>
          <w:rFonts w:cs="Huawei Sans"/>
        </w:rPr>
        <w:t>-----------------------------------------------------------------------------------------</w:t>
      </w:r>
    </w:p>
    <w:p w14:paraId="70A4A368" w14:textId="0204A56D" w:rsidR="00135587" w:rsidRPr="00383667" w:rsidRDefault="008A1952" w:rsidP="005714FA">
      <w:pPr>
        <w:pStyle w:val="2f3"/>
        <w:rPr>
          <w:rFonts w:cs="Huawei Sans"/>
        </w:rPr>
      </w:pPr>
      <w:r w:rsidRPr="00383667">
        <w:rPr>
          <w:rFonts w:cs="Huawei Sans"/>
        </w:rPr>
        <w:t xml:space="preserve">STA MAC          </w:t>
      </w:r>
      <w:r w:rsidR="001A32FE">
        <w:rPr>
          <w:rFonts w:cs="Huawei Sans"/>
        </w:rPr>
        <w:tab/>
      </w:r>
      <w:r w:rsidR="001A32FE">
        <w:rPr>
          <w:rFonts w:cs="Huawei Sans"/>
        </w:rPr>
        <w:tab/>
      </w:r>
      <w:r w:rsidR="001A32FE">
        <w:rPr>
          <w:rFonts w:cs="Huawei Sans"/>
        </w:rPr>
        <w:tab/>
      </w:r>
      <w:r w:rsidRPr="00383667">
        <w:rPr>
          <w:rFonts w:cs="Huawei Sans"/>
        </w:rPr>
        <w:t>A</w:t>
      </w:r>
      <w:r w:rsidR="001A32FE">
        <w:rPr>
          <w:rFonts w:cs="Huawei Sans"/>
        </w:rPr>
        <w:t xml:space="preserve">P ID Ap name  Rf/WLAN </w:t>
      </w:r>
      <w:r w:rsidRPr="00383667">
        <w:rPr>
          <w:rFonts w:cs="Huawei Sans"/>
        </w:rPr>
        <w:t xml:space="preserve">Band  Type  Rx/Tx      RSSI  VLAN  IP address  </w:t>
      </w:r>
    </w:p>
    <w:p w14:paraId="4CA9D8BD" w14:textId="77777777" w:rsidR="00135587" w:rsidRPr="00383667" w:rsidRDefault="008A1952" w:rsidP="005714FA">
      <w:pPr>
        <w:pStyle w:val="2f3"/>
        <w:rPr>
          <w:rFonts w:cs="Huawei Sans"/>
        </w:rPr>
      </w:pPr>
      <w:r w:rsidRPr="00383667">
        <w:rPr>
          <w:rFonts w:cs="Huawei Sans"/>
        </w:rPr>
        <w:t>-----------------------------------------------------------------------------------------</w:t>
      </w:r>
    </w:p>
    <w:p w14:paraId="562CF49E" w14:textId="15CE90F5" w:rsidR="00135587" w:rsidRPr="00383667" w:rsidRDefault="008A1952" w:rsidP="005714FA">
      <w:pPr>
        <w:pStyle w:val="2f3"/>
        <w:rPr>
          <w:rFonts w:cs="Huawei Sans"/>
        </w:rPr>
      </w:pPr>
      <w:r w:rsidRPr="00383667">
        <w:rPr>
          <w:rFonts w:cs="Huawei Sans"/>
        </w:rPr>
        <w:t xml:space="preserve">5489-986f-73ad        0     ap1      0/1      2.4G  </w:t>
      </w:r>
      <w:r w:rsidR="001A32FE">
        <w:rPr>
          <w:rFonts w:cs="Huawei Sans"/>
        </w:rPr>
        <w:tab/>
        <w:t xml:space="preserve">-     </w:t>
      </w:r>
      <w:r w:rsidRPr="00383667">
        <w:rPr>
          <w:rFonts w:cs="Huawei Sans"/>
        </w:rPr>
        <w:t xml:space="preserve">-/-          -     11    10.0.11.254 </w:t>
      </w:r>
    </w:p>
    <w:p w14:paraId="478CE393" w14:textId="77777777" w:rsidR="00135587" w:rsidRPr="00383667" w:rsidRDefault="008A1952" w:rsidP="005714FA">
      <w:pPr>
        <w:pStyle w:val="2f3"/>
        <w:rPr>
          <w:rFonts w:cs="Huawei Sans"/>
        </w:rPr>
      </w:pPr>
      <w:r w:rsidRPr="00383667">
        <w:rPr>
          <w:rFonts w:cs="Huawei Sans"/>
        </w:rPr>
        <w:t>-----------------------------------------------------------------------------------------</w:t>
      </w:r>
    </w:p>
    <w:p w14:paraId="33B604AD" w14:textId="77777777" w:rsidR="00135587" w:rsidRPr="00383667" w:rsidRDefault="008A1952" w:rsidP="005714FA">
      <w:pPr>
        <w:pStyle w:val="2f3"/>
        <w:rPr>
          <w:rFonts w:cs="Huawei Sans"/>
        </w:rPr>
      </w:pPr>
      <w:r w:rsidRPr="00383667">
        <w:rPr>
          <w:rFonts w:cs="Huawei Sans"/>
        </w:rPr>
        <w:t>Total: 1 2.4G: 1 5G: 0</w:t>
      </w:r>
    </w:p>
    <w:p w14:paraId="310E1426" w14:textId="77777777" w:rsidR="00135587" w:rsidRPr="00383667" w:rsidRDefault="008A1952" w:rsidP="005714FA">
      <w:pPr>
        <w:pStyle w:val="1e"/>
      </w:pPr>
      <w:r w:rsidRPr="00383667">
        <w:t xml:space="preserve">After detecting the WLAN with the SSID </w:t>
      </w:r>
      <w:r w:rsidRPr="00383667">
        <w:rPr>
          <w:b/>
          <w:bCs/>
        </w:rPr>
        <w:t>roam</w:t>
      </w:r>
      <w:r w:rsidRPr="00383667">
        <w:t xml:space="preserve"> in the coverage area of AP1, the STA is associated with the WLAN through the password </w:t>
      </w:r>
      <w:r w:rsidRPr="00383667">
        <w:rPr>
          <w:b/>
          <w:bCs/>
        </w:rPr>
        <w:t>huawei123</w:t>
      </w:r>
      <w:r w:rsidRPr="00383667">
        <w:t xml:space="preserve">. After the </w:t>
      </w:r>
      <w:r w:rsidRPr="00383667">
        <w:rPr>
          <w:b/>
        </w:rPr>
        <w:t xml:space="preserve">display station </w:t>
      </w:r>
      <w:r w:rsidRPr="00497E5B">
        <w:rPr>
          <w:b/>
        </w:rPr>
        <w:t>ssid</w:t>
      </w:r>
      <w:r w:rsidRPr="00383667">
        <w:rPr>
          <w:b/>
        </w:rPr>
        <w:t xml:space="preserve"> roam</w:t>
      </w:r>
      <w:r w:rsidRPr="00383667">
        <w:t xml:space="preserve"> command is run on AC1 to check STA access information, the command output shows that the STA (MAC address: 5489-986f-73) is associated with AP1. </w:t>
      </w:r>
      <w:r w:rsidRPr="00383667">
        <w:br/>
        <w:t>Move the STA to the coverage area of AP2 while still associating with AP1 and then power off AP1 to enable the STA to roam to AP2.</w:t>
      </w:r>
    </w:p>
    <w:p w14:paraId="154D4716" w14:textId="2C26F905" w:rsidR="00135587" w:rsidRPr="00383667" w:rsidRDefault="009700AD" w:rsidP="005714FA">
      <w:pPr>
        <w:pStyle w:val="1e"/>
      </w:pPr>
      <w:r>
        <w:t># Check</w:t>
      </w:r>
      <w:r w:rsidR="008A1952" w:rsidRPr="00383667">
        <w:t xml:space="preserve"> the inter-AC roaming track.</w:t>
      </w:r>
    </w:p>
    <w:p w14:paraId="13559E70" w14:textId="77777777" w:rsidR="00135587" w:rsidRPr="00383667" w:rsidRDefault="008A1952" w:rsidP="005714FA">
      <w:pPr>
        <w:pStyle w:val="2f3"/>
        <w:rPr>
          <w:rFonts w:cs="Huawei Sans"/>
        </w:rPr>
      </w:pPr>
      <w:r w:rsidRPr="00383667">
        <w:rPr>
          <w:rFonts w:cs="Huawei Sans"/>
        </w:rPr>
        <w:t>&lt;AC2&gt;display</w:t>
      </w:r>
      <w:r w:rsidRPr="00383667">
        <w:rPr>
          <w:rFonts w:cs="Huawei Sans"/>
        </w:rPr>
        <w:tab/>
        <w:t>station</w:t>
      </w:r>
      <w:r w:rsidRPr="00383667">
        <w:rPr>
          <w:rFonts w:cs="Huawei Sans"/>
        </w:rPr>
        <w:tab/>
        <w:t>roam-track</w:t>
      </w:r>
      <w:r w:rsidRPr="00383667">
        <w:rPr>
          <w:rFonts w:cs="Huawei Sans"/>
        </w:rPr>
        <w:tab/>
      </w:r>
      <w:r w:rsidRPr="00497E5B">
        <w:rPr>
          <w:rFonts w:cs="Huawei Sans"/>
        </w:rPr>
        <w:t>sta-mac</w:t>
      </w:r>
      <w:r w:rsidRPr="00383667">
        <w:rPr>
          <w:rFonts w:cs="Huawei Sans"/>
          <w:color w:val="EC7061"/>
        </w:rPr>
        <w:tab/>
        <w:t>5489-986f-73ad</w:t>
      </w:r>
    </w:p>
    <w:p w14:paraId="1EE46AD5" w14:textId="77777777" w:rsidR="00135587" w:rsidRPr="00383667" w:rsidRDefault="008A1952" w:rsidP="005714FA">
      <w:pPr>
        <w:pStyle w:val="2f3"/>
        <w:rPr>
          <w:rFonts w:cs="Huawei Sans"/>
        </w:rPr>
      </w:pPr>
      <w:r w:rsidRPr="00383667">
        <w:rPr>
          <w:rFonts w:cs="Huawei Sans"/>
        </w:rPr>
        <w:t>Access</w:t>
      </w:r>
      <w:r w:rsidRPr="00383667">
        <w:rPr>
          <w:rFonts w:cs="Huawei Sans"/>
        </w:rPr>
        <w:tab/>
        <w:t>SSID:roam</w:t>
      </w:r>
    </w:p>
    <w:p w14:paraId="157E4B91" w14:textId="77777777" w:rsidR="00135587" w:rsidRPr="00383667" w:rsidRDefault="008A1952" w:rsidP="005714FA">
      <w:pPr>
        <w:pStyle w:val="2f3"/>
        <w:rPr>
          <w:rFonts w:cs="Huawei Sans"/>
        </w:rPr>
      </w:pPr>
      <w:r w:rsidRPr="00383667">
        <w:rPr>
          <w:rFonts w:cs="Huawei Sans"/>
        </w:rPr>
        <w:t>Rx/Tx:</w:t>
      </w:r>
      <w:r w:rsidRPr="00383667">
        <w:rPr>
          <w:rFonts w:cs="Huawei Sans"/>
        </w:rPr>
        <w:tab/>
      </w:r>
      <w:r w:rsidRPr="00497E5B">
        <w:rPr>
          <w:rFonts w:cs="Huawei Sans"/>
        </w:rPr>
        <w:t>link</w:t>
      </w:r>
      <w:r w:rsidRPr="00383667">
        <w:rPr>
          <w:rFonts w:cs="Huawei Sans"/>
        </w:rPr>
        <w:tab/>
        <w:t>receive</w:t>
      </w:r>
      <w:r w:rsidRPr="00383667">
        <w:rPr>
          <w:rFonts w:cs="Huawei Sans"/>
        </w:rPr>
        <w:tab/>
        <w:t>rate/link</w:t>
      </w:r>
      <w:r w:rsidRPr="00383667">
        <w:rPr>
          <w:rFonts w:cs="Huawei Sans"/>
        </w:rPr>
        <w:tab/>
        <w:t>transmit</w:t>
      </w:r>
      <w:r w:rsidRPr="00383667">
        <w:rPr>
          <w:rFonts w:cs="Huawei Sans"/>
        </w:rPr>
        <w:tab/>
        <w:t>rate(Mbps)</w:t>
      </w:r>
    </w:p>
    <w:p w14:paraId="27564CFC" w14:textId="77777777" w:rsidR="00135587" w:rsidRPr="00383667" w:rsidRDefault="008A1952" w:rsidP="005714FA">
      <w:pPr>
        <w:pStyle w:val="2f3"/>
        <w:rPr>
          <w:rFonts w:cs="Huawei Sans"/>
        </w:rPr>
      </w:pPr>
      <w:r w:rsidRPr="00497E5B">
        <w:rPr>
          <w:rFonts w:cs="Huawei Sans"/>
        </w:rPr>
        <w:t>z</w:t>
      </w:r>
      <w:r w:rsidRPr="00383667">
        <w:rPr>
          <w:rFonts w:cs="Huawei Sans"/>
        </w:rPr>
        <w:t>:</w:t>
      </w:r>
      <w:r w:rsidRPr="00383667">
        <w:rPr>
          <w:rFonts w:cs="Huawei Sans"/>
        </w:rPr>
        <w:tab/>
        <w:t>Zero</w:t>
      </w:r>
      <w:r w:rsidRPr="00383667">
        <w:rPr>
          <w:rFonts w:cs="Huawei Sans"/>
        </w:rPr>
        <w:tab/>
        <w:t>Roam</w:t>
      </w:r>
      <w:r w:rsidRPr="00383667">
        <w:rPr>
          <w:rFonts w:cs="Huawei Sans"/>
        </w:rPr>
        <w:tab/>
        <w:t>c:PMK</w:t>
      </w:r>
      <w:r w:rsidRPr="00383667">
        <w:rPr>
          <w:rFonts w:cs="Huawei Sans"/>
        </w:rPr>
        <w:tab/>
        <w:t>Cache</w:t>
      </w:r>
      <w:r w:rsidRPr="00383667">
        <w:rPr>
          <w:rFonts w:cs="Huawei Sans"/>
        </w:rPr>
        <w:tab/>
        <w:t>Roam</w:t>
      </w:r>
      <w:r w:rsidRPr="00383667">
        <w:rPr>
          <w:rFonts w:cs="Huawei Sans"/>
        </w:rPr>
        <w:tab/>
        <w:t>r:802.11r</w:t>
      </w:r>
      <w:r w:rsidRPr="00383667">
        <w:rPr>
          <w:rFonts w:cs="Huawei Sans"/>
        </w:rPr>
        <w:tab/>
        <w:t>Roam</w:t>
      </w:r>
    </w:p>
    <w:p w14:paraId="4BB607A1" w14:textId="77777777" w:rsidR="00135587" w:rsidRPr="00383667" w:rsidRDefault="008A1952" w:rsidP="005714FA">
      <w:pPr>
        <w:pStyle w:val="2f3"/>
        <w:rPr>
          <w:rFonts w:cs="Huawei Sans"/>
        </w:rPr>
      </w:pPr>
      <w:r w:rsidRPr="00383667">
        <w:rPr>
          <w:rFonts w:cs="Huawei Sans"/>
        </w:rPr>
        <w:t>------------------------------------------------------------------</w:t>
      </w:r>
    </w:p>
    <w:p w14:paraId="4D0BBCD6" w14:textId="77330A8E" w:rsidR="00227531" w:rsidRDefault="008A1952" w:rsidP="005714FA">
      <w:pPr>
        <w:pStyle w:val="2f3"/>
        <w:rPr>
          <w:rFonts w:cs="Huawei Sans"/>
        </w:rPr>
      </w:pPr>
      <w:r w:rsidRPr="00383667">
        <w:rPr>
          <w:rFonts w:cs="Huawei Sans"/>
        </w:rPr>
        <w:t>L2/L3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AC</w:t>
      </w:r>
      <w:r w:rsidRPr="00383667">
        <w:rPr>
          <w:rFonts w:cs="Huawei Sans"/>
        </w:rPr>
        <w:tab/>
        <w:t>IP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A32FE">
        <w:rPr>
          <w:rFonts w:cs="Huawei Sans"/>
        </w:rPr>
        <w:tab/>
        <w:t>AP</w:t>
      </w:r>
      <w:r w:rsidR="001A32FE">
        <w:rPr>
          <w:rFonts w:cs="Huawei Sans"/>
        </w:rPr>
        <w:tab/>
        <w:t>name</w:t>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001A32FE">
        <w:rPr>
          <w:rFonts w:cs="Huawei Sans"/>
        </w:rPr>
        <w:tab/>
      </w:r>
      <w:r w:rsidRPr="00383667">
        <w:rPr>
          <w:rFonts w:cs="Huawei Sans"/>
        </w:rPr>
        <w:t>Radio</w:t>
      </w:r>
      <w:r w:rsidRPr="00383667">
        <w:rPr>
          <w:rFonts w:cs="Huawei Sans"/>
        </w:rPr>
        <w:tab/>
        <w:t>ID</w:t>
      </w:r>
    </w:p>
    <w:p w14:paraId="4D454935" w14:textId="747524A5" w:rsidR="00227531" w:rsidRDefault="008A1952" w:rsidP="005714FA">
      <w:pPr>
        <w:pStyle w:val="2f3"/>
        <w:rPr>
          <w:rFonts w:cs="Huawei Sans"/>
        </w:rPr>
      </w:pPr>
      <w:r w:rsidRPr="00383667">
        <w:rPr>
          <w:rFonts w:cs="Huawei Sans"/>
        </w:rPr>
        <w:t>BSSID</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TIME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w:t>
      </w:r>
      <w:r w:rsidRPr="00383667">
        <w:rPr>
          <w:rFonts w:cs="Huawei Sans"/>
        </w:rPr>
        <w:tab/>
        <w:t>Rx/Tx</w:t>
      </w:r>
      <w:r w:rsidRPr="00383667">
        <w:rPr>
          <w:rFonts w:cs="Huawei Sans"/>
        </w:rPr>
        <w:tab/>
      </w:r>
      <w:r w:rsidRPr="00383667">
        <w:rPr>
          <w:rFonts w:cs="Huawei Sans"/>
        </w:rPr>
        <w:tab/>
        <w:t>RSSI</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Out</w:t>
      </w:r>
      <w:r w:rsidRPr="00383667">
        <w:rPr>
          <w:rFonts w:cs="Huawei Sans"/>
        </w:rPr>
        <w:tab/>
        <w:t>Rx/Tx</w:t>
      </w:r>
      <w:r w:rsidRPr="00383667">
        <w:rPr>
          <w:rFonts w:cs="Huawei Sans"/>
        </w:rPr>
        <w:tab/>
      </w:r>
      <w:r w:rsidRPr="00383667">
        <w:rPr>
          <w:rFonts w:cs="Huawei Sans"/>
        </w:rPr>
        <w:tab/>
      </w:r>
      <w:r w:rsidRPr="00383667">
        <w:rPr>
          <w:rFonts w:cs="Huawei Sans"/>
        </w:rPr>
        <w:tab/>
        <w:t>RSSI</w:t>
      </w:r>
    </w:p>
    <w:p w14:paraId="4D5A0510" w14:textId="35EFD82F" w:rsidR="00135587" w:rsidRPr="00383667" w:rsidRDefault="008A1952" w:rsidP="005714FA">
      <w:pPr>
        <w:pStyle w:val="2f3"/>
        <w:rPr>
          <w:rFonts w:cs="Huawei Sans"/>
        </w:rPr>
      </w:pPr>
      <w:r w:rsidRPr="00383667">
        <w:rPr>
          <w:rFonts w:cs="Huawei Sans"/>
        </w:rPr>
        <w:t>------------------------------------------------------------------</w:t>
      </w:r>
    </w:p>
    <w:p w14:paraId="20573D9C" w14:textId="77777777" w:rsidR="00135587" w:rsidRPr="00383667" w:rsidRDefault="008A1952" w:rsidP="005714FA">
      <w:pPr>
        <w:pStyle w:val="2f3"/>
        <w:rPr>
          <w:rFonts w:cs="Huawei Sans"/>
        </w:rPr>
      </w:pP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10.0.100.254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ap1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221807B2" w14:textId="0CD601BA" w:rsidR="00135587" w:rsidRPr="00383667" w:rsidRDefault="008A1952" w:rsidP="005714FA">
      <w:pPr>
        <w:pStyle w:val="2f3"/>
        <w:rPr>
          <w:rFonts w:cs="Huawei Sans"/>
        </w:rPr>
      </w:pPr>
      <w:r w:rsidRPr="00383667">
        <w:rPr>
          <w:rFonts w:cs="Huawei Sans"/>
        </w:rPr>
        <w:t>00e0-fc6e-2890</w:t>
      </w:r>
      <w:r w:rsidRPr="00383667">
        <w:rPr>
          <w:rFonts w:cs="Huawei Sans"/>
        </w:rPr>
        <w:tab/>
      </w:r>
      <w:r w:rsidRPr="00383667">
        <w:rPr>
          <w:rFonts w:cs="Huawei Sans"/>
        </w:rPr>
        <w:tab/>
      </w:r>
      <w:r w:rsidRPr="00383667">
        <w:rPr>
          <w:rFonts w:cs="Huawei Sans"/>
        </w:rPr>
        <w:tab/>
        <w:t>2020/06/08</w:t>
      </w:r>
      <w:r w:rsidRPr="00383667">
        <w:rPr>
          <w:rFonts w:cs="Huawei Sans"/>
        </w:rPr>
        <w:tab/>
        <w:t>07:27:06</w:t>
      </w:r>
      <w:r w:rsidRPr="00383667">
        <w:rPr>
          <w:rFonts w:cs="Huawei Sans"/>
        </w:rPr>
        <w:tab/>
      </w:r>
      <w:r w:rsidRPr="00383667">
        <w:rPr>
          <w:rFonts w:cs="Huawei Sans"/>
        </w:rPr>
        <w:tab/>
      </w:r>
      <w:r w:rsidRPr="00383667">
        <w:rPr>
          <w:rFonts w:cs="Huawei Sans"/>
        </w:rPr>
        <w:tab/>
      </w:r>
      <w:r w:rsidR="00EB25D6">
        <w:rPr>
          <w:rFonts w:cs="Huawei Sans"/>
        </w:rPr>
        <w:tab/>
      </w:r>
      <w:r w:rsidR="001A32FE">
        <w:rPr>
          <w:rFonts w:cs="Huawei Sans"/>
        </w:rPr>
        <w:tab/>
      </w:r>
      <w:r w:rsidR="001A32FE">
        <w:rPr>
          <w:rFonts w:cs="Huawei Sans"/>
        </w:rPr>
        <w:tab/>
      </w:r>
      <w:r w:rsidR="001A32FE">
        <w:rPr>
          <w:rFonts w:cs="Huawei Sans"/>
        </w:rPr>
        <w:tab/>
      </w:r>
      <w:r w:rsidR="001A32FE">
        <w:rPr>
          <w:rFonts w:cs="Huawei Sans"/>
        </w:rPr>
        <w:tab/>
        <w:t>130/130</w:t>
      </w:r>
      <w:r w:rsidR="001A32FE">
        <w:rPr>
          <w:rFonts w:cs="Huawei Sans"/>
        </w:rPr>
        <w:tab/>
      </w:r>
      <w:r w:rsidR="001A32FE">
        <w:rPr>
          <w:rFonts w:cs="Huawei Sans"/>
        </w:rPr>
        <w:tab/>
      </w:r>
      <w:r w:rsidRPr="00383667">
        <w:rPr>
          <w:rFonts w:cs="Huawei Sans"/>
        </w:rPr>
        <w:t>-44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130/130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-44</w:t>
      </w:r>
    </w:p>
    <w:p w14:paraId="0BBCB4D9" w14:textId="77777777" w:rsidR="00135587" w:rsidRPr="00383667" w:rsidRDefault="008A1952" w:rsidP="005714FA">
      <w:pPr>
        <w:pStyle w:val="2f3"/>
        <w:rPr>
          <w:rFonts w:cs="Huawei Sans"/>
        </w:rPr>
      </w:pPr>
      <w:r w:rsidRPr="00383667">
        <w:rPr>
          <w:rFonts w:cs="Huawei Sans"/>
        </w:rPr>
        <w:t>L3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10.0.200.254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ap2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1</w:t>
      </w:r>
    </w:p>
    <w:p w14:paraId="2A49444E" w14:textId="2D535D96" w:rsidR="00227531" w:rsidRDefault="008A1952" w:rsidP="005714FA">
      <w:pPr>
        <w:pStyle w:val="2f3"/>
        <w:rPr>
          <w:rFonts w:cs="Huawei Sans"/>
        </w:rPr>
      </w:pPr>
      <w:r w:rsidRPr="00383667">
        <w:rPr>
          <w:rFonts w:cs="Huawei Sans"/>
        </w:rPr>
        <w:t>00e0-fcde-1990</w:t>
      </w:r>
      <w:r w:rsidRPr="00383667">
        <w:rPr>
          <w:rFonts w:cs="Huawei Sans"/>
        </w:rPr>
        <w:tab/>
      </w:r>
      <w:r w:rsidRPr="00383667">
        <w:rPr>
          <w:rFonts w:cs="Huawei Sans"/>
        </w:rPr>
        <w:tab/>
      </w:r>
      <w:r w:rsidRPr="00383667">
        <w:rPr>
          <w:rFonts w:cs="Huawei Sans"/>
        </w:rPr>
        <w:tab/>
        <w:t>2020/06/08</w:t>
      </w:r>
      <w:r w:rsidRPr="00383667">
        <w:rPr>
          <w:rFonts w:cs="Huawei Sans"/>
        </w:rPr>
        <w:tab/>
        <w:t>07:27:24</w:t>
      </w:r>
      <w:r w:rsidRPr="00383667">
        <w:rPr>
          <w:rFonts w:cs="Huawei Sans"/>
        </w:rPr>
        <w:tab/>
      </w:r>
      <w:r w:rsidRPr="00383667">
        <w:rPr>
          <w:rFonts w:cs="Huawei Sans"/>
        </w:rPr>
        <w:tab/>
      </w:r>
      <w:r w:rsidRPr="00383667">
        <w:rPr>
          <w:rFonts w:cs="Huawei Sans"/>
        </w:rPr>
        <w:tab/>
      </w:r>
      <w:r w:rsidR="00EB25D6">
        <w:rPr>
          <w:rFonts w:cs="Huawei Sans"/>
        </w:rPr>
        <w:tab/>
      </w:r>
      <w:r w:rsidR="001A32FE">
        <w:rPr>
          <w:rFonts w:cs="Huawei Sans"/>
        </w:rPr>
        <w:tab/>
      </w:r>
      <w:r w:rsidR="001A32FE">
        <w:rPr>
          <w:rFonts w:cs="Huawei Sans"/>
        </w:rPr>
        <w:tab/>
      </w:r>
      <w:r w:rsidR="001A32FE">
        <w:rPr>
          <w:rFonts w:cs="Huawei Sans"/>
        </w:rPr>
        <w:tab/>
      </w:r>
      <w:r w:rsidR="001A32FE">
        <w:rPr>
          <w:rFonts w:cs="Huawei Sans"/>
        </w:rPr>
        <w:tab/>
        <w:t>130/6</w:t>
      </w:r>
      <w:r w:rsidR="001A32FE">
        <w:rPr>
          <w:rFonts w:cs="Huawei Sans"/>
        </w:rPr>
        <w:tab/>
      </w:r>
      <w:r w:rsidR="001A32FE">
        <w:rPr>
          <w:rFonts w:cs="Huawei Sans"/>
        </w:rPr>
        <w:tab/>
      </w:r>
      <w:r w:rsidR="001A32FE">
        <w:rPr>
          <w:rFonts w:cs="Huawei Sans"/>
        </w:rPr>
        <w:tab/>
      </w:r>
      <w:r w:rsidR="001A32FE">
        <w:rPr>
          <w:rFonts w:cs="Huawei Sans"/>
        </w:rPr>
        <w:tab/>
      </w:r>
      <w:r w:rsidRPr="00383667">
        <w:rPr>
          <w:rFonts w:cs="Huawei Sans"/>
        </w:rPr>
        <w:t>-42</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1A32FE">
        <w:rPr>
          <w:rFonts w:cs="Huawei Sans"/>
        </w:rPr>
        <w:tab/>
      </w:r>
      <w:r w:rsidRPr="00383667">
        <w:rPr>
          <w:rFonts w:cs="Huawei Sans"/>
        </w:rPr>
        <w:tab/>
        <w:t>-/-</w:t>
      </w:r>
    </w:p>
    <w:p w14:paraId="5FB6E9AD" w14:textId="174E1A07" w:rsidR="00135587" w:rsidRPr="00383667" w:rsidRDefault="008A1952" w:rsidP="005714FA">
      <w:pPr>
        <w:pStyle w:val="2f3"/>
        <w:rPr>
          <w:rFonts w:cs="Huawei Sans"/>
        </w:rPr>
      </w:pPr>
      <w:r w:rsidRPr="00383667">
        <w:rPr>
          <w:rFonts w:cs="Huawei Sans"/>
        </w:rPr>
        <w:t>------------------------------------------------------------------</w:t>
      </w:r>
    </w:p>
    <w:p w14:paraId="44484DD2" w14:textId="77777777" w:rsidR="00135587" w:rsidRPr="00383667" w:rsidRDefault="008A1952" w:rsidP="005714FA">
      <w:pPr>
        <w:pStyle w:val="2f3"/>
        <w:rPr>
          <w:rFonts w:cs="Huawei Sans"/>
        </w:rPr>
      </w:pPr>
      <w:r w:rsidRPr="00497E5B">
        <w:rPr>
          <w:rFonts w:cs="Huawei Sans"/>
        </w:rPr>
        <w:t>Number</w:t>
      </w:r>
      <w:r w:rsidRPr="00497E5B">
        <w:rPr>
          <w:rFonts w:cs="Huawei Sans"/>
        </w:rPr>
        <w:tab/>
        <w:t>of</w:t>
      </w:r>
      <w:r w:rsidRPr="00497E5B">
        <w:rPr>
          <w:rFonts w:cs="Huawei Sans"/>
        </w:rPr>
        <w:tab/>
        <w:t>roam</w:t>
      </w:r>
      <w:r w:rsidRPr="00497E5B">
        <w:rPr>
          <w:rFonts w:cs="Huawei Sans"/>
        </w:rPr>
        <w:tab/>
        <w:t>track</w:t>
      </w:r>
      <w:r w:rsidRPr="00383667">
        <w:rPr>
          <w:rFonts w:cs="Huawei Sans"/>
        </w:rPr>
        <w:t>:</w:t>
      </w:r>
      <w:r w:rsidRPr="00383667">
        <w:rPr>
          <w:rFonts w:cs="Huawei Sans"/>
        </w:rPr>
        <w:tab/>
        <w:t>1</w:t>
      </w:r>
    </w:p>
    <w:p w14:paraId="7F7C1C94" w14:textId="77777777" w:rsidR="00135587" w:rsidRPr="00383667" w:rsidRDefault="008A1952" w:rsidP="005714FA">
      <w:pPr>
        <w:pStyle w:val="1e"/>
      </w:pPr>
      <w:r w:rsidRPr="00383667">
        <w:t>The STA with the MAC address 5489-986f-73ad has roamed from AP1 to AP2, which is an inter-AC roaming process.</w:t>
      </w:r>
    </w:p>
    <w:p w14:paraId="6E3175FB" w14:textId="77777777" w:rsidR="00135587" w:rsidRPr="00383667" w:rsidRDefault="008A1952" w:rsidP="005714FA">
      <w:pPr>
        <w:pStyle w:val="End"/>
        <w:rPr>
          <w:rFonts w:ascii="Huawei Sans" w:hAnsi="Huawei Sans" w:cs="Huawei Sans"/>
        </w:rPr>
      </w:pPr>
      <w:r w:rsidRPr="00383667">
        <w:rPr>
          <w:rFonts w:ascii="Huawei Sans" w:hAnsi="Huawei Sans" w:cs="Huawei Sans"/>
        </w:rPr>
        <w:t>----End</w:t>
      </w:r>
    </w:p>
    <w:p w14:paraId="4F8775CD" w14:textId="77777777" w:rsidR="00135587" w:rsidRPr="00383667" w:rsidRDefault="008A1952" w:rsidP="004027AB">
      <w:pPr>
        <w:pStyle w:val="3"/>
      </w:pPr>
      <w:bookmarkStart w:id="152" w:name="_Toc49940074"/>
      <w:r w:rsidRPr="00383667">
        <w:t>Quiz</w:t>
      </w:r>
      <w:bookmarkEnd w:id="152"/>
    </w:p>
    <w:p w14:paraId="320C5670" w14:textId="77777777" w:rsidR="00135587" w:rsidRPr="00383667" w:rsidRDefault="008A1952" w:rsidP="005714FA">
      <w:pPr>
        <w:pStyle w:val="1e"/>
      </w:pPr>
      <w:r w:rsidRPr="00383667">
        <w:t>What are the differences in forwarding between inter-AC Layer 2 roaming and inter-AC Layer 3 roaming?</w:t>
      </w:r>
    </w:p>
    <w:p w14:paraId="6C12ED3B" w14:textId="32B497A1" w:rsidR="00135587" w:rsidRPr="00383667" w:rsidRDefault="008A1952" w:rsidP="004027AB">
      <w:pPr>
        <w:pStyle w:val="3"/>
      </w:pPr>
      <w:bookmarkStart w:id="153" w:name="_Toc49940075"/>
      <w:r w:rsidRPr="00383667">
        <w:t>Configuration Reference</w:t>
      </w:r>
      <w:bookmarkEnd w:id="153"/>
    </w:p>
    <w:p w14:paraId="537AD580" w14:textId="77777777" w:rsidR="00135587" w:rsidRPr="00383667" w:rsidRDefault="008A1952" w:rsidP="005714FA">
      <w:pPr>
        <w:pStyle w:val="1e"/>
      </w:pPr>
      <w:r w:rsidRPr="00383667">
        <w:t>Configuration on S3</w:t>
      </w:r>
    </w:p>
    <w:p w14:paraId="5DAA5440" w14:textId="77777777" w:rsidR="00135587" w:rsidRPr="00383667" w:rsidRDefault="008A1952" w:rsidP="005714FA">
      <w:pPr>
        <w:pStyle w:val="2f3"/>
        <w:rPr>
          <w:rFonts w:cs="Huawei Sans"/>
        </w:rPr>
      </w:pPr>
      <w:r w:rsidRPr="00383667">
        <w:rPr>
          <w:rFonts w:cs="Huawei Sans"/>
        </w:rPr>
        <w:t>#</w:t>
      </w:r>
    </w:p>
    <w:p w14:paraId="3DBA6528" w14:textId="77777777" w:rsidR="00135587" w:rsidRPr="00383667" w:rsidRDefault="008A1952" w:rsidP="005714FA">
      <w:pPr>
        <w:pStyle w:val="2f3"/>
        <w:rPr>
          <w:rFonts w:cs="Huawei Sans"/>
        </w:rPr>
      </w:pPr>
      <w:r w:rsidRPr="00497E5B">
        <w:rPr>
          <w:rFonts w:cs="Huawei Sans"/>
        </w:rPr>
        <w:t>sysname</w:t>
      </w:r>
      <w:r w:rsidRPr="00383667">
        <w:rPr>
          <w:rFonts w:cs="Huawei Sans"/>
        </w:rPr>
        <w:t xml:space="preserve"> S3</w:t>
      </w:r>
    </w:p>
    <w:p w14:paraId="2C7AACD9" w14:textId="77777777" w:rsidR="00135587" w:rsidRPr="00383667" w:rsidRDefault="008A1952" w:rsidP="005714FA">
      <w:pPr>
        <w:pStyle w:val="2f3"/>
        <w:rPr>
          <w:rFonts w:cs="Huawei Sans"/>
        </w:rPr>
      </w:pPr>
      <w:r w:rsidRPr="00383667">
        <w:rPr>
          <w:rFonts w:cs="Huawei Sans"/>
        </w:rPr>
        <w:lastRenderedPageBreak/>
        <w:t>#</w:t>
      </w:r>
    </w:p>
    <w:p w14:paraId="064D7C65"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10 to 11 20 to 21 100 200</w:t>
      </w:r>
    </w:p>
    <w:p w14:paraId="421F943E" w14:textId="77777777" w:rsidR="00135587" w:rsidRPr="00383667" w:rsidRDefault="008A1952" w:rsidP="005714FA">
      <w:pPr>
        <w:pStyle w:val="2f3"/>
        <w:rPr>
          <w:rFonts w:cs="Huawei Sans"/>
        </w:rPr>
      </w:pPr>
      <w:r w:rsidRPr="00383667">
        <w:rPr>
          <w:rFonts w:cs="Huawei Sans"/>
        </w:rPr>
        <w:t>#</w:t>
      </w:r>
    </w:p>
    <w:p w14:paraId="5F7F2CA2" w14:textId="77777777" w:rsidR="00135587" w:rsidRPr="00383667" w:rsidRDefault="008A1952" w:rsidP="005714FA">
      <w:pPr>
        <w:pStyle w:val="2f3"/>
        <w:rPr>
          <w:rFonts w:cs="Huawei Sans"/>
        </w:rPr>
      </w:pPr>
      <w:r w:rsidRPr="00497E5B">
        <w:rPr>
          <w:rFonts w:cs="Huawei Sans"/>
        </w:rPr>
        <w:t>dhcp</w:t>
      </w:r>
      <w:r w:rsidRPr="00383667">
        <w:rPr>
          <w:rFonts w:cs="Huawei Sans"/>
        </w:rPr>
        <w:t xml:space="preserve"> enable</w:t>
      </w:r>
    </w:p>
    <w:p w14:paraId="2DEA3644" w14:textId="77777777" w:rsidR="00135587" w:rsidRPr="00383667" w:rsidRDefault="008A1952" w:rsidP="005714FA">
      <w:pPr>
        <w:pStyle w:val="2f3"/>
        <w:rPr>
          <w:rFonts w:cs="Huawei Sans"/>
        </w:rPr>
      </w:pPr>
      <w:r w:rsidRPr="00383667">
        <w:rPr>
          <w:rFonts w:cs="Huawei Sans"/>
        </w:rPr>
        <w:t>#</w:t>
      </w:r>
    </w:p>
    <w:p w14:paraId="1C74488E"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pool ap1</w:t>
      </w:r>
    </w:p>
    <w:p w14:paraId="698E34F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10.0.10.1</w:t>
      </w:r>
    </w:p>
    <w:p w14:paraId="772AC0C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10.0.10.0 mask 255.255.255.0</w:t>
      </w:r>
    </w:p>
    <w:p w14:paraId="2AF3199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option</w:t>
      </w:r>
      <w:r w:rsidRPr="00383667">
        <w:rPr>
          <w:rFonts w:cs="Huawei Sans"/>
        </w:rPr>
        <w:t xml:space="preserve"> 43 sub-option 3 ascii 10.0.100.254</w:t>
      </w:r>
    </w:p>
    <w:p w14:paraId="774BA173" w14:textId="77777777" w:rsidR="00135587" w:rsidRPr="00383667" w:rsidRDefault="008A1952" w:rsidP="005714FA">
      <w:pPr>
        <w:pStyle w:val="2f3"/>
        <w:rPr>
          <w:rFonts w:cs="Huawei Sans"/>
        </w:rPr>
      </w:pPr>
      <w:r w:rsidRPr="00383667">
        <w:rPr>
          <w:rFonts w:cs="Huawei Sans"/>
        </w:rPr>
        <w:t>#</w:t>
      </w:r>
    </w:p>
    <w:p w14:paraId="1233DB3D"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pool ap2</w:t>
      </w:r>
    </w:p>
    <w:p w14:paraId="2BB446B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10.0.20.1</w:t>
      </w:r>
    </w:p>
    <w:p w14:paraId="33CE009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10.0.20.0 mask 255.255.255.0</w:t>
      </w:r>
    </w:p>
    <w:p w14:paraId="0C91C74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option</w:t>
      </w:r>
      <w:r w:rsidRPr="00383667">
        <w:rPr>
          <w:rFonts w:cs="Huawei Sans"/>
        </w:rPr>
        <w:t xml:space="preserve"> 43 sub-option 3 ascii 10.0.200.254</w:t>
      </w:r>
    </w:p>
    <w:p w14:paraId="123B3599" w14:textId="77777777" w:rsidR="00135587" w:rsidRPr="00383667" w:rsidRDefault="008A1952" w:rsidP="005714FA">
      <w:pPr>
        <w:pStyle w:val="2f3"/>
        <w:rPr>
          <w:rFonts w:cs="Huawei Sans"/>
        </w:rPr>
      </w:pPr>
      <w:r w:rsidRPr="00383667">
        <w:rPr>
          <w:rFonts w:cs="Huawei Sans"/>
        </w:rPr>
        <w:t>#</w:t>
      </w:r>
    </w:p>
    <w:p w14:paraId="52BAC8AA"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pool service_a</w:t>
      </w:r>
    </w:p>
    <w:p w14:paraId="3A6351B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10.0.11.1</w:t>
      </w:r>
    </w:p>
    <w:p w14:paraId="3A40381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10.0.11.0 mask 255.255.255.0</w:t>
      </w:r>
    </w:p>
    <w:p w14:paraId="6C2E2F2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dns-list</w:t>
      </w:r>
      <w:r w:rsidRPr="00383667">
        <w:rPr>
          <w:rFonts w:cs="Huawei Sans"/>
        </w:rPr>
        <w:t xml:space="preserve"> 10.0.11.1</w:t>
      </w:r>
    </w:p>
    <w:p w14:paraId="72F1CB2E" w14:textId="77777777" w:rsidR="00135587" w:rsidRPr="00383667" w:rsidRDefault="008A1952" w:rsidP="005714FA">
      <w:pPr>
        <w:pStyle w:val="2f3"/>
        <w:rPr>
          <w:rFonts w:cs="Huawei Sans"/>
        </w:rPr>
      </w:pPr>
      <w:r w:rsidRPr="00383667">
        <w:rPr>
          <w:rFonts w:cs="Huawei Sans"/>
        </w:rPr>
        <w:t>#</w:t>
      </w:r>
    </w:p>
    <w:p w14:paraId="1B9D497B"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pool service_b</w:t>
      </w:r>
    </w:p>
    <w:p w14:paraId="5AD42A6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10.0.21.1</w:t>
      </w:r>
    </w:p>
    <w:p w14:paraId="066A7B9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10.0.21.0 mask 255.255.255.0</w:t>
      </w:r>
    </w:p>
    <w:p w14:paraId="049BEA6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dns-list</w:t>
      </w:r>
      <w:r w:rsidRPr="00383667">
        <w:rPr>
          <w:rFonts w:cs="Huawei Sans"/>
        </w:rPr>
        <w:t xml:space="preserve"> 10.0.21.1</w:t>
      </w:r>
    </w:p>
    <w:p w14:paraId="0D67B6EA" w14:textId="77777777" w:rsidR="00135587" w:rsidRPr="00383667" w:rsidRDefault="008A1952" w:rsidP="005714FA">
      <w:pPr>
        <w:pStyle w:val="2f3"/>
        <w:rPr>
          <w:rFonts w:cs="Huawei Sans"/>
        </w:rPr>
      </w:pPr>
      <w:r w:rsidRPr="00383667">
        <w:rPr>
          <w:rFonts w:cs="Huawei Sans"/>
        </w:rPr>
        <w:t>#</w:t>
      </w:r>
    </w:p>
    <w:p w14:paraId="75AAF1B7"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w:t>
      </w:r>
    </w:p>
    <w:p w14:paraId="5C4ADF9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ap1_mgnt</w:t>
      </w:r>
    </w:p>
    <w:p w14:paraId="02C56CD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10.0.10.1 255.255.255.0</w:t>
      </w:r>
    </w:p>
    <w:p w14:paraId="2C02380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global</w:t>
      </w:r>
    </w:p>
    <w:p w14:paraId="7ADA6AD2" w14:textId="77777777" w:rsidR="00135587" w:rsidRPr="00383667" w:rsidRDefault="008A1952" w:rsidP="005714FA">
      <w:pPr>
        <w:pStyle w:val="2f3"/>
        <w:rPr>
          <w:rFonts w:cs="Huawei Sans"/>
        </w:rPr>
      </w:pPr>
      <w:r w:rsidRPr="00383667">
        <w:rPr>
          <w:rFonts w:cs="Huawei Sans"/>
        </w:rPr>
        <w:t>#</w:t>
      </w:r>
    </w:p>
    <w:p w14:paraId="5C27AFF0"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Vlanif11</w:t>
      </w:r>
    </w:p>
    <w:p w14:paraId="757E377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ap1_service</w:t>
      </w:r>
    </w:p>
    <w:p w14:paraId="5CBA61A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10.0.11.1 255.255.255.0</w:t>
      </w:r>
    </w:p>
    <w:p w14:paraId="6223873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global</w:t>
      </w:r>
    </w:p>
    <w:p w14:paraId="10465836" w14:textId="77777777" w:rsidR="00135587" w:rsidRPr="00383667" w:rsidRDefault="008A1952" w:rsidP="005714FA">
      <w:pPr>
        <w:pStyle w:val="2f3"/>
        <w:rPr>
          <w:rFonts w:cs="Huawei Sans"/>
        </w:rPr>
      </w:pPr>
      <w:r w:rsidRPr="00383667">
        <w:rPr>
          <w:rFonts w:cs="Huawei Sans"/>
        </w:rPr>
        <w:t>#</w:t>
      </w:r>
    </w:p>
    <w:p w14:paraId="682C67C8"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Vlanif20</w:t>
      </w:r>
    </w:p>
    <w:p w14:paraId="44E3D33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ap2_mgnt</w:t>
      </w:r>
    </w:p>
    <w:p w14:paraId="4C87F1B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10.0.20.1 255.255.255.0</w:t>
      </w:r>
    </w:p>
    <w:p w14:paraId="1DEE552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global</w:t>
      </w:r>
    </w:p>
    <w:p w14:paraId="1245FD87" w14:textId="77777777" w:rsidR="00135587" w:rsidRPr="00383667" w:rsidRDefault="008A1952" w:rsidP="005714FA">
      <w:pPr>
        <w:pStyle w:val="2f3"/>
        <w:rPr>
          <w:rFonts w:cs="Huawei Sans"/>
        </w:rPr>
      </w:pPr>
      <w:r w:rsidRPr="00383667">
        <w:rPr>
          <w:rFonts w:cs="Huawei Sans"/>
        </w:rPr>
        <w:t>#</w:t>
      </w:r>
    </w:p>
    <w:p w14:paraId="24A8B2A4"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Vlanif21</w:t>
      </w:r>
    </w:p>
    <w:p w14:paraId="24B9187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ap2_service</w:t>
      </w:r>
    </w:p>
    <w:p w14:paraId="616FB1F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10.0.21.1 255.255.255.0</w:t>
      </w:r>
    </w:p>
    <w:p w14:paraId="485B661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global</w:t>
      </w:r>
    </w:p>
    <w:p w14:paraId="1B9E5D5A" w14:textId="77777777" w:rsidR="00135587" w:rsidRPr="00383667" w:rsidRDefault="008A1952" w:rsidP="005714FA">
      <w:pPr>
        <w:pStyle w:val="2f3"/>
        <w:rPr>
          <w:rFonts w:cs="Huawei Sans"/>
        </w:rPr>
      </w:pPr>
      <w:r w:rsidRPr="00383667">
        <w:rPr>
          <w:rFonts w:cs="Huawei Sans"/>
        </w:rPr>
        <w:t>#</w:t>
      </w:r>
    </w:p>
    <w:p w14:paraId="5857295F"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Vlanif100</w:t>
      </w:r>
    </w:p>
    <w:p w14:paraId="4A1C8D0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to_AC1</w:t>
      </w:r>
    </w:p>
    <w:p w14:paraId="4D7DA03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10.0.100.1 255.255.255.0</w:t>
      </w:r>
    </w:p>
    <w:p w14:paraId="693E7E55" w14:textId="77777777" w:rsidR="00135587" w:rsidRPr="00383667" w:rsidRDefault="008A1952" w:rsidP="005714FA">
      <w:pPr>
        <w:pStyle w:val="2f3"/>
        <w:rPr>
          <w:rFonts w:cs="Huawei Sans"/>
        </w:rPr>
      </w:pPr>
      <w:r w:rsidRPr="00383667">
        <w:rPr>
          <w:rFonts w:cs="Huawei Sans"/>
        </w:rPr>
        <w:t>#</w:t>
      </w:r>
    </w:p>
    <w:p w14:paraId="095E3308"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Vlanif200</w:t>
      </w:r>
    </w:p>
    <w:p w14:paraId="75C3396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to_AC2</w:t>
      </w:r>
    </w:p>
    <w:p w14:paraId="6659821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10.0.200.1 255.255.255.0</w:t>
      </w:r>
    </w:p>
    <w:p w14:paraId="4D65FCDB" w14:textId="77777777" w:rsidR="00135587" w:rsidRPr="00383667" w:rsidRDefault="008A1952" w:rsidP="005714FA">
      <w:pPr>
        <w:pStyle w:val="2f3"/>
        <w:rPr>
          <w:rFonts w:cs="Huawei Sans"/>
        </w:rPr>
      </w:pPr>
      <w:r w:rsidRPr="00383667">
        <w:rPr>
          <w:rFonts w:cs="Huawei Sans"/>
        </w:rPr>
        <w:t>#</w:t>
      </w:r>
    </w:p>
    <w:p w14:paraId="59A0CE48"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GigabitEthernet0/0/1</w:t>
      </w:r>
    </w:p>
    <w:p w14:paraId="3F9D8E7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0F61DCE7" w14:textId="77777777" w:rsidR="00135587" w:rsidRPr="00383667" w:rsidRDefault="008A1952" w:rsidP="005714FA">
      <w:pPr>
        <w:pStyle w:val="2f3"/>
        <w:rPr>
          <w:rFonts w:cs="Huawei Sans"/>
        </w:rPr>
      </w:pPr>
      <w:r w:rsidRPr="00383667">
        <w:rPr>
          <w:rFonts w:cs="Huawei Sans"/>
        </w:rPr>
        <w:lastRenderedPageBreak/>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79043851" w14:textId="77777777" w:rsidR="00135587" w:rsidRPr="00383667" w:rsidRDefault="008A1952" w:rsidP="005714FA">
      <w:pPr>
        <w:pStyle w:val="2f3"/>
        <w:rPr>
          <w:rFonts w:cs="Huawei Sans"/>
        </w:rPr>
      </w:pPr>
      <w:r w:rsidRPr="00383667">
        <w:rPr>
          <w:rFonts w:cs="Huawei Sans"/>
        </w:rPr>
        <w:t>#</w:t>
      </w:r>
    </w:p>
    <w:p w14:paraId="16F88E7C"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GigabitEthernet0/0/2</w:t>
      </w:r>
    </w:p>
    <w:p w14:paraId="167928D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37FEB9B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200</w:t>
      </w:r>
    </w:p>
    <w:p w14:paraId="5E176D88" w14:textId="77777777" w:rsidR="00135587" w:rsidRPr="00383667" w:rsidRDefault="008A1952" w:rsidP="005714FA">
      <w:pPr>
        <w:pStyle w:val="2f3"/>
        <w:rPr>
          <w:rFonts w:cs="Huawei Sans"/>
        </w:rPr>
      </w:pPr>
      <w:r w:rsidRPr="00383667">
        <w:rPr>
          <w:rFonts w:cs="Huawei Sans"/>
        </w:rPr>
        <w:t>#</w:t>
      </w:r>
    </w:p>
    <w:p w14:paraId="66AB0552"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GigabitEthernet0/0/3</w:t>
      </w:r>
    </w:p>
    <w:p w14:paraId="4AA11CF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2EF6E24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20 to 21</w:t>
      </w:r>
    </w:p>
    <w:p w14:paraId="3BE2A0D0" w14:textId="77777777" w:rsidR="00135587" w:rsidRPr="00383667" w:rsidRDefault="008A1952" w:rsidP="005714FA">
      <w:pPr>
        <w:pStyle w:val="2f3"/>
        <w:rPr>
          <w:rFonts w:cs="Huawei Sans"/>
        </w:rPr>
      </w:pPr>
      <w:r w:rsidRPr="00383667">
        <w:rPr>
          <w:rFonts w:cs="Huawei Sans"/>
        </w:rPr>
        <w:t>#</w:t>
      </w:r>
    </w:p>
    <w:p w14:paraId="3635A59E"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GigabitEthernet0/0/4</w:t>
      </w:r>
    </w:p>
    <w:p w14:paraId="2A882E6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47B62D7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0FA08F5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to 11</w:t>
      </w:r>
    </w:p>
    <w:p w14:paraId="243D41D7" w14:textId="77777777" w:rsidR="00135587" w:rsidRPr="00383667" w:rsidRDefault="008A1952" w:rsidP="005714FA">
      <w:pPr>
        <w:pStyle w:val="2f3"/>
        <w:rPr>
          <w:rFonts w:cs="Huawei Sans"/>
        </w:rPr>
      </w:pPr>
      <w:r w:rsidRPr="00383667">
        <w:rPr>
          <w:rFonts w:cs="Huawei Sans"/>
        </w:rPr>
        <w:t>#</w:t>
      </w:r>
    </w:p>
    <w:p w14:paraId="53CA1283" w14:textId="77777777" w:rsidR="00135587" w:rsidRPr="00383667" w:rsidRDefault="008A1952" w:rsidP="005714FA">
      <w:pPr>
        <w:pStyle w:val="2f3"/>
        <w:rPr>
          <w:rFonts w:cs="Huawei Sans"/>
        </w:rPr>
      </w:pPr>
      <w:r w:rsidRPr="00497E5B">
        <w:rPr>
          <w:rFonts w:cs="Huawei Sans"/>
        </w:rPr>
        <w:t>return</w:t>
      </w:r>
    </w:p>
    <w:p w14:paraId="0A3511CC" w14:textId="77777777" w:rsidR="00135587" w:rsidRPr="00383667" w:rsidRDefault="00135587" w:rsidP="005714FA">
      <w:pPr>
        <w:pStyle w:val="1e"/>
      </w:pPr>
    </w:p>
    <w:p w14:paraId="44EC4633" w14:textId="77777777" w:rsidR="00135587" w:rsidRPr="00383667" w:rsidRDefault="008A1952" w:rsidP="005714FA">
      <w:pPr>
        <w:pStyle w:val="1e"/>
      </w:pPr>
      <w:r w:rsidRPr="00383667">
        <w:t xml:space="preserve">Configuration on S4 </w:t>
      </w:r>
    </w:p>
    <w:p w14:paraId="4537CF63" w14:textId="77777777" w:rsidR="00135587" w:rsidRPr="00383667" w:rsidRDefault="008A1952" w:rsidP="005714FA">
      <w:pPr>
        <w:pStyle w:val="2f3"/>
        <w:rPr>
          <w:rFonts w:cs="Huawei Sans"/>
        </w:rPr>
      </w:pPr>
      <w:r w:rsidRPr="00383667">
        <w:rPr>
          <w:rFonts w:cs="Huawei Sans"/>
        </w:rPr>
        <w:t>#</w:t>
      </w:r>
    </w:p>
    <w:p w14:paraId="0DEFC97A" w14:textId="77777777" w:rsidR="00135587" w:rsidRPr="00383667" w:rsidRDefault="008A1952" w:rsidP="005714FA">
      <w:pPr>
        <w:pStyle w:val="2f3"/>
        <w:rPr>
          <w:rFonts w:cs="Huawei Sans"/>
        </w:rPr>
      </w:pPr>
      <w:r w:rsidRPr="00497E5B">
        <w:rPr>
          <w:rFonts w:cs="Huawei Sans"/>
        </w:rPr>
        <w:t>sysname</w:t>
      </w:r>
      <w:r w:rsidRPr="00383667">
        <w:rPr>
          <w:rFonts w:cs="Huawei Sans"/>
        </w:rPr>
        <w:t xml:space="preserve"> S4</w:t>
      </w:r>
    </w:p>
    <w:p w14:paraId="7F161B3E" w14:textId="77777777" w:rsidR="00135587" w:rsidRPr="00383667" w:rsidRDefault="008A1952" w:rsidP="005714FA">
      <w:pPr>
        <w:pStyle w:val="2f3"/>
        <w:rPr>
          <w:rFonts w:cs="Huawei Sans"/>
        </w:rPr>
      </w:pPr>
      <w:r w:rsidRPr="00383667">
        <w:rPr>
          <w:rFonts w:cs="Huawei Sans"/>
        </w:rPr>
        <w:t>#</w:t>
      </w:r>
    </w:p>
    <w:p w14:paraId="7FF24D0A"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20 to 21 </w:t>
      </w:r>
    </w:p>
    <w:p w14:paraId="5FFB2BBA" w14:textId="77777777" w:rsidR="00135587" w:rsidRPr="00383667" w:rsidRDefault="008A1952" w:rsidP="005714FA">
      <w:pPr>
        <w:pStyle w:val="2f3"/>
        <w:rPr>
          <w:rFonts w:cs="Huawei Sans"/>
        </w:rPr>
      </w:pPr>
      <w:r w:rsidRPr="00383667">
        <w:rPr>
          <w:rFonts w:cs="Huawei Sans"/>
        </w:rPr>
        <w:t>#</w:t>
      </w:r>
    </w:p>
    <w:p w14:paraId="68CC7237"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GigabitEthernet0/0/3</w:t>
      </w:r>
    </w:p>
    <w:p w14:paraId="5AA9FE8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397031E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20 to 21</w:t>
      </w:r>
    </w:p>
    <w:p w14:paraId="64AB5956" w14:textId="77777777" w:rsidR="00135587" w:rsidRPr="00383667" w:rsidRDefault="008A1952" w:rsidP="005714FA">
      <w:pPr>
        <w:pStyle w:val="2f3"/>
        <w:rPr>
          <w:rFonts w:cs="Huawei Sans"/>
        </w:rPr>
      </w:pPr>
      <w:r w:rsidRPr="00383667">
        <w:rPr>
          <w:rFonts w:cs="Huawei Sans"/>
        </w:rPr>
        <w:t>#</w:t>
      </w:r>
    </w:p>
    <w:p w14:paraId="39C389A3"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GigabitEthernet0/0/4</w:t>
      </w:r>
    </w:p>
    <w:p w14:paraId="69F5531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3F76F25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20</w:t>
      </w:r>
    </w:p>
    <w:p w14:paraId="67F5C10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20 to 21</w:t>
      </w:r>
    </w:p>
    <w:p w14:paraId="387CCBEE" w14:textId="77777777" w:rsidR="00135587" w:rsidRPr="00383667" w:rsidRDefault="008A1952" w:rsidP="005714FA">
      <w:pPr>
        <w:pStyle w:val="2f3"/>
        <w:rPr>
          <w:rFonts w:cs="Huawei Sans"/>
        </w:rPr>
      </w:pPr>
      <w:r w:rsidRPr="00383667">
        <w:rPr>
          <w:rFonts w:cs="Huawei Sans"/>
        </w:rPr>
        <w:t>#</w:t>
      </w:r>
    </w:p>
    <w:p w14:paraId="205B9073" w14:textId="77777777" w:rsidR="00135587" w:rsidRPr="00383667" w:rsidRDefault="008A1952" w:rsidP="005714FA">
      <w:pPr>
        <w:pStyle w:val="2f3"/>
        <w:rPr>
          <w:rFonts w:cs="Huawei Sans"/>
        </w:rPr>
      </w:pPr>
      <w:r w:rsidRPr="00497E5B">
        <w:rPr>
          <w:rFonts w:cs="Huawei Sans"/>
        </w:rPr>
        <w:t>return</w:t>
      </w:r>
    </w:p>
    <w:p w14:paraId="73C14578" w14:textId="77777777" w:rsidR="00135587" w:rsidRPr="00383667" w:rsidRDefault="00135587" w:rsidP="005714FA">
      <w:pPr>
        <w:pStyle w:val="1e"/>
      </w:pPr>
    </w:p>
    <w:p w14:paraId="1B9588E9" w14:textId="77777777" w:rsidR="00135587" w:rsidRPr="00383667" w:rsidRDefault="008A1952" w:rsidP="005714FA">
      <w:pPr>
        <w:pStyle w:val="1e"/>
      </w:pPr>
      <w:r w:rsidRPr="00383667">
        <w:t xml:space="preserve">Configuration on AC1 </w:t>
      </w:r>
    </w:p>
    <w:p w14:paraId="16985749" w14:textId="77777777" w:rsidR="00135587" w:rsidRPr="00383667" w:rsidRDefault="008A1952" w:rsidP="005714FA">
      <w:pPr>
        <w:pStyle w:val="2f3"/>
        <w:rPr>
          <w:rFonts w:cs="Huawei Sans"/>
        </w:rPr>
      </w:pPr>
      <w:r w:rsidRPr="00383667">
        <w:rPr>
          <w:rFonts w:cs="Huawei Sans"/>
        </w:rPr>
        <w:t>#</w:t>
      </w:r>
    </w:p>
    <w:p w14:paraId="143729C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sysname</w:t>
      </w:r>
      <w:r w:rsidRPr="00383667">
        <w:rPr>
          <w:rFonts w:cs="Huawei Sans"/>
        </w:rPr>
        <w:t xml:space="preserve"> AC1</w:t>
      </w:r>
    </w:p>
    <w:p w14:paraId="05C1858D" w14:textId="77777777" w:rsidR="00135587" w:rsidRPr="00383667" w:rsidRDefault="008A1952" w:rsidP="005714FA">
      <w:pPr>
        <w:pStyle w:val="2f3"/>
        <w:rPr>
          <w:rFonts w:cs="Huawei Sans"/>
        </w:rPr>
      </w:pPr>
      <w:r w:rsidRPr="00383667">
        <w:rPr>
          <w:rFonts w:cs="Huawei Sans"/>
        </w:rPr>
        <w:t>#</w:t>
      </w:r>
    </w:p>
    <w:p w14:paraId="1CD80102"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100</w:t>
      </w:r>
    </w:p>
    <w:p w14:paraId="3EC3B048" w14:textId="77777777" w:rsidR="00135587" w:rsidRPr="00383667" w:rsidRDefault="008A1952" w:rsidP="005714FA">
      <w:pPr>
        <w:pStyle w:val="2f3"/>
        <w:rPr>
          <w:rFonts w:cs="Huawei Sans"/>
        </w:rPr>
      </w:pPr>
      <w:r w:rsidRPr="00383667">
        <w:rPr>
          <w:rFonts w:cs="Huawei Sans"/>
        </w:rPr>
        <w:t>#</w:t>
      </w:r>
    </w:p>
    <w:p w14:paraId="0403C129"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Vlanif100</w:t>
      </w:r>
    </w:p>
    <w:p w14:paraId="275F1B9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to_S3_CAPWAP</w:t>
      </w:r>
    </w:p>
    <w:p w14:paraId="0DFC2AF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10.0.100.254 255.255.255.0</w:t>
      </w:r>
    </w:p>
    <w:p w14:paraId="041ACAF1" w14:textId="77777777" w:rsidR="00135587" w:rsidRPr="00383667" w:rsidRDefault="008A1952" w:rsidP="005714FA">
      <w:pPr>
        <w:pStyle w:val="2f3"/>
        <w:rPr>
          <w:rFonts w:cs="Huawei Sans"/>
        </w:rPr>
      </w:pPr>
      <w:r w:rsidRPr="00383667">
        <w:rPr>
          <w:rFonts w:cs="Huawei Sans"/>
        </w:rPr>
        <w:t>#</w:t>
      </w:r>
    </w:p>
    <w:p w14:paraId="6E14C694"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GigabitEthernet0/0/12</w:t>
      </w:r>
    </w:p>
    <w:p w14:paraId="2C6FDE8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50C5528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12101731" w14:textId="77777777" w:rsidR="00135587" w:rsidRPr="00383667" w:rsidRDefault="008A1952" w:rsidP="005714FA">
      <w:pPr>
        <w:pStyle w:val="2f3"/>
        <w:rPr>
          <w:rFonts w:cs="Huawei Sans"/>
        </w:rPr>
      </w:pPr>
      <w:r w:rsidRPr="00383667">
        <w:rPr>
          <w:rFonts w:cs="Huawei Sans"/>
        </w:rPr>
        <w:t>#</w:t>
      </w:r>
    </w:p>
    <w:p w14:paraId="24E91498"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route-static 10.0.10.0 255.255.255.0 10.0.100.1</w:t>
      </w:r>
    </w:p>
    <w:p w14:paraId="3991BA4E"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route-static 10.0.200.0 255.255.255.0 10.0.100.1</w:t>
      </w:r>
    </w:p>
    <w:p w14:paraId="27A6D6FA" w14:textId="77777777" w:rsidR="00135587" w:rsidRPr="00383667" w:rsidRDefault="008A1952" w:rsidP="005714FA">
      <w:pPr>
        <w:pStyle w:val="2f3"/>
        <w:rPr>
          <w:rFonts w:cs="Huawei Sans"/>
        </w:rPr>
      </w:pPr>
      <w:r w:rsidRPr="00383667">
        <w:rPr>
          <w:rFonts w:cs="Huawei Sans"/>
        </w:rPr>
        <w:lastRenderedPageBreak/>
        <w:t>#</w:t>
      </w:r>
    </w:p>
    <w:p w14:paraId="6B212862" w14:textId="77777777" w:rsidR="00135587" w:rsidRPr="00383667" w:rsidRDefault="008A1952" w:rsidP="005714FA">
      <w:pPr>
        <w:pStyle w:val="2f3"/>
        <w:rPr>
          <w:rFonts w:cs="Huawei Sans"/>
        </w:rPr>
      </w:pPr>
      <w:r w:rsidRPr="00497E5B">
        <w:rPr>
          <w:rFonts w:cs="Huawei Sans"/>
        </w:rPr>
        <w:t>capwap</w:t>
      </w:r>
      <w:r w:rsidRPr="00383667">
        <w:rPr>
          <w:rFonts w:cs="Huawei Sans"/>
        </w:rPr>
        <w:t xml:space="preserve"> source interface vlanif100</w:t>
      </w:r>
    </w:p>
    <w:p w14:paraId="0012482C" w14:textId="77777777" w:rsidR="00135587" w:rsidRPr="00383667" w:rsidRDefault="008A1952" w:rsidP="005714FA">
      <w:pPr>
        <w:pStyle w:val="2f3"/>
        <w:rPr>
          <w:rFonts w:cs="Huawei Sans"/>
        </w:rPr>
      </w:pPr>
      <w:r w:rsidRPr="00383667">
        <w:rPr>
          <w:rFonts w:cs="Huawei Sans"/>
        </w:rPr>
        <w:t>#</w:t>
      </w:r>
    </w:p>
    <w:p w14:paraId="10A06BC1" w14:textId="77777777" w:rsidR="00135587" w:rsidRPr="00383667" w:rsidRDefault="008A1952" w:rsidP="005714FA">
      <w:pPr>
        <w:pStyle w:val="2f3"/>
        <w:rPr>
          <w:rFonts w:cs="Huawei Sans"/>
        </w:rPr>
      </w:pPr>
      <w:r w:rsidRPr="00497E5B">
        <w:rPr>
          <w:rFonts w:cs="Huawei Sans"/>
        </w:rPr>
        <w:t>wlan</w:t>
      </w:r>
    </w:p>
    <w:p w14:paraId="7B3C1C9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name depart1</w:t>
      </w:r>
    </w:p>
    <w:p w14:paraId="468E182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w:t>
      </w:r>
      <w:r w:rsidRPr="00383667">
        <w:rPr>
          <w:rFonts w:cs="Huawei Sans"/>
        </w:rPr>
        <w:t xml:space="preserve"> wpa2 psk pass-phrase huawei123 </w:t>
      </w:r>
      <w:r w:rsidRPr="00497E5B">
        <w:rPr>
          <w:rFonts w:cs="Huawei Sans"/>
        </w:rPr>
        <w:t>aes</w:t>
      </w:r>
    </w:p>
    <w:p w14:paraId="7C7B88E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aes</w:t>
      </w:r>
    </w:p>
    <w:p w14:paraId="55EC6D5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name depart1</w:t>
      </w:r>
    </w:p>
    <w:p w14:paraId="45F56D1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w:t>
      </w:r>
      <w:r w:rsidRPr="00383667">
        <w:rPr>
          <w:rFonts w:cs="Huawei Sans"/>
        </w:rPr>
        <w:t xml:space="preserve"> roam</w:t>
      </w:r>
    </w:p>
    <w:p w14:paraId="55E7FF7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name depart1</w:t>
      </w:r>
    </w:p>
    <w:p w14:paraId="6DEF8E2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11</w:t>
      </w:r>
    </w:p>
    <w:p w14:paraId="3601F91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depart1</w:t>
      </w:r>
    </w:p>
    <w:p w14:paraId="2CE3B86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depart1</w:t>
      </w:r>
    </w:p>
    <w:p w14:paraId="4B4CE45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regulatory-domain-profile</w:t>
      </w:r>
      <w:r w:rsidRPr="00383667">
        <w:rPr>
          <w:rFonts w:cs="Huawei Sans"/>
        </w:rPr>
        <w:t xml:space="preserve"> name default</w:t>
      </w:r>
    </w:p>
    <w:p w14:paraId="7176861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mobility-group</w:t>
      </w:r>
      <w:r w:rsidRPr="00383667">
        <w:rPr>
          <w:rFonts w:cs="Huawei Sans"/>
        </w:rPr>
        <w:t xml:space="preserve"> name mobility</w:t>
      </w:r>
    </w:p>
    <w:p w14:paraId="0A37691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member</w:t>
      </w:r>
      <w:r w:rsidRPr="00383667">
        <w:rPr>
          <w:rFonts w:cs="Huawei Sans"/>
        </w:rPr>
        <w:t xml:space="preserve"> </w:t>
      </w:r>
      <w:r w:rsidRPr="00497E5B">
        <w:rPr>
          <w:rFonts w:cs="Huawei Sans"/>
        </w:rPr>
        <w:t>ip-address</w:t>
      </w:r>
      <w:r w:rsidRPr="00383667">
        <w:rPr>
          <w:rFonts w:cs="Huawei Sans"/>
        </w:rPr>
        <w:t xml:space="preserve"> 10.0.100.254</w:t>
      </w:r>
    </w:p>
    <w:p w14:paraId="08806F0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member</w:t>
      </w:r>
      <w:r w:rsidRPr="00383667">
        <w:rPr>
          <w:rFonts w:cs="Huawei Sans"/>
        </w:rPr>
        <w:t xml:space="preserve"> </w:t>
      </w:r>
      <w:r w:rsidRPr="00497E5B">
        <w:rPr>
          <w:rFonts w:cs="Huawei Sans"/>
        </w:rPr>
        <w:t>ip-address</w:t>
      </w:r>
      <w:r w:rsidRPr="00383667">
        <w:rPr>
          <w:rFonts w:cs="Huawei Sans"/>
        </w:rPr>
        <w:t xml:space="preserve"> 10.0.200.254</w:t>
      </w:r>
    </w:p>
    <w:p w14:paraId="30BF53B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name depart1</w:t>
      </w:r>
    </w:p>
    <w:p w14:paraId="624266A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0</w:t>
      </w:r>
    </w:p>
    <w:p w14:paraId="496ADF8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depart1 </w:t>
      </w:r>
      <w:r w:rsidRPr="00497E5B">
        <w:rPr>
          <w:rFonts w:cs="Huawei Sans"/>
        </w:rPr>
        <w:t>wlan</w:t>
      </w:r>
      <w:r w:rsidRPr="00383667">
        <w:rPr>
          <w:rFonts w:cs="Huawei Sans"/>
        </w:rPr>
        <w:t xml:space="preserve"> 1</w:t>
      </w:r>
    </w:p>
    <w:p w14:paraId="4D26FA3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1</w:t>
      </w:r>
    </w:p>
    <w:p w14:paraId="7A8A5CF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depart1 </w:t>
      </w:r>
      <w:r w:rsidRPr="00497E5B">
        <w:rPr>
          <w:rFonts w:cs="Huawei Sans"/>
        </w:rPr>
        <w:t>wlan</w:t>
      </w:r>
      <w:r w:rsidRPr="00383667">
        <w:rPr>
          <w:rFonts w:cs="Huawei Sans"/>
        </w:rPr>
        <w:t xml:space="preserve"> 1</w:t>
      </w:r>
    </w:p>
    <w:p w14:paraId="68AF7D5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2</w:t>
      </w:r>
    </w:p>
    <w:p w14:paraId="4193C0F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depart1 </w:t>
      </w:r>
      <w:r w:rsidRPr="00497E5B">
        <w:rPr>
          <w:rFonts w:cs="Huawei Sans"/>
        </w:rPr>
        <w:t>wlan</w:t>
      </w:r>
      <w:r w:rsidRPr="00383667">
        <w:rPr>
          <w:rFonts w:cs="Huawei Sans"/>
        </w:rPr>
        <w:t xml:space="preserve"> 1</w:t>
      </w:r>
    </w:p>
    <w:p w14:paraId="5DEB423F" w14:textId="77777777" w:rsidR="00135587" w:rsidRPr="00383667" w:rsidRDefault="008A1952" w:rsidP="005714FA">
      <w:pPr>
        <w:pStyle w:val="2f3"/>
        <w:rPr>
          <w:rFonts w:cs="Huawei Sans"/>
        </w:rPr>
      </w:pPr>
      <w:r w:rsidRPr="00497E5B">
        <w:rPr>
          <w:rFonts w:cs="Huawei Sans"/>
        </w:rPr>
        <w:t>ap-id</w:t>
      </w:r>
      <w:r w:rsidRPr="00383667">
        <w:rPr>
          <w:rFonts w:cs="Huawei Sans"/>
        </w:rPr>
        <w:t xml:space="preserve"> 0 type-id 56 </w:t>
      </w:r>
      <w:r w:rsidRPr="00497E5B">
        <w:rPr>
          <w:rFonts w:cs="Huawei Sans"/>
        </w:rPr>
        <w:t>ap-mac</w:t>
      </w:r>
      <w:r w:rsidRPr="00383667">
        <w:rPr>
          <w:rFonts w:cs="Huawei Sans"/>
        </w:rPr>
        <w:t xml:space="preserve"> 00e0-fc6e-2890 </w:t>
      </w:r>
      <w:r w:rsidRPr="00497E5B">
        <w:rPr>
          <w:rFonts w:cs="Huawei Sans"/>
        </w:rPr>
        <w:t>ap-sn</w:t>
      </w:r>
      <w:r w:rsidRPr="00383667">
        <w:rPr>
          <w:rFonts w:cs="Huawei Sans"/>
        </w:rPr>
        <w:t xml:space="preserve"> 210235448310F30CF56D</w:t>
      </w:r>
    </w:p>
    <w:p w14:paraId="70CD55C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ap1</w:t>
      </w:r>
    </w:p>
    <w:p w14:paraId="6651DDA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depart1</w:t>
      </w:r>
    </w:p>
    <w:p w14:paraId="3A7F17D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provision-ap</w:t>
      </w:r>
    </w:p>
    <w:p w14:paraId="38F3FD50" w14:textId="77777777" w:rsidR="00135587" w:rsidRPr="00383667" w:rsidRDefault="008A1952" w:rsidP="005714FA">
      <w:pPr>
        <w:pStyle w:val="2f3"/>
        <w:rPr>
          <w:rFonts w:cs="Huawei Sans"/>
        </w:rPr>
      </w:pPr>
      <w:r w:rsidRPr="00383667">
        <w:rPr>
          <w:rFonts w:cs="Huawei Sans"/>
        </w:rPr>
        <w:t>#</w:t>
      </w:r>
    </w:p>
    <w:p w14:paraId="4067C62D" w14:textId="77777777" w:rsidR="00135587" w:rsidRPr="00383667" w:rsidRDefault="008A1952" w:rsidP="005714FA">
      <w:pPr>
        <w:pStyle w:val="2f3"/>
        <w:rPr>
          <w:rFonts w:cs="Huawei Sans"/>
        </w:rPr>
      </w:pPr>
      <w:r w:rsidRPr="00497E5B">
        <w:rPr>
          <w:rFonts w:cs="Huawei Sans"/>
        </w:rPr>
        <w:t>return</w:t>
      </w:r>
    </w:p>
    <w:p w14:paraId="682A79C0" w14:textId="77777777" w:rsidR="00135587" w:rsidRPr="00383667" w:rsidRDefault="00135587" w:rsidP="005714FA">
      <w:pPr>
        <w:pStyle w:val="1e"/>
      </w:pPr>
    </w:p>
    <w:p w14:paraId="13E32703" w14:textId="77777777" w:rsidR="00135587" w:rsidRPr="00383667" w:rsidRDefault="008A1952" w:rsidP="005714FA">
      <w:pPr>
        <w:pStyle w:val="1e"/>
      </w:pPr>
      <w:r w:rsidRPr="00383667">
        <w:t xml:space="preserve">Configuration on AC2 </w:t>
      </w:r>
    </w:p>
    <w:p w14:paraId="4D41B2E1" w14:textId="77777777" w:rsidR="00135587" w:rsidRPr="00383667" w:rsidRDefault="008A1952" w:rsidP="005714FA">
      <w:pPr>
        <w:pStyle w:val="2f3"/>
        <w:rPr>
          <w:rFonts w:cs="Huawei Sans"/>
        </w:rPr>
      </w:pPr>
      <w:r w:rsidRPr="00383667">
        <w:rPr>
          <w:rFonts w:cs="Huawei Sans"/>
        </w:rPr>
        <w:t>#</w:t>
      </w:r>
    </w:p>
    <w:p w14:paraId="5F1EC59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sysname</w:t>
      </w:r>
      <w:r w:rsidRPr="00383667">
        <w:rPr>
          <w:rFonts w:cs="Huawei Sans"/>
        </w:rPr>
        <w:t xml:space="preserve"> AC2</w:t>
      </w:r>
    </w:p>
    <w:p w14:paraId="0046C54F" w14:textId="77777777" w:rsidR="00135587" w:rsidRPr="00383667" w:rsidRDefault="008A1952" w:rsidP="005714FA">
      <w:pPr>
        <w:pStyle w:val="2f3"/>
        <w:rPr>
          <w:rFonts w:cs="Huawei Sans"/>
        </w:rPr>
      </w:pPr>
      <w:r w:rsidRPr="00383667">
        <w:rPr>
          <w:rFonts w:cs="Huawei Sans"/>
        </w:rPr>
        <w:t>#</w:t>
      </w:r>
    </w:p>
    <w:p w14:paraId="0BD703DE"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200</w:t>
      </w:r>
    </w:p>
    <w:p w14:paraId="127D9D3C" w14:textId="77777777" w:rsidR="00135587" w:rsidRPr="00383667" w:rsidRDefault="008A1952" w:rsidP="005714FA">
      <w:pPr>
        <w:pStyle w:val="2f3"/>
        <w:rPr>
          <w:rFonts w:cs="Huawei Sans"/>
        </w:rPr>
      </w:pPr>
      <w:r w:rsidRPr="00383667">
        <w:rPr>
          <w:rFonts w:cs="Huawei Sans"/>
        </w:rPr>
        <w:t>#</w:t>
      </w:r>
    </w:p>
    <w:p w14:paraId="0D3B32F4"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Vlanif200</w:t>
      </w:r>
    </w:p>
    <w:p w14:paraId="305F52F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to_S3_CAPWAP</w:t>
      </w:r>
    </w:p>
    <w:p w14:paraId="09E8BEB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10.0.200.254 255.255.255.0</w:t>
      </w:r>
    </w:p>
    <w:p w14:paraId="5970D7C2" w14:textId="77777777" w:rsidR="00135587" w:rsidRPr="00383667" w:rsidRDefault="008A1952" w:rsidP="005714FA">
      <w:pPr>
        <w:pStyle w:val="2f3"/>
        <w:rPr>
          <w:rFonts w:cs="Huawei Sans"/>
        </w:rPr>
      </w:pPr>
      <w:r w:rsidRPr="00383667">
        <w:rPr>
          <w:rFonts w:cs="Huawei Sans"/>
        </w:rPr>
        <w:t>#</w:t>
      </w:r>
    </w:p>
    <w:p w14:paraId="26899F40"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GigabitEthernet0/0/13</w:t>
      </w:r>
    </w:p>
    <w:p w14:paraId="42B93BA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6FF0993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200</w:t>
      </w:r>
    </w:p>
    <w:p w14:paraId="53BA5898" w14:textId="77777777" w:rsidR="00135587" w:rsidRPr="00383667" w:rsidRDefault="008A1952" w:rsidP="005714FA">
      <w:pPr>
        <w:pStyle w:val="2f3"/>
        <w:rPr>
          <w:rFonts w:cs="Huawei Sans"/>
        </w:rPr>
      </w:pPr>
      <w:r w:rsidRPr="00383667">
        <w:rPr>
          <w:rFonts w:cs="Huawei Sans"/>
        </w:rPr>
        <w:t>#</w:t>
      </w:r>
    </w:p>
    <w:p w14:paraId="38DD29BE"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route-static 10.0.20.0 255.255.255.0 10.0.200.1</w:t>
      </w:r>
    </w:p>
    <w:p w14:paraId="1F412B38"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route-static 10.0.100.0 255.255.255.0 10.0.200.1</w:t>
      </w:r>
    </w:p>
    <w:p w14:paraId="50545A83" w14:textId="77777777" w:rsidR="00135587" w:rsidRPr="00383667" w:rsidRDefault="008A1952" w:rsidP="005714FA">
      <w:pPr>
        <w:pStyle w:val="2f3"/>
        <w:rPr>
          <w:rFonts w:cs="Huawei Sans"/>
        </w:rPr>
      </w:pPr>
      <w:r w:rsidRPr="00383667">
        <w:rPr>
          <w:rFonts w:cs="Huawei Sans"/>
        </w:rPr>
        <w:t>#</w:t>
      </w:r>
    </w:p>
    <w:p w14:paraId="45CA72CA" w14:textId="77777777" w:rsidR="00135587" w:rsidRPr="00383667" w:rsidRDefault="008A1952" w:rsidP="005714FA">
      <w:pPr>
        <w:pStyle w:val="2f3"/>
        <w:rPr>
          <w:rFonts w:cs="Huawei Sans"/>
        </w:rPr>
      </w:pPr>
      <w:r w:rsidRPr="00497E5B">
        <w:rPr>
          <w:rFonts w:cs="Huawei Sans"/>
        </w:rPr>
        <w:t>capwap</w:t>
      </w:r>
      <w:r w:rsidRPr="00383667">
        <w:rPr>
          <w:rFonts w:cs="Huawei Sans"/>
        </w:rPr>
        <w:t xml:space="preserve"> source interface vlanif200</w:t>
      </w:r>
    </w:p>
    <w:p w14:paraId="30F59BB1" w14:textId="77777777" w:rsidR="00135587" w:rsidRPr="00383667" w:rsidRDefault="008A1952" w:rsidP="005714FA">
      <w:pPr>
        <w:pStyle w:val="2f3"/>
        <w:rPr>
          <w:rFonts w:cs="Huawei Sans"/>
        </w:rPr>
      </w:pPr>
      <w:r w:rsidRPr="00383667">
        <w:rPr>
          <w:rFonts w:cs="Huawei Sans"/>
        </w:rPr>
        <w:t>#</w:t>
      </w:r>
    </w:p>
    <w:p w14:paraId="35A751A4" w14:textId="77777777" w:rsidR="00135587" w:rsidRPr="00383667" w:rsidRDefault="008A1952" w:rsidP="005714FA">
      <w:pPr>
        <w:pStyle w:val="2f3"/>
        <w:rPr>
          <w:rFonts w:cs="Huawei Sans"/>
        </w:rPr>
      </w:pPr>
      <w:r w:rsidRPr="00497E5B">
        <w:rPr>
          <w:rFonts w:cs="Huawei Sans"/>
        </w:rPr>
        <w:t>wlan</w:t>
      </w:r>
    </w:p>
    <w:p w14:paraId="185D571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name depart2</w:t>
      </w:r>
    </w:p>
    <w:p w14:paraId="50B4E4D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w:t>
      </w:r>
      <w:r w:rsidRPr="00383667">
        <w:rPr>
          <w:rFonts w:cs="Huawei Sans"/>
        </w:rPr>
        <w:t xml:space="preserve"> wpa-wpa2 psk pass-phrase huawei123 </w:t>
      </w:r>
      <w:r w:rsidRPr="00497E5B">
        <w:rPr>
          <w:rFonts w:cs="Huawei Sans"/>
        </w:rPr>
        <w:t>aes</w:t>
      </w:r>
    </w:p>
    <w:p w14:paraId="411E120C" w14:textId="77777777" w:rsidR="00135587" w:rsidRPr="00383667" w:rsidRDefault="008A1952" w:rsidP="005714FA">
      <w:pPr>
        <w:pStyle w:val="2f3"/>
        <w:rPr>
          <w:rFonts w:cs="Huawei Sans"/>
        </w:rPr>
      </w:pPr>
      <w:r w:rsidRPr="00383667">
        <w:rPr>
          <w:rFonts w:cs="Huawei Sans"/>
        </w:rPr>
        <w:lastRenderedPageBreak/>
        <w:t xml:space="preserve"> </w:t>
      </w:r>
      <w:r w:rsidRPr="00497E5B">
        <w:rPr>
          <w:rFonts w:cs="Huawei Sans"/>
        </w:rPr>
        <w:t>ssid-profile</w:t>
      </w:r>
      <w:r w:rsidRPr="00383667">
        <w:rPr>
          <w:rFonts w:cs="Huawei Sans"/>
        </w:rPr>
        <w:t xml:space="preserve"> name default</w:t>
      </w:r>
    </w:p>
    <w:p w14:paraId="5E19246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name depart2</w:t>
      </w:r>
    </w:p>
    <w:p w14:paraId="604E676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w:t>
      </w:r>
      <w:r w:rsidRPr="00383667">
        <w:rPr>
          <w:rFonts w:cs="Huawei Sans"/>
        </w:rPr>
        <w:t xml:space="preserve"> roam</w:t>
      </w:r>
    </w:p>
    <w:p w14:paraId="2FCAB0E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name depart2</w:t>
      </w:r>
    </w:p>
    <w:p w14:paraId="0BE2538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21</w:t>
      </w:r>
    </w:p>
    <w:p w14:paraId="22D5543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depart2</w:t>
      </w:r>
    </w:p>
    <w:p w14:paraId="33C9562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depart2</w:t>
      </w:r>
    </w:p>
    <w:p w14:paraId="3F52108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regulatory-domain-profile</w:t>
      </w:r>
      <w:r w:rsidRPr="00383667">
        <w:rPr>
          <w:rFonts w:cs="Huawei Sans"/>
        </w:rPr>
        <w:t xml:space="preserve"> name default</w:t>
      </w:r>
    </w:p>
    <w:p w14:paraId="3AD7654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mobility-group</w:t>
      </w:r>
      <w:r w:rsidRPr="00383667">
        <w:rPr>
          <w:rFonts w:cs="Huawei Sans"/>
        </w:rPr>
        <w:t xml:space="preserve"> name mobility</w:t>
      </w:r>
    </w:p>
    <w:p w14:paraId="24B1498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member</w:t>
      </w:r>
      <w:r w:rsidRPr="00383667">
        <w:rPr>
          <w:rFonts w:cs="Huawei Sans"/>
        </w:rPr>
        <w:t xml:space="preserve"> </w:t>
      </w:r>
      <w:r w:rsidRPr="00497E5B">
        <w:rPr>
          <w:rFonts w:cs="Huawei Sans"/>
        </w:rPr>
        <w:t>ip-address</w:t>
      </w:r>
      <w:r w:rsidRPr="00383667">
        <w:rPr>
          <w:rFonts w:cs="Huawei Sans"/>
        </w:rPr>
        <w:t xml:space="preserve"> 10.0.100.254</w:t>
      </w:r>
    </w:p>
    <w:p w14:paraId="707FD66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member</w:t>
      </w:r>
      <w:r w:rsidRPr="00383667">
        <w:rPr>
          <w:rFonts w:cs="Huawei Sans"/>
        </w:rPr>
        <w:t xml:space="preserve"> </w:t>
      </w:r>
      <w:r w:rsidRPr="00497E5B">
        <w:rPr>
          <w:rFonts w:cs="Huawei Sans"/>
        </w:rPr>
        <w:t>ip-address</w:t>
      </w:r>
      <w:r w:rsidRPr="00383667">
        <w:rPr>
          <w:rFonts w:cs="Huawei Sans"/>
        </w:rPr>
        <w:t xml:space="preserve"> 10.0.200.254</w:t>
      </w:r>
    </w:p>
    <w:p w14:paraId="2ABDE00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name depart2</w:t>
      </w:r>
    </w:p>
    <w:p w14:paraId="6896A6F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0</w:t>
      </w:r>
    </w:p>
    <w:p w14:paraId="128B613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depart2 </w:t>
      </w:r>
      <w:r w:rsidRPr="00497E5B">
        <w:rPr>
          <w:rFonts w:cs="Huawei Sans"/>
        </w:rPr>
        <w:t>wlan</w:t>
      </w:r>
      <w:r w:rsidRPr="00383667">
        <w:rPr>
          <w:rFonts w:cs="Huawei Sans"/>
        </w:rPr>
        <w:t xml:space="preserve"> 1</w:t>
      </w:r>
    </w:p>
    <w:p w14:paraId="7E9E4CD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1</w:t>
      </w:r>
    </w:p>
    <w:p w14:paraId="46B8C6E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depart2 </w:t>
      </w:r>
      <w:r w:rsidRPr="00497E5B">
        <w:rPr>
          <w:rFonts w:cs="Huawei Sans"/>
        </w:rPr>
        <w:t>wlan</w:t>
      </w:r>
      <w:r w:rsidRPr="00383667">
        <w:rPr>
          <w:rFonts w:cs="Huawei Sans"/>
        </w:rPr>
        <w:t xml:space="preserve"> 1</w:t>
      </w:r>
    </w:p>
    <w:p w14:paraId="0BEFAF5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2</w:t>
      </w:r>
    </w:p>
    <w:p w14:paraId="08E0A32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depart2 </w:t>
      </w:r>
      <w:r w:rsidRPr="00497E5B">
        <w:rPr>
          <w:rFonts w:cs="Huawei Sans"/>
        </w:rPr>
        <w:t>wlan</w:t>
      </w:r>
      <w:r w:rsidRPr="00383667">
        <w:rPr>
          <w:rFonts w:cs="Huawei Sans"/>
        </w:rPr>
        <w:t xml:space="preserve"> 1</w:t>
      </w:r>
    </w:p>
    <w:p w14:paraId="0548107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ap-id</w:t>
      </w:r>
      <w:r w:rsidRPr="00383667">
        <w:rPr>
          <w:rFonts w:cs="Huawei Sans"/>
        </w:rPr>
        <w:t xml:space="preserve"> 0 type-id 56 </w:t>
      </w:r>
      <w:r w:rsidRPr="00497E5B">
        <w:rPr>
          <w:rFonts w:cs="Huawei Sans"/>
        </w:rPr>
        <w:t>ap-mac</w:t>
      </w:r>
      <w:r w:rsidRPr="00383667">
        <w:rPr>
          <w:rFonts w:cs="Huawei Sans"/>
        </w:rPr>
        <w:t xml:space="preserve"> 00e0-fcde-1990 </w:t>
      </w:r>
      <w:r w:rsidRPr="00497E5B">
        <w:rPr>
          <w:rFonts w:cs="Huawei Sans"/>
        </w:rPr>
        <w:t>ap-sn</w:t>
      </w:r>
      <w:r w:rsidRPr="00383667">
        <w:rPr>
          <w:rFonts w:cs="Huawei Sans"/>
        </w:rPr>
        <w:t xml:space="preserve"> 210235448310FA145341</w:t>
      </w:r>
    </w:p>
    <w:p w14:paraId="6AB3EC3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ap2</w:t>
      </w:r>
    </w:p>
    <w:p w14:paraId="597456F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depart2</w:t>
      </w:r>
    </w:p>
    <w:p w14:paraId="3A5A06A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provision-ap</w:t>
      </w:r>
    </w:p>
    <w:p w14:paraId="53967891" w14:textId="77777777" w:rsidR="00135587" w:rsidRPr="00383667" w:rsidRDefault="008A1952" w:rsidP="005714FA">
      <w:pPr>
        <w:pStyle w:val="2f3"/>
        <w:rPr>
          <w:rFonts w:cs="Huawei Sans"/>
        </w:rPr>
      </w:pPr>
      <w:r w:rsidRPr="00383667">
        <w:rPr>
          <w:rFonts w:cs="Huawei Sans"/>
        </w:rPr>
        <w:t>#</w:t>
      </w:r>
    </w:p>
    <w:p w14:paraId="5BA90FFD" w14:textId="77777777" w:rsidR="00135587" w:rsidRPr="00383667" w:rsidRDefault="008A1952" w:rsidP="005714FA">
      <w:pPr>
        <w:pStyle w:val="2f3"/>
        <w:rPr>
          <w:rFonts w:cs="Huawei Sans"/>
        </w:rPr>
      </w:pPr>
      <w:r w:rsidRPr="00383667">
        <w:rPr>
          <w:rFonts w:cs="Huawei Sans"/>
        </w:rPr>
        <w:t>Return</w:t>
      </w:r>
    </w:p>
    <w:p w14:paraId="69E8E6F4" w14:textId="762DBEED" w:rsidR="00135587" w:rsidRPr="00383667" w:rsidRDefault="008A1952" w:rsidP="004027AB">
      <w:pPr>
        <w:pStyle w:val="2"/>
      </w:pPr>
      <w:bookmarkStart w:id="154" w:name="_Toc44492833"/>
      <w:bookmarkStart w:id="155" w:name="_Toc47368970"/>
      <w:bookmarkStart w:id="156" w:name="_Toc49940076"/>
      <w:r w:rsidRPr="00383667">
        <w:t>VRRP HSB Configuration</w:t>
      </w:r>
      <w:bookmarkEnd w:id="154"/>
      <w:bookmarkEnd w:id="155"/>
      <w:bookmarkEnd w:id="156"/>
    </w:p>
    <w:p w14:paraId="0736E450" w14:textId="77777777" w:rsidR="00135587" w:rsidRPr="00383667" w:rsidRDefault="008A1952" w:rsidP="004027AB">
      <w:pPr>
        <w:pStyle w:val="3"/>
      </w:pPr>
      <w:bookmarkStart w:id="157" w:name="_Toc49940077"/>
      <w:r w:rsidRPr="00383667">
        <w:t>Introduction</w:t>
      </w:r>
      <w:bookmarkEnd w:id="157"/>
    </w:p>
    <w:p w14:paraId="6B97BD6E" w14:textId="77777777" w:rsidR="00135587" w:rsidRPr="00383667" w:rsidRDefault="008A1952" w:rsidP="004027AB">
      <w:pPr>
        <w:pStyle w:val="4"/>
      </w:pPr>
      <w:r w:rsidRPr="00383667">
        <w:t>Objectives</w:t>
      </w:r>
    </w:p>
    <w:p w14:paraId="5570D586" w14:textId="77777777" w:rsidR="00135587" w:rsidRPr="00383667" w:rsidRDefault="008A1952" w:rsidP="00604E8C">
      <w:pPr>
        <w:pStyle w:val="1e"/>
      </w:pPr>
      <w:r w:rsidRPr="00383667">
        <w:t>Upon completion of this task, you will be able to:</w:t>
      </w:r>
    </w:p>
    <w:p w14:paraId="27ED0B5C" w14:textId="77777777" w:rsidR="00135587" w:rsidRPr="00383667" w:rsidRDefault="008A1952" w:rsidP="00604E8C">
      <w:pPr>
        <w:pStyle w:val="4a"/>
      </w:pPr>
      <w:r w:rsidRPr="00383667">
        <w:t>Improve AC reliability through VRRP HSB.</w:t>
      </w:r>
    </w:p>
    <w:p w14:paraId="75302D28" w14:textId="77777777" w:rsidR="00135587" w:rsidRPr="00383667" w:rsidRDefault="008A1952" w:rsidP="00604E8C">
      <w:pPr>
        <w:pStyle w:val="4a"/>
      </w:pPr>
      <w:r w:rsidRPr="00383667">
        <w:t>Configure VRRP HSB.</w:t>
      </w:r>
    </w:p>
    <w:p w14:paraId="6B0EAAC3" w14:textId="77777777" w:rsidR="00135587" w:rsidRPr="00383667" w:rsidRDefault="008A1952" w:rsidP="00604E8C">
      <w:pPr>
        <w:pStyle w:val="4a"/>
      </w:pPr>
      <w:r w:rsidRPr="00383667">
        <w:t>Describe the technical implementation of VRRP HSB.</w:t>
      </w:r>
    </w:p>
    <w:p w14:paraId="72966CB5" w14:textId="77777777" w:rsidR="00135587" w:rsidRPr="00383667" w:rsidRDefault="008A1952" w:rsidP="004027AB">
      <w:pPr>
        <w:pStyle w:val="4"/>
      </w:pPr>
      <w:r w:rsidRPr="00383667">
        <w:lastRenderedPageBreak/>
        <w:t>Networking Topology</w:t>
      </w:r>
    </w:p>
    <w:p w14:paraId="0635C357" w14:textId="77777777" w:rsidR="00135587" w:rsidRPr="00383667" w:rsidRDefault="008A1952" w:rsidP="00495830">
      <w:pPr>
        <w:pStyle w:val="FigureDescription"/>
        <w:numPr>
          <w:ilvl w:val="7"/>
          <w:numId w:val="31"/>
        </w:numPr>
        <w:ind w:left="1021"/>
        <w:jc w:val="center"/>
        <w:outlineLvl w:val="9"/>
        <w:rPr>
          <w:rFonts w:ascii="Huawei Sans" w:hAnsi="Huawei Sans" w:cs="Huawei Sans"/>
          <w:bCs w:val="0"/>
          <w:sz w:val="21"/>
          <w:szCs w:val="21"/>
        </w:rPr>
      </w:pPr>
      <w:r w:rsidRPr="00383667">
        <w:rPr>
          <w:rFonts w:ascii="Huawei Sans" w:hAnsi="Huawei Sans" w:cs="Huawei Sans"/>
          <w:bCs w:val="0"/>
          <w:sz w:val="21"/>
          <w:szCs w:val="21"/>
        </w:rPr>
        <w:t>VRRP HSB configuration</w:t>
      </w:r>
    </w:p>
    <w:p w14:paraId="5323611F" w14:textId="4ABF23A3" w:rsidR="00135587" w:rsidRPr="00383667" w:rsidRDefault="001B2325" w:rsidP="001B2325">
      <w:pPr>
        <w:ind w:left="2410"/>
        <w:rPr>
          <w:rFonts w:ascii="Huawei Sans" w:hAnsi="Huawei Sans" w:cs="Huawei Sans"/>
        </w:rPr>
      </w:pPr>
      <w:r>
        <w:rPr>
          <w:rFonts w:ascii="Huawei Sans" w:hAnsi="Huawei Sans" w:cs="Huawei Sans"/>
          <w:noProof/>
        </w:rPr>
        <w:drawing>
          <wp:inline distT="0" distB="0" distL="0" distR="0" wp14:anchorId="6F91FB05" wp14:editId="738DAADF">
            <wp:extent cx="3745265" cy="2735903"/>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758488" cy="2745562"/>
                    </a:xfrm>
                    <a:prstGeom prst="rect">
                      <a:avLst/>
                    </a:prstGeom>
                    <a:noFill/>
                  </pic:spPr>
                </pic:pic>
              </a:graphicData>
            </a:graphic>
          </wp:inline>
        </w:drawing>
      </w:r>
    </w:p>
    <w:p w14:paraId="0F51B549" w14:textId="77777777" w:rsidR="00135587" w:rsidRPr="00383667" w:rsidRDefault="00135587" w:rsidP="005714FA">
      <w:pPr>
        <w:pStyle w:val="1e"/>
      </w:pPr>
    </w:p>
    <w:p w14:paraId="5B3ECB3C" w14:textId="77777777" w:rsidR="00135587" w:rsidRPr="00383667" w:rsidRDefault="008A1952" w:rsidP="005714FA">
      <w:pPr>
        <w:pStyle w:val="1e"/>
      </w:pPr>
      <w:r w:rsidRPr="00383667">
        <w:t xml:space="preserve">As shown in the figure, AC1 and AC2 </w:t>
      </w:r>
      <w:r w:rsidRPr="00497E5B">
        <w:t>form</w:t>
      </w:r>
      <w:r w:rsidRPr="00383667">
        <w:t xml:space="preserve"> an HSB group, and VRRP HSB is configured for AC backup. AP1 and AP2 are managed by AC1 and AC2 in active/standby mode, and both use the direct forwarding mode.</w:t>
      </w:r>
    </w:p>
    <w:p w14:paraId="29D0C759" w14:textId="77777777" w:rsidR="00135587" w:rsidRPr="00383667" w:rsidRDefault="008A1952" w:rsidP="005714FA">
      <w:pPr>
        <w:pStyle w:val="1e"/>
      </w:pPr>
      <w:r w:rsidRPr="00383667">
        <w:t>S4 transparently transmits packets from AP2 at Layer 2. S3 serves as the gateway for APs and STAs.</w:t>
      </w:r>
    </w:p>
    <w:p w14:paraId="44C538BB" w14:textId="77777777" w:rsidR="00135587" w:rsidRPr="00383667" w:rsidRDefault="008A1952" w:rsidP="005714FA">
      <w:pPr>
        <w:pStyle w:val="1e"/>
      </w:pPr>
      <w:r w:rsidRPr="00383667">
        <w:t>S3 is enabled with DHCP to allocate IP addresses to AP1, AP2, and STAs associated with them. APs obtain the ACs' virtual IP address from Option 43 in DHCP packets.</w:t>
      </w:r>
    </w:p>
    <w:p w14:paraId="692C512C" w14:textId="2734E574" w:rsidR="00135587" w:rsidRPr="00383667" w:rsidRDefault="00B17F02" w:rsidP="004027AB">
      <w:pPr>
        <w:pStyle w:val="4"/>
      </w:pPr>
      <w:r>
        <w:t>Background</w:t>
      </w:r>
    </w:p>
    <w:p w14:paraId="10E57BF2" w14:textId="77777777" w:rsidR="00135587" w:rsidRPr="00383667" w:rsidRDefault="008A1952" w:rsidP="005714FA">
      <w:pPr>
        <w:pStyle w:val="1e"/>
      </w:pPr>
      <w:r w:rsidRPr="00497E5B">
        <w:t>As</w:t>
      </w:r>
      <w:r w:rsidRPr="00383667">
        <w:t xml:space="preserve"> the number of STAs on the enterprise intranet keeps increasing</w:t>
      </w:r>
      <w:r w:rsidRPr="00497E5B">
        <w:t>,</w:t>
      </w:r>
      <w:r w:rsidRPr="00383667">
        <w:t xml:space="preserve"> to ensure the stability of wireless services, you, a network engineer, decide to purchase a new AC (AC2) to form an HSB group with the existing AC (AC1) and configure the HSB group to work with VRRP to implement AC HSB and improve the reliability of wireless </w:t>
      </w:r>
      <w:r w:rsidRPr="00497E5B">
        <w:t>services</w:t>
      </w:r>
      <w:r w:rsidRPr="00383667">
        <w:t>.</w:t>
      </w:r>
    </w:p>
    <w:p w14:paraId="35F95716" w14:textId="77777777" w:rsidR="00135587" w:rsidRPr="00383667" w:rsidRDefault="008A1952" w:rsidP="004027AB">
      <w:pPr>
        <w:pStyle w:val="4"/>
      </w:pPr>
      <w:r w:rsidRPr="00383667">
        <w:t>Data Planning</w:t>
      </w:r>
    </w:p>
    <w:p w14:paraId="4171F2F5" w14:textId="4ED0A93D" w:rsidR="008A1952" w:rsidRPr="00383667" w:rsidRDefault="008A1952" w:rsidP="005714FA">
      <w:pPr>
        <w:pStyle w:val="TableDescription"/>
        <w:ind w:left="1020"/>
        <w:jc w:val="center"/>
        <w:outlineLvl w:val="9"/>
        <w:rPr>
          <w:rFonts w:ascii="Huawei Sans" w:hAnsi="Huawei Sans" w:cs="Huawei Sans"/>
          <w:b/>
          <w:bCs/>
        </w:rPr>
      </w:pPr>
      <w:r w:rsidRPr="00383667">
        <w:rPr>
          <w:rFonts w:ascii="Huawei Sans" w:hAnsi="Huawei Sans" w:cs="Huawei Sans"/>
          <w:b/>
          <w:bCs/>
        </w:rPr>
        <w:t>AC's data planning</w:t>
      </w:r>
    </w:p>
    <w:tbl>
      <w:tblPr>
        <w:tblStyle w:val="Table"/>
        <w:tblW w:w="8603" w:type="dxa"/>
        <w:tblInd w:w="1028" w:type="dxa"/>
        <w:tblLook w:val="04A0" w:firstRow="1" w:lastRow="0" w:firstColumn="1" w:lastColumn="0" w:noHBand="0" w:noVBand="1"/>
      </w:tblPr>
      <w:tblGrid>
        <w:gridCol w:w="3326"/>
        <w:gridCol w:w="5277"/>
      </w:tblGrid>
      <w:tr w:rsidR="008A1952" w:rsidRPr="00383667" w14:paraId="049E8FC7" w14:textId="77777777" w:rsidTr="0013626B">
        <w:trPr>
          <w:cnfStyle w:val="100000000000" w:firstRow="1" w:lastRow="0" w:firstColumn="0" w:lastColumn="0" w:oddVBand="0" w:evenVBand="0" w:oddHBand="0" w:evenHBand="0" w:firstRowFirstColumn="0" w:firstRowLastColumn="0" w:lastRowFirstColumn="0" w:lastRowLastColumn="0"/>
          <w:cantSplit w:val="0"/>
          <w:trHeight w:val="160"/>
          <w:tblHeader/>
        </w:trPr>
        <w:tc>
          <w:tcPr>
            <w:tcW w:w="3326" w:type="dxa"/>
            <w:hideMark/>
          </w:tcPr>
          <w:p w14:paraId="4B82705A" w14:textId="77777777" w:rsidR="008A1952" w:rsidRPr="00383667" w:rsidRDefault="008A1952" w:rsidP="005714FA">
            <w:pPr>
              <w:pStyle w:val="TableHeading"/>
              <w:rPr>
                <w:rFonts w:ascii="Huawei Sans" w:hAnsi="Huawei Sans" w:cs="Huawei Sans"/>
                <w:b/>
                <w:bCs w:val="0"/>
              </w:rPr>
            </w:pPr>
            <w:r w:rsidRPr="00383667">
              <w:rPr>
                <w:rFonts w:ascii="Huawei Sans" w:hAnsi="Huawei Sans" w:cs="Huawei Sans"/>
                <w:b/>
                <w:bCs w:val="0"/>
              </w:rPr>
              <w:t>Item</w:t>
            </w:r>
          </w:p>
        </w:tc>
        <w:tc>
          <w:tcPr>
            <w:tcW w:w="5277" w:type="dxa"/>
          </w:tcPr>
          <w:p w14:paraId="661D143F" w14:textId="77777777" w:rsidR="008A1952" w:rsidRPr="00383667" w:rsidRDefault="008A1952" w:rsidP="005714FA">
            <w:pPr>
              <w:pStyle w:val="TableHeading"/>
              <w:rPr>
                <w:rFonts w:ascii="Huawei Sans" w:hAnsi="Huawei Sans" w:cs="Huawei Sans"/>
                <w:b/>
                <w:bCs w:val="0"/>
              </w:rPr>
            </w:pPr>
            <w:r w:rsidRPr="00383667">
              <w:rPr>
                <w:rFonts w:ascii="Huawei Sans" w:hAnsi="Huawei Sans" w:cs="Huawei Sans"/>
                <w:b/>
                <w:bCs w:val="0"/>
              </w:rPr>
              <w:t>Configuration</w:t>
            </w:r>
          </w:p>
        </w:tc>
      </w:tr>
      <w:tr w:rsidR="008A1952" w:rsidRPr="00383667" w14:paraId="5641B812" w14:textId="77777777" w:rsidTr="0013626B">
        <w:trPr>
          <w:cantSplit w:val="0"/>
        </w:trPr>
        <w:tc>
          <w:tcPr>
            <w:tcW w:w="3326" w:type="dxa"/>
            <w:hideMark/>
          </w:tcPr>
          <w:p w14:paraId="51FE856E"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Management VLAN for APs</w:t>
            </w:r>
          </w:p>
        </w:tc>
        <w:tc>
          <w:tcPr>
            <w:tcW w:w="5277" w:type="dxa"/>
            <w:hideMark/>
          </w:tcPr>
          <w:p w14:paraId="2C51B962"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VLAN 10</w:t>
            </w:r>
          </w:p>
        </w:tc>
      </w:tr>
      <w:tr w:rsidR="008A1952" w:rsidRPr="00383667" w14:paraId="0D0A9A93" w14:textId="77777777" w:rsidTr="0013626B">
        <w:trPr>
          <w:cantSplit w:val="0"/>
        </w:trPr>
        <w:tc>
          <w:tcPr>
            <w:tcW w:w="3326" w:type="dxa"/>
            <w:hideMark/>
          </w:tcPr>
          <w:p w14:paraId="323F71B7"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Service VLAN for STAs</w:t>
            </w:r>
          </w:p>
        </w:tc>
        <w:tc>
          <w:tcPr>
            <w:tcW w:w="5277" w:type="dxa"/>
            <w:hideMark/>
          </w:tcPr>
          <w:p w14:paraId="46FA57E4"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VLAN 11</w:t>
            </w:r>
          </w:p>
        </w:tc>
      </w:tr>
      <w:tr w:rsidR="008A1952" w:rsidRPr="00383667" w14:paraId="21CBA43B" w14:textId="77777777" w:rsidTr="0013626B">
        <w:trPr>
          <w:cantSplit w:val="0"/>
        </w:trPr>
        <w:tc>
          <w:tcPr>
            <w:tcW w:w="3326" w:type="dxa"/>
            <w:hideMark/>
          </w:tcPr>
          <w:p w14:paraId="6AD8BD96"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DHCP server</w:t>
            </w:r>
          </w:p>
        </w:tc>
        <w:tc>
          <w:tcPr>
            <w:tcW w:w="5277" w:type="dxa"/>
            <w:hideMark/>
          </w:tcPr>
          <w:p w14:paraId="17EE0893"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S3 functions as a DHCP server to allocate IP addresses to APs and STAs.</w:t>
            </w:r>
          </w:p>
        </w:tc>
      </w:tr>
      <w:tr w:rsidR="008A1952" w:rsidRPr="00383667" w14:paraId="1D37D5A6" w14:textId="77777777" w:rsidTr="0013626B">
        <w:trPr>
          <w:cantSplit w:val="0"/>
        </w:trPr>
        <w:tc>
          <w:tcPr>
            <w:tcW w:w="3326" w:type="dxa"/>
            <w:hideMark/>
          </w:tcPr>
          <w:p w14:paraId="1C682116"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IP address pool for APs</w:t>
            </w:r>
          </w:p>
        </w:tc>
        <w:tc>
          <w:tcPr>
            <w:tcW w:w="5277" w:type="dxa"/>
            <w:hideMark/>
          </w:tcPr>
          <w:p w14:paraId="61C9FE90"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10.0.10.0/24</w:t>
            </w:r>
          </w:p>
        </w:tc>
      </w:tr>
      <w:tr w:rsidR="008A1952" w:rsidRPr="00383667" w14:paraId="7F6742FF" w14:textId="77777777" w:rsidTr="0013626B">
        <w:trPr>
          <w:cantSplit w:val="0"/>
        </w:trPr>
        <w:tc>
          <w:tcPr>
            <w:tcW w:w="3326" w:type="dxa"/>
            <w:hideMark/>
          </w:tcPr>
          <w:p w14:paraId="020BF409" w14:textId="77777777" w:rsidR="008A1952" w:rsidRPr="00383667" w:rsidRDefault="008A1952" w:rsidP="005714FA">
            <w:pPr>
              <w:pStyle w:val="TableText"/>
              <w:rPr>
                <w:rFonts w:ascii="Huawei Sans" w:hAnsi="Huawei Sans" w:cs="Huawei Sans"/>
              </w:rPr>
            </w:pPr>
            <w:r w:rsidRPr="00383667">
              <w:rPr>
                <w:rFonts w:ascii="Huawei Sans" w:hAnsi="Huawei Sans" w:cs="Huawei Sans"/>
              </w:rPr>
              <w:lastRenderedPageBreak/>
              <w:t>IP address pool for STAs</w:t>
            </w:r>
          </w:p>
        </w:tc>
        <w:tc>
          <w:tcPr>
            <w:tcW w:w="5277" w:type="dxa"/>
            <w:hideMark/>
          </w:tcPr>
          <w:p w14:paraId="1F9DAFA0"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10.0.11.0/24</w:t>
            </w:r>
          </w:p>
        </w:tc>
      </w:tr>
      <w:tr w:rsidR="008A1952" w:rsidRPr="00383667" w14:paraId="1C95B167" w14:textId="77777777" w:rsidTr="0013626B">
        <w:trPr>
          <w:cantSplit w:val="0"/>
        </w:trPr>
        <w:tc>
          <w:tcPr>
            <w:tcW w:w="3326" w:type="dxa"/>
            <w:hideMark/>
          </w:tcPr>
          <w:p w14:paraId="3782387C"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AC's source interface address</w:t>
            </w:r>
          </w:p>
        </w:tc>
        <w:tc>
          <w:tcPr>
            <w:tcW w:w="5277" w:type="dxa"/>
            <w:hideMark/>
          </w:tcPr>
          <w:p w14:paraId="19BDACAA"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10.0.100.254 (VRRP virtual address)</w:t>
            </w:r>
          </w:p>
        </w:tc>
      </w:tr>
      <w:tr w:rsidR="008A1952" w:rsidRPr="00383667" w14:paraId="05428FE1" w14:textId="77777777" w:rsidTr="0013626B">
        <w:trPr>
          <w:cantSplit w:val="0"/>
        </w:trPr>
        <w:tc>
          <w:tcPr>
            <w:tcW w:w="3326" w:type="dxa"/>
            <w:vMerge w:val="restart"/>
            <w:hideMark/>
          </w:tcPr>
          <w:p w14:paraId="35C38660"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AP group</w:t>
            </w:r>
          </w:p>
        </w:tc>
        <w:tc>
          <w:tcPr>
            <w:tcW w:w="5277" w:type="dxa"/>
            <w:hideMark/>
          </w:tcPr>
          <w:p w14:paraId="2906CF11"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depart</w:t>
            </w:r>
          </w:p>
        </w:tc>
      </w:tr>
      <w:tr w:rsidR="008A1952" w:rsidRPr="00383667" w14:paraId="33F31FF1" w14:textId="77777777" w:rsidTr="0013626B">
        <w:trPr>
          <w:cantSplit w:val="0"/>
        </w:trPr>
        <w:tc>
          <w:tcPr>
            <w:tcW w:w="3326" w:type="dxa"/>
            <w:vMerge/>
            <w:hideMark/>
          </w:tcPr>
          <w:p w14:paraId="65964FE7"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hideMark/>
          </w:tcPr>
          <w:p w14:paraId="52842E5A" w14:textId="77777777" w:rsidR="008A1952" w:rsidRPr="00383667" w:rsidRDefault="008A1952" w:rsidP="005714FA">
            <w:pPr>
              <w:pStyle w:val="TableText"/>
              <w:rPr>
                <w:rFonts w:ascii="Huawei Sans" w:hAnsi="Huawei Sans" w:cs="Huawei Sans"/>
                <w:color w:val="000000" w:themeColor="text1"/>
              </w:rPr>
            </w:pPr>
            <w:r w:rsidRPr="00383667">
              <w:rPr>
                <w:rFonts w:ascii="Huawei Sans" w:hAnsi="Huawei Sans" w:cs="Huawei Sans"/>
              </w:rPr>
              <w:t xml:space="preserve">Referenced profile: VAP </w:t>
            </w:r>
            <w:r w:rsidRPr="00497E5B">
              <w:rPr>
                <w:rFonts w:ascii="Huawei Sans" w:hAnsi="Huawei Sans" w:cs="Huawei Sans"/>
              </w:rPr>
              <w:t xml:space="preserve">profile </w:t>
            </w:r>
            <w:r w:rsidRPr="00497E5B">
              <w:rPr>
                <w:rFonts w:ascii="Huawei Sans" w:hAnsi="Huawei Sans" w:cs="Huawei Sans"/>
                <w:b/>
              </w:rPr>
              <w:t>depart</w:t>
            </w:r>
          </w:p>
        </w:tc>
      </w:tr>
      <w:tr w:rsidR="008A1952" w:rsidRPr="00383667" w14:paraId="52D7A6CB" w14:textId="77777777" w:rsidTr="0013626B">
        <w:trPr>
          <w:cantSplit w:val="0"/>
        </w:trPr>
        <w:tc>
          <w:tcPr>
            <w:tcW w:w="3326" w:type="dxa"/>
            <w:vMerge w:val="restart"/>
            <w:hideMark/>
          </w:tcPr>
          <w:p w14:paraId="111D33F3"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Regulatory domain profile</w:t>
            </w:r>
          </w:p>
        </w:tc>
        <w:tc>
          <w:tcPr>
            <w:tcW w:w="5277" w:type="dxa"/>
            <w:hideMark/>
          </w:tcPr>
          <w:p w14:paraId="285EAB20"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default</w:t>
            </w:r>
          </w:p>
        </w:tc>
      </w:tr>
      <w:tr w:rsidR="008A1952" w:rsidRPr="00383667" w14:paraId="6DE9F9A0" w14:textId="77777777" w:rsidTr="0013626B">
        <w:trPr>
          <w:cantSplit w:val="0"/>
        </w:trPr>
        <w:tc>
          <w:tcPr>
            <w:tcW w:w="3326" w:type="dxa"/>
            <w:vMerge/>
            <w:hideMark/>
          </w:tcPr>
          <w:p w14:paraId="36268E1E"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hideMark/>
          </w:tcPr>
          <w:p w14:paraId="0026DC9C"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Country code: CN</w:t>
            </w:r>
          </w:p>
        </w:tc>
      </w:tr>
      <w:tr w:rsidR="008A1952" w:rsidRPr="00383667" w14:paraId="166A71BF" w14:textId="77777777" w:rsidTr="0013626B">
        <w:trPr>
          <w:cantSplit w:val="0"/>
        </w:trPr>
        <w:tc>
          <w:tcPr>
            <w:tcW w:w="3326" w:type="dxa"/>
            <w:vMerge w:val="restart"/>
            <w:hideMark/>
          </w:tcPr>
          <w:p w14:paraId="441A6EBB"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SSID profile</w:t>
            </w:r>
          </w:p>
        </w:tc>
        <w:tc>
          <w:tcPr>
            <w:tcW w:w="5277" w:type="dxa"/>
            <w:hideMark/>
          </w:tcPr>
          <w:p w14:paraId="4516CAAF"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depart</w:t>
            </w:r>
          </w:p>
        </w:tc>
      </w:tr>
      <w:tr w:rsidR="008A1952" w:rsidRPr="00383667" w14:paraId="0EBEFCBD" w14:textId="77777777" w:rsidTr="0013626B">
        <w:trPr>
          <w:cantSplit w:val="0"/>
        </w:trPr>
        <w:tc>
          <w:tcPr>
            <w:tcW w:w="3326" w:type="dxa"/>
            <w:vMerge/>
            <w:hideMark/>
          </w:tcPr>
          <w:p w14:paraId="0C9A5B85"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hideMark/>
          </w:tcPr>
          <w:p w14:paraId="18B5BA76"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SSID name: HSB</w:t>
            </w:r>
          </w:p>
        </w:tc>
      </w:tr>
      <w:tr w:rsidR="008A1952" w:rsidRPr="00383667" w14:paraId="44B7D807" w14:textId="77777777" w:rsidTr="0013626B">
        <w:trPr>
          <w:cantSplit w:val="0"/>
        </w:trPr>
        <w:tc>
          <w:tcPr>
            <w:tcW w:w="3326" w:type="dxa"/>
            <w:vMerge w:val="restart"/>
            <w:hideMark/>
          </w:tcPr>
          <w:p w14:paraId="4FF29728"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Security profile</w:t>
            </w:r>
          </w:p>
        </w:tc>
        <w:tc>
          <w:tcPr>
            <w:tcW w:w="5277" w:type="dxa"/>
            <w:hideMark/>
          </w:tcPr>
          <w:p w14:paraId="289DB1B9"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depart</w:t>
            </w:r>
          </w:p>
        </w:tc>
      </w:tr>
      <w:tr w:rsidR="008A1952" w:rsidRPr="00383667" w14:paraId="2DCC7624" w14:textId="77777777" w:rsidTr="0013626B">
        <w:trPr>
          <w:cantSplit w:val="0"/>
        </w:trPr>
        <w:tc>
          <w:tcPr>
            <w:tcW w:w="3326" w:type="dxa"/>
            <w:vMerge/>
            <w:hideMark/>
          </w:tcPr>
          <w:p w14:paraId="5BE76BDE"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hideMark/>
          </w:tcPr>
          <w:p w14:paraId="58220FFE"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Security policy: WPA-WPA2+PSK+AES</w:t>
            </w:r>
          </w:p>
        </w:tc>
      </w:tr>
      <w:tr w:rsidR="008A1952" w:rsidRPr="00383667" w14:paraId="4C6158E4" w14:textId="77777777" w:rsidTr="0013626B">
        <w:trPr>
          <w:cantSplit w:val="0"/>
        </w:trPr>
        <w:tc>
          <w:tcPr>
            <w:tcW w:w="3326" w:type="dxa"/>
            <w:vMerge/>
            <w:hideMark/>
          </w:tcPr>
          <w:p w14:paraId="17DD0804"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hideMark/>
          </w:tcPr>
          <w:p w14:paraId="15893921"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Password: huawei123</w:t>
            </w:r>
          </w:p>
        </w:tc>
      </w:tr>
      <w:tr w:rsidR="008A1952" w:rsidRPr="00383667" w14:paraId="419363AB" w14:textId="77777777" w:rsidTr="0013626B">
        <w:trPr>
          <w:cantSplit w:val="0"/>
        </w:trPr>
        <w:tc>
          <w:tcPr>
            <w:tcW w:w="3326" w:type="dxa"/>
            <w:vMerge w:val="restart"/>
            <w:hideMark/>
          </w:tcPr>
          <w:p w14:paraId="4D9BFB9E"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VAP profile</w:t>
            </w:r>
          </w:p>
        </w:tc>
        <w:tc>
          <w:tcPr>
            <w:tcW w:w="5277" w:type="dxa"/>
            <w:hideMark/>
          </w:tcPr>
          <w:p w14:paraId="7410BF9A"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depart</w:t>
            </w:r>
          </w:p>
        </w:tc>
      </w:tr>
      <w:tr w:rsidR="008A1952" w:rsidRPr="00383667" w14:paraId="643B3483" w14:textId="77777777" w:rsidTr="0013626B">
        <w:trPr>
          <w:cantSplit w:val="0"/>
        </w:trPr>
        <w:tc>
          <w:tcPr>
            <w:tcW w:w="3326" w:type="dxa"/>
            <w:vMerge/>
            <w:hideMark/>
          </w:tcPr>
          <w:p w14:paraId="4E63602D"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hideMark/>
          </w:tcPr>
          <w:p w14:paraId="556D7C02"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Forwarding mode: direct forwarding</w:t>
            </w:r>
          </w:p>
        </w:tc>
      </w:tr>
      <w:tr w:rsidR="008A1952" w:rsidRPr="00383667" w14:paraId="5A19A5B4" w14:textId="77777777" w:rsidTr="0013626B">
        <w:trPr>
          <w:cantSplit w:val="0"/>
        </w:trPr>
        <w:tc>
          <w:tcPr>
            <w:tcW w:w="3326" w:type="dxa"/>
            <w:vMerge/>
            <w:hideMark/>
          </w:tcPr>
          <w:p w14:paraId="4E5A72FC"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hideMark/>
          </w:tcPr>
          <w:p w14:paraId="7EFA0EE0"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Service VLAN: VLAN 11</w:t>
            </w:r>
          </w:p>
        </w:tc>
      </w:tr>
      <w:tr w:rsidR="008A1952" w:rsidRPr="00383667" w14:paraId="3CAE2034" w14:textId="77777777" w:rsidTr="0013626B">
        <w:trPr>
          <w:cantSplit w:val="0"/>
        </w:trPr>
        <w:tc>
          <w:tcPr>
            <w:tcW w:w="3326" w:type="dxa"/>
            <w:vMerge/>
            <w:hideMark/>
          </w:tcPr>
          <w:p w14:paraId="24F6CDD3"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hideMark/>
          </w:tcPr>
          <w:p w14:paraId="2B42CC8E" w14:textId="77777777" w:rsidR="008A1952" w:rsidRPr="00383667" w:rsidRDefault="008A1952" w:rsidP="005714FA">
            <w:pPr>
              <w:pStyle w:val="TableText"/>
              <w:rPr>
                <w:rFonts w:ascii="Huawei Sans" w:hAnsi="Huawei Sans" w:cs="Huawei Sans"/>
                <w:color w:val="000000" w:themeColor="text1"/>
              </w:rPr>
            </w:pPr>
            <w:r w:rsidRPr="00383667">
              <w:rPr>
                <w:rFonts w:ascii="Huawei Sans" w:hAnsi="Huawei Sans" w:cs="Huawei Sans"/>
              </w:rPr>
              <w:t xml:space="preserve">Referenced profiles: SSID </w:t>
            </w:r>
            <w:r w:rsidRPr="00497E5B">
              <w:rPr>
                <w:rFonts w:ascii="Huawei Sans" w:hAnsi="Huawei Sans" w:cs="Huawei Sans"/>
              </w:rPr>
              <w:t xml:space="preserve">profile </w:t>
            </w:r>
            <w:r w:rsidRPr="00497E5B">
              <w:rPr>
                <w:rFonts w:ascii="Huawei Sans" w:hAnsi="Huawei Sans" w:cs="Huawei Sans"/>
                <w:b/>
              </w:rPr>
              <w:t>depart</w:t>
            </w:r>
            <w:r w:rsidRPr="00383667">
              <w:rPr>
                <w:rFonts w:ascii="Huawei Sans" w:hAnsi="Huawei Sans" w:cs="Huawei Sans"/>
              </w:rPr>
              <w:t xml:space="preserve"> and security profile </w:t>
            </w:r>
            <w:r w:rsidRPr="00383667">
              <w:rPr>
                <w:rFonts w:ascii="Huawei Sans" w:hAnsi="Huawei Sans" w:cs="Huawei Sans"/>
                <w:b/>
              </w:rPr>
              <w:t>depart</w:t>
            </w:r>
          </w:p>
        </w:tc>
      </w:tr>
      <w:tr w:rsidR="008A1952" w:rsidRPr="00383667" w14:paraId="5C2667B9" w14:textId="77777777" w:rsidTr="0013626B">
        <w:trPr>
          <w:cantSplit w:val="0"/>
        </w:trPr>
        <w:tc>
          <w:tcPr>
            <w:tcW w:w="3326" w:type="dxa"/>
            <w:vMerge w:val="restart"/>
          </w:tcPr>
          <w:p w14:paraId="7F1642B4"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VRRP group</w:t>
            </w:r>
          </w:p>
        </w:tc>
        <w:tc>
          <w:tcPr>
            <w:tcW w:w="5277" w:type="dxa"/>
          </w:tcPr>
          <w:p w14:paraId="1409EF1A"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VRRP group ID: 1</w:t>
            </w:r>
          </w:p>
        </w:tc>
      </w:tr>
      <w:tr w:rsidR="008A1952" w:rsidRPr="00383667" w14:paraId="72102BDA" w14:textId="77777777" w:rsidTr="0013626B">
        <w:trPr>
          <w:cantSplit w:val="0"/>
        </w:trPr>
        <w:tc>
          <w:tcPr>
            <w:tcW w:w="3326" w:type="dxa"/>
            <w:vMerge/>
          </w:tcPr>
          <w:p w14:paraId="486615A6"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tcPr>
          <w:p w14:paraId="0F595B4C"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Virtual IP address: 10.0.100.254</w:t>
            </w:r>
          </w:p>
        </w:tc>
      </w:tr>
      <w:tr w:rsidR="008A1952" w:rsidRPr="00383667" w14:paraId="18582997" w14:textId="77777777" w:rsidTr="0013626B">
        <w:trPr>
          <w:cantSplit w:val="0"/>
        </w:trPr>
        <w:tc>
          <w:tcPr>
            <w:tcW w:w="3326" w:type="dxa"/>
            <w:vMerge w:val="restart"/>
          </w:tcPr>
          <w:p w14:paraId="716F41B4"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HSB</w:t>
            </w:r>
          </w:p>
        </w:tc>
        <w:tc>
          <w:tcPr>
            <w:tcW w:w="5277" w:type="dxa"/>
          </w:tcPr>
          <w:p w14:paraId="54388BCD"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IP address and port number of the HSB channel for AC1: 10.0.100.1 and 10241</w:t>
            </w:r>
          </w:p>
        </w:tc>
      </w:tr>
      <w:tr w:rsidR="008A1952" w:rsidRPr="00383667" w14:paraId="4EF193DC" w14:textId="77777777" w:rsidTr="0013626B">
        <w:trPr>
          <w:cantSplit w:val="0"/>
        </w:trPr>
        <w:tc>
          <w:tcPr>
            <w:tcW w:w="3326" w:type="dxa"/>
            <w:vMerge/>
          </w:tcPr>
          <w:p w14:paraId="094051D6"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277" w:type="dxa"/>
          </w:tcPr>
          <w:p w14:paraId="03903944"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IP address and port number of the HSB channel for AC2: 10.0.100.2 and 10241</w:t>
            </w:r>
          </w:p>
        </w:tc>
      </w:tr>
    </w:tbl>
    <w:p w14:paraId="398EBD3C" w14:textId="77777777" w:rsidR="00135587" w:rsidRPr="00383667" w:rsidRDefault="00135587" w:rsidP="005714FA">
      <w:pPr>
        <w:pStyle w:val="1e"/>
      </w:pPr>
    </w:p>
    <w:p w14:paraId="45FE5A5C" w14:textId="19F633CD" w:rsidR="00135587" w:rsidRPr="00383667" w:rsidRDefault="008A1952" w:rsidP="004027AB">
      <w:pPr>
        <w:pStyle w:val="3"/>
      </w:pPr>
      <w:bookmarkStart w:id="158" w:name="_Toc49940078"/>
      <w:r w:rsidRPr="00383667">
        <w:t>Lab Configuration</w:t>
      </w:r>
      <w:bookmarkEnd w:id="158"/>
    </w:p>
    <w:p w14:paraId="4C6D0DE1" w14:textId="77777777" w:rsidR="00135587" w:rsidRPr="00383667" w:rsidRDefault="008A1952" w:rsidP="004027AB">
      <w:pPr>
        <w:pStyle w:val="4"/>
      </w:pPr>
      <w:r w:rsidRPr="00383667">
        <w:t>Configuration Roadmap</w:t>
      </w:r>
    </w:p>
    <w:p w14:paraId="1E35E5A3" w14:textId="77777777" w:rsidR="00135587" w:rsidRPr="00383667" w:rsidRDefault="008A1952" w:rsidP="00B36A6B">
      <w:pPr>
        <w:pStyle w:val="20"/>
        <w:numPr>
          <w:ilvl w:val="0"/>
          <w:numId w:val="39"/>
        </w:numPr>
      </w:pPr>
      <w:r w:rsidRPr="00383667">
        <w:t>Shut down unnecessary ports and enable the PoE function on switches.</w:t>
      </w:r>
    </w:p>
    <w:p w14:paraId="5727AC16" w14:textId="77777777" w:rsidR="00135587" w:rsidRPr="00383667" w:rsidRDefault="008A1952" w:rsidP="005714FA">
      <w:pPr>
        <w:pStyle w:val="20"/>
      </w:pPr>
      <w:r w:rsidRPr="00383667">
        <w:t>Configure wired-side functions so that S3 serves as the gateway for APs and STAs, and AC1 and AC2 communicate with S3 at Layer 3 through VLANIF 100.</w:t>
      </w:r>
    </w:p>
    <w:p w14:paraId="6111E0E7" w14:textId="77777777" w:rsidR="00135587" w:rsidRPr="00383667" w:rsidRDefault="008A1952" w:rsidP="005714FA">
      <w:pPr>
        <w:pStyle w:val="20"/>
      </w:pPr>
      <w:r w:rsidRPr="00383667">
        <w:t>Configure WLAN services on AC1 and AC2. Note that you do not need to configure the CAPWAP source address now. Perform this configuration after HSB and VRRP configurations are completed.</w:t>
      </w:r>
    </w:p>
    <w:p w14:paraId="14663204" w14:textId="77777777" w:rsidR="00135587" w:rsidRPr="00383667" w:rsidRDefault="008A1952" w:rsidP="005714FA">
      <w:pPr>
        <w:pStyle w:val="20"/>
      </w:pPr>
      <w:r w:rsidRPr="00383667">
        <w:lastRenderedPageBreak/>
        <w:t>Configure HSB on AC1, specify AC1 as the master device in VRRP group 1 and the active device in HSB mode, and set the CAPWAP source address to the VRRP virtual IP address.</w:t>
      </w:r>
    </w:p>
    <w:p w14:paraId="30515928" w14:textId="77777777" w:rsidR="00135587" w:rsidRPr="00383667" w:rsidRDefault="008A1952" w:rsidP="005714FA">
      <w:pPr>
        <w:pStyle w:val="20"/>
      </w:pPr>
      <w:r w:rsidRPr="00383667">
        <w:t>Configure HSB on AC1, specify AC1 as the standby device in HSB mode, and set the CAPWAP source address to the VRRP virtual IP address.</w:t>
      </w:r>
    </w:p>
    <w:p w14:paraId="204461F5" w14:textId="77777777" w:rsidR="00135587" w:rsidRPr="00383667" w:rsidRDefault="008A1952" w:rsidP="005714FA">
      <w:pPr>
        <w:pStyle w:val="20"/>
      </w:pPr>
      <w:r w:rsidRPr="00383667">
        <w:t>Verify the VRRP HSB configuration. Shut down the downlink interface on AC1, and check the states of APs and STAs on AC2.</w:t>
      </w:r>
    </w:p>
    <w:p w14:paraId="03667C7D" w14:textId="77777777" w:rsidR="00135587" w:rsidRPr="00383667" w:rsidRDefault="008A1952" w:rsidP="004027AB">
      <w:pPr>
        <w:pStyle w:val="4"/>
      </w:pPr>
      <w:r w:rsidRPr="00383667">
        <w:t>Configuration Procedure</w:t>
      </w:r>
    </w:p>
    <w:p w14:paraId="76DA8030" w14:textId="77777777" w:rsidR="00135587" w:rsidRPr="00383667" w:rsidRDefault="008A1952" w:rsidP="00604E8C">
      <w:pPr>
        <w:pStyle w:val="30"/>
        <w:ind w:left="1032" w:hanging="278"/>
        <w:outlineLvl w:val="9"/>
        <w:rPr>
          <w:rFonts w:cs="Huawei Sans"/>
        </w:rPr>
      </w:pPr>
      <w:r w:rsidRPr="00383667">
        <w:rPr>
          <w:rFonts w:cs="Huawei Sans"/>
        </w:rPr>
        <w:t>Complete basic device configurations.</w:t>
      </w:r>
    </w:p>
    <w:p w14:paraId="12A1B466" w14:textId="77777777" w:rsidR="00135587" w:rsidRPr="00383667" w:rsidRDefault="008A1952" w:rsidP="005714FA">
      <w:pPr>
        <w:pStyle w:val="1e"/>
      </w:pPr>
      <w:r w:rsidRPr="00383667">
        <w:t># Name the devices.</w:t>
      </w:r>
    </w:p>
    <w:p w14:paraId="69EA3A73" w14:textId="2597614C" w:rsidR="00135587" w:rsidRPr="00383667" w:rsidRDefault="001F4559" w:rsidP="005714FA">
      <w:pPr>
        <w:pStyle w:val="1e"/>
      </w:pPr>
      <w:r w:rsidRPr="00383667">
        <w:t>The configuration details are not provided.</w:t>
      </w:r>
    </w:p>
    <w:p w14:paraId="77DBE1B1" w14:textId="77777777" w:rsidR="00135587" w:rsidRPr="00383667" w:rsidRDefault="008A1952" w:rsidP="005714FA">
      <w:pPr>
        <w:pStyle w:val="1e"/>
      </w:pPr>
      <w:r w:rsidRPr="00383667">
        <w:t xml:space="preserve"># Shut down unnecessary ports. </w:t>
      </w:r>
    </w:p>
    <w:p w14:paraId="27962CCD" w14:textId="2FDA31D1" w:rsidR="00135587" w:rsidRPr="00383667" w:rsidRDefault="001F4559" w:rsidP="005714FA">
      <w:pPr>
        <w:pStyle w:val="1e"/>
      </w:pPr>
      <w:r w:rsidRPr="00383667">
        <w:t>The configuration details are not provided.</w:t>
      </w:r>
    </w:p>
    <w:p w14:paraId="1A1C0030" w14:textId="77777777" w:rsidR="00135587" w:rsidRPr="00383667" w:rsidRDefault="008A1952" w:rsidP="005714FA">
      <w:pPr>
        <w:pStyle w:val="1e"/>
      </w:pPr>
      <w:r w:rsidRPr="00383667">
        <w:t># Enable the PoE function on S3 and S4 ports connected to APs.</w:t>
      </w:r>
    </w:p>
    <w:p w14:paraId="156546D5" w14:textId="77777777" w:rsidR="00135587" w:rsidRPr="00383667" w:rsidRDefault="008A1952" w:rsidP="005714FA">
      <w:pPr>
        <w:pStyle w:val="2f3"/>
        <w:rPr>
          <w:rFonts w:cs="Huawei Sans"/>
        </w:rPr>
      </w:pPr>
      <w:r w:rsidRPr="00383667">
        <w:rPr>
          <w:rFonts w:cs="Huawei Sans"/>
        </w:rPr>
        <w:t>[S3]interface GigabitEthernet 0/0/4</w:t>
      </w:r>
    </w:p>
    <w:p w14:paraId="55D77BD6" w14:textId="77777777" w:rsidR="00227531" w:rsidRDefault="008A1952" w:rsidP="005714FA">
      <w:pPr>
        <w:pStyle w:val="2f3"/>
        <w:rPr>
          <w:rFonts w:cs="Huawei Sans"/>
        </w:rPr>
      </w:pPr>
      <w:r w:rsidRPr="00383667">
        <w:rPr>
          <w:rFonts w:cs="Huawei Sans"/>
        </w:rPr>
        <w:t xml:space="preserve">[S3-GigabitEthernet0/0/4] </w:t>
      </w:r>
      <w:r w:rsidRPr="00497E5B">
        <w:rPr>
          <w:rFonts w:cs="Huawei Sans"/>
        </w:rPr>
        <w:t>poe</w:t>
      </w:r>
      <w:r w:rsidRPr="00383667">
        <w:rPr>
          <w:rFonts w:cs="Huawei Sans"/>
        </w:rPr>
        <w:t xml:space="preserve"> enable</w:t>
      </w:r>
    </w:p>
    <w:p w14:paraId="0F4F9E45" w14:textId="2AA6A367" w:rsidR="00135587" w:rsidRPr="00383667" w:rsidRDefault="00135587" w:rsidP="005714FA">
      <w:pPr>
        <w:pStyle w:val="2f3"/>
        <w:rPr>
          <w:rFonts w:cs="Huawei Sans"/>
        </w:rPr>
      </w:pPr>
    </w:p>
    <w:p w14:paraId="0C9E3C40" w14:textId="77777777" w:rsidR="00135587" w:rsidRPr="00383667" w:rsidRDefault="008A1952" w:rsidP="005714FA">
      <w:pPr>
        <w:pStyle w:val="2f3"/>
        <w:rPr>
          <w:rFonts w:cs="Huawei Sans"/>
        </w:rPr>
      </w:pPr>
      <w:r w:rsidRPr="00383667">
        <w:rPr>
          <w:rFonts w:cs="Huawei Sans"/>
        </w:rPr>
        <w:t>[S4]interface GigabitEthernet 0/0/4</w:t>
      </w:r>
    </w:p>
    <w:p w14:paraId="66BC9325" w14:textId="77777777" w:rsidR="00227531" w:rsidRDefault="008A1952" w:rsidP="005714FA">
      <w:pPr>
        <w:pStyle w:val="2f3"/>
        <w:rPr>
          <w:rFonts w:cs="Huawei Sans"/>
        </w:rPr>
      </w:pPr>
      <w:r w:rsidRPr="00383667">
        <w:rPr>
          <w:rFonts w:cs="Huawei Sans"/>
        </w:rPr>
        <w:t xml:space="preserve">[S4-GigabitEthernet0/0/4] </w:t>
      </w:r>
      <w:r w:rsidRPr="00497E5B">
        <w:rPr>
          <w:rFonts w:cs="Huawei Sans"/>
        </w:rPr>
        <w:t>poe</w:t>
      </w:r>
      <w:r w:rsidRPr="00383667">
        <w:rPr>
          <w:rFonts w:cs="Huawei Sans"/>
        </w:rPr>
        <w:t xml:space="preserve"> enable</w:t>
      </w:r>
    </w:p>
    <w:p w14:paraId="5095414A" w14:textId="46B69D47" w:rsidR="00135587" w:rsidRPr="00383667" w:rsidRDefault="008A1952" w:rsidP="005714FA">
      <w:pPr>
        <w:pStyle w:val="1e"/>
      </w:pPr>
      <w:r w:rsidRPr="00383667">
        <w:t xml:space="preserve">The </w:t>
      </w:r>
      <w:r w:rsidRPr="00497E5B">
        <w:rPr>
          <w:b/>
          <w:bCs/>
        </w:rPr>
        <w:t>poe</w:t>
      </w:r>
      <w:r w:rsidRPr="00383667">
        <w:rPr>
          <w:b/>
          <w:bCs/>
        </w:rPr>
        <w:t xml:space="preserve"> enable</w:t>
      </w:r>
      <w:r w:rsidRPr="00383667">
        <w:t xml:space="preserve"> command enables the PoE function on a port. When a port detects a PD connected, the port supplies power to the PD. By default, the PoE function is enabled on a port. Therefore, this command is unnecessary and is provided for demonstration purpose only.</w:t>
      </w:r>
    </w:p>
    <w:p w14:paraId="7377637F" w14:textId="77777777" w:rsidR="00135587" w:rsidRPr="00383667" w:rsidRDefault="008A1952" w:rsidP="00604E8C">
      <w:pPr>
        <w:pStyle w:val="30"/>
        <w:ind w:left="1032" w:hanging="278"/>
        <w:outlineLvl w:val="9"/>
        <w:rPr>
          <w:rFonts w:cs="Huawei Sans"/>
        </w:rPr>
      </w:pPr>
      <w:r w:rsidRPr="00383667">
        <w:rPr>
          <w:rFonts w:cs="Huawei Sans"/>
        </w:rPr>
        <w:t>Configure the wired network.</w:t>
      </w:r>
    </w:p>
    <w:p w14:paraId="5EEED34D" w14:textId="77777777" w:rsidR="00135587" w:rsidRPr="00383667" w:rsidRDefault="008A1952" w:rsidP="005714FA">
      <w:pPr>
        <w:pStyle w:val="1e"/>
      </w:pPr>
      <w:r w:rsidRPr="00383667">
        <w:t>Configure the wired network of the switches and ACs as planned.</w:t>
      </w:r>
    </w:p>
    <w:p w14:paraId="34F4CC27" w14:textId="77777777" w:rsidR="00135587" w:rsidRPr="00383667" w:rsidRDefault="008A1952" w:rsidP="005714FA">
      <w:pPr>
        <w:pStyle w:val="1e"/>
      </w:pPr>
      <w:r w:rsidRPr="00383667">
        <w:t># Create VLANs on S3, S4, AC1, and AC2, and assign ports to the VLANs.</w:t>
      </w:r>
    </w:p>
    <w:p w14:paraId="378A51A0" w14:textId="77777777" w:rsidR="00135587" w:rsidRPr="00383667" w:rsidRDefault="008A1952" w:rsidP="005714FA">
      <w:pPr>
        <w:pStyle w:val="2f3"/>
        <w:rPr>
          <w:rFonts w:cs="Huawei Sans"/>
        </w:rPr>
      </w:pPr>
      <w:r w:rsidRPr="00383667">
        <w:rPr>
          <w:rFonts w:cs="Huawei Sans"/>
        </w:rPr>
        <w:t>[S3]</w:t>
      </w:r>
      <w:r w:rsidRPr="00497E5B">
        <w:rPr>
          <w:rFonts w:cs="Huawei Sans"/>
        </w:rPr>
        <w:t>vlan</w:t>
      </w:r>
      <w:r w:rsidRPr="00383667">
        <w:rPr>
          <w:rFonts w:cs="Huawei Sans"/>
        </w:rPr>
        <w:t xml:space="preserve"> batch 10 11 100</w:t>
      </w:r>
    </w:p>
    <w:p w14:paraId="18D203D1" w14:textId="77777777" w:rsidR="00135587" w:rsidRPr="00383667" w:rsidRDefault="008A1952" w:rsidP="005714FA">
      <w:pPr>
        <w:pStyle w:val="2f3"/>
        <w:rPr>
          <w:rFonts w:cs="Huawei Sans"/>
        </w:rPr>
      </w:pPr>
      <w:r w:rsidRPr="00383667">
        <w:rPr>
          <w:rFonts w:cs="Huawei Sans"/>
        </w:rPr>
        <w:t>[S3]interface GigabitEthernet0/0/1</w:t>
      </w:r>
    </w:p>
    <w:p w14:paraId="4B211400" w14:textId="77777777" w:rsidR="00135587" w:rsidRPr="00383667" w:rsidRDefault="008A1952" w:rsidP="005714FA">
      <w:pPr>
        <w:pStyle w:val="2f3"/>
        <w:rPr>
          <w:rFonts w:cs="Huawei Sans"/>
        </w:rPr>
      </w:pPr>
      <w:r w:rsidRPr="00383667">
        <w:rPr>
          <w:rFonts w:cs="Huawei Sans"/>
        </w:rPr>
        <w:t>[S3-GigabitEthernet0/0/1] port link-type trunk</w:t>
      </w:r>
    </w:p>
    <w:p w14:paraId="2CA508F3" w14:textId="77777777" w:rsidR="00135587" w:rsidRPr="00383667" w:rsidRDefault="008A1952" w:rsidP="005714FA">
      <w:pPr>
        <w:pStyle w:val="2f3"/>
        <w:rPr>
          <w:rFonts w:cs="Huawei Sans"/>
        </w:rPr>
      </w:pPr>
      <w:r w:rsidRPr="00383667">
        <w:rPr>
          <w:rFonts w:cs="Huawei Sans"/>
        </w:rPr>
        <w:t xml:space="preserve">[S3-GigabitEthernet0/0/1] port trunk allow-pass </w:t>
      </w:r>
      <w:r w:rsidRPr="00497E5B">
        <w:rPr>
          <w:rFonts w:cs="Huawei Sans"/>
        </w:rPr>
        <w:t>vlan</w:t>
      </w:r>
      <w:r w:rsidRPr="00383667">
        <w:rPr>
          <w:rFonts w:cs="Huawei Sans"/>
        </w:rPr>
        <w:t xml:space="preserve"> 100</w:t>
      </w:r>
    </w:p>
    <w:p w14:paraId="27879836" w14:textId="77777777" w:rsidR="00135587" w:rsidRPr="00383667" w:rsidRDefault="008A1952" w:rsidP="005714FA">
      <w:pPr>
        <w:pStyle w:val="2f3"/>
        <w:rPr>
          <w:rFonts w:cs="Huawei Sans"/>
        </w:rPr>
      </w:pPr>
      <w:r w:rsidRPr="00383667">
        <w:rPr>
          <w:rFonts w:cs="Huawei Sans"/>
        </w:rPr>
        <w:t>[S3-GigabitEthernet0/0/1] quit</w:t>
      </w:r>
    </w:p>
    <w:p w14:paraId="183455F1" w14:textId="77777777" w:rsidR="00135587" w:rsidRPr="00383667" w:rsidRDefault="008A1952" w:rsidP="005714FA">
      <w:pPr>
        <w:pStyle w:val="2f3"/>
        <w:rPr>
          <w:rFonts w:cs="Huawei Sans"/>
        </w:rPr>
      </w:pPr>
      <w:r w:rsidRPr="00383667">
        <w:rPr>
          <w:rFonts w:cs="Huawei Sans"/>
        </w:rPr>
        <w:t>[S3]interface GigabitEthernet0/0/2</w:t>
      </w:r>
    </w:p>
    <w:p w14:paraId="490C4F33" w14:textId="77777777" w:rsidR="00135587" w:rsidRPr="00383667" w:rsidRDefault="008A1952" w:rsidP="005714FA">
      <w:pPr>
        <w:pStyle w:val="2f3"/>
        <w:rPr>
          <w:rFonts w:cs="Huawei Sans"/>
        </w:rPr>
      </w:pPr>
      <w:r w:rsidRPr="00383667">
        <w:rPr>
          <w:rFonts w:cs="Huawei Sans"/>
        </w:rPr>
        <w:t>[S3-GigabitEthernet0/0/2] port link-type trunk</w:t>
      </w:r>
    </w:p>
    <w:p w14:paraId="5D0742C9" w14:textId="77777777" w:rsidR="00135587" w:rsidRPr="00383667" w:rsidRDefault="008A1952" w:rsidP="005714FA">
      <w:pPr>
        <w:pStyle w:val="2f3"/>
        <w:rPr>
          <w:rFonts w:cs="Huawei Sans"/>
        </w:rPr>
      </w:pPr>
      <w:r w:rsidRPr="00383667">
        <w:rPr>
          <w:rFonts w:cs="Huawei Sans"/>
        </w:rPr>
        <w:t xml:space="preserve">[S3-GigabitEthernet0/0/2] port trunk allow-pass </w:t>
      </w:r>
      <w:r w:rsidRPr="00497E5B">
        <w:rPr>
          <w:rFonts w:cs="Huawei Sans"/>
        </w:rPr>
        <w:t>vlan</w:t>
      </w:r>
      <w:r w:rsidRPr="00383667">
        <w:rPr>
          <w:rFonts w:cs="Huawei Sans"/>
        </w:rPr>
        <w:t xml:space="preserve"> 100</w:t>
      </w:r>
    </w:p>
    <w:p w14:paraId="02708C48" w14:textId="77777777" w:rsidR="00135587" w:rsidRPr="00383667" w:rsidRDefault="008A1952" w:rsidP="005714FA">
      <w:pPr>
        <w:pStyle w:val="2f3"/>
        <w:rPr>
          <w:rFonts w:cs="Huawei Sans"/>
        </w:rPr>
      </w:pPr>
      <w:r w:rsidRPr="00383667">
        <w:rPr>
          <w:rFonts w:cs="Huawei Sans"/>
        </w:rPr>
        <w:t>[S3-GigabitEthernet0/0/2] quit</w:t>
      </w:r>
    </w:p>
    <w:p w14:paraId="66E3D748" w14:textId="77777777" w:rsidR="00135587" w:rsidRPr="00383667" w:rsidRDefault="008A1952" w:rsidP="005714FA">
      <w:pPr>
        <w:pStyle w:val="2f3"/>
        <w:rPr>
          <w:rFonts w:cs="Huawei Sans"/>
        </w:rPr>
      </w:pPr>
      <w:r w:rsidRPr="00383667">
        <w:rPr>
          <w:rFonts w:cs="Huawei Sans"/>
        </w:rPr>
        <w:t>[S3]interface GigabitEthernet0/0/3</w:t>
      </w:r>
    </w:p>
    <w:p w14:paraId="5D3DE6EF" w14:textId="77777777" w:rsidR="00135587" w:rsidRPr="00383667" w:rsidRDefault="008A1952" w:rsidP="005714FA">
      <w:pPr>
        <w:pStyle w:val="2f3"/>
        <w:rPr>
          <w:rFonts w:cs="Huawei Sans"/>
        </w:rPr>
      </w:pPr>
      <w:r w:rsidRPr="00383667">
        <w:rPr>
          <w:rFonts w:cs="Huawei Sans"/>
        </w:rPr>
        <w:t>[S3-GigabitEthernet0/0/3] port link-type trunk</w:t>
      </w:r>
    </w:p>
    <w:p w14:paraId="3C710A24" w14:textId="77777777" w:rsidR="00135587" w:rsidRPr="00383667" w:rsidRDefault="008A1952" w:rsidP="005714FA">
      <w:pPr>
        <w:pStyle w:val="2f3"/>
        <w:rPr>
          <w:rFonts w:cs="Huawei Sans"/>
        </w:rPr>
      </w:pPr>
      <w:r w:rsidRPr="00383667">
        <w:rPr>
          <w:rFonts w:cs="Huawei Sans"/>
        </w:rPr>
        <w:t xml:space="preserve">[S3-GigabitEthernet0/0/3] port trunk allow-pass </w:t>
      </w:r>
      <w:r w:rsidRPr="00497E5B">
        <w:rPr>
          <w:rFonts w:cs="Huawei Sans"/>
        </w:rPr>
        <w:t>vlan</w:t>
      </w:r>
      <w:r w:rsidRPr="00383667">
        <w:rPr>
          <w:rFonts w:cs="Huawei Sans"/>
        </w:rPr>
        <w:t xml:space="preserve"> 10 to 11</w:t>
      </w:r>
    </w:p>
    <w:p w14:paraId="01B4F0C0" w14:textId="77777777" w:rsidR="00135587" w:rsidRPr="00383667" w:rsidRDefault="008A1952" w:rsidP="005714FA">
      <w:pPr>
        <w:pStyle w:val="2f3"/>
        <w:rPr>
          <w:rFonts w:cs="Huawei Sans"/>
        </w:rPr>
      </w:pPr>
      <w:r w:rsidRPr="00383667">
        <w:rPr>
          <w:rFonts w:cs="Huawei Sans"/>
        </w:rPr>
        <w:t>[S3-GigabitEthernet0/0/3] quit</w:t>
      </w:r>
    </w:p>
    <w:p w14:paraId="1D2C09F2" w14:textId="77777777" w:rsidR="00135587" w:rsidRPr="00383667" w:rsidRDefault="008A1952" w:rsidP="005714FA">
      <w:pPr>
        <w:pStyle w:val="2f3"/>
        <w:rPr>
          <w:rFonts w:cs="Huawei Sans"/>
        </w:rPr>
      </w:pPr>
      <w:r w:rsidRPr="00383667">
        <w:rPr>
          <w:rFonts w:cs="Huawei Sans"/>
        </w:rPr>
        <w:t>[S3]interface GigabitEthernet0/0/4</w:t>
      </w:r>
    </w:p>
    <w:p w14:paraId="6428FE95" w14:textId="77777777" w:rsidR="00135587" w:rsidRPr="00383667" w:rsidRDefault="008A1952" w:rsidP="005714FA">
      <w:pPr>
        <w:pStyle w:val="2f3"/>
        <w:rPr>
          <w:rFonts w:cs="Huawei Sans"/>
        </w:rPr>
      </w:pPr>
      <w:r w:rsidRPr="00383667">
        <w:rPr>
          <w:rFonts w:cs="Huawei Sans"/>
        </w:rPr>
        <w:t>[S3-GigabitEthernet0/0/4] port link-type trunk</w:t>
      </w:r>
    </w:p>
    <w:p w14:paraId="1A98F48B" w14:textId="77777777" w:rsidR="00135587" w:rsidRPr="00383667" w:rsidRDefault="008A1952" w:rsidP="005714FA">
      <w:pPr>
        <w:pStyle w:val="2f3"/>
        <w:rPr>
          <w:rFonts w:cs="Huawei Sans"/>
        </w:rPr>
      </w:pPr>
      <w:r w:rsidRPr="00383667">
        <w:rPr>
          <w:rFonts w:cs="Huawei Sans"/>
        </w:rPr>
        <w:t xml:space="preserve">[S3-GigabitEthernet0/0/4] port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4BA2B5BF" w14:textId="77777777" w:rsidR="00135587" w:rsidRPr="00383667" w:rsidRDefault="008A1952" w:rsidP="005714FA">
      <w:pPr>
        <w:pStyle w:val="2f3"/>
        <w:rPr>
          <w:rFonts w:cs="Huawei Sans"/>
        </w:rPr>
      </w:pPr>
      <w:r w:rsidRPr="00383667">
        <w:rPr>
          <w:rFonts w:cs="Huawei Sans"/>
        </w:rPr>
        <w:t xml:space="preserve">[S3-GigabitEthernet0/0/4] port trunk allow-pass </w:t>
      </w:r>
      <w:r w:rsidRPr="00497E5B">
        <w:rPr>
          <w:rFonts w:cs="Huawei Sans"/>
        </w:rPr>
        <w:t>vlan</w:t>
      </w:r>
      <w:r w:rsidRPr="00383667">
        <w:rPr>
          <w:rFonts w:cs="Huawei Sans"/>
        </w:rPr>
        <w:t xml:space="preserve"> 10 to 11</w:t>
      </w:r>
    </w:p>
    <w:p w14:paraId="3196F10D" w14:textId="77777777" w:rsidR="00135587" w:rsidRPr="00383667" w:rsidRDefault="008A1952" w:rsidP="005714FA">
      <w:pPr>
        <w:pStyle w:val="2f3"/>
        <w:rPr>
          <w:rFonts w:cs="Huawei Sans"/>
        </w:rPr>
      </w:pPr>
      <w:r w:rsidRPr="00383667">
        <w:rPr>
          <w:rFonts w:cs="Huawei Sans"/>
        </w:rPr>
        <w:t>[S3-GigabitEthernet0/0/4] quit</w:t>
      </w:r>
    </w:p>
    <w:p w14:paraId="4C6F26B2" w14:textId="77777777" w:rsidR="00135587" w:rsidRPr="00383667" w:rsidRDefault="008A1952" w:rsidP="005714FA">
      <w:pPr>
        <w:pStyle w:val="1e"/>
      </w:pPr>
      <w:r w:rsidRPr="00497E5B">
        <w:lastRenderedPageBreak/>
        <w:t>The</w:t>
      </w:r>
      <w:r w:rsidRPr="00383667">
        <w:t xml:space="preserve"> PVID of the S3 port connected to AP1 is set to VLAN 10</w:t>
      </w:r>
      <w:r w:rsidRPr="00497E5B">
        <w:t>,</w:t>
      </w:r>
      <w:r w:rsidRPr="00383667">
        <w:t xml:space="preserve"> packets in the service VLANs and management VLANs are allowed to pass on the S3 port connected to S4, and the S3 ports connected to ACs are configured to allow packets in VLAN 100 to pass </w:t>
      </w:r>
      <w:r w:rsidRPr="00497E5B">
        <w:t>through</w:t>
      </w:r>
      <w:r w:rsidRPr="00383667">
        <w:t>.</w:t>
      </w:r>
    </w:p>
    <w:p w14:paraId="5514028A" w14:textId="77777777" w:rsidR="00135587" w:rsidRPr="00383667" w:rsidRDefault="008A1952" w:rsidP="005714FA">
      <w:pPr>
        <w:pStyle w:val="2f3"/>
        <w:rPr>
          <w:rFonts w:cs="Huawei Sans"/>
        </w:rPr>
      </w:pPr>
      <w:r w:rsidRPr="00383667">
        <w:rPr>
          <w:rFonts w:cs="Huawei Sans"/>
        </w:rPr>
        <w:t>[S4]</w:t>
      </w:r>
      <w:r w:rsidRPr="00497E5B">
        <w:rPr>
          <w:rFonts w:cs="Huawei Sans"/>
        </w:rPr>
        <w:t>vlan</w:t>
      </w:r>
      <w:r w:rsidRPr="00383667">
        <w:rPr>
          <w:rFonts w:cs="Huawei Sans"/>
        </w:rPr>
        <w:t xml:space="preserve"> batch 10 11</w:t>
      </w:r>
    </w:p>
    <w:p w14:paraId="01A5131B" w14:textId="77777777" w:rsidR="00135587" w:rsidRPr="00383667" w:rsidRDefault="008A1952"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432A1031" w14:textId="77777777" w:rsidR="00135587" w:rsidRPr="00383667" w:rsidRDefault="008A1952" w:rsidP="005714FA">
      <w:pPr>
        <w:pStyle w:val="2f3"/>
        <w:rPr>
          <w:rFonts w:cs="Huawei Sans"/>
        </w:rPr>
      </w:pPr>
      <w:r w:rsidRPr="00383667">
        <w:rPr>
          <w:rFonts w:cs="Huawei Sans"/>
        </w:rPr>
        <w:t>[S4]interface GigabitEthernet0/0/3</w:t>
      </w:r>
    </w:p>
    <w:p w14:paraId="2C3FBF37" w14:textId="77777777" w:rsidR="00135587" w:rsidRPr="00383667" w:rsidRDefault="008A1952" w:rsidP="005714FA">
      <w:pPr>
        <w:pStyle w:val="2f3"/>
        <w:rPr>
          <w:rFonts w:cs="Huawei Sans"/>
        </w:rPr>
      </w:pPr>
      <w:r w:rsidRPr="00383667">
        <w:rPr>
          <w:rFonts w:cs="Huawei Sans"/>
        </w:rPr>
        <w:t>[S4-GigabitEthernet0/0/3] port link-type trunk</w:t>
      </w:r>
    </w:p>
    <w:p w14:paraId="5DE8CEA8" w14:textId="77777777" w:rsidR="00135587" w:rsidRPr="00383667" w:rsidRDefault="008A1952" w:rsidP="005714FA">
      <w:pPr>
        <w:pStyle w:val="2f3"/>
        <w:rPr>
          <w:rFonts w:cs="Huawei Sans"/>
        </w:rPr>
      </w:pPr>
      <w:r w:rsidRPr="00383667">
        <w:rPr>
          <w:rFonts w:cs="Huawei Sans"/>
        </w:rPr>
        <w:t xml:space="preserve">[S4-GigabitEthernet0/0/3] port trunk allow-pass </w:t>
      </w:r>
      <w:r w:rsidRPr="00497E5B">
        <w:rPr>
          <w:rFonts w:cs="Huawei Sans"/>
        </w:rPr>
        <w:t>vlan</w:t>
      </w:r>
      <w:r w:rsidRPr="00383667">
        <w:rPr>
          <w:rFonts w:cs="Huawei Sans"/>
        </w:rPr>
        <w:t xml:space="preserve"> 10 to 11</w:t>
      </w:r>
    </w:p>
    <w:p w14:paraId="6B51E237" w14:textId="77777777" w:rsidR="00135587" w:rsidRPr="00383667" w:rsidRDefault="008A1952" w:rsidP="005714FA">
      <w:pPr>
        <w:pStyle w:val="2f3"/>
        <w:rPr>
          <w:rFonts w:cs="Huawei Sans"/>
        </w:rPr>
      </w:pPr>
      <w:r w:rsidRPr="00383667">
        <w:rPr>
          <w:rFonts w:cs="Huawei Sans"/>
        </w:rPr>
        <w:t>[S4-GigabitEthernet0/0/3] quit</w:t>
      </w:r>
    </w:p>
    <w:p w14:paraId="6BF06E2B" w14:textId="77777777" w:rsidR="00135587" w:rsidRPr="00383667" w:rsidRDefault="008A1952" w:rsidP="005714FA">
      <w:pPr>
        <w:pStyle w:val="2f3"/>
        <w:rPr>
          <w:rFonts w:cs="Huawei Sans"/>
        </w:rPr>
      </w:pPr>
      <w:r w:rsidRPr="00383667">
        <w:rPr>
          <w:rFonts w:cs="Huawei Sans"/>
        </w:rPr>
        <w:t>[S4]interface GigabitEthernet0/0/4</w:t>
      </w:r>
    </w:p>
    <w:p w14:paraId="2289AED2" w14:textId="77777777" w:rsidR="00135587" w:rsidRPr="00383667" w:rsidRDefault="008A1952" w:rsidP="005714FA">
      <w:pPr>
        <w:pStyle w:val="2f3"/>
        <w:rPr>
          <w:rFonts w:cs="Huawei Sans"/>
        </w:rPr>
      </w:pPr>
      <w:r w:rsidRPr="00383667">
        <w:rPr>
          <w:rFonts w:cs="Huawei Sans"/>
        </w:rPr>
        <w:t>[S4-GigabitEthernet0/0/4] port link-type trunk</w:t>
      </w:r>
    </w:p>
    <w:p w14:paraId="1E24A502" w14:textId="77777777" w:rsidR="00135587" w:rsidRPr="00383667" w:rsidRDefault="008A1952" w:rsidP="005714FA">
      <w:pPr>
        <w:pStyle w:val="2f3"/>
        <w:rPr>
          <w:rFonts w:cs="Huawei Sans"/>
        </w:rPr>
      </w:pPr>
      <w:r w:rsidRPr="00383667">
        <w:rPr>
          <w:rFonts w:cs="Huawei Sans"/>
        </w:rPr>
        <w:t xml:space="preserve">[S4-GigabitEthernet0/0/4] port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3554F0A9" w14:textId="77777777" w:rsidR="00135587" w:rsidRPr="00383667" w:rsidRDefault="008A1952" w:rsidP="005714FA">
      <w:pPr>
        <w:pStyle w:val="2f3"/>
        <w:rPr>
          <w:rFonts w:cs="Huawei Sans"/>
        </w:rPr>
      </w:pPr>
      <w:r w:rsidRPr="00383667">
        <w:rPr>
          <w:rFonts w:cs="Huawei Sans"/>
        </w:rPr>
        <w:t xml:space="preserve">[S4-GigabitEthernet0/0/4] port trunk allow-pass </w:t>
      </w:r>
      <w:r w:rsidRPr="00497E5B">
        <w:rPr>
          <w:rFonts w:cs="Huawei Sans"/>
        </w:rPr>
        <w:t>vlan</w:t>
      </w:r>
      <w:r w:rsidRPr="00383667">
        <w:rPr>
          <w:rFonts w:cs="Huawei Sans"/>
        </w:rPr>
        <w:t xml:space="preserve"> 10 to 11</w:t>
      </w:r>
    </w:p>
    <w:p w14:paraId="45F02A93" w14:textId="77777777" w:rsidR="00135587" w:rsidRPr="00383667" w:rsidRDefault="008A1952" w:rsidP="005714FA">
      <w:pPr>
        <w:pStyle w:val="2f3"/>
        <w:rPr>
          <w:rFonts w:cs="Huawei Sans"/>
        </w:rPr>
      </w:pPr>
      <w:r w:rsidRPr="00383667">
        <w:rPr>
          <w:rFonts w:cs="Huawei Sans"/>
        </w:rPr>
        <w:t>[S4-GigabitEthernet0/0/4] quit</w:t>
      </w:r>
    </w:p>
    <w:p w14:paraId="32E31163" w14:textId="77777777" w:rsidR="00135587" w:rsidRPr="00383667" w:rsidRDefault="008A1952" w:rsidP="005714FA">
      <w:pPr>
        <w:pStyle w:val="1e"/>
      </w:pPr>
      <w:r w:rsidRPr="00383667">
        <w:t>The PVID of the S4 port connected to AP2 is set to VLAN 10, and the uplink port of S4 is configured to transparently transmit packets in VLANs 10 (management VLAN) and 11 (service VLAN).</w:t>
      </w:r>
    </w:p>
    <w:p w14:paraId="6E28CD7A" w14:textId="77777777" w:rsidR="00135587" w:rsidRPr="00383667" w:rsidRDefault="008A1952" w:rsidP="005714FA">
      <w:pPr>
        <w:pStyle w:val="2f3"/>
        <w:rPr>
          <w:rFonts w:cs="Huawei Sans"/>
        </w:rPr>
      </w:pPr>
      <w:r w:rsidRPr="00383667">
        <w:rPr>
          <w:rFonts w:cs="Huawei Sans"/>
        </w:rPr>
        <w:t>[AC1]</w:t>
      </w:r>
      <w:r w:rsidRPr="00497E5B">
        <w:rPr>
          <w:rFonts w:cs="Huawei Sans"/>
        </w:rPr>
        <w:t>vlan</w:t>
      </w:r>
      <w:r w:rsidRPr="00383667">
        <w:rPr>
          <w:rFonts w:cs="Huawei Sans"/>
        </w:rPr>
        <w:t xml:space="preserve"> batch 100 </w:t>
      </w:r>
    </w:p>
    <w:p w14:paraId="2B3F5B77" w14:textId="77777777" w:rsidR="00135587" w:rsidRPr="00383667" w:rsidRDefault="008A1952" w:rsidP="005714FA">
      <w:pPr>
        <w:pStyle w:val="2f3"/>
        <w:rPr>
          <w:rFonts w:cs="Huawei Sans"/>
        </w:rPr>
      </w:pPr>
      <w:r w:rsidRPr="00383667">
        <w:rPr>
          <w:rFonts w:cs="Huawei Sans"/>
        </w:rPr>
        <w:t>[AC1]interface GigabitEthernet0/0/12</w:t>
      </w:r>
    </w:p>
    <w:p w14:paraId="1FDDCF97" w14:textId="77777777" w:rsidR="00135587" w:rsidRPr="00383667" w:rsidRDefault="008A1952" w:rsidP="005714FA">
      <w:pPr>
        <w:pStyle w:val="2f3"/>
        <w:rPr>
          <w:rFonts w:cs="Huawei Sans"/>
        </w:rPr>
      </w:pPr>
      <w:r w:rsidRPr="00383667">
        <w:rPr>
          <w:rFonts w:cs="Huawei Sans"/>
        </w:rPr>
        <w:t>[AC1-GigabitEthernet0/0/12] port link-type trunk</w:t>
      </w:r>
    </w:p>
    <w:p w14:paraId="6D92775A" w14:textId="77777777" w:rsidR="00135587" w:rsidRPr="00383667" w:rsidRDefault="008A1952" w:rsidP="005714FA">
      <w:pPr>
        <w:pStyle w:val="2f3"/>
        <w:rPr>
          <w:rFonts w:cs="Huawei Sans"/>
        </w:rPr>
      </w:pPr>
      <w:r w:rsidRPr="00383667">
        <w:rPr>
          <w:rFonts w:cs="Huawei Sans"/>
        </w:rPr>
        <w:t xml:space="preserve">[AC1-GigabitEthernet0/0/12] port trunk allow-pass </w:t>
      </w:r>
      <w:r w:rsidRPr="00497E5B">
        <w:rPr>
          <w:rFonts w:cs="Huawei Sans"/>
        </w:rPr>
        <w:t>vlan</w:t>
      </w:r>
      <w:r w:rsidRPr="00383667">
        <w:rPr>
          <w:rFonts w:cs="Huawei Sans"/>
        </w:rPr>
        <w:t xml:space="preserve"> 100</w:t>
      </w:r>
    </w:p>
    <w:p w14:paraId="503F9BDB" w14:textId="77777777" w:rsidR="00135587" w:rsidRPr="00383667" w:rsidRDefault="008A1952" w:rsidP="005714FA">
      <w:pPr>
        <w:pStyle w:val="2f3"/>
        <w:rPr>
          <w:rFonts w:cs="Huawei Sans"/>
        </w:rPr>
      </w:pPr>
      <w:r w:rsidRPr="00383667">
        <w:rPr>
          <w:rFonts w:cs="Huawei Sans"/>
        </w:rPr>
        <w:t>[AC1-GigabitEthernet0/0/12] quit</w:t>
      </w:r>
    </w:p>
    <w:p w14:paraId="60F5EFE3" w14:textId="77777777" w:rsidR="00135587" w:rsidRPr="00383667" w:rsidRDefault="008A1952" w:rsidP="005714FA">
      <w:pPr>
        <w:pStyle w:val="1e"/>
      </w:pPr>
      <w:r w:rsidRPr="00383667">
        <w:t>The interface is configured to allow packets in VLAN 100 to pass through.</w:t>
      </w:r>
    </w:p>
    <w:p w14:paraId="01256143" w14:textId="77777777" w:rsidR="00135587" w:rsidRPr="00383667" w:rsidRDefault="008A1952" w:rsidP="005714FA">
      <w:pPr>
        <w:pStyle w:val="2f3"/>
        <w:rPr>
          <w:rFonts w:cs="Huawei Sans"/>
        </w:rPr>
      </w:pPr>
      <w:r w:rsidRPr="00383667">
        <w:rPr>
          <w:rFonts w:cs="Huawei Sans"/>
        </w:rPr>
        <w:t>[AC2]</w:t>
      </w:r>
      <w:r w:rsidRPr="00497E5B">
        <w:rPr>
          <w:rFonts w:cs="Huawei Sans"/>
        </w:rPr>
        <w:t>vlan</w:t>
      </w:r>
      <w:r w:rsidRPr="00383667">
        <w:rPr>
          <w:rFonts w:cs="Huawei Sans"/>
        </w:rPr>
        <w:t xml:space="preserve"> batch 100</w:t>
      </w:r>
    </w:p>
    <w:p w14:paraId="2FAF7E65" w14:textId="77777777" w:rsidR="00135587" w:rsidRPr="00383667" w:rsidRDefault="008A1952" w:rsidP="005714FA">
      <w:pPr>
        <w:pStyle w:val="2f3"/>
        <w:rPr>
          <w:rFonts w:cs="Huawei Sans"/>
        </w:rPr>
      </w:pPr>
      <w:r w:rsidRPr="00383667">
        <w:rPr>
          <w:rFonts w:cs="Huawei Sans"/>
        </w:rPr>
        <w:t>[AC2]interface GigabitEthernet0/0/13</w:t>
      </w:r>
    </w:p>
    <w:p w14:paraId="1C2C580C" w14:textId="77777777" w:rsidR="00135587" w:rsidRPr="00383667" w:rsidRDefault="008A1952" w:rsidP="005714FA">
      <w:pPr>
        <w:pStyle w:val="2f3"/>
        <w:rPr>
          <w:rFonts w:cs="Huawei Sans"/>
        </w:rPr>
      </w:pPr>
      <w:r w:rsidRPr="00383667">
        <w:rPr>
          <w:rFonts w:cs="Huawei Sans"/>
        </w:rPr>
        <w:t>[AC2-GigabitEthernet0/0/13] port link-type trunk</w:t>
      </w:r>
    </w:p>
    <w:p w14:paraId="196D65EB" w14:textId="77777777" w:rsidR="00135587" w:rsidRPr="00383667" w:rsidRDefault="008A1952" w:rsidP="005714FA">
      <w:pPr>
        <w:pStyle w:val="2f3"/>
        <w:rPr>
          <w:rFonts w:cs="Huawei Sans"/>
        </w:rPr>
      </w:pPr>
      <w:r w:rsidRPr="00383667">
        <w:rPr>
          <w:rFonts w:cs="Huawei Sans"/>
        </w:rPr>
        <w:t xml:space="preserve">[AC2-GigabitEthernet0/0/13] port trunk allow-pass </w:t>
      </w:r>
      <w:r w:rsidRPr="00497E5B">
        <w:rPr>
          <w:rFonts w:cs="Huawei Sans"/>
        </w:rPr>
        <w:t>vlan</w:t>
      </w:r>
      <w:r w:rsidRPr="00383667">
        <w:rPr>
          <w:rFonts w:cs="Huawei Sans"/>
        </w:rPr>
        <w:t xml:space="preserve"> 100</w:t>
      </w:r>
    </w:p>
    <w:p w14:paraId="2F089705" w14:textId="77777777" w:rsidR="00135587" w:rsidRPr="00383667" w:rsidRDefault="008A1952" w:rsidP="005714FA">
      <w:pPr>
        <w:pStyle w:val="2f3"/>
        <w:rPr>
          <w:rFonts w:cs="Huawei Sans"/>
        </w:rPr>
      </w:pPr>
      <w:r w:rsidRPr="00383667">
        <w:rPr>
          <w:rFonts w:cs="Huawei Sans"/>
        </w:rPr>
        <w:t>[AC2-GigabitEthernet0/0/13] quit</w:t>
      </w:r>
    </w:p>
    <w:p w14:paraId="61C6E58C" w14:textId="77777777" w:rsidR="00135587" w:rsidRPr="00383667" w:rsidRDefault="008A1952" w:rsidP="005714FA">
      <w:pPr>
        <w:pStyle w:val="1e"/>
      </w:pPr>
      <w:r w:rsidRPr="00383667">
        <w:t>The interface is configured to allow packets in VLAN 100 to pass through.</w:t>
      </w:r>
    </w:p>
    <w:p w14:paraId="7529DE6B" w14:textId="77777777" w:rsidR="00135587" w:rsidRPr="00383667" w:rsidRDefault="008A1952" w:rsidP="005714FA">
      <w:pPr>
        <w:pStyle w:val="1e"/>
      </w:pPr>
      <w:r w:rsidRPr="00383667">
        <w:t># Create VLANIF interfaces on S3, AC1, and AC2.</w:t>
      </w:r>
    </w:p>
    <w:p w14:paraId="4AB794AB" w14:textId="77777777" w:rsidR="00135587" w:rsidRPr="00383667" w:rsidRDefault="008A1952" w:rsidP="005714FA">
      <w:pPr>
        <w:pStyle w:val="2f3"/>
        <w:rPr>
          <w:rFonts w:cs="Huawei Sans"/>
        </w:rPr>
      </w:pPr>
      <w:r w:rsidRPr="00383667">
        <w:rPr>
          <w:rFonts w:cs="Huawei Sans"/>
        </w:rPr>
        <w:t>[S3]interface Vlanif10</w:t>
      </w:r>
    </w:p>
    <w:p w14:paraId="4E3524C5" w14:textId="77777777" w:rsidR="00135587" w:rsidRPr="00383667" w:rsidRDefault="008A1952" w:rsidP="005714FA">
      <w:pPr>
        <w:pStyle w:val="2f3"/>
        <w:rPr>
          <w:rFonts w:cs="Huawei Sans"/>
        </w:rPr>
      </w:pPr>
      <w:r w:rsidRPr="00383667">
        <w:rPr>
          <w:rFonts w:cs="Huawei Sans"/>
        </w:rPr>
        <w:t>[S3-Vlanif10] description ap_mgnt</w:t>
      </w:r>
    </w:p>
    <w:p w14:paraId="42D12F7D" w14:textId="77777777" w:rsidR="00135587" w:rsidRPr="00383667" w:rsidRDefault="008A1952" w:rsidP="005714FA">
      <w:pPr>
        <w:pStyle w:val="2f3"/>
        <w:rPr>
          <w:rFonts w:cs="Huawei Sans"/>
        </w:rPr>
      </w:pPr>
      <w:r w:rsidRPr="00383667">
        <w:rPr>
          <w:rFonts w:cs="Huawei Sans"/>
        </w:rPr>
        <w:t xml:space="preserve">[S3-Vlanif10] </w:t>
      </w:r>
      <w:r w:rsidRPr="00497E5B">
        <w:rPr>
          <w:rFonts w:cs="Huawei Sans"/>
        </w:rPr>
        <w:t>ip</w:t>
      </w:r>
      <w:r w:rsidRPr="00383667">
        <w:rPr>
          <w:rFonts w:cs="Huawei Sans"/>
        </w:rPr>
        <w:t xml:space="preserve"> address 10.0.10.1 255.255.255.0</w:t>
      </w:r>
    </w:p>
    <w:p w14:paraId="1BBE3B03" w14:textId="77777777" w:rsidR="00135587" w:rsidRPr="00383667" w:rsidRDefault="008A1952" w:rsidP="005714FA">
      <w:pPr>
        <w:pStyle w:val="2f3"/>
        <w:rPr>
          <w:rFonts w:cs="Huawei Sans"/>
        </w:rPr>
      </w:pPr>
      <w:r w:rsidRPr="00383667">
        <w:rPr>
          <w:rFonts w:cs="Huawei Sans"/>
        </w:rPr>
        <w:t>[S3-Vlanif10] quit</w:t>
      </w:r>
    </w:p>
    <w:p w14:paraId="23951509" w14:textId="77777777" w:rsidR="00135587" w:rsidRPr="00383667" w:rsidRDefault="008A1952" w:rsidP="005714FA">
      <w:pPr>
        <w:pStyle w:val="2f3"/>
        <w:rPr>
          <w:rFonts w:cs="Huawei Sans"/>
        </w:rPr>
      </w:pPr>
      <w:r w:rsidRPr="00383667">
        <w:rPr>
          <w:rFonts w:cs="Huawei Sans"/>
        </w:rPr>
        <w:t>[S3]interface Vlanif11</w:t>
      </w:r>
    </w:p>
    <w:p w14:paraId="352F154B" w14:textId="77777777" w:rsidR="00135587" w:rsidRPr="00383667" w:rsidRDefault="008A1952" w:rsidP="005714FA">
      <w:pPr>
        <w:pStyle w:val="2f3"/>
        <w:rPr>
          <w:rFonts w:cs="Huawei Sans"/>
        </w:rPr>
      </w:pPr>
      <w:r w:rsidRPr="00383667">
        <w:rPr>
          <w:rFonts w:cs="Huawei Sans"/>
        </w:rPr>
        <w:t>[S3-Vlanif11] description ap_service</w:t>
      </w:r>
    </w:p>
    <w:p w14:paraId="369EAB0F" w14:textId="77777777" w:rsidR="00135587" w:rsidRPr="00383667" w:rsidRDefault="008A1952" w:rsidP="005714FA">
      <w:pPr>
        <w:pStyle w:val="2f3"/>
        <w:rPr>
          <w:rFonts w:cs="Huawei Sans"/>
        </w:rPr>
      </w:pPr>
      <w:r w:rsidRPr="00383667">
        <w:rPr>
          <w:rFonts w:cs="Huawei Sans"/>
        </w:rPr>
        <w:t xml:space="preserve">[S3-Vlanif11] </w:t>
      </w:r>
      <w:r w:rsidRPr="00497E5B">
        <w:rPr>
          <w:rFonts w:cs="Huawei Sans"/>
        </w:rPr>
        <w:t>ip</w:t>
      </w:r>
      <w:r w:rsidRPr="00383667">
        <w:rPr>
          <w:rFonts w:cs="Huawei Sans"/>
        </w:rPr>
        <w:t xml:space="preserve"> address 10.0.11.1 255.255.255.0</w:t>
      </w:r>
    </w:p>
    <w:p w14:paraId="4A25B4A8" w14:textId="77777777" w:rsidR="00135587" w:rsidRPr="00383667" w:rsidRDefault="008A1952" w:rsidP="005714FA">
      <w:pPr>
        <w:pStyle w:val="2f3"/>
        <w:rPr>
          <w:rFonts w:cs="Huawei Sans"/>
        </w:rPr>
      </w:pPr>
      <w:r w:rsidRPr="00383667">
        <w:rPr>
          <w:rFonts w:cs="Huawei Sans"/>
        </w:rPr>
        <w:t>[S3-Vlanif11] quit</w:t>
      </w:r>
    </w:p>
    <w:p w14:paraId="76FC0555" w14:textId="77777777" w:rsidR="00135587" w:rsidRPr="00383667" w:rsidRDefault="008A1952" w:rsidP="005714FA">
      <w:pPr>
        <w:pStyle w:val="2f3"/>
        <w:rPr>
          <w:rFonts w:cs="Huawei Sans"/>
        </w:rPr>
      </w:pPr>
      <w:r w:rsidRPr="00383667">
        <w:rPr>
          <w:rFonts w:cs="Huawei Sans"/>
        </w:rPr>
        <w:t>[S3]interface Vlanif100</w:t>
      </w:r>
    </w:p>
    <w:p w14:paraId="7D72BD14" w14:textId="77777777" w:rsidR="00135587" w:rsidRPr="00383667" w:rsidRDefault="008A1952" w:rsidP="005714FA">
      <w:pPr>
        <w:pStyle w:val="2f3"/>
        <w:rPr>
          <w:rFonts w:cs="Huawei Sans"/>
        </w:rPr>
      </w:pPr>
      <w:r w:rsidRPr="00383667">
        <w:rPr>
          <w:rFonts w:cs="Huawei Sans"/>
        </w:rPr>
        <w:t>[S3-Vlanif100] description to_AC</w:t>
      </w:r>
    </w:p>
    <w:p w14:paraId="054E4D74" w14:textId="77777777" w:rsidR="00135587" w:rsidRPr="00383667" w:rsidRDefault="008A1952" w:rsidP="005714FA">
      <w:pPr>
        <w:pStyle w:val="2f3"/>
        <w:rPr>
          <w:rFonts w:cs="Huawei Sans"/>
        </w:rPr>
      </w:pPr>
      <w:r w:rsidRPr="00383667">
        <w:rPr>
          <w:rFonts w:cs="Huawei Sans"/>
        </w:rPr>
        <w:t xml:space="preserve">[S3-Vlanif100] </w:t>
      </w:r>
      <w:r w:rsidRPr="00497E5B">
        <w:rPr>
          <w:rFonts w:cs="Huawei Sans"/>
        </w:rPr>
        <w:t>ip</w:t>
      </w:r>
      <w:r w:rsidRPr="00383667">
        <w:rPr>
          <w:rFonts w:cs="Huawei Sans"/>
        </w:rPr>
        <w:t xml:space="preserve"> address 10.0.100.3 255.255.255.0</w:t>
      </w:r>
    </w:p>
    <w:p w14:paraId="58F3B006" w14:textId="77777777" w:rsidR="00135587" w:rsidRPr="00383667" w:rsidRDefault="008A1952" w:rsidP="005714FA">
      <w:pPr>
        <w:pStyle w:val="2f3"/>
        <w:rPr>
          <w:rFonts w:cs="Huawei Sans"/>
        </w:rPr>
      </w:pPr>
      <w:r w:rsidRPr="00383667">
        <w:rPr>
          <w:rFonts w:cs="Huawei Sans"/>
        </w:rPr>
        <w:t>[S3-Vlanif100] quit</w:t>
      </w:r>
    </w:p>
    <w:p w14:paraId="0E692C99" w14:textId="77777777" w:rsidR="00135587" w:rsidRPr="00383667" w:rsidRDefault="008A1952" w:rsidP="005714FA">
      <w:pPr>
        <w:pStyle w:val="1e"/>
      </w:pPr>
      <w:r w:rsidRPr="00497E5B">
        <w:t>On</w:t>
      </w:r>
      <w:r w:rsidRPr="00383667">
        <w:t xml:space="preserve"> S3, VLANIF 10 is configured as the management VLAN gateway of AP1 and AP2; VLANIF 11 is configured as the service VLAN gateway of STAs connected to AP1 and AP2; and VLANIF 100 is used for Layer 3 communication with AC1 and </w:t>
      </w:r>
      <w:r w:rsidRPr="00497E5B">
        <w:t>AC2</w:t>
      </w:r>
      <w:r w:rsidRPr="00383667">
        <w:t>.</w:t>
      </w:r>
    </w:p>
    <w:p w14:paraId="3FC21BC6" w14:textId="77777777" w:rsidR="00135587" w:rsidRPr="00383667" w:rsidRDefault="008A1952" w:rsidP="005714FA">
      <w:pPr>
        <w:pStyle w:val="2f3"/>
        <w:rPr>
          <w:rFonts w:cs="Huawei Sans"/>
        </w:rPr>
      </w:pPr>
      <w:r w:rsidRPr="00383667">
        <w:rPr>
          <w:rFonts w:cs="Huawei Sans"/>
        </w:rPr>
        <w:lastRenderedPageBreak/>
        <w:t>[AC1]interface Vlanif100</w:t>
      </w:r>
    </w:p>
    <w:p w14:paraId="4C82B1CC" w14:textId="77777777" w:rsidR="00135587" w:rsidRPr="00383667" w:rsidRDefault="008A1952" w:rsidP="005714FA">
      <w:pPr>
        <w:pStyle w:val="2f3"/>
        <w:rPr>
          <w:rFonts w:cs="Huawei Sans"/>
        </w:rPr>
      </w:pPr>
      <w:r w:rsidRPr="00383667">
        <w:rPr>
          <w:rFonts w:cs="Huawei Sans"/>
        </w:rPr>
        <w:t>[AC1-Vlanif100] description to_S3_CAPWAP</w:t>
      </w:r>
    </w:p>
    <w:p w14:paraId="0AFAAA41" w14:textId="77777777" w:rsidR="00135587" w:rsidRPr="00383667" w:rsidRDefault="008A1952" w:rsidP="005714FA">
      <w:pPr>
        <w:pStyle w:val="2f3"/>
        <w:rPr>
          <w:rFonts w:cs="Huawei Sans"/>
        </w:rPr>
      </w:pPr>
      <w:r w:rsidRPr="00383667">
        <w:rPr>
          <w:rFonts w:cs="Huawei Sans"/>
        </w:rPr>
        <w:t xml:space="preserve">[AC1-Vlanif100] </w:t>
      </w:r>
      <w:r w:rsidRPr="00497E5B">
        <w:rPr>
          <w:rFonts w:cs="Huawei Sans"/>
        </w:rPr>
        <w:t>ip</w:t>
      </w:r>
      <w:r w:rsidRPr="00383667">
        <w:rPr>
          <w:rFonts w:cs="Huawei Sans"/>
        </w:rPr>
        <w:t xml:space="preserve"> address 10.0.100.1 255.255.255.0</w:t>
      </w:r>
    </w:p>
    <w:p w14:paraId="4AEA2F8E" w14:textId="77777777" w:rsidR="00135587" w:rsidRPr="00383667" w:rsidRDefault="008A1952" w:rsidP="005714FA">
      <w:pPr>
        <w:pStyle w:val="2f3"/>
        <w:rPr>
          <w:rFonts w:cs="Huawei Sans"/>
        </w:rPr>
      </w:pPr>
      <w:r w:rsidRPr="00383667">
        <w:rPr>
          <w:rFonts w:cs="Huawei Sans"/>
        </w:rPr>
        <w:t>[AC1-Vlanif100] quit</w:t>
      </w:r>
    </w:p>
    <w:p w14:paraId="4D883BF4" w14:textId="77777777" w:rsidR="00135587" w:rsidRPr="00383667" w:rsidRDefault="008A1952" w:rsidP="005714FA">
      <w:pPr>
        <w:pStyle w:val="1e"/>
      </w:pPr>
      <w:r w:rsidRPr="00383667">
        <w:t xml:space="preserve">VLANIF 100 of AC1 is configured as the CAPWAP communication interface (instead of the CAPWAP source interface). </w:t>
      </w:r>
    </w:p>
    <w:p w14:paraId="0F09702A" w14:textId="77777777" w:rsidR="00135587" w:rsidRPr="00383667" w:rsidRDefault="008A1952" w:rsidP="005714FA">
      <w:pPr>
        <w:pStyle w:val="2f3"/>
        <w:rPr>
          <w:rFonts w:cs="Huawei Sans"/>
        </w:rPr>
      </w:pPr>
      <w:r w:rsidRPr="00383667">
        <w:rPr>
          <w:rFonts w:cs="Huawei Sans"/>
        </w:rPr>
        <w:t>[AC2]interface Vlanif100</w:t>
      </w:r>
    </w:p>
    <w:p w14:paraId="197A4CDC" w14:textId="77777777" w:rsidR="00135587" w:rsidRPr="00383667" w:rsidRDefault="008A1952" w:rsidP="005714FA">
      <w:pPr>
        <w:pStyle w:val="2f3"/>
        <w:rPr>
          <w:rFonts w:cs="Huawei Sans"/>
        </w:rPr>
      </w:pPr>
      <w:r w:rsidRPr="00383667">
        <w:rPr>
          <w:rFonts w:cs="Huawei Sans"/>
        </w:rPr>
        <w:t>[AC2-Vlanif100] description to_S3_CAPWAP</w:t>
      </w:r>
    </w:p>
    <w:p w14:paraId="41AFA04C" w14:textId="77777777" w:rsidR="00135587" w:rsidRPr="00383667" w:rsidRDefault="008A1952" w:rsidP="005714FA">
      <w:pPr>
        <w:pStyle w:val="2f3"/>
        <w:rPr>
          <w:rFonts w:cs="Huawei Sans"/>
        </w:rPr>
      </w:pPr>
      <w:r w:rsidRPr="00383667">
        <w:rPr>
          <w:rFonts w:cs="Huawei Sans"/>
        </w:rPr>
        <w:t xml:space="preserve">[AC2-Vlanif100] </w:t>
      </w:r>
      <w:r w:rsidRPr="00497E5B">
        <w:rPr>
          <w:rFonts w:cs="Huawei Sans"/>
        </w:rPr>
        <w:t>ip</w:t>
      </w:r>
      <w:r w:rsidRPr="00383667">
        <w:rPr>
          <w:rFonts w:cs="Huawei Sans"/>
        </w:rPr>
        <w:t xml:space="preserve"> address 10.0.100.2 255.255.255.0</w:t>
      </w:r>
    </w:p>
    <w:p w14:paraId="24FC791C" w14:textId="77777777" w:rsidR="00135587" w:rsidRPr="00383667" w:rsidRDefault="008A1952" w:rsidP="005714FA">
      <w:pPr>
        <w:pStyle w:val="2f3"/>
        <w:rPr>
          <w:rFonts w:cs="Huawei Sans"/>
        </w:rPr>
      </w:pPr>
      <w:r w:rsidRPr="00383667">
        <w:rPr>
          <w:rFonts w:cs="Huawei Sans"/>
        </w:rPr>
        <w:t>[AC2-Vlanif100] quit</w:t>
      </w:r>
    </w:p>
    <w:p w14:paraId="2D4EF082" w14:textId="77777777" w:rsidR="00135587" w:rsidRPr="00383667" w:rsidRDefault="008A1952" w:rsidP="005714FA">
      <w:pPr>
        <w:pStyle w:val="1e"/>
      </w:pPr>
      <w:r w:rsidRPr="00383667">
        <w:t>VLANIF 100 of AC2 is configured as the CAPWAP communication interface (instead of the CAPWAP source interface).</w:t>
      </w:r>
    </w:p>
    <w:p w14:paraId="4FEC6F15" w14:textId="77777777" w:rsidR="00135587" w:rsidRPr="00383667" w:rsidRDefault="008A1952" w:rsidP="005714FA">
      <w:pPr>
        <w:pStyle w:val="1e"/>
      </w:pPr>
      <w:r w:rsidRPr="00383667">
        <w:t># Configure routes to the AP management network segments on AC1 and AC2.</w:t>
      </w:r>
    </w:p>
    <w:p w14:paraId="6E9DFFEE" w14:textId="77777777" w:rsidR="00135587" w:rsidRPr="00383667" w:rsidRDefault="008A1952" w:rsidP="005714FA">
      <w:pPr>
        <w:pStyle w:val="2f3"/>
        <w:rPr>
          <w:rFonts w:cs="Huawei Sans"/>
        </w:rPr>
      </w:pPr>
      <w:r w:rsidRPr="00383667">
        <w:rPr>
          <w:rFonts w:cs="Huawei Sans"/>
        </w:rPr>
        <w:t>[AC1]</w:t>
      </w:r>
      <w:r w:rsidRPr="00497E5B">
        <w:rPr>
          <w:rFonts w:cs="Huawei Sans"/>
        </w:rPr>
        <w:t>ip</w:t>
      </w:r>
      <w:r w:rsidRPr="00383667">
        <w:rPr>
          <w:rFonts w:cs="Huawei Sans"/>
        </w:rPr>
        <w:t xml:space="preserve"> route-static 10.0.10.0 255.255.255.0 10.0.100.3</w:t>
      </w:r>
    </w:p>
    <w:p w14:paraId="3E702E6B" w14:textId="77777777" w:rsidR="00135587" w:rsidRPr="00383667" w:rsidRDefault="00135587" w:rsidP="005714FA">
      <w:pPr>
        <w:pStyle w:val="2f3"/>
        <w:rPr>
          <w:rFonts w:cs="Huawei Sans"/>
        </w:rPr>
      </w:pPr>
    </w:p>
    <w:p w14:paraId="68814CAF" w14:textId="77777777" w:rsidR="00135587" w:rsidRPr="00383667" w:rsidRDefault="008A1952" w:rsidP="005714FA">
      <w:pPr>
        <w:pStyle w:val="2f3"/>
        <w:rPr>
          <w:rFonts w:cs="Huawei Sans"/>
        </w:rPr>
      </w:pPr>
      <w:r w:rsidRPr="00383667">
        <w:rPr>
          <w:rFonts w:cs="Huawei Sans"/>
        </w:rPr>
        <w:t>[AC2]</w:t>
      </w:r>
      <w:r w:rsidRPr="00497E5B">
        <w:rPr>
          <w:rFonts w:cs="Huawei Sans"/>
        </w:rPr>
        <w:t>ip</w:t>
      </w:r>
      <w:r w:rsidRPr="00383667">
        <w:rPr>
          <w:rFonts w:cs="Huawei Sans"/>
        </w:rPr>
        <w:t xml:space="preserve"> route-static 10.0.10.0 255.255.255.0 10.0.100.3</w:t>
      </w:r>
    </w:p>
    <w:p w14:paraId="7E22ABC2" w14:textId="77777777" w:rsidR="00135587" w:rsidRPr="00383667" w:rsidRDefault="008A1952" w:rsidP="005714FA">
      <w:pPr>
        <w:pStyle w:val="1e"/>
      </w:pPr>
      <w:r w:rsidRPr="00383667">
        <w:t>Static routes to the AP management network segments are configured on ACs for CAPWAP communication with APs.</w:t>
      </w:r>
    </w:p>
    <w:p w14:paraId="6F036455" w14:textId="77777777" w:rsidR="00135587" w:rsidRPr="00383667" w:rsidRDefault="008A1952" w:rsidP="005714FA">
      <w:pPr>
        <w:pStyle w:val="1e"/>
      </w:pPr>
      <w:r w:rsidRPr="00383667">
        <w:t># Configure the DHCP service on S3.</w:t>
      </w:r>
    </w:p>
    <w:p w14:paraId="0A06BAA0" w14:textId="77777777" w:rsidR="00135587" w:rsidRPr="00383667" w:rsidRDefault="008A1952" w:rsidP="005714FA">
      <w:pPr>
        <w:pStyle w:val="2f3"/>
        <w:rPr>
          <w:rFonts w:cs="Huawei Sans"/>
        </w:rPr>
      </w:pPr>
      <w:r w:rsidRPr="00383667">
        <w:rPr>
          <w:rFonts w:cs="Huawei Sans"/>
        </w:rPr>
        <w:t>[S3]dhcp enable</w:t>
      </w:r>
    </w:p>
    <w:p w14:paraId="03B95FE6" w14:textId="77777777" w:rsidR="00135587" w:rsidRPr="00383667" w:rsidRDefault="008A1952" w:rsidP="005714FA">
      <w:pPr>
        <w:pStyle w:val="1e"/>
      </w:pPr>
      <w:r w:rsidRPr="00383667">
        <w:t>The DHCP service is enabled.</w:t>
      </w:r>
    </w:p>
    <w:p w14:paraId="7719C301" w14:textId="77777777" w:rsidR="00135587" w:rsidRPr="00383667" w:rsidRDefault="008A1952" w:rsidP="005714FA">
      <w:pPr>
        <w:pStyle w:val="2f3"/>
        <w:rPr>
          <w:rFonts w:cs="Huawei Sans"/>
        </w:rPr>
      </w:pPr>
      <w:r w:rsidRPr="00383667">
        <w:rPr>
          <w:rFonts w:cs="Huawei Sans"/>
        </w:rPr>
        <w:t>[S3]</w:t>
      </w:r>
      <w:r w:rsidRPr="00497E5B">
        <w:rPr>
          <w:rFonts w:cs="Huawei Sans"/>
        </w:rPr>
        <w:t>ip</w:t>
      </w:r>
      <w:r w:rsidRPr="00383667">
        <w:rPr>
          <w:rFonts w:cs="Huawei Sans"/>
        </w:rPr>
        <w:t xml:space="preserve"> pool </w:t>
      </w:r>
      <w:r w:rsidRPr="00497E5B">
        <w:rPr>
          <w:rFonts w:cs="Huawei Sans"/>
        </w:rPr>
        <w:t>ap</w:t>
      </w:r>
    </w:p>
    <w:p w14:paraId="63D342A1" w14:textId="77777777" w:rsidR="00135587" w:rsidRPr="00383667" w:rsidRDefault="008A1952" w:rsidP="005714FA">
      <w:pPr>
        <w:pStyle w:val="2f3"/>
        <w:rPr>
          <w:rFonts w:cs="Huawei Sans"/>
        </w:rPr>
      </w:pPr>
      <w:r w:rsidRPr="00383667">
        <w:rPr>
          <w:rFonts w:cs="Huawei Sans"/>
        </w:rPr>
        <w:t>[S3-ip-pool-ap] gateway-list 10.0.10.1</w:t>
      </w:r>
    </w:p>
    <w:p w14:paraId="1013F474" w14:textId="77777777" w:rsidR="00135587" w:rsidRPr="00383667" w:rsidRDefault="008A1952" w:rsidP="005714FA">
      <w:pPr>
        <w:pStyle w:val="2f3"/>
        <w:rPr>
          <w:rFonts w:cs="Huawei Sans"/>
        </w:rPr>
      </w:pPr>
      <w:r w:rsidRPr="00383667">
        <w:rPr>
          <w:rFonts w:cs="Huawei Sans"/>
        </w:rPr>
        <w:t>[S3-ip-pool-ap] network 10.0.10.0 mask 255.255.255.0</w:t>
      </w:r>
    </w:p>
    <w:p w14:paraId="5135A8A2" w14:textId="77777777" w:rsidR="00135587" w:rsidRPr="00383667" w:rsidRDefault="008A1952" w:rsidP="005714FA">
      <w:pPr>
        <w:pStyle w:val="2f3"/>
        <w:jc w:val="both"/>
        <w:rPr>
          <w:rFonts w:cs="Huawei Sans"/>
        </w:rPr>
      </w:pPr>
      <w:r w:rsidRPr="00383667">
        <w:rPr>
          <w:rFonts w:cs="Huawei Sans"/>
        </w:rPr>
        <w:t xml:space="preserve">[S3-ip-pool-ap] option 43 sub-option 3 ascii </w:t>
      </w:r>
      <w:r w:rsidRPr="00383667">
        <w:rPr>
          <w:rFonts w:cs="Huawei Sans"/>
          <w:color w:val="EC7061"/>
        </w:rPr>
        <w:t>10.0.100.254</w:t>
      </w:r>
    </w:p>
    <w:p w14:paraId="32F17B73" w14:textId="77777777" w:rsidR="00135587" w:rsidRPr="00383667" w:rsidRDefault="008A1952" w:rsidP="005714FA">
      <w:pPr>
        <w:pStyle w:val="2f3"/>
        <w:rPr>
          <w:rFonts w:cs="Huawei Sans"/>
        </w:rPr>
      </w:pPr>
      <w:r w:rsidRPr="00383667">
        <w:rPr>
          <w:rFonts w:cs="Huawei Sans"/>
        </w:rPr>
        <w:t>[S3-ip-pool-ap] quit</w:t>
      </w:r>
    </w:p>
    <w:p w14:paraId="74294627" w14:textId="77777777" w:rsidR="00135587" w:rsidRPr="00383667" w:rsidRDefault="008A1952" w:rsidP="005714FA">
      <w:pPr>
        <w:pStyle w:val="2f3"/>
        <w:rPr>
          <w:rFonts w:cs="Huawei Sans"/>
        </w:rPr>
      </w:pPr>
      <w:r w:rsidRPr="00383667">
        <w:rPr>
          <w:rFonts w:cs="Huawei Sans"/>
        </w:rPr>
        <w:t>[S3]</w:t>
      </w:r>
      <w:r w:rsidRPr="00497E5B">
        <w:rPr>
          <w:rFonts w:cs="Huawei Sans"/>
        </w:rPr>
        <w:t>ip</w:t>
      </w:r>
      <w:r w:rsidRPr="00383667">
        <w:rPr>
          <w:rFonts w:cs="Huawei Sans"/>
        </w:rPr>
        <w:t xml:space="preserve"> pool service</w:t>
      </w:r>
    </w:p>
    <w:p w14:paraId="20C6A28B" w14:textId="77777777" w:rsidR="00135587" w:rsidRPr="00383667" w:rsidRDefault="008A1952" w:rsidP="005714FA">
      <w:pPr>
        <w:pStyle w:val="2f3"/>
        <w:rPr>
          <w:rFonts w:cs="Huawei Sans"/>
        </w:rPr>
      </w:pPr>
      <w:r w:rsidRPr="00383667">
        <w:rPr>
          <w:rFonts w:cs="Huawei Sans"/>
        </w:rPr>
        <w:t>[S3-ip-pool-service] gateway-list 10.0.11.1</w:t>
      </w:r>
    </w:p>
    <w:p w14:paraId="2FCB6133" w14:textId="77777777" w:rsidR="00135587" w:rsidRPr="00383667" w:rsidRDefault="008A1952" w:rsidP="005714FA">
      <w:pPr>
        <w:pStyle w:val="2f3"/>
        <w:rPr>
          <w:rFonts w:cs="Huawei Sans"/>
        </w:rPr>
      </w:pPr>
      <w:r w:rsidRPr="00383667">
        <w:rPr>
          <w:rFonts w:cs="Huawei Sans"/>
        </w:rPr>
        <w:t>[S3-ip-pool-service] network 10.0.11.0 mask 255.255.255.0</w:t>
      </w:r>
    </w:p>
    <w:p w14:paraId="06E369F7" w14:textId="77777777" w:rsidR="00135587" w:rsidRPr="00383667" w:rsidRDefault="008A1952" w:rsidP="005714FA">
      <w:pPr>
        <w:pStyle w:val="2f3"/>
        <w:rPr>
          <w:rFonts w:cs="Huawei Sans"/>
        </w:rPr>
      </w:pPr>
      <w:r w:rsidRPr="00383667">
        <w:rPr>
          <w:rFonts w:cs="Huawei Sans"/>
        </w:rPr>
        <w:t xml:space="preserve">[S3-ip-pool-service] </w:t>
      </w:r>
      <w:r w:rsidRPr="00497E5B">
        <w:rPr>
          <w:rFonts w:cs="Huawei Sans"/>
        </w:rPr>
        <w:t>dns-list</w:t>
      </w:r>
      <w:r w:rsidRPr="00383667">
        <w:rPr>
          <w:rFonts w:cs="Huawei Sans"/>
        </w:rPr>
        <w:t xml:space="preserve"> 10.0.11.1</w:t>
      </w:r>
    </w:p>
    <w:p w14:paraId="00B9F66E" w14:textId="77777777" w:rsidR="00135587" w:rsidRPr="00383667" w:rsidRDefault="008A1952" w:rsidP="005714FA">
      <w:pPr>
        <w:pStyle w:val="2f3"/>
        <w:rPr>
          <w:rFonts w:cs="Huawei Sans"/>
        </w:rPr>
      </w:pPr>
      <w:r w:rsidRPr="00383667">
        <w:rPr>
          <w:rFonts w:cs="Huawei Sans"/>
        </w:rPr>
        <w:t>[S3-ip-pool-service] quit</w:t>
      </w:r>
    </w:p>
    <w:p w14:paraId="3193C4E1" w14:textId="77777777" w:rsidR="00135587" w:rsidRPr="00383667" w:rsidRDefault="008A1952" w:rsidP="005714FA">
      <w:pPr>
        <w:pStyle w:val="1e"/>
      </w:pPr>
      <w:r w:rsidRPr="00383667">
        <w:t xml:space="preserve">The address pool </w:t>
      </w:r>
      <w:r w:rsidRPr="00497E5B">
        <w:rPr>
          <w:b/>
          <w:bCs/>
        </w:rPr>
        <w:t>ap</w:t>
      </w:r>
      <w:r w:rsidRPr="00383667">
        <w:t xml:space="preserve"> is configured to allocate IP addresses to APs. Option 43 is configured to specify the AC's IP address (VRRP virtual IP address).</w:t>
      </w:r>
    </w:p>
    <w:p w14:paraId="21084195" w14:textId="77777777" w:rsidR="00135587" w:rsidRPr="00383667" w:rsidRDefault="008A1952" w:rsidP="005714FA">
      <w:pPr>
        <w:pStyle w:val="1e"/>
      </w:pPr>
      <w:r w:rsidRPr="00383667">
        <w:t xml:space="preserve">The address pool </w:t>
      </w:r>
      <w:r w:rsidRPr="00383667">
        <w:rPr>
          <w:b/>
          <w:bCs/>
        </w:rPr>
        <w:t>service</w:t>
      </w:r>
      <w:r w:rsidRPr="00383667">
        <w:t xml:space="preserve"> is configured to allocate IP addresses to STAs connected to AP1 and AP2. VLANIF interfaces on S3 are configured as the gateways for all address pools.</w:t>
      </w:r>
    </w:p>
    <w:p w14:paraId="3568784F" w14:textId="77777777" w:rsidR="00135587" w:rsidRPr="00383667" w:rsidRDefault="008A1952" w:rsidP="005714FA">
      <w:pPr>
        <w:pStyle w:val="2f3"/>
        <w:rPr>
          <w:rFonts w:cs="Huawei Sans"/>
        </w:rPr>
      </w:pPr>
      <w:r w:rsidRPr="00383667">
        <w:rPr>
          <w:rFonts w:cs="Huawei Sans"/>
        </w:rPr>
        <w:t>[S3]interface Vlanif10</w:t>
      </w:r>
    </w:p>
    <w:p w14:paraId="33595902" w14:textId="77777777" w:rsidR="00135587" w:rsidRPr="00383667" w:rsidRDefault="008A1952" w:rsidP="005714FA">
      <w:pPr>
        <w:pStyle w:val="2f3"/>
        <w:rPr>
          <w:rFonts w:cs="Huawei Sans"/>
        </w:rPr>
      </w:pPr>
      <w:r w:rsidRPr="00383667">
        <w:rPr>
          <w:rFonts w:cs="Huawei Sans"/>
        </w:rPr>
        <w:t>[S3-Vlanif10] dhcp select global</w:t>
      </w:r>
    </w:p>
    <w:p w14:paraId="0D3ECB55" w14:textId="77777777" w:rsidR="00135587" w:rsidRPr="00383667" w:rsidRDefault="008A1952" w:rsidP="005714FA">
      <w:pPr>
        <w:pStyle w:val="2f3"/>
        <w:rPr>
          <w:rFonts w:cs="Huawei Sans"/>
        </w:rPr>
      </w:pPr>
      <w:r w:rsidRPr="00383667">
        <w:rPr>
          <w:rFonts w:cs="Huawei Sans"/>
        </w:rPr>
        <w:t>[S3-Vlanif10] quit</w:t>
      </w:r>
    </w:p>
    <w:p w14:paraId="703BB234" w14:textId="77777777" w:rsidR="00135587" w:rsidRPr="00383667" w:rsidRDefault="008A1952" w:rsidP="005714FA">
      <w:pPr>
        <w:pStyle w:val="2f3"/>
        <w:rPr>
          <w:rFonts w:cs="Huawei Sans"/>
        </w:rPr>
      </w:pPr>
      <w:r w:rsidRPr="00383667">
        <w:rPr>
          <w:rFonts w:cs="Huawei Sans"/>
        </w:rPr>
        <w:t>[S3]interface Vlanif11</w:t>
      </w:r>
    </w:p>
    <w:p w14:paraId="053FDFF5" w14:textId="77777777" w:rsidR="00135587" w:rsidRPr="00383667" w:rsidRDefault="008A1952" w:rsidP="005714FA">
      <w:pPr>
        <w:pStyle w:val="2f3"/>
        <w:rPr>
          <w:rFonts w:cs="Huawei Sans"/>
        </w:rPr>
      </w:pPr>
      <w:r w:rsidRPr="00383667">
        <w:rPr>
          <w:rFonts w:cs="Huawei Sans"/>
        </w:rPr>
        <w:t>[S3-Vlanif11] dhcp select global</w:t>
      </w:r>
    </w:p>
    <w:p w14:paraId="79FC74D3" w14:textId="77777777" w:rsidR="00135587" w:rsidRPr="00383667" w:rsidRDefault="008A1952" w:rsidP="005714FA">
      <w:pPr>
        <w:pStyle w:val="2f3"/>
        <w:rPr>
          <w:rFonts w:cs="Huawei Sans"/>
        </w:rPr>
      </w:pPr>
      <w:r w:rsidRPr="00383667">
        <w:rPr>
          <w:rFonts w:cs="Huawei Sans"/>
        </w:rPr>
        <w:t>[S3-Vlanif11] quit</w:t>
      </w:r>
    </w:p>
    <w:p w14:paraId="50054E0B" w14:textId="77777777" w:rsidR="00135587" w:rsidRPr="00383667" w:rsidRDefault="008A1952" w:rsidP="005714FA">
      <w:pPr>
        <w:pStyle w:val="1e"/>
      </w:pPr>
      <w:r w:rsidRPr="00383667">
        <w:lastRenderedPageBreak/>
        <w:t>The global address pool is selected on the VLANIF interfaces.</w:t>
      </w:r>
    </w:p>
    <w:p w14:paraId="51E3164F" w14:textId="77777777" w:rsidR="00135587" w:rsidRPr="00383667" w:rsidRDefault="008A1952" w:rsidP="00604E8C">
      <w:pPr>
        <w:pStyle w:val="30"/>
        <w:ind w:left="1032" w:hanging="278"/>
        <w:outlineLvl w:val="9"/>
        <w:rPr>
          <w:rFonts w:cs="Huawei Sans"/>
        </w:rPr>
      </w:pPr>
      <w:r w:rsidRPr="00383667">
        <w:rPr>
          <w:rFonts w:cs="Huawei Sans"/>
        </w:rPr>
        <w:t>Configure ACs.</w:t>
      </w:r>
    </w:p>
    <w:p w14:paraId="7BC63EA7" w14:textId="77777777" w:rsidR="00135587" w:rsidRPr="00383667" w:rsidRDefault="008A1952" w:rsidP="005714FA">
      <w:pPr>
        <w:pStyle w:val="1e"/>
      </w:pPr>
      <w:r w:rsidRPr="00383667">
        <w:t xml:space="preserve">Create the AP group </w:t>
      </w:r>
      <w:r w:rsidRPr="00383667">
        <w:rPr>
          <w:b/>
          <w:bCs/>
        </w:rPr>
        <w:t>depart</w:t>
      </w:r>
      <w:r w:rsidRPr="00383667">
        <w:t xml:space="preserve">, configure MAC address authentication for APs, name the APs </w:t>
      </w:r>
      <w:r w:rsidRPr="00383667">
        <w:rPr>
          <w:b/>
          <w:bCs/>
        </w:rPr>
        <w:t>ap1</w:t>
      </w:r>
      <w:r w:rsidRPr="00383667">
        <w:t xml:space="preserve"> and </w:t>
      </w:r>
      <w:r w:rsidRPr="00383667">
        <w:rPr>
          <w:b/>
          <w:bCs/>
        </w:rPr>
        <w:t>ap2</w:t>
      </w:r>
      <w:r w:rsidRPr="00383667">
        <w:t xml:space="preserve">, add them to the AP group </w:t>
      </w:r>
      <w:r w:rsidRPr="00383667">
        <w:rPr>
          <w:b/>
          <w:bCs/>
        </w:rPr>
        <w:t>depart</w:t>
      </w:r>
      <w:r w:rsidRPr="00383667">
        <w:t xml:space="preserve">, and associate parameter profiles with the VAP profile </w:t>
      </w:r>
      <w:r w:rsidRPr="00383667">
        <w:rPr>
          <w:b/>
          <w:bCs/>
        </w:rPr>
        <w:t>depart</w:t>
      </w:r>
      <w:r w:rsidRPr="00383667">
        <w:t>.</w:t>
      </w:r>
    </w:p>
    <w:p w14:paraId="67ED8897" w14:textId="77777777" w:rsidR="00135587" w:rsidRPr="00383667" w:rsidRDefault="008A1952" w:rsidP="005714FA">
      <w:pPr>
        <w:pStyle w:val="1e"/>
      </w:pPr>
      <w:r w:rsidRPr="00383667">
        <w:t>The WLAN configurations on AC1 and AC2 are the same. The following uses AC1 as an example.</w:t>
      </w:r>
    </w:p>
    <w:p w14:paraId="5991F942" w14:textId="77777777" w:rsidR="00135587" w:rsidRPr="00383667" w:rsidRDefault="008A1952" w:rsidP="005714FA">
      <w:pPr>
        <w:pStyle w:val="1e"/>
      </w:pPr>
      <w:r w:rsidRPr="00383667">
        <w:t xml:space="preserve"># Create an AP group named </w:t>
      </w:r>
      <w:r w:rsidRPr="00383667">
        <w:rPr>
          <w:b/>
          <w:bCs/>
        </w:rPr>
        <w:t>depart</w:t>
      </w:r>
      <w:r w:rsidRPr="00383667">
        <w:t xml:space="preserve">. </w:t>
      </w:r>
    </w:p>
    <w:p w14:paraId="36077E65" w14:textId="77777777" w:rsidR="00135587" w:rsidRPr="00383667" w:rsidRDefault="008A1952" w:rsidP="005714FA">
      <w:pPr>
        <w:pStyle w:val="2f3"/>
        <w:rPr>
          <w:rFonts w:cs="Huawei Sans"/>
        </w:rPr>
      </w:pPr>
      <w:r w:rsidRPr="00383667">
        <w:rPr>
          <w:rFonts w:cs="Huawei Sans"/>
        </w:rPr>
        <w:t>[AC1]</w:t>
      </w:r>
      <w:r w:rsidRPr="00497E5B">
        <w:rPr>
          <w:rFonts w:cs="Huawei Sans"/>
        </w:rPr>
        <w:t>wlan</w:t>
      </w:r>
      <w:r w:rsidRPr="00383667">
        <w:rPr>
          <w:rFonts w:cs="Huawei Sans"/>
        </w:rPr>
        <w:t xml:space="preserve"> </w:t>
      </w:r>
    </w:p>
    <w:p w14:paraId="1056DBB2"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ap-group</w:t>
      </w:r>
      <w:r w:rsidRPr="00383667">
        <w:rPr>
          <w:rFonts w:cs="Huawei Sans"/>
        </w:rPr>
        <w:t xml:space="preserve"> name depart</w:t>
      </w:r>
    </w:p>
    <w:p w14:paraId="2A3BE158" w14:textId="77777777" w:rsidR="00135587" w:rsidRPr="00383667" w:rsidRDefault="008A1952" w:rsidP="005714FA">
      <w:pPr>
        <w:pStyle w:val="2f3"/>
        <w:rPr>
          <w:rFonts w:cs="Huawei Sans"/>
        </w:rPr>
      </w:pPr>
      <w:r w:rsidRPr="00383667">
        <w:rPr>
          <w:rFonts w:cs="Huawei Sans"/>
        </w:rPr>
        <w:t>[AC1-wlan-ap-group-depart] quit</w:t>
      </w:r>
    </w:p>
    <w:p w14:paraId="7A021FF6" w14:textId="77777777" w:rsidR="00135587" w:rsidRPr="00383667" w:rsidRDefault="008A1952" w:rsidP="005714FA">
      <w:pPr>
        <w:pStyle w:val="1e"/>
      </w:pPr>
      <w:r w:rsidRPr="00383667">
        <w:t># Create a regulatory domain profile and configure the AC's country code in the profile.</w:t>
      </w:r>
    </w:p>
    <w:p w14:paraId="5F17442B"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638CA314" w14:textId="77777777" w:rsidR="00135587" w:rsidRPr="00383667" w:rsidRDefault="008A1952" w:rsidP="005714FA">
      <w:pPr>
        <w:pStyle w:val="2f3"/>
        <w:rPr>
          <w:rFonts w:cs="Huawei Sans"/>
        </w:rPr>
      </w:pPr>
      <w:r w:rsidRPr="00383667">
        <w:rPr>
          <w:rFonts w:cs="Huawei Sans"/>
        </w:rPr>
        <w:t xml:space="preserve">[AC1-wlan-view] regulatory-domain-profile name default </w:t>
      </w:r>
    </w:p>
    <w:p w14:paraId="64F10BCC" w14:textId="77777777" w:rsidR="00135587" w:rsidRPr="00383667" w:rsidRDefault="008A1952" w:rsidP="005714FA">
      <w:pPr>
        <w:pStyle w:val="2f3"/>
        <w:rPr>
          <w:rFonts w:cs="Huawei Sans"/>
        </w:rPr>
      </w:pPr>
      <w:r w:rsidRPr="00383667">
        <w:rPr>
          <w:rFonts w:cs="Huawei Sans"/>
        </w:rPr>
        <w:t xml:space="preserve">[AC1-wlan-regulate-domain-default] country-code </w:t>
      </w:r>
      <w:r w:rsidRPr="00497E5B">
        <w:rPr>
          <w:rFonts w:cs="Huawei Sans"/>
        </w:rPr>
        <w:t>cn</w:t>
      </w:r>
    </w:p>
    <w:p w14:paraId="5AA0B6C3" w14:textId="77777777" w:rsidR="00135587" w:rsidRPr="00383667" w:rsidRDefault="008A1952" w:rsidP="005714FA">
      <w:pPr>
        <w:pStyle w:val="2f3"/>
        <w:rPr>
          <w:rFonts w:cs="Huawei Sans"/>
        </w:rPr>
      </w:pPr>
      <w:r w:rsidRPr="00383667">
        <w:rPr>
          <w:rFonts w:cs="Huawei Sans"/>
        </w:rPr>
        <w:t>Info: The current country code is same with the input country code.</w:t>
      </w:r>
    </w:p>
    <w:p w14:paraId="532F17C9" w14:textId="77777777" w:rsidR="00135587" w:rsidRPr="00383667" w:rsidRDefault="008A1952" w:rsidP="005714FA">
      <w:pPr>
        <w:pStyle w:val="2f3"/>
        <w:rPr>
          <w:rFonts w:cs="Huawei Sans"/>
        </w:rPr>
      </w:pPr>
      <w:r w:rsidRPr="00383667">
        <w:rPr>
          <w:rFonts w:cs="Huawei Sans"/>
        </w:rPr>
        <w:t>[AC1-wlan-regulate-domain-default] quit</w:t>
      </w:r>
    </w:p>
    <w:p w14:paraId="16829CA0" w14:textId="77777777" w:rsidR="00135587" w:rsidRPr="00383667" w:rsidRDefault="008A1952" w:rsidP="005714FA">
      <w:pPr>
        <w:pStyle w:val="1e"/>
      </w:pPr>
      <w:r w:rsidRPr="00383667">
        <w:t>A regulatory domain profile provides configurations of the country code, calibration channel set, and calibration bandwidth for an AP.</w:t>
      </w:r>
    </w:p>
    <w:p w14:paraId="66BD9C0A" w14:textId="77777777" w:rsidR="00135587" w:rsidRPr="00383667" w:rsidRDefault="008A1952" w:rsidP="005714FA">
      <w:pPr>
        <w:pStyle w:val="1e"/>
      </w:pPr>
      <w:r w:rsidRPr="00383667">
        <w:t xml:space="preserve">By default, the system provides the regulatory domain profile </w:t>
      </w:r>
      <w:r w:rsidRPr="00383667">
        <w:rPr>
          <w:b/>
          <w:bCs/>
        </w:rPr>
        <w:t>default</w:t>
      </w:r>
      <w:r w:rsidRPr="00383667">
        <w:t xml:space="preserve">. Therefore, the </w:t>
      </w:r>
      <w:r w:rsidRPr="00383667">
        <w:rPr>
          <w:b/>
          <w:bCs/>
        </w:rPr>
        <w:t>default</w:t>
      </w:r>
      <w:r w:rsidRPr="00383667">
        <w:t xml:space="preserve"> regulatory domain profile is displayed.</w:t>
      </w:r>
    </w:p>
    <w:p w14:paraId="1C90D961" w14:textId="77777777" w:rsidR="00135587" w:rsidRPr="00383667" w:rsidRDefault="008A1952" w:rsidP="005714FA">
      <w:pPr>
        <w:pStyle w:val="1e"/>
      </w:pPr>
      <w:r w:rsidRPr="00383667">
        <w:t>A country code identifies the country where AP radios work. Different countries require different AP radio attributes, including the transmit power and supported channels. The correct country code configuration ensures that radio attributes of APs comply with local laws and regulations of countries and regions to which the APs are delivered. By default, the country code CN is configured.</w:t>
      </w:r>
    </w:p>
    <w:p w14:paraId="4796209B" w14:textId="77777777" w:rsidR="00135587" w:rsidRPr="00383667" w:rsidRDefault="008A1952" w:rsidP="005714FA">
      <w:pPr>
        <w:pStyle w:val="1e"/>
      </w:pPr>
      <w:r w:rsidRPr="00383667">
        <w:t xml:space="preserve"># Bind the regulatory domain profile to the AP group. </w:t>
      </w:r>
    </w:p>
    <w:p w14:paraId="3A9F7EC1"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77B90BD7" w14:textId="77777777" w:rsidR="00135587" w:rsidRPr="00383667" w:rsidRDefault="008A1952" w:rsidP="005714FA">
      <w:pPr>
        <w:pStyle w:val="2f3"/>
        <w:rPr>
          <w:rFonts w:cs="Huawei Sans"/>
        </w:rPr>
      </w:pPr>
      <w:r w:rsidRPr="00383667">
        <w:rPr>
          <w:rFonts w:cs="Huawei Sans"/>
        </w:rPr>
        <w:t>[AC1-wlan-view]</w:t>
      </w:r>
      <w:r w:rsidRPr="00497E5B">
        <w:rPr>
          <w:rFonts w:cs="Huawei Sans"/>
        </w:rPr>
        <w:t>ap-group</w:t>
      </w:r>
      <w:r w:rsidRPr="00383667">
        <w:rPr>
          <w:rFonts w:cs="Huawei Sans"/>
        </w:rPr>
        <w:t xml:space="preserve"> name depart</w:t>
      </w:r>
    </w:p>
    <w:p w14:paraId="0424991B" w14:textId="77777777" w:rsidR="00135587" w:rsidRPr="00383667" w:rsidRDefault="008A1952" w:rsidP="005714FA">
      <w:pPr>
        <w:pStyle w:val="2f3"/>
        <w:rPr>
          <w:rFonts w:cs="Huawei Sans"/>
        </w:rPr>
      </w:pPr>
      <w:r w:rsidRPr="00383667">
        <w:rPr>
          <w:rFonts w:cs="Huawei Sans"/>
        </w:rPr>
        <w:t xml:space="preserve">[AC1-wlan-ap-group- depart]regulatory-domain-profile default </w:t>
      </w:r>
    </w:p>
    <w:p w14:paraId="56C88241" w14:textId="77777777" w:rsidR="00135587" w:rsidRPr="00383667" w:rsidRDefault="008A1952" w:rsidP="005714FA">
      <w:pPr>
        <w:pStyle w:val="2f3"/>
        <w:rPr>
          <w:rFonts w:cs="Huawei Sans"/>
        </w:rPr>
      </w:pPr>
      <w:r w:rsidRPr="00383667">
        <w:rPr>
          <w:rFonts w:cs="Huawei Sans"/>
        </w:rPr>
        <w:t>Warning: Modifying the country code will clear channel, power and antenna gain configurations of the radio and reset the AP. Continue?[Y/N]:y</w:t>
      </w:r>
    </w:p>
    <w:p w14:paraId="77DCED06" w14:textId="77777777" w:rsidR="00135587" w:rsidRPr="00383667" w:rsidRDefault="008A1952" w:rsidP="005714FA">
      <w:pPr>
        <w:pStyle w:val="2f3"/>
        <w:rPr>
          <w:rFonts w:cs="Huawei Sans"/>
        </w:rPr>
      </w:pPr>
      <w:r w:rsidRPr="00383667">
        <w:rPr>
          <w:rFonts w:cs="Huawei Sans"/>
        </w:rPr>
        <w:t>[AC1-wlan-ap-group- depart]quit</w:t>
      </w:r>
    </w:p>
    <w:p w14:paraId="0728E20B" w14:textId="77777777" w:rsidR="00135587" w:rsidRPr="00383667" w:rsidRDefault="008A1952" w:rsidP="005714FA">
      <w:pPr>
        <w:pStyle w:val="1e"/>
      </w:pPr>
      <w:r w:rsidRPr="00383667">
        <w:t xml:space="preserve">In the AP group view, the </w:t>
      </w:r>
      <w:r w:rsidRPr="00383667">
        <w:rPr>
          <w:b/>
          <w:bCs/>
        </w:rPr>
        <w:t>regulatory-domain-profile</w:t>
      </w:r>
      <w:r w:rsidRPr="00383667">
        <w:t xml:space="preserve"> command binds a regulatory domain profile to an AP or AP group. By default, the regulatory domain profile </w:t>
      </w:r>
      <w:r w:rsidRPr="00383667">
        <w:rPr>
          <w:b/>
          <w:bCs/>
        </w:rPr>
        <w:t>default</w:t>
      </w:r>
      <w:r w:rsidRPr="00383667">
        <w:t xml:space="preserve"> is bound to an AP group, but no regulatory domain profile is bound to an AP. In the regulatory domain profile </w:t>
      </w:r>
      <w:r w:rsidRPr="00383667">
        <w:rPr>
          <w:b/>
          <w:bCs/>
        </w:rPr>
        <w:t>default</w:t>
      </w:r>
      <w:r w:rsidRPr="00383667">
        <w:t>, the country code is CN, 2.4G calibration channels include channels 1, 6, and 11, and 5G calibration channels include channels 149, 153, 157, 161, and 165. Therefore, you can skip this step and the previous step in actual operations.</w:t>
      </w:r>
    </w:p>
    <w:p w14:paraId="4E309E80" w14:textId="77777777" w:rsidR="00135587" w:rsidRPr="00383667" w:rsidRDefault="008A1952" w:rsidP="005714FA">
      <w:pPr>
        <w:pStyle w:val="1e"/>
      </w:pPr>
      <w:r w:rsidRPr="00383667">
        <w:t># Add APs.</w:t>
      </w:r>
    </w:p>
    <w:p w14:paraId="646AF27F" w14:textId="77777777" w:rsidR="00135587" w:rsidRPr="00383667" w:rsidRDefault="008A1952" w:rsidP="005714FA">
      <w:pPr>
        <w:pStyle w:val="2f3"/>
        <w:rPr>
          <w:rFonts w:cs="Huawei Sans"/>
        </w:rPr>
      </w:pPr>
      <w:r w:rsidRPr="00383667">
        <w:rPr>
          <w:rFonts w:cs="Huawei Sans"/>
        </w:rPr>
        <w:lastRenderedPageBreak/>
        <w:t>[AC1]</w:t>
      </w:r>
      <w:r w:rsidRPr="00497E5B">
        <w:rPr>
          <w:rFonts w:cs="Huawei Sans"/>
        </w:rPr>
        <w:t>wlan</w:t>
      </w:r>
    </w:p>
    <w:p w14:paraId="0E3BEB90"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w:t>
      </w:r>
      <w:r w:rsidRPr="00383667">
        <w:rPr>
          <w:rFonts w:cs="Huawei Sans"/>
        </w:rPr>
        <w:t xml:space="preserve"> </w:t>
      </w:r>
      <w:r w:rsidRPr="00497E5B">
        <w:rPr>
          <w:rFonts w:cs="Huawei Sans"/>
        </w:rPr>
        <w:t>auth-mode</w:t>
      </w:r>
      <w:r w:rsidRPr="00383667">
        <w:rPr>
          <w:rFonts w:cs="Huawei Sans"/>
        </w:rPr>
        <w:t xml:space="preserve"> </w:t>
      </w:r>
      <w:r w:rsidRPr="00497E5B">
        <w:rPr>
          <w:rFonts w:cs="Huawei Sans"/>
        </w:rPr>
        <w:t>mac-auth</w:t>
      </w:r>
    </w:p>
    <w:p w14:paraId="4A7CF306"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ap-id</w:t>
      </w:r>
      <w:r w:rsidRPr="00383667">
        <w:rPr>
          <w:rFonts w:cs="Huawei Sans"/>
        </w:rPr>
        <w:t xml:space="preserve"> 0 </w:t>
      </w:r>
      <w:r w:rsidRPr="00497E5B">
        <w:rPr>
          <w:rFonts w:cs="Huawei Sans"/>
        </w:rPr>
        <w:t>ap-mac</w:t>
      </w:r>
      <w:r w:rsidRPr="00383667">
        <w:rPr>
          <w:rFonts w:cs="Huawei Sans"/>
        </w:rPr>
        <w:t xml:space="preserve"> 00e0-fc6e-2890         //Set the AP's MAC address as required in the lab environment.</w:t>
      </w:r>
    </w:p>
    <w:p w14:paraId="7FB277A5" w14:textId="77777777" w:rsidR="00135587" w:rsidRPr="00383667" w:rsidRDefault="008A1952" w:rsidP="005714FA">
      <w:pPr>
        <w:pStyle w:val="2f3"/>
        <w:rPr>
          <w:rFonts w:cs="Huawei Sans"/>
        </w:rPr>
      </w:pPr>
      <w:r w:rsidRPr="00383667">
        <w:rPr>
          <w:rFonts w:cs="Huawei Sans"/>
        </w:rPr>
        <w:t xml:space="preserve">[AC1-wlan-ap-0] </w:t>
      </w:r>
      <w:r w:rsidRPr="00497E5B">
        <w:rPr>
          <w:rFonts w:cs="Huawei Sans"/>
        </w:rPr>
        <w:t>ap-name</w:t>
      </w:r>
      <w:r w:rsidRPr="00383667">
        <w:rPr>
          <w:rFonts w:cs="Huawei Sans"/>
        </w:rPr>
        <w:t xml:space="preserve"> ap1</w:t>
      </w:r>
    </w:p>
    <w:p w14:paraId="5CC27C31" w14:textId="77777777" w:rsidR="00135587" w:rsidRPr="00383667" w:rsidRDefault="008A1952" w:rsidP="005714FA">
      <w:pPr>
        <w:pStyle w:val="2f3"/>
        <w:rPr>
          <w:rFonts w:cs="Huawei Sans"/>
        </w:rPr>
      </w:pPr>
      <w:r w:rsidRPr="00383667">
        <w:rPr>
          <w:rFonts w:cs="Huawei Sans"/>
        </w:rPr>
        <w:t xml:space="preserve">[AC1-wlan-ap-0] </w:t>
      </w:r>
      <w:r w:rsidRPr="00497E5B">
        <w:rPr>
          <w:rFonts w:cs="Huawei Sans"/>
        </w:rPr>
        <w:t>ap-group</w:t>
      </w:r>
      <w:r w:rsidRPr="00383667">
        <w:rPr>
          <w:rFonts w:cs="Huawei Sans"/>
        </w:rPr>
        <w:t xml:space="preserve"> depart</w:t>
      </w:r>
    </w:p>
    <w:p w14:paraId="5F8A880A" w14:textId="77777777" w:rsidR="00135587" w:rsidRPr="00383667" w:rsidRDefault="008A1952" w:rsidP="005714FA">
      <w:pPr>
        <w:pStyle w:val="2f3"/>
        <w:rPr>
          <w:rFonts w:cs="Huawei Sans"/>
        </w:rPr>
      </w:pPr>
      <w:r w:rsidRPr="00383667">
        <w:rPr>
          <w:rFonts w:cs="Huawei Sans"/>
        </w:rPr>
        <w:t>[AC1-wlan-ap-0] quit</w:t>
      </w:r>
    </w:p>
    <w:p w14:paraId="57809989"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ap-id</w:t>
      </w:r>
      <w:r w:rsidRPr="00383667">
        <w:rPr>
          <w:rFonts w:cs="Huawei Sans"/>
        </w:rPr>
        <w:t xml:space="preserve"> 1 </w:t>
      </w:r>
      <w:r w:rsidRPr="00497E5B">
        <w:rPr>
          <w:rFonts w:cs="Huawei Sans"/>
        </w:rPr>
        <w:t>ap-mac</w:t>
      </w:r>
      <w:r w:rsidRPr="00383667">
        <w:rPr>
          <w:rFonts w:cs="Huawei Sans"/>
        </w:rPr>
        <w:t xml:space="preserve"> 00e0-fcde-1990        //Set the AP's MAC address as required in the lab environment.</w:t>
      </w:r>
    </w:p>
    <w:p w14:paraId="37E50158" w14:textId="77777777" w:rsidR="00135587" w:rsidRPr="00383667" w:rsidRDefault="008A1952" w:rsidP="005714FA">
      <w:pPr>
        <w:pStyle w:val="2f3"/>
        <w:rPr>
          <w:rFonts w:cs="Huawei Sans"/>
        </w:rPr>
      </w:pPr>
      <w:r w:rsidRPr="00383667">
        <w:rPr>
          <w:rFonts w:cs="Huawei Sans"/>
        </w:rPr>
        <w:t xml:space="preserve">[AC1-wlan-ap-1] </w:t>
      </w:r>
      <w:r w:rsidRPr="00497E5B">
        <w:rPr>
          <w:rFonts w:cs="Huawei Sans"/>
        </w:rPr>
        <w:t>ap-name</w:t>
      </w:r>
      <w:r w:rsidRPr="00383667">
        <w:rPr>
          <w:rFonts w:cs="Huawei Sans"/>
        </w:rPr>
        <w:t xml:space="preserve"> ap2</w:t>
      </w:r>
    </w:p>
    <w:p w14:paraId="01D003EA" w14:textId="77777777" w:rsidR="00135587" w:rsidRPr="00383667" w:rsidRDefault="008A1952" w:rsidP="005714FA">
      <w:pPr>
        <w:pStyle w:val="2f3"/>
        <w:rPr>
          <w:rFonts w:cs="Huawei Sans"/>
        </w:rPr>
      </w:pPr>
      <w:r w:rsidRPr="00383667">
        <w:rPr>
          <w:rFonts w:cs="Huawei Sans"/>
        </w:rPr>
        <w:t xml:space="preserve">[AC1-wlan-ap-1] </w:t>
      </w:r>
      <w:r w:rsidRPr="00497E5B">
        <w:rPr>
          <w:rFonts w:cs="Huawei Sans"/>
        </w:rPr>
        <w:t>ap-group</w:t>
      </w:r>
      <w:r w:rsidRPr="00383667">
        <w:rPr>
          <w:rFonts w:cs="Huawei Sans"/>
        </w:rPr>
        <w:t xml:space="preserve"> depart</w:t>
      </w:r>
    </w:p>
    <w:p w14:paraId="4CC7C4FB" w14:textId="77777777" w:rsidR="00135587" w:rsidRPr="00383667" w:rsidRDefault="008A1952" w:rsidP="005714FA">
      <w:pPr>
        <w:pStyle w:val="2f3"/>
        <w:rPr>
          <w:rFonts w:cs="Huawei Sans"/>
        </w:rPr>
      </w:pPr>
      <w:r w:rsidRPr="00383667">
        <w:rPr>
          <w:rFonts w:cs="Huawei Sans"/>
        </w:rPr>
        <w:t>[AC1-wlan-ap-1] quit</w:t>
      </w:r>
    </w:p>
    <w:p w14:paraId="7C1DE564" w14:textId="77777777" w:rsidR="00135587" w:rsidRPr="00383667" w:rsidRDefault="008A1952" w:rsidP="005714FA">
      <w:pPr>
        <w:pStyle w:val="1e"/>
      </w:pPr>
      <w:r w:rsidRPr="00383667">
        <w:t xml:space="preserve">Three AP authentication modes are supported. By default, MAC address authentication is used. APs are added on the AC before they go online, named </w:t>
      </w:r>
      <w:r w:rsidRPr="00383667">
        <w:rPr>
          <w:b/>
          <w:bCs/>
        </w:rPr>
        <w:t>ap1</w:t>
      </w:r>
      <w:r w:rsidRPr="00383667">
        <w:t xml:space="preserve"> and </w:t>
      </w:r>
      <w:r w:rsidRPr="00383667">
        <w:rPr>
          <w:b/>
          <w:bCs/>
        </w:rPr>
        <w:t>ap2</w:t>
      </w:r>
      <w:r w:rsidRPr="00383667">
        <w:t xml:space="preserve">, and added to the AP group </w:t>
      </w:r>
      <w:r w:rsidRPr="00383667">
        <w:rPr>
          <w:b/>
          <w:bCs/>
        </w:rPr>
        <w:t>depart</w:t>
      </w:r>
      <w:r w:rsidRPr="00383667">
        <w:t>.</w:t>
      </w:r>
    </w:p>
    <w:p w14:paraId="15DCEB6A" w14:textId="77777777" w:rsidR="00135587" w:rsidRPr="00383667" w:rsidRDefault="008A1952" w:rsidP="005714FA">
      <w:pPr>
        <w:pStyle w:val="1e"/>
      </w:pPr>
      <w:r w:rsidRPr="00383667">
        <w:t># Configure parameter profiles.</w:t>
      </w:r>
    </w:p>
    <w:p w14:paraId="4C69B06D"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1DCB3250" w14:textId="77777777" w:rsidR="00135587" w:rsidRPr="00383667" w:rsidRDefault="008A1952" w:rsidP="005714FA">
      <w:pPr>
        <w:pStyle w:val="2f3"/>
        <w:rPr>
          <w:rFonts w:cs="Huawei Sans"/>
        </w:rPr>
      </w:pPr>
      <w:r w:rsidRPr="00383667">
        <w:rPr>
          <w:rFonts w:cs="Huawei Sans"/>
        </w:rPr>
        <w:t>[AC1-wlan-view] security-profile name depart</w:t>
      </w:r>
    </w:p>
    <w:p w14:paraId="55EC97F0" w14:textId="77777777" w:rsidR="00135587" w:rsidRPr="00383667" w:rsidRDefault="008A1952" w:rsidP="005714FA">
      <w:pPr>
        <w:pStyle w:val="2f3"/>
        <w:rPr>
          <w:rFonts w:cs="Huawei Sans"/>
        </w:rPr>
      </w:pPr>
      <w:r w:rsidRPr="00383667">
        <w:rPr>
          <w:rFonts w:cs="Huawei Sans"/>
        </w:rPr>
        <w:t xml:space="preserve">[AC1-wlan-sec-prof-depart] security wpa2 psk pass-phrase huawei123 </w:t>
      </w:r>
      <w:r w:rsidRPr="00497E5B">
        <w:rPr>
          <w:rFonts w:cs="Huawei Sans"/>
        </w:rPr>
        <w:t>aes</w:t>
      </w:r>
    </w:p>
    <w:p w14:paraId="08F2F8DA" w14:textId="77777777" w:rsidR="00135587" w:rsidRPr="00383667" w:rsidRDefault="008A1952" w:rsidP="005714FA">
      <w:pPr>
        <w:pStyle w:val="2f3"/>
        <w:rPr>
          <w:rFonts w:cs="Huawei Sans"/>
        </w:rPr>
      </w:pPr>
      <w:r w:rsidRPr="00383667">
        <w:rPr>
          <w:rFonts w:cs="Huawei Sans"/>
        </w:rPr>
        <w:t xml:space="preserve">[AC1-wlan-sec-prof- depart] quit </w:t>
      </w:r>
    </w:p>
    <w:p w14:paraId="2804E40D" w14:textId="77777777" w:rsidR="00135587" w:rsidRPr="00383667" w:rsidRDefault="008A1952" w:rsidP="005714FA">
      <w:pPr>
        <w:pStyle w:val="2f3"/>
        <w:rPr>
          <w:rFonts w:cs="Huawei Sans"/>
        </w:rPr>
      </w:pPr>
      <w:r w:rsidRPr="00383667">
        <w:rPr>
          <w:rFonts w:cs="Huawei Sans"/>
        </w:rPr>
        <w:t>[AC1-wlan-view] ssid-profile name depart</w:t>
      </w:r>
    </w:p>
    <w:p w14:paraId="45B08917" w14:textId="77777777" w:rsidR="00135587" w:rsidRPr="00383667" w:rsidRDefault="008A1952" w:rsidP="005714FA">
      <w:pPr>
        <w:pStyle w:val="2f3"/>
        <w:rPr>
          <w:rFonts w:cs="Huawei Sans"/>
        </w:rPr>
      </w:pPr>
      <w:r w:rsidRPr="00383667">
        <w:rPr>
          <w:rFonts w:cs="Huawei Sans"/>
        </w:rPr>
        <w:t xml:space="preserve">[AC1-wlan-ssid-prof-depart] </w:t>
      </w:r>
      <w:r w:rsidRPr="00497E5B">
        <w:rPr>
          <w:rFonts w:cs="Huawei Sans"/>
        </w:rPr>
        <w:t>ssid</w:t>
      </w:r>
      <w:r w:rsidRPr="00383667">
        <w:rPr>
          <w:rFonts w:cs="Huawei Sans"/>
        </w:rPr>
        <w:t xml:space="preserve"> HSB</w:t>
      </w:r>
    </w:p>
    <w:p w14:paraId="1C8A598C" w14:textId="77777777" w:rsidR="00135587" w:rsidRPr="00383667" w:rsidRDefault="008A1952" w:rsidP="005714FA">
      <w:pPr>
        <w:pStyle w:val="2f3"/>
        <w:rPr>
          <w:rFonts w:cs="Huawei Sans"/>
        </w:rPr>
      </w:pPr>
      <w:r w:rsidRPr="00383667">
        <w:rPr>
          <w:rFonts w:cs="Huawei Sans"/>
        </w:rPr>
        <w:t>[AC1-wlan-ssid-prof-depart] quit</w:t>
      </w:r>
    </w:p>
    <w:p w14:paraId="6E4D148F" w14:textId="77777777" w:rsidR="00135587" w:rsidRPr="00383667" w:rsidRDefault="008A1952" w:rsidP="005714FA">
      <w:pPr>
        <w:pStyle w:val="2f3"/>
        <w:rPr>
          <w:rFonts w:cs="Huawei Sans"/>
        </w:rPr>
      </w:pPr>
      <w:r w:rsidRPr="00383667">
        <w:rPr>
          <w:rFonts w:cs="Huawei Sans"/>
        </w:rPr>
        <w:t>[AC1-wlan-view] vap-profile name depart</w:t>
      </w:r>
    </w:p>
    <w:p w14:paraId="0142AA12" w14:textId="77777777" w:rsidR="00135587" w:rsidRPr="00383667" w:rsidRDefault="008A1952" w:rsidP="005714FA">
      <w:pPr>
        <w:pStyle w:val="2f3"/>
        <w:rPr>
          <w:rFonts w:cs="Huawei Sans"/>
        </w:rPr>
      </w:pPr>
      <w:r w:rsidRPr="00383667">
        <w:rPr>
          <w:rFonts w:cs="Huawei Sans"/>
        </w:rPr>
        <w:t>[AC1-wlan-vap-prof-depart] forward-mode direct-forward</w:t>
      </w:r>
    </w:p>
    <w:p w14:paraId="44410C03" w14:textId="77777777" w:rsidR="00135587" w:rsidRPr="00383667" w:rsidRDefault="008A1952" w:rsidP="005714FA">
      <w:pPr>
        <w:pStyle w:val="2f3"/>
        <w:rPr>
          <w:rFonts w:cs="Huawei Sans"/>
        </w:rPr>
      </w:pPr>
      <w:r w:rsidRPr="00383667">
        <w:rPr>
          <w:rFonts w:cs="Huawei Sans"/>
        </w:rPr>
        <w:t xml:space="preserve">[AC1-wlan-vap-prof-depart]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11</w:t>
      </w:r>
    </w:p>
    <w:p w14:paraId="7B6EEAC8" w14:textId="77777777" w:rsidR="00135587" w:rsidRPr="00383667" w:rsidRDefault="008A1952" w:rsidP="005714FA">
      <w:pPr>
        <w:pStyle w:val="2f3"/>
        <w:rPr>
          <w:rFonts w:cs="Huawei Sans"/>
        </w:rPr>
      </w:pPr>
      <w:r w:rsidRPr="00383667">
        <w:rPr>
          <w:rFonts w:cs="Huawei Sans"/>
        </w:rPr>
        <w:t>[AC1-wlan-vap-prof-depart] ssid-profile depart</w:t>
      </w:r>
    </w:p>
    <w:p w14:paraId="3D0FE011" w14:textId="77777777" w:rsidR="00135587" w:rsidRPr="00383667" w:rsidRDefault="008A1952" w:rsidP="005714FA">
      <w:pPr>
        <w:pStyle w:val="2f3"/>
        <w:rPr>
          <w:rFonts w:cs="Huawei Sans"/>
        </w:rPr>
      </w:pPr>
      <w:r w:rsidRPr="00383667">
        <w:rPr>
          <w:rFonts w:cs="Huawei Sans"/>
        </w:rPr>
        <w:t>[AC1-wlan-vap-prof-depart] security-profile depart</w:t>
      </w:r>
    </w:p>
    <w:p w14:paraId="019AC4E6" w14:textId="77777777" w:rsidR="00135587" w:rsidRPr="00383667" w:rsidRDefault="008A1952" w:rsidP="005714FA">
      <w:pPr>
        <w:pStyle w:val="2f3"/>
        <w:rPr>
          <w:rFonts w:cs="Huawei Sans"/>
        </w:rPr>
      </w:pPr>
      <w:r w:rsidRPr="00383667">
        <w:rPr>
          <w:rFonts w:cs="Huawei Sans"/>
        </w:rPr>
        <w:t>[AC1-wlan-vap-prof-depart] quit</w:t>
      </w:r>
    </w:p>
    <w:p w14:paraId="3B6EB73A"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ap-group</w:t>
      </w:r>
      <w:r w:rsidRPr="00383667">
        <w:rPr>
          <w:rFonts w:cs="Huawei Sans"/>
        </w:rPr>
        <w:t xml:space="preserve"> name depart</w:t>
      </w:r>
    </w:p>
    <w:p w14:paraId="162CAA56" w14:textId="77777777" w:rsidR="00135587" w:rsidRPr="00383667" w:rsidRDefault="008A1952" w:rsidP="005714FA">
      <w:pPr>
        <w:pStyle w:val="2f3"/>
        <w:rPr>
          <w:rFonts w:cs="Huawei Sans"/>
        </w:rPr>
      </w:pPr>
      <w:r w:rsidRPr="00383667">
        <w:rPr>
          <w:rFonts w:cs="Huawei Sans"/>
        </w:rPr>
        <w:t xml:space="preserve">[AC1-wlan-ap-group-depart] vap-profile depart </w:t>
      </w:r>
      <w:r w:rsidRPr="00497E5B">
        <w:rPr>
          <w:rFonts w:cs="Huawei Sans"/>
        </w:rPr>
        <w:t>wlan</w:t>
      </w:r>
      <w:r w:rsidRPr="00383667">
        <w:rPr>
          <w:rFonts w:cs="Huawei Sans"/>
        </w:rPr>
        <w:t xml:space="preserve"> 1 radio all</w:t>
      </w:r>
    </w:p>
    <w:p w14:paraId="793711E8" w14:textId="77777777" w:rsidR="00135587" w:rsidRPr="00383667" w:rsidRDefault="008A1952" w:rsidP="005714FA">
      <w:pPr>
        <w:pStyle w:val="2f3"/>
        <w:rPr>
          <w:rFonts w:cs="Huawei Sans"/>
        </w:rPr>
      </w:pPr>
      <w:r w:rsidRPr="00383667">
        <w:rPr>
          <w:rFonts w:cs="Huawei Sans"/>
        </w:rPr>
        <w:t>[AC1-wlan-ap-group-depart] quit</w:t>
      </w:r>
    </w:p>
    <w:p w14:paraId="166367E6" w14:textId="77777777" w:rsidR="00135587" w:rsidRPr="00383667" w:rsidRDefault="008A1952" w:rsidP="005714FA">
      <w:pPr>
        <w:pStyle w:val="1e"/>
      </w:pPr>
      <w:r w:rsidRPr="00383667">
        <w:t xml:space="preserve">The security profile </w:t>
      </w:r>
      <w:r w:rsidRPr="00383667">
        <w:rPr>
          <w:b/>
          <w:bCs/>
        </w:rPr>
        <w:t>depart</w:t>
      </w:r>
      <w:r w:rsidRPr="00383667">
        <w:t xml:space="preserve"> is configured, with the authentication mode of WPA2-PSK and the pre-shared key of </w:t>
      </w:r>
      <w:r w:rsidRPr="00383667">
        <w:rPr>
          <w:b/>
          <w:bCs/>
        </w:rPr>
        <w:t>huawei123</w:t>
      </w:r>
      <w:r w:rsidRPr="00383667">
        <w:t>.</w:t>
      </w:r>
    </w:p>
    <w:p w14:paraId="4D500F91" w14:textId="77777777" w:rsidR="00135587" w:rsidRPr="00383667" w:rsidRDefault="008A1952" w:rsidP="005714FA">
      <w:pPr>
        <w:pStyle w:val="1e"/>
      </w:pPr>
      <w:r w:rsidRPr="00383667">
        <w:t xml:space="preserve">The SSID profile </w:t>
      </w:r>
      <w:r w:rsidRPr="00383667">
        <w:rPr>
          <w:b/>
          <w:bCs/>
        </w:rPr>
        <w:t>depart</w:t>
      </w:r>
      <w:r w:rsidRPr="00383667">
        <w:t xml:space="preserve"> is configured, and the SSID is set to </w:t>
      </w:r>
      <w:r w:rsidRPr="00383667">
        <w:rPr>
          <w:b/>
          <w:bCs/>
        </w:rPr>
        <w:t>HSB</w:t>
      </w:r>
      <w:r w:rsidRPr="00383667">
        <w:t>.</w:t>
      </w:r>
    </w:p>
    <w:p w14:paraId="19BC5770" w14:textId="77777777" w:rsidR="00135587" w:rsidRPr="00383667" w:rsidRDefault="008A1952" w:rsidP="005714FA">
      <w:pPr>
        <w:pStyle w:val="1e"/>
      </w:pPr>
      <w:r w:rsidRPr="00383667">
        <w:t xml:space="preserve">The VAP profile </w:t>
      </w:r>
      <w:r w:rsidRPr="00383667">
        <w:rPr>
          <w:b/>
          <w:bCs/>
        </w:rPr>
        <w:t>depart</w:t>
      </w:r>
      <w:r w:rsidRPr="00383667">
        <w:t xml:space="preserve"> is configured, with the direct forwarding mode and the service VLAN 11, and has the SSID profile </w:t>
      </w:r>
      <w:r w:rsidRPr="00383667">
        <w:rPr>
          <w:b/>
          <w:bCs/>
        </w:rPr>
        <w:t>depart</w:t>
      </w:r>
      <w:r w:rsidRPr="00383667">
        <w:t xml:space="preserve"> and security profile </w:t>
      </w:r>
      <w:r w:rsidRPr="00383667">
        <w:rPr>
          <w:b/>
          <w:bCs/>
        </w:rPr>
        <w:t>depart</w:t>
      </w:r>
      <w:r w:rsidRPr="00383667">
        <w:t xml:space="preserve"> bound.</w:t>
      </w:r>
    </w:p>
    <w:p w14:paraId="7F7A75DB" w14:textId="77777777" w:rsidR="00135587" w:rsidRPr="00383667" w:rsidRDefault="008A1952" w:rsidP="005714FA">
      <w:pPr>
        <w:pStyle w:val="1e"/>
      </w:pPr>
      <w:r w:rsidRPr="00383667">
        <w:t xml:space="preserve">The VAP profile </w:t>
      </w:r>
      <w:r w:rsidRPr="00383667">
        <w:rPr>
          <w:b/>
          <w:bCs/>
        </w:rPr>
        <w:t>depart</w:t>
      </w:r>
      <w:r w:rsidRPr="00383667">
        <w:t xml:space="preserve"> is bound to the AP group </w:t>
      </w:r>
      <w:r w:rsidRPr="00383667">
        <w:rPr>
          <w:b/>
          <w:bCs/>
        </w:rPr>
        <w:t>depart</w:t>
      </w:r>
      <w:r w:rsidRPr="00383667">
        <w:t>.</w:t>
      </w:r>
    </w:p>
    <w:p w14:paraId="59EC73C3" w14:textId="77777777" w:rsidR="00135587" w:rsidRPr="00383667" w:rsidRDefault="008A1952" w:rsidP="00604E8C">
      <w:pPr>
        <w:pStyle w:val="30"/>
        <w:ind w:left="1032" w:hanging="278"/>
        <w:outlineLvl w:val="9"/>
        <w:rPr>
          <w:rFonts w:cs="Huawei Sans"/>
        </w:rPr>
      </w:pPr>
      <w:r w:rsidRPr="00383667">
        <w:rPr>
          <w:rFonts w:cs="Huawei Sans"/>
        </w:rPr>
        <w:t>Configure VRRP HSB on AC1.</w:t>
      </w:r>
    </w:p>
    <w:p w14:paraId="304CBE06" w14:textId="77777777" w:rsidR="00135587" w:rsidRPr="00383667" w:rsidRDefault="008A1952" w:rsidP="005714FA">
      <w:pPr>
        <w:pStyle w:val="1e"/>
      </w:pPr>
      <w:r w:rsidRPr="00383667">
        <w:t>Configure AC1 as the master in VRRP group 1. Configure the hot standby (HSB) function on AC1 so that service information on AC1 is backed up to AC2 in real time or in batches, ensuring seamless service switchover.</w:t>
      </w:r>
    </w:p>
    <w:p w14:paraId="72311BF1" w14:textId="77777777" w:rsidR="00135587" w:rsidRPr="00383667" w:rsidRDefault="008A1952" w:rsidP="005714FA">
      <w:pPr>
        <w:pStyle w:val="1e"/>
      </w:pPr>
      <w:r w:rsidRPr="00383667">
        <w:t># Set the recovery delay of the VRRP group to 60 seconds.</w:t>
      </w:r>
    </w:p>
    <w:p w14:paraId="53CCA572" w14:textId="77777777" w:rsidR="00135587" w:rsidRPr="00383667" w:rsidRDefault="008A1952" w:rsidP="005714FA">
      <w:pPr>
        <w:pStyle w:val="2f3"/>
        <w:rPr>
          <w:rFonts w:cs="Huawei Sans"/>
        </w:rPr>
      </w:pPr>
      <w:r w:rsidRPr="00383667">
        <w:rPr>
          <w:rFonts w:cs="Huawei Sans"/>
        </w:rPr>
        <w:t>[AC1] vrrp recover-delay 60</w:t>
      </w:r>
    </w:p>
    <w:p w14:paraId="20FDFFE8" w14:textId="77777777" w:rsidR="00135587" w:rsidRPr="00383667" w:rsidRDefault="008A1952" w:rsidP="005714FA">
      <w:pPr>
        <w:pStyle w:val="1e"/>
      </w:pPr>
      <w:r w:rsidRPr="00383667">
        <w:lastRenderedPageBreak/>
        <w:t># Create a management VRRP group on AC1. Set the VRRP priority of AC1 to 120 and the preemption delay to 1800 seconds.</w:t>
      </w:r>
    </w:p>
    <w:p w14:paraId="3749190D" w14:textId="77777777" w:rsidR="00135587" w:rsidRPr="00383667" w:rsidRDefault="008A1952" w:rsidP="005714FA">
      <w:pPr>
        <w:pStyle w:val="2f3"/>
        <w:rPr>
          <w:rFonts w:cs="Huawei Sans"/>
        </w:rPr>
      </w:pPr>
      <w:r w:rsidRPr="00383667">
        <w:rPr>
          <w:rFonts w:cs="Huawei Sans"/>
        </w:rPr>
        <w:t xml:space="preserve">[AC1] interface </w:t>
      </w:r>
      <w:r w:rsidRPr="00497E5B">
        <w:rPr>
          <w:rFonts w:cs="Huawei Sans"/>
        </w:rPr>
        <w:t>vlanif</w:t>
      </w:r>
      <w:r w:rsidRPr="00383667">
        <w:rPr>
          <w:rFonts w:cs="Huawei Sans"/>
        </w:rPr>
        <w:t xml:space="preserve"> 100</w:t>
      </w:r>
    </w:p>
    <w:p w14:paraId="2798CF03" w14:textId="77777777" w:rsidR="00135587" w:rsidRPr="00383667" w:rsidRDefault="008A1952" w:rsidP="005714FA">
      <w:pPr>
        <w:pStyle w:val="2f3"/>
        <w:rPr>
          <w:rFonts w:cs="Huawei Sans"/>
        </w:rPr>
      </w:pPr>
      <w:r w:rsidRPr="00383667">
        <w:rPr>
          <w:rFonts w:cs="Huawei Sans"/>
        </w:rPr>
        <w:t xml:space="preserve">[AC1-Vlanif100] vrrp </w:t>
      </w:r>
      <w:r w:rsidRPr="00497E5B">
        <w:rPr>
          <w:rFonts w:cs="Huawei Sans"/>
        </w:rPr>
        <w:t>vrid</w:t>
      </w:r>
      <w:r w:rsidRPr="00383667">
        <w:rPr>
          <w:rFonts w:cs="Huawei Sans"/>
        </w:rPr>
        <w:t xml:space="preserve"> 1 </w:t>
      </w:r>
      <w:r w:rsidRPr="00497E5B">
        <w:rPr>
          <w:rFonts w:cs="Huawei Sans"/>
        </w:rPr>
        <w:t>virtual-ip</w:t>
      </w:r>
      <w:r w:rsidRPr="00383667">
        <w:rPr>
          <w:rFonts w:cs="Huawei Sans"/>
        </w:rPr>
        <w:t xml:space="preserve"> 10.0.100.254</w:t>
      </w:r>
    </w:p>
    <w:p w14:paraId="40FB008E" w14:textId="77777777" w:rsidR="00135587" w:rsidRPr="00383667" w:rsidRDefault="008A1952" w:rsidP="005714FA">
      <w:pPr>
        <w:pStyle w:val="2f3"/>
        <w:rPr>
          <w:rFonts w:cs="Huawei Sans"/>
        </w:rPr>
      </w:pPr>
      <w:r w:rsidRPr="00383667">
        <w:rPr>
          <w:rFonts w:cs="Huawei Sans"/>
        </w:rPr>
        <w:t xml:space="preserve">[AC1-Vlanif100] vrrp </w:t>
      </w:r>
      <w:r w:rsidRPr="00497E5B">
        <w:rPr>
          <w:rFonts w:cs="Huawei Sans"/>
        </w:rPr>
        <w:t>vrid</w:t>
      </w:r>
      <w:r w:rsidRPr="00383667">
        <w:rPr>
          <w:rFonts w:cs="Huawei Sans"/>
        </w:rPr>
        <w:t xml:space="preserve"> 1 priority 120</w:t>
      </w:r>
    </w:p>
    <w:p w14:paraId="5C763904" w14:textId="77777777" w:rsidR="00135587" w:rsidRPr="00383667" w:rsidRDefault="008A1952" w:rsidP="005714FA">
      <w:pPr>
        <w:pStyle w:val="2f3"/>
        <w:rPr>
          <w:rFonts w:cs="Huawei Sans"/>
        </w:rPr>
      </w:pPr>
      <w:r w:rsidRPr="00383667">
        <w:rPr>
          <w:rFonts w:cs="Huawei Sans"/>
        </w:rPr>
        <w:t xml:space="preserve">[AC1-Vlanif100] vrrp </w:t>
      </w:r>
      <w:r w:rsidRPr="00497E5B">
        <w:rPr>
          <w:rFonts w:cs="Huawei Sans"/>
        </w:rPr>
        <w:t>vrid</w:t>
      </w:r>
      <w:r w:rsidRPr="00383667">
        <w:rPr>
          <w:rFonts w:cs="Huawei Sans"/>
        </w:rPr>
        <w:t xml:space="preserve"> 1 </w:t>
      </w:r>
      <w:r w:rsidRPr="00497E5B">
        <w:rPr>
          <w:rFonts w:cs="Huawei Sans"/>
        </w:rPr>
        <w:t>preempt-mode</w:t>
      </w:r>
      <w:r w:rsidRPr="00383667">
        <w:rPr>
          <w:rFonts w:cs="Huawei Sans"/>
        </w:rPr>
        <w:t xml:space="preserve"> timer delay 1800</w:t>
      </w:r>
    </w:p>
    <w:p w14:paraId="59A92C3D" w14:textId="77777777" w:rsidR="00135587" w:rsidRPr="00383667" w:rsidRDefault="008A1952" w:rsidP="005714FA">
      <w:pPr>
        <w:pStyle w:val="2f3"/>
        <w:rPr>
          <w:rFonts w:cs="Huawei Sans"/>
        </w:rPr>
      </w:pPr>
      <w:r w:rsidRPr="00383667">
        <w:rPr>
          <w:rFonts w:cs="Huawei Sans"/>
        </w:rPr>
        <w:t xml:space="preserve">[AC1-Vlanif100] </w:t>
      </w:r>
      <w:r w:rsidRPr="00497E5B">
        <w:rPr>
          <w:rFonts w:cs="Huawei Sans"/>
        </w:rPr>
        <w:t>admin-vrrp</w:t>
      </w:r>
      <w:r w:rsidRPr="00383667">
        <w:rPr>
          <w:rFonts w:cs="Huawei Sans"/>
        </w:rPr>
        <w:t xml:space="preserve"> </w:t>
      </w:r>
      <w:r w:rsidRPr="00497E5B">
        <w:rPr>
          <w:rFonts w:cs="Huawei Sans"/>
        </w:rPr>
        <w:t>vrid</w:t>
      </w:r>
      <w:r w:rsidRPr="00383667">
        <w:rPr>
          <w:rFonts w:cs="Huawei Sans"/>
        </w:rPr>
        <w:t xml:space="preserve"> 1</w:t>
      </w:r>
    </w:p>
    <w:p w14:paraId="5826FFFA" w14:textId="77777777" w:rsidR="00135587" w:rsidRPr="00383667" w:rsidRDefault="008A1952" w:rsidP="005714FA">
      <w:pPr>
        <w:pStyle w:val="2f3"/>
        <w:rPr>
          <w:rFonts w:cs="Huawei Sans"/>
        </w:rPr>
      </w:pPr>
      <w:r w:rsidRPr="00383667">
        <w:rPr>
          <w:rFonts w:cs="Huawei Sans"/>
        </w:rPr>
        <w:t>[AC1-Vlanif100] quit</w:t>
      </w:r>
    </w:p>
    <w:p w14:paraId="38229591" w14:textId="77777777" w:rsidR="00135587" w:rsidRPr="00383667" w:rsidRDefault="008A1952" w:rsidP="005714FA">
      <w:pPr>
        <w:pStyle w:val="1e"/>
      </w:pPr>
      <w:r w:rsidRPr="00383667">
        <w:t>The VRRP priority of AC1 is adjusted, and AC1 is specified as the master device in VRRP group 1.</w:t>
      </w:r>
    </w:p>
    <w:p w14:paraId="672C9CE0" w14:textId="77777777" w:rsidR="00135587" w:rsidRPr="00383667" w:rsidRDefault="008A1952" w:rsidP="005714FA">
      <w:pPr>
        <w:pStyle w:val="1e"/>
      </w:pPr>
      <w:r w:rsidRPr="00383667">
        <w:t># Create HSB service 0 on AC1, and configure the IP addresses and port numbers for establishing an HSB channel. Set the retransmission time and interval of HSB packets.</w:t>
      </w:r>
    </w:p>
    <w:p w14:paraId="3511BEA0" w14:textId="77777777" w:rsidR="00135587" w:rsidRPr="00383667" w:rsidRDefault="008A1952" w:rsidP="005714FA">
      <w:pPr>
        <w:pStyle w:val="2f3"/>
        <w:rPr>
          <w:rFonts w:cs="Huawei Sans"/>
        </w:rPr>
      </w:pPr>
      <w:r w:rsidRPr="00383667">
        <w:rPr>
          <w:rFonts w:cs="Huawei Sans"/>
        </w:rPr>
        <w:t xml:space="preserve">[AC1] </w:t>
      </w:r>
      <w:r w:rsidRPr="00497E5B">
        <w:rPr>
          <w:rFonts w:cs="Huawei Sans"/>
        </w:rPr>
        <w:t>hsb-service</w:t>
      </w:r>
      <w:r w:rsidRPr="00383667">
        <w:rPr>
          <w:rFonts w:cs="Huawei Sans"/>
        </w:rPr>
        <w:t xml:space="preserve"> 0</w:t>
      </w:r>
    </w:p>
    <w:p w14:paraId="7515CA87" w14:textId="77777777" w:rsidR="00135587" w:rsidRPr="00383667" w:rsidRDefault="008A1952" w:rsidP="005714FA">
      <w:pPr>
        <w:pStyle w:val="2f3"/>
        <w:rPr>
          <w:rFonts w:cs="Huawei Sans"/>
        </w:rPr>
      </w:pPr>
      <w:r w:rsidRPr="00383667">
        <w:rPr>
          <w:rFonts w:cs="Huawei Sans"/>
        </w:rPr>
        <w:t xml:space="preserve">[AC1-hsb-service-0] </w:t>
      </w:r>
      <w:r w:rsidRPr="00497E5B">
        <w:rPr>
          <w:rFonts w:cs="Huawei Sans"/>
        </w:rPr>
        <w:t>service-ip-port</w:t>
      </w:r>
      <w:r w:rsidRPr="00383667">
        <w:rPr>
          <w:rFonts w:cs="Huawei Sans"/>
        </w:rPr>
        <w:t xml:space="preserve"> </w:t>
      </w:r>
      <w:r w:rsidRPr="00497E5B">
        <w:rPr>
          <w:rFonts w:cs="Huawei Sans"/>
        </w:rPr>
        <w:t>local-ip</w:t>
      </w:r>
      <w:r w:rsidRPr="00383667">
        <w:rPr>
          <w:rFonts w:cs="Huawei Sans"/>
        </w:rPr>
        <w:t xml:space="preserve"> 10.0.100.1 </w:t>
      </w:r>
      <w:r w:rsidRPr="00497E5B">
        <w:rPr>
          <w:rFonts w:cs="Huawei Sans"/>
        </w:rPr>
        <w:t>peer-ip</w:t>
      </w:r>
      <w:r w:rsidRPr="00383667">
        <w:rPr>
          <w:rFonts w:cs="Huawei Sans"/>
        </w:rPr>
        <w:t xml:space="preserve"> 10.0.100.2 local-data-port 10241 peer-data-port 10241</w:t>
      </w:r>
    </w:p>
    <w:p w14:paraId="1FB52539" w14:textId="77777777" w:rsidR="00135587" w:rsidRPr="00383667" w:rsidRDefault="008A1952" w:rsidP="005714FA">
      <w:pPr>
        <w:pStyle w:val="2f3"/>
        <w:rPr>
          <w:rFonts w:cs="Huawei Sans"/>
        </w:rPr>
      </w:pPr>
      <w:r w:rsidRPr="00383667">
        <w:rPr>
          <w:rFonts w:cs="Huawei Sans"/>
        </w:rPr>
        <w:t xml:space="preserve">[AC1-hsb-service-0] service-keep-alive </w:t>
      </w:r>
      <w:r w:rsidRPr="00497E5B">
        <w:rPr>
          <w:rFonts w:cs="Huawei Sans"/>
        </w:rPr>
        <w:t>detect retransmit</w:t>
      </w:r>
      <w:r w:rsidRPr="00383667">
        <w:rPr>
          <w:rFonts w:cs="Huawei Sans"/>
        </w:rPr>
        <w:t xml:space="preserve"> 3 interval 6</w:t>
      </w:r>
    </w:p>
    <w:p w14:paraId="59B4DFC4" w14:textId="77777777" w:rsidR="00135587" w:rsidRPr="00383667" w:rsidRDefault="008A1952" w:rsidP="005714FA">
      <w:pPr>
        <w:pStyle w:val="2f3"/>
        <w:rPr>
          <w:rFonts w:cs="Huawei Sans"/>
        </w:rPr>
      </w:pPr>
      <w:r w:rsidRPr="00383667">
        <w:rPr>
          <w:rFonts w:cs="Huawei Sans"/>
        </w:rPr>
        <w:t>[AC1-hsb-service-0] quit</w:t>
      </w:r>
    </w:p>
    <w:p w14:paraId="31085AF8" w14:textId="77777777" w:rsidR="00135587" w:rsidRPr="00383667" w:rsidRDefault="008A1952" w:rsidP="005714FA">
      <w:pPr>
        <w:pStyle w:val="1e"/>
      </w:pPr>
      <w:r w:rsidRPr="00383667">
        <w:t># Create HSB group 0 on AC1, and bind HSB service 0 and the management VRRP group to the HSB group.</w:t>
      </w:r>
    </w:p>
    <w:p w14:paraId="3530CD24" w14:textId="77777777" w:rsidR="00135587" w:rsidRPr="00383667" w:rsidRDefault="008A1952" w:rsidP="005714FA">
      <w:pPr>
        <w:pStyle w:val="2f3"/>
        <w:rPr>
          <w:rFonts w:cs="Huawei Sans"/>
        </w:rPr>
      </w:pPr>
      <w:r w:rsidRPr="00383667">
        <w:rPr>
          <w:rFonts w:cs="Huawei Sans"/>
        </w:rPr>
        <w:t xml:space="preserve">[AC1] </w:t>
      </w:r>
      <w:r w:rsidRPr="00497E5B">
        <w:rPr>
          <w:rFonts w:cs="Huawei Sans"/>
        </w:rPr>
        <w:t>hsb-group</w:t>
      </w:r>
      <w:r w:rsidRPr="00383667">
        <w:rPr>
          <w:rFonts w:cs="Huawei Sans"/>
        </w:rPr>
        <w:t xml:space="preserve"> 0</w:t>
      </w:r>
    </w:p>
    <w:p w14:paraId="61419FFA" w14:textId="77777777" w:rsidR="00135587" w:rsidRPr="00383667" w:rsidRDefault="008A1952" w:rsidP="005714FA">
      <w:pPr>
        <w:pStyle w:val="2f3"/>
        <w:rPr>
          <w:rFonts w:cs="Huawei Sans"/>
        </w:rPr>
      </w:pPr>
      <w:r w:rsidRPr="00383667">
        <w:rPr>
          <w:rFonts w:cs="Huawei Sans"/>
        </w:rPr>
        <w:t>[AC1-hsb-group-0] bind-service 0</w:t>
      </w:r>
    </w:p>
    <w:p w14:paraId="654FBF64" w14:textId="77777777" w:rsidR="00135587" w:rsidRPr="00383667" w:rsidRDefault="008A1952" w:rsidP="005714FA">
      <w:pPr>
        <w:pStyle w:val="2f3"/>
        <w:rPr>
          <w:rFonts w:cs="Huawei Sans"/>
        </w:rPr>
      </w:pPr>
      <w:r w:rsidRPr="00383667">
        <w:rPr>
          <w:rFonts w:cs="Huawei Sans"/>
        </w:rPr>
        <w:t xml:space="preserve">[AC1-hsb-group-0] track vrrp </w:t>
      </w:r>
      <w:r w:rsidRPr="00497E5B">
        <w:rPr>
          <w:rFonts w:cs="Huawei Sans"/>
        </w:rPr>
        <w:t>vrid</w:t>
      </w:r>
      <w:r w:rsidRPr="00383667">
        <w:rPr>
          <w:rFonts w:cs="Huawei Sans"/>
        </w:rPr>
        <w:t xml:space="preserve"> 1 interface </w:t>
      </w:r>
      <w:r w:rsidRPr="00497E5B">
        <w:rPr>
          <w:rFonts w:cs="Huawei Sans"/>
        </w:rPr>
        <w:t>vlanif</w:t>
      </w:r>
      <w:r w:rsidRPr="00383667">
        <w:rPr>
          <w:rFonts w:cs="Huawei Sans"/>
        </w:rPr>
        <w:t xml:space="preserve"> 100</w:t>
      </w:r>
    </w:p>
    <w:p w14:paraId="053A59C7" w14:textId="77777777" w:rsidR="00135587" w:rsidRPr="00383667" w:rsidRDefault="008A1952" w:rsidP="005714FA">
      <w:pPr>
        <w:pStyle w:val="2f3"/>
        <w:rPr>
          <w:rFonts w:cs="Huawei Sans"/>
        </w:rPr>
      </w:pPr>
      <w:r w:rsidRPr="00383667">
        <w:rPr>
          <w:rFonts w:cs="Huawei Sans"/>
        </w:rPr>
        <w:t>[AC1-hsb-group-0] quit</w:t>
      </w:r>
    </w:p>
    <w:p w14:paraId="2177D2E3" w14:textId="77777777" w:rsidR="00135587" w:rsidRPr="00383667" w:rsidRDefault="008A1952" w:rsidP="005714FA">
      <w:pPr>
        <w:pStyle w:val="1e"/>
      </w:pPr>
      <w:r w:rsidRPr="00383667">
        <w:t># Bind the NAC service to the HSB group.</w:t>
      </w:r>
    </w:p>
    <w:p w14:paraId="5A81B1E5" w14:textId="77777777" w:rsidR="00135587" w:rsidRPr="00383667" w:rsidRDefault="008A1952" w:rsidP="005714FA">
      <w:pPr>
        <w:pStyle w:val="2f3"/>
        <w:rPr>
          <w:rFonts w:cs="Huawei Sans"/>
        </w:rPr>
      </w:pPr>
      <w:r w:rsidRPr="00383667">
        <w:rPr>
          <w:rFonts w:cs="Huawei Sans"/>
        </w:rPr>
        <w:t xml:space="preserve">[AC1] </w:t>
      </w:r>
      <w:r w:rsidRPr="00497E5B">
        <w:rPr>
          <w:rFonts w:cs="Huawei Sans"/>
        </w:rPr>
        <w:t>hsb-service-type</w:t>
      </w:r>
      <w:r w:rsidRPr="00383667">
        <w:rPr>
          <w:rFonts w:cs="Huawei Sans"/>
        </w:rPr>
        <w:t xml:space="preserve"> access-user </w:t>
      </w:r>
      <w:r w:rsidRPr="00497E5B">
        <w:rPr>
          <w:rFonts w:cs="Huawei Sans"/>
        </w:rPr>
        <w:t>hsb-group</w:t>
      </w:r>
      <w:r w:rsidRPr="00383667">
        <w:rPr>
          <w:rFonts w:cs="Huawei Sans"/>
        </w:rPr>
        <w:t xml:space="preserve"> 0</w:t>
      </w:r>
    </w:p>
    <w:p w14:paraId="5D2FD8C1" w14:textId="77777777" w:rsidR="00135587" w:rsidRPr="00383667" w:rsidRDefault="008A1952" w:rsidP="005714FA">
      <w:pPr>
        <w:pStyle w:val="1e"/>
      </w:pPr>
      <w:r w:rsidRPr="00383667">
        <w:t># Bind the WLAN service to the HSB group.</w:t>
      </w:r>
    </w:p>
    <w:p w14:paraId="52FA9BEC" w14:textId="77777777" w:rsidR="00135587" w:rsidRPr="00383667" w:rsidRDefault="008A1952" w:rsidP="005714FA">
      <w:pPr>
        <w:pStyle w:val="2f3"/>
        <w:rPr>
          <w:rFonts w:cs="Huawei Sans"/>
        </w:rPr>
      </w:pPr>
      <w:r w:rsidRPr="00383667">
        <w:rPr>
          <w:rFonts w:cs="Huawei Sans"/>
        </w:rPr>
        <w:t xml:space="preserve">[AC1] </w:t>
      </w:r>
      <w:r w:rsidRPr="00497E5B">
        <w:rPr>
          <w:rFonts w:cs="Huawei Sans"/>
        </w:rPr>
        <w:t>hsb-service-type</w:t>
      </w:r>
      <w:r w:rsidRPr="00383667">
        <w:rPr>
          <w:rFonts w:cs="Huawei Sans"/>
        </w:rPr>
        <w:t xml:space="preserve"> </w:t>
      </w:r>
      <w:r w:rsidRPr="00497E5B">
        <w:rPr>
          <w:rFonts w:cs="Huawei Sans"/>
        </w:rPr>
        <w:t>ap</w:t>
      </w:r>
      <w:r w:rsidRPr="00383667">
        <w:rPr>
          <w:rFonts w:cs="Huawei Sans"/>
        </w:rPr>
        <w:t xml:space="preserve"> </w:t>
      </w:r>
      <w:r w:rsidRPr="00497E5B">
        <w:rPr>
          <w:rFonts w:cs="Huawei Sans"/>
        </w:rPr>
        <w:t>hsb-group</w:t>
      </w:r>
      <w:r w:rsidRPr="00383667">
        <w:rPr>
          <w:rFonts w:cs="Huawei Sans"/>
        </w:rPr>
        <w:t xml:space="preserve"> 0</w:t>
      </w:r>
    </w:p>
    <w:p w14:paraId="01432BE4" w14:textId="77777777" w:rsidR="00135587" w:rsidRPr="00383667" w:rsidRDefault="008A1952" w:rsidP="005714FA">
      <w:pPr>
        <w:pStyle w:val="1e"/>
      </w:pPr>
      <w:r w:rsidRPr="00383667">
        <w:t># Enable the HSB function.</w:t>
      </w:r>
    </w:p>
    <w:p w14:paraId="1904F138" w14:textId="77777777" w:rsidR="00135587" w:rsidRPr="00383667" w:rsidRDefault="008A1952" w:rsidP="005714FA">
      <w:pPr>
        <w:pStyle w:val="2f3"/>
        <w:rPr>
          <w:rFonts w:cs="Huawei Sans"/>
        </w:rPr>
      </w:pPr>
      <w:r w:rsidRPr="00383667">
        <w:rPr>
          <w:rFonts w:cs="Huawei Sans"/>
        </w:rPr>
        <w:t>[AC1]</w:t>
      </w:r>
      <w:r w:rsidRPr="00497E5B">
        <w:rPr>
          <w:rFonts w:cs="Huawei Sans"/>
        </w:rPr>
        <w:t>hsb-group</w:t>
      </w:r>
      <w:r w:rsidRPr="00383667">
        <w:rPr>
          <w:rFonts w:cs="Huawei Sans"/>
        </w:rPr>
        <w:t xml:space="preserve"> 0</w:t>
      </w:r>
    </w:p>
    <w:p w14:paraId="2F9BD08A" w14:textId="77777777" w:rsidR="00135587" w:rsidRPr="00383667" w:rsidRDefault="008A1952" w:rsidP="005714FA">
      <w:pPr>
        <w:pStyle w:val="2f3"/>
        <w:rPr>
          <w:rFonts w:cs="Huawei Sans"/>
        </w:rPr>
      </w:pPr>
      <w:r w:rsidRPr="00383667">
        <w:rPr>
          <w:rFonts w:cs="Huawei Sans"/>
        </w:rPr>
        <w:t>[AC1-hsb-group-0] hsb enable</w:t>
      </w:r>
    </w:p>
    <w:p w14:paraId="0A9B39C5" w14:textId="77777777" w:rsidR="00135587" w:rsidRPr="00383667" w:rsidRDefault="008A1952" w:rsidP="005714FA">
      <w:pPr>
        <w:pStyle w:val="2f3"/>
        <w:rPr>
          <w:rFonts w:cs="Huawei Sans"/>
        </w:rPr>
      </w:pPr>
      <w:r w:rsidRPr="00383667">
        <w:rPr>
          <w:rFonts w:cs="Huawei Sans"/>
        </w:rPr>
        <w:t>[AC1-hsb-group-0] quit</w:t>
      </w:r>
    </w:p>
    <w:p w14:paraId="245EEF95" w14:textId="77777777" w:rsidR="00135587" w:rsidRPr="00383667" w:rsidRDefault="008A1952" w:rsidP="005714FA">
      <w:pPr>
        <w:pStyle w:val="1e"/>
      </w:pPr>
      <w:r w:rsidRPr="00383667">
        <w:t># Configure the CAPWAP source address of AC1.</w:t>
      </w:r>
    </w:p>
    <w:p w14:paraId="20168BB8" w14:textId="77777777" w:rsidR="00135587" w:rsidRPr="00383667" w:rsidRDefault="008A1952" w:rsidP="005714FA">
      <w:pPr>
        <w:pStyle w:val="2f3"/>
        <w:rPr>
          <w:rFonts w:cs="Huawei Sans"/>
        </w:rPr>
      </w:pPr>
      <w:r w:rsidRPr="00383667">
        <w:rPr>
          <w:rFonts w:cs="Huawei Sans"/>
        </w:rPr>
        <w:t xml:space="preserve">[AC1]undo </w:t>
      </w:r>
      <w:r w:rsidRPr="00497E5B">
        <w:rPr>
          <w:rFonts w:cs="Huawei Sans"/>
        </w:rPr>
        <w:t>capwap</w:t>
      </w:r>
      <w:r w:rsidRPr="00383667">
        <w:rPr>
          <w:rFonts w:cs="Huawei Sans"/>
        </w:rPr>
        <w:t xml:space="preserve"> source </w:t>
      </w:r>
      <w:r w:rsidRPr="00497E5B">
        <w:rPr>
          <w:rFonts w:cs="Huawei Sans"/>
        </w:rPr>
        <w:t>ip-address</w:t>
      </w:r>
    </w:p>
    <w:p w14:paraId="01EEA43F" w14:textId="77777777" w:rsidR="00135587" w:rsidRPr="00383667" w:rsidRDefault="008A1952" w:rsidP="005714FA">
      <w:pPr>
        <w:pStyle w:val="2f3"/>
        <w:jc w:val="both"/>
        <w:rPr>
          <w:rFonts w:cs="Huawei Sans"/>
        </w:rPr>
      </w:pPr>
      <w:r w:rsidRPr="00383667">
        <w:rPr>
          <w:rFonts w:cs="Huawei Sans"/>
        </w:rPr>
        <w:t>[AC1]</w:t>
      </w:r>
      <w:r w:rsidRPr="00497E5B">
        <w:rPr>
          <w:rFonts w:cs="Huawei Sans"/>
        </w:rPr>
        <w:t>capwap</w:t>
      </w:r>
      <w:r w:rsidRPr="00383667">
        <w:rPr>
          <w:rFonts w:cs="Huawei Sans"/>
        </w:rPr>
        <w:t xml:space="preserve"> source </w:t>
      </w:r>
      <w:r w:rsidRPr="00497E5B">
        <w:rPr>
          <w:rFonts w:cs="Huawei Sans"/>
        </w:rPr>
        <w:t>ip-address</w:t>
      </w:r>
      <w:r w:rsidRPr="00383667">
        <w:rPr>
          <w:rFonts w:cs="Huawei Sans"/>
        </w:rPr>
        <w:t xml:space="preserve"> </w:t>
      </w:r>
      <w:r w:rsidRPr="00383667">
        <w:rPr>
          <w:rFonts w:cs="Huawei Sans"/>
          <w:color w:val="EC7061"/>
        </w:rPr>
        <w:t>10.0.100.254</w:t>
      </w:r>
    </w:p>
    <w:p w14:paraId="48869544" w14:textId="77777777" w:rsidR="00135587" w:rsidRPr="00383667" w:rsidRDefault="008A1952" w:rsidP="005714FA">
      <w:pPr>
        <w:pStyle w:val="1e"/>
      </w:pPr>
      <w:r w:rsidRPr="00383667">
        <w:t>Note that this IP address must be set to the VRRP virtual IP address.</w:t>
      </w:r>
    </w:p>
    <w:p w14:paraId="47E359B9" w14:textId="77777777" w:rsidR="00135587" w:rsidRPr="00383667" w:rsidRDefault="008A1952" w:rsidP="00604E8C">
      <w:pPr>
        <w:pStyle w:val="30"/>
        <w:ind w:left="1032" w:hanging="278"/>
        <w:outlineLvl w:val="9"/>
        <w:rPr>
          <w:rFonts w:cs="Huawei Sans"/>
        </w:rPr>
      </w:pPr>
      <w:r w:rsidRPr="00383667">
        <w:rPr>
          <w:rFonts w:cs="Huawei Sans"/>
        </w:rPr>
        <w:t>Configure VRRP HSB on AC2.</w:t>
      </w:r>
    </w:p>
    <w:p w14:paraId="307D7E67" w14:textId="77777777" w:rsidR="00135587" w:rsidRPr="00383667" w:rsidRDefault="008A1952" w:rsidP="005714FA">
      <w:pPr>
        <w:pStyle w:val="1e"/>
      </w:pPr>
      <w:r w:rsidRPr="00383667">
        <w:t>Configure AC2 as the backup in VRRP group 1. Configure the HSB function on AC2 to back up service information from AC1, ensuring seamless service switchover.</w:t>
      </w:r>
    </w:p>
    <w:p w14:paraId="1D4BA129" w14:textId="77777777" w:rsidR="00135587" w:rsidRPr="00383667" w:rsidRDefault="008A1952" w:rsidP="005714FA">
      <w:pPr>
        <w:pStyle w:val="1e"/>
      </w:pPr>
      <w:r w:rsidRPr="00383667">
        <w:lastRenderedPageBreak/>
        <w:t># Set the recovery delay of the VRRP group to 60 seconds.</w:t>
      </w:r>
    </w:p>
    <w:p w14:paraId="320591E7" w14:textId="77777777" w:rsidR="00135587" w:rsidRPr="00383667" w:rsidRDefault="008A1952" w:rsidP="005714FA">
      <w:pPr>
        <w:pStyle w:val="2f3"/>
        <w:rPr>
          <w:rFonts w:cs="Huawei Sans"/>
        </w:rPr>
      </w:pPr>
      <w:r w:rsidRPr="00383667">
        <w:rPr>
          <w:rFonts w:cs="Huawei Sans"/>
        </w:rPr>
        <w:t>[AC2] vrrp recover-delay 60</w:t>
      </w:r>
    </w:p>
    <w:p w14:paraId="6D79F965" w14:textId="77777777" w:rsidR="00135587" w:rsidRPr="00383667" w:rsidRDefault="008A1952" w:rsidP="005714FA">
      <w:pPr>
        <w:pStyle w:val="1e"/>
      </w:pPr>
      <w:r w:rsidRPr="00383667">
        <w:t># Create a management VRRP group on AC2 and set the preemption delay to 1800 seconds.</w:t>
      </w:r>
    </w:p>
    <w:p w14:paraId="69A2A2CC" w14:textId="77777777" w:rsidR="00135587" w:rsidRPr="00383667" w:rsidRDefault="008A1952" w:rsidP="005714FA">
      <w:pPr>
        <w:pStyle w:val="2f3"/>
        <w:rPr>
          <w:rFonts w:cs="Huawei Sans"/>
        </w:rPr>
      </w:pPr>
      <w:r w:rsidRPr="00383667">
        <w:rPr>
          <w:rFonts w:cs="Huawei Sans"/>
        </w:rPr>
        <w:t xml:space="preserve">[AC2] interface </w:t>
      </w:r>
      <w:r w:rsidRPr="00497E5B">
        <w:rPr>
          <w:rFonts w:cs="Huawei Sans"/>
        </w:rPr>
        <w:t>vlanif</w:t>
      </w:r>
      <w:r w:rsidRPr="00383667">
        <w:rPr>
          <w:rFonts w:cs="Huawei Sans"/>
        </w:rPr>
        <w:t xml:space="preserve"> 100</w:t>
      </w:r>
    </w:p>
    <w:p w14:paraId="4E073739" w14:textId="77777777" w:rsidR="00135587" w:rsidRPr="00383667" w:rsidRDefault="008A1952" w:rsidP="005714FA">
      <w:pPr>
        <w:pStyle w:val="2f3"/>
        <w:rPr>
          <w:rFonts w:cs="Huawei Sans"/>
        </w:rPr>
      </w:pPr>
      <w:r w:rsidRPr="00383667">
        <w:rPr>
          <w:rFonts w:cs="Huawei Sans"/>
        </w:rPr>
        <w:t xml:space="preserve">[AC2-Vlanif100] vrrp </w:t>
      </w:r>
      <w:r w:rsidRPr="00497E5B">
        <w:rPr>
          <w:rFonts w:cs="Huawei Sans"/>
        </w:rPr>
        <w:t>vrid</w:t>
      </w:r>
      <w:r w:rsidRPr="00383667">
        <w:rPr>
          <w:rFonts w:cs="Huawei Sans"/>
        </w:rPr>
        <w:t xml:space="preserve"> 1 </w:t>
      </w:r>
      <w:r w:rsidRPr="00497E5B">
        <w:rPr>
          <w:rFonts w:cs="Huawei Sans"/>
        </w:rPr>
        <w:t>virtual-ip</w:t>
      </w:r>
      <w:r w:rsidRPr="00383667">
        <w:rPr>
          <w:rFonts w:cs="Huawei Sans"/>
        </w:rPr>
        <w:t xml:space="preserve"> 10.0.100.254</w:t>
      </w:r>
    </w:p>
    <w:p w14:paraId="3EAE1369" w14:textId="77777777" w:rsidR="00135587" w:rsidRPr="00383667" w:rsidRDefault="008A1952" w:rsidP="005714FA">
      <w:pPr>
        <w:pStyle w:val="2f3"/>
        <w:rPr>
          <w:rFonts w:cs="Huawei Sans"/>
        </w:rPr>
      </w:pPr>
      <w:r w:rsidRPr="00383667">
        <w:rPr>
          <w:rFonts w:cs="Huawei Sans"/>
        </w:rPr>
        <w:t xml:space="preserve">[AC2-Vlanif100] vrrp </w:t>
      </w:r>
      <w:r w:rsidRPr="00497E5B">
        <w:rPr>
          <w:rFonts w:cs="Huawei Sans"/>
        </w:rPr>
        <w:t>vrid</w:t>
      </w:r>
      <w:r w:rsidRPr="00383667">
        <w:rPr>
          <w:rFonts w:cs="Huawei Sans"/>
        </w:rPr>
        <w:t xml:space="preserve"> 1 </w:t>
      </w:r>
      <w:r w:rsidRPr="00497E5B">
        <w:rPr>
          <w:rFonts w:cs="Huawei Sans"/>
        </w:rPr>
        <w:t>preempt-mode</w:t>
      </w:r>
      <w:r w:rsidRPr="00383667">
        <w:rPr>
          <w:rFonts w:cs="Huawei Sans"/>
        </w:rPr>
        <w:t xml:space="preserve"> timer delay 1800</w:t>
      </w:r>
    </w:p>
    <w:p w14:paraId="1B9D1341" w14:textId="77777777" w:rsidR="00135587" w:rsidRPr="00383667" w:rsidRDefault="008A1952" w:rsidP="005714FA">
      <w:pPr>
        <w:pStyle w:val="2f3"/>
        <w:rPr>
          <w:rFonts w:cs="Huawei Sans"/>
        </w:rPr>
      </w:pPr>
      <w:r w:rsidRPr="00383667">
        <w:rPr>
          <w:rFonts w:cs="Huawei Sans"/>
        </w:rPr>
        <w:t xml:space="preserve">[AC2-Vlanif100] </w:t>
      </w:r>
      <w:r w:rsidRPr="00497E5B">
        <w:rPr>
          <w:rFonts w:cs="Huawei Sans"/>
        </w:rPr>
        <w:t>admin-vrrp</w:t>
      </w:r>
      <w:r w:rsidRPr="00383667">
        <w:rPr>
          <w:rFonts w:cs="Huawei Sans"/>
        </w:rPr>
        <w:t xml:space="preserve"> </w:t>
      </w:r>
      <w:r w:rsidRPr="00497E5B">
        <w:rPr>
          <w:rFonts w:cs="Huawei Sans"/>
        </w:rPr>
        <w:t>vrid</w:t>
      </w:r>
      <w:r w:rsidRPr="00383667">
        <w:rPr>
          <w:rFonts w:cs="Huawei Sans"/>
        </w:rPr>
        <w:t xml:space="preserve"> 1</w:t>
      </w:r>
    </w:p>
    <w:p w14:paraId="1B91626C" w14:textId="77777777" w:rsidR="00135587" w:rsidRPr="00383667" w:rsidRDefault="008A1952" w:rsidP="005714FA">
      <w:pPr>
        <w:pStyle w:val="2f3"/>
        <w:rPr>
          <w:rFonts w:cs="Huawei Sans"/>
        </w:rPr>
      </w:pPr>
      <w:r w:rsidRPr="00383667">
        <w:rPr>
          <w:rFonts w:cs="Huawei Sans"/>
        </w:rPr>
        <w:t>[AC2-Vlanif100] quit</w:t>
      </w:r>
    </w:p>
    <w:p w14:paraId="104C0D8A" w14:textId="77777777" w:rsidR="00135587" w:rsidRPr="00383667" w:rsidRDefault="008A1952" w:rsidP="005714FA">
      <w:pPr>
        <w:pStyle w:val="1e"/>
      </w:pPr>
      <w:r w:rsidRPr="00383667">
        <w:t># Create HSB service 0 on AC2, and configure the IP addresses and port numbers for establishing an HSB channel. Set the retransmission time and interval of HSB packets.</w:t>
      </w:r>
    </w:p>
    <w:p w14:paraId="10A5F114" w14:textId="77777777" w:rsidR="00135587" w:rsidRPr="00383667" w:rsidRDefault="008A1952" w:rsidP="005714FA">
      <w:pPr>
        <w:pStyle w:val="2f3"/>
        <w:rPr>
          <w:rFonts w:cs="Huawei Sans"/>
        </w:rPr>
      </w:pPr>
      <w:r w:rsidRPr="00383667">
        <w:rPr>
          <w:rFonts w:cs="Huawei Sans"/>
        </w:rPr>
        <w:t xml:space="preserve">[AC2] </w:t>
      </w:r>
      <w:r w:rsidRPr="00497E5B">
        <w:rPr>
          <w:rFonts w:cs="Huawei Sans"/>
        </w:rPr>
        <w:t>hsb-service</w:t>
      </w:r>
      <w:r w:rsidRPr="00383667">
        <w:rPr>
          <w:rFonts w:cs="Huawei Sans"/>
        </w:rPr>
        <w:t xml:space="preserve"> 0</w:t>
      </w:r>
    </w:p>
    <w:p w14:paraId="28664EDC" w14:textId="77777777" w:rsidR="00135587" w:rsidRPr="00383667" w:rsidRDefault="008A1952" w:rsidP="005714FA">
      <w:pPr>
        <w:pStyle w:val="2f3"/>
        <w:rPr>
          <w:rFonts w:cs="Huawei Sans"/>
        </w:rPr>
      </w:pPr>
      <w:r w:rsidRPr="00383667">
        <w:rPr>
          <w:rFonts w:cs="Huawei Sans"/>
        </w:rPr>
        <w:t xml:space="preserve">[AC2-hsb-service-0] </w:t>
      </w:r>
      <w:r w:rsidRPr="00497E5B">
        <w:rPr>
          <w:rFonts w:cs="Huawei Sans"/>
        </w:rPr>
        <w:t>service-ip-port</w:t>
      </w:r>
      <w:r w:rsidRPr="00383667">
        <w:rPr>
          <w:rFonts w:cs="Huawei Sans"/>
        </w:rPr>
        <w:t xml:space="preserve"> </w:t>
      </w:r>
      <w:r w:rsidRPr="00497E5B">
        <w:rPr>
          <w:rFonts w:cs="Huawei Sans"/>
        </w:rPr>
        <w:t>local-ip</w:t>
      </w:r>
      <w:r w:rsidRPr="00383667">
        <w:rPr>
          <w:rFonts w:cs="Huawei Sans"/>
        </w:rPr>
        <w:t xml:space="preserve"> 10.0.100.2 </w:t>
      </w:r>
      <w:r w:rsidRPr="00497E5B">
        <w:rPr>
          <w:rFonts w:cs="Huawei Sans"/>
        </w:rPr>
        <w:t>peer-ip</w:t>
      </w:r>
      <w:r w:rsidRPr="00383667">
        <w:rPr>
          <w:rFonts w:cs="Huawei Sans"/>
        </w:rPr>
        <w:t xml:space="preserve"> 10.0.100.1 local-data-port 10241 peer-data-port 10241</w:t>
      </w:r>
    </w:p>
    <w:p w14:paraId="397C187D" w14:textId="77777777" w:rsidR="00135587" w:rsidRPr="00383667" w:rsidRDefault="008A1952" w:rsidP="005714FA">
      <w:pPr>
        <w:pStyle w:val="2f3"/>
        <w:rPr>
          <w:rFonts w:cs="Huawei Sans"/>
        </w:rPr>
      </w:pPr>
      <w:r w:rsidRPr="00383667">
        <w:rPr>
          <w:rFonts w:cs="Huawei Sans"/>
        </w:rPr>
        <w:t xml:space="preserve">[AC2-hsb-service-0] service-keep-alive </w:t>
      </w:r>
      <w:r w:rsidRPr="00497E5B">
        <w:rPr>
          <w:rFonts w:cs="Huawei Sans"/>
        </w:rPr>
        <w:t>detect retransmit</w:t>
      </w:r>
      <w:r w:rsidRPr="00383667">
        <w:rPr>
          <w:rFonts w:cs="Huawei Sans"/>
        </w:rPr>
        <w:t xml:space="preserve"> 3 interval 6</w:t>
      </w:r>
    </w:p>
    <w:p w14:paraId="4ABB059E" w14:textId="77777777" w:rsidR="00135587" w:rsidRPr="00383667" w:rsidRDefault="008A1952" w:rsidP="005714FA">
      <w:pPr>
        <w:pStyle w:val="2f3"/>
        <w:rPr>
          <w:rFonts w:cs="Huawei Sans"/>
        </w:rPr>
      </w:pPr>
      <w:r w:rsidRPr="00383667">
        <w:rPr>
          <w:rFonts w:cs="Huawei Sans"/>
        </w:rPr>
        <w:t>[AC2-hsb-service-0] quit</w:t>
      </w:r>
    </w:p>
    <w:p w14:paraId="4643EE1B" w14:textId="77777777" w:rsidR="00135587" w:rsidRPr="00383667" w:rsidRDefault="008A1952" w:rsidP="005714FA">
      <w:pPr>
        <w:pStyle w:val="1e"/>
      </w:pPr>
      <w:r w:rsidRPr="00383667">
        <w:t># Create HSB group 0 on AC2, and bind HSB service 0 and the management VRRP group to the HSB group.</w:t>
      </w:r>
    </w:p>
    <w:p w14:paraId="55A368DD" w14:textId="77777777" w:rsidR="00135587" w:rsidRPr="00383667" w:rsidRDefault="008A1952" w:rsidP="005714FA">
      <w:pPr>
        <w:pStyle w:val="2f3"/>
        <w:rPr>
          <w:rFonts w:cs="Huawei Sans"/>
        </w:rPr>
      </w:pPr>
      <w:r w:rsidRPr="00383667">
        <w:rPr>
          <w:rFonts w:cs="Huawei Sans"/>
        </w:rPr>
        <w:t xml:space="preserve">[AC2] </w:t>
      </w:r>
      <w:r w:rsidRPr="00497E5B">
        <w:rPr>
          <w:rFonts w:cs="Huawei Sans"/>
        </w:rPr>
        <w:t>hsb-group</w:t>
      </w:r>
      <w:r w:rsidRPr="00383667">
        <w:rPr>
          <w:rFonts w:cs="Huawei Sans"/>
        </w:rPr>
        <w:t xml:space="preserve"> 0</w:t>
      </w:r>
    </w:p>
    <w:p w14:paraId="49C59979" w14:textId="77777777" w:rsidR="00135587" w:rsidRPr="00383667" w:rsidRDefault="008A1952" w:rsidP="005714FA">
      <w:pPr>
        <w:pStyle w:val="2f3"/>
        <w:rPr>
          <w:rFonts w:cs="Huawei Sans"/>
        </w:rPr>
      </w:pPr>
      <w:r w:rsidRPr="00383667">
        <w:rPr>
          <w:rFonts w:cs="Huawei Sans"/>
        </w:rPr>
        <w:t>[AC2-hsb-group-0] bind-service 0</w:t>
      </w:r>
    </w:p>
    <w:p w14:paraId="0521A444" w14:textId="77777777" w:rsidR="00135587" w:rsidRPr="00383667" w:rsidRDefault="008A1952" w:rsidP="005714FA">
      <w:pPr>
        <w:pStyle w:val="2f3"/>
        <w:rPr>
          <w:rFonts w:cs="Huawei Sans"/>
        </w:rPr>
      </w:pPr>
      <w:r w:rsidRPr="00383667">
        <w:rPr>
          <w:rFonts w:cs="Huawei Sans"/>
        </w:rPr>
        <w:t xml:space="preserve">[AC2-hsb-group-0] track vrrp </w:t>
      </w:r>
      <w:r w:rsidRPr="00497E5B">
        <w:rPr>
          <w:rFonts w:cs="Huawei Sans"/>
        </w:rPr>
        <w:t>vrid</w:t>
      </w:r>
      <w:r w:rsidRPr="00383667">
        <w:rPr>
          <w:rFonts w:cs="Huawei Sans"/>
        </w:rPr>
        <w:t xml:space="preserve"> 1 interface </w:t>
      </w:r>
      <w:r w:rsidRPr="00497E5B">
        <w:rPr>
          <w:rFonts w:cs="Huawei Sans"/>
        </w:rPr>
        <w:t>vlanif</w:t>
      </w:r>
      <w:r w:rsidRPr="00383667">
        <w:rPr>
          <w:rFonts w:cs="Huawei Sans"/>
        </w:rPr>
        <w:t xml:space="preserve"> 100</w:t>
      </w:r>
    </w:p>
    <w:p w14:paraId="124A07EB" w14:textId="77777777" w:rsidR="00135587" w:rsidRPr="00383667" w:rsidRDefault="008A1952" w:rsidP="005714FA">
      <w:pPr>
        <w:pStyle w:val="2f3"/>
        <w:rPr>
          <w:rFonts w:cs="Huawei Sans"/>
        </w:rPr>
      </w:pPr>
      <w:r w:rsidRPr="00383667">
        <w:rPr>
          <w:rFonts w:cs="Huawei Sans"/>
        </w:rPr>
        <w:t>[AC2-hsb-group-0] quit</w:t>
      </w:r>
    </w:p>
    <w:p w14:paraId="1891FEB4" w14:textId="77777777" w:rsidR="00135587" w:rsidRPr="00383667" w:rsidRDefault="008A1952" w:rsidP="005714FA">
      <w:pPr>
        <w:pStyle w:val="1e"/>
      </w:pPr>
      <w:r w:rsidRPr="00383667">
        <w:t># Bind the NAC service to the HSB group.</w:t>
      </w:r>
    </w:p>
    <w:p w14:paraId="75C6AC75" w14:textId="77777777" w:rsidR="00135587" w:rsidRPr="00383667" w:rsidRDefault="008A1952" w:rsidP="005714FA">
      <w:pPr>
        <w:pStyle w:val="2f3"/>
        <w:rPr>
          <w:rFonts w:cs="Huawei Sans"/>
        </w:rPr>
      </w:pPr>
      <w:r w:rsidRPr="00383667">
        <w:rPr>
          <w:rFonts w:cs="Huawei Sans"/>
        </w:rPr>
        <w:t xml:space="preserve">[AC2] </w:t>
      </w:r>
      <w:r w:rsidRPr="00497E5B">
        <w:rPr>
          <w:rFonts w:cs="Huawei Sans"/>
        </w:rPr>
        <w:t>hsb-service-type</w:t>
      </w:r>
      <w:r w:rsidRPr="00383667">
        <w:rPr>
          <w:rFonts w:cs="Huawei Sans"/>
        </w:rPr>
        <w:t xml:space="preserve"> access-user </w:t>
      </w:r>
      <w:r w:rsidRPr="00497E5B">
        <w:rPr>
          <w:rFonts w:cs="Huawei Sans"/>
        </w:rPr>
        <w:t>hsb-group</w:t>
      </w:r>
      <w:r w:rsidRPr="00383667">
        <w:rPr>
          <w:rFonts w:cs="Huawei Sans"/>
        </w:rPr>
        <w:t xml:space="preserve"> 0</w:t>
      </w:r>
    </w:p>
    <w:p w14:paraId="18AD02A7" w14:textId="77777777" w:rsidR="00135587" w:rsidRPr="00383667" w:rsidRDefault="008A1952" w:rsidP="005714FA">
      <w:pPr>
        <w:pStyle w:val="1e"/>
      </w:pPr>
      <w:r w:rsidRPr="00383667">
        <w:t># Bind the WLAN service to the HSB group.</w:t>
      </w:r>
    </w:p>
    <w:p w14:paraId="29F87E03" w14:textId="77777777" w:rsidR="00135587" w:rsidRPr="00383667" w:rsidRDefault="008A1952" w:rsidP="005714FA">
      <w:pPr>
        <w:pStyle w:val="2f3"/>
        <w:rPr>
          <w:rFonts w:cs="Huawei Sans"/>
        </w:rPr>
      </w:pPr>
      <w:r w:rsidRPr="00383667">
        <w:rPr>
          <w:rFonts w:cs="Huawei Sans"/>
        </w:rPr>
        <w:t xml:space="preserve">[AC2] </w:t>
      </w:r>
      <w:r w:rsidRPr="00497E5B">
        <w:rPr>
          <w:rFonts w:cs="Huawei Sans"/>
        </w:rPr>
        <w:t>hsb-service-type</w:t>
      </w:r>
      <w:r w:rsidRPr="00383667">
        <w:rPr>
          <w:rFonts w:cs="Huawei Sans"/>
        </w:rPr>
        <w:t xml:space="preserve"> </w:t>
      </w:r>
      <w:r w:rsidRPr="00497E5B">
        <w:rPr>
          <w:rFonts w:cs="Huawei Sans"/>
        </w:rPr>
        <w:t>ap</w:t>
      </w:r>
      <w:r w:rsidRPr="00383667">
        <w:rPr>
          <w:rFonts w:cs="Huawei Sans"/>
        </w:rPr>
        <w:t xml:space="preserve"> </w:t>
      </w:r>
      <w:r w:rsidRPr="00497E5B">
        <w:rPr>
          <w:rFonts w:cs="Huawei Sans"/>
        </w:rPr>
        <w:t>hsb-group</w:t>
      </w:r>
      <w:r w:rsidRPr="00383667">
        <w:rPr>
          <w:rFonts w:cs="Huawei Sans"/>
        </w:rPr>
        <w:t xml:space="preserve"> 0</w:t>
      </w:r>
    </w:p>
    <w:p w14:paraId="27DD34C3" w14:textId="77777777" w:rsidR="00135587" w:rsidRPr="00383667" w:rsidRDefault="008A1952" w:rsidP="005714FA">
      <w:pPr>
        <w:pStyle w:val="1e"/>
      </w:pPr>
      <w:r w:rsidRPr="00383667">
        <w:t># Enable the HSB function.</w:t>
      </w:r>
    </w:p>
    <w:p w14:paraId="1EBA7391" w14:textId="77777777" w:rsidR="00135587" w:rsidRPr="00383667" w:rsidRDefault="008A1952" w:rsidP="005714FA">
      <w:pPr>
        <w:pStyle w:val="2f3"/>
        <w:rPr>
          <w:rFonts w:cs="Huawei Sans"/>
        </w:rPr>
      </w:pPr>
      <w:r w:rsidRPr="00383667">
        <w:rPr>
          <w:rFonts w:cs="Huawei Sans"/>
        </w:rPr>
        <w:t>[AC2]</w:t>
      </w:r>
      <w:r w:rsidRPr="00497E5B">
        <w:rPr>
          <w:rFonts w:cs="Huawei Sans"/>
        </w:rPr>
        <w:t>hsb-group</w:t>
      </w:r>
      <w:r w:rsidRPr="00383667">
        <w:rPr>
          <w:rFonts w:cs="Huawei Sans"/>
        </w:rPr>
        <w:t xml:space="preserve"> 0</w:t>
      </w:r>
    </w:p>
    <w:p w14:paraId="2C1372B7" w14:textId="77777777" w:rsidR="00135587" w:rsidRPr="00383667" w:rsidRDefault="008A1952" w:rsidP="005714FA">
      <w:pPr>
        <w:pStyle w:val="2f3"/>
        <w:rPr>
          <w:rFonts w:cs="Huawei Sans"/>
        </w:rPr>
      </w:pPr>
      <w:r w:rsidRPr="00383667">
        <w:rPr>
          <w:rFonts w:cs="Huawei Sans"/>
        </w:rPr>
        <w:t>[AC2-hsb-group-0] hsb enable</w:t>
      </w:r>
    </w:p>
    <w:p w14:paraId="73E9B55C" w14:textId="77777777" w:rsidR="00135587" w:rsidRPr="00383667" w:rsidRDefault="008A1952" w:rsidP="005714FA">
      <w:pPr>
        <w:pStyle w:val="2f3"/>
        <w:rPr>
          <w:rFonts w:cs="Huawei Sans"/>
        </w:rPr>
      </w:pPr>
      <w:r w:rsidRPr="00383667">
        <w:rPr>
          <w:rFonts w:cs="Huawei Sans"/>
        </w:rPr>
        <w:t>[AC2-hsb-group-0] quit</w:t>
      </w:r>
    </w:p>
    <w:p w14:paraId="53A6380B" w14:textId="77777777" w:rsidR="00135587" w:rsidRPr="00383667" w:rsidRDefault="008A1952" w:rsidP="005714FA">
      <w:pPr>
        <w:pStyle w:val="1e"/>
      </w:pPr>
      <w:r w:rsidRPr="00383667">
        <w:t># Configure the CAPWAP source address of AC2.</w:t>
      </w:r>
    </w:p>
    <w:p w14:paraId="43363DA3" w14:textId="77777777" w:rsidR="00135587" w:rsidRPr="00383667" w:rsidRDefault="008A1952" w:rsidP="005714FA">
      <w:pPr>
        <w:pStyle w:val="2f3"/>
        <w:rPr>
          <w:rFonts w:cs="Huawei Sans"/>
        </w:rPr>
      </w:pPr>
      <w:r w:rsidRPr="00383667">
        <w:rPr>
          <w:rFonts w:cs="Huawei Sans"/>
        </w:rPr>
        <w:t xml:space="preserve">[AC2]undo </w:t>
      </w:r>
      <w:r w:rsidRPr="00497E5B">
        <w:rPr>
          <w:rFonts w:cs="Huawei Sans"/>
        </w:rPr>
        <w:t>capwap</w:t>
      </w:r>
      <w:r w:rsidRPr="00383667">
        <w:rPr>
          <w:rFonts w:cs="Huawei Sans"/>
        </w:rPr>
        <w:t xml:space="preserve"> source </w:t>
      </w:r>
      <w:r w:rsidRPr="00497E5B">
        <w:rPr>
          <w:rFonts w:cs="Huawei Sans"/>
        </w:rPr>
        <w:t>ip-address</w:t>
      </w:r>
    </w:p>
    <w:p w14:paraId="55BC83FF" w14:textId="77777777" w:rsidR="00135587" w:rsidRPr="00383667" w:rsidRDefault="008A1952" w:rsidP="005714FA">
      <w:pPr>
        <w:pStyle w:val="2f3"/>
        <w:rPr>
          <w:rFonts w:cs="Huawei Sans"/>
        </w:rPr>
      </w:pPr>
      <w:r w:rsidRPr="00383667">
        <w:rPr>
          <w:rFonts w:cs="Huawei Sans"/>
        </w:rPr>
        <w:t>[AC2]</w:t>
      </w:r>
      <w:r w:rsidRPr="00497E5B">
        <w:rPr>
          <w:rFonts w:cs="Huawei Sans"/>
        </w:rPr>
        <w:t>capwap</w:t>
      </w:r>
      <w:r w:rsidRPr="00383667">
        <w:rPr>
          <w:rFonts w:cs="Huawei Sans"/>
        </w:rPr>
        <w:t xml:space="preserve"> source </w:t>
      </w:r>
      <w:r w:rsidRPr="00497E5B">
        <w:rPr>
          <w:rFonts w:cs="Huawei Sans"/>
        </w:rPr>
        <w:t>ip-address</w:t>
      </w:r>
      <w:r w:rsidRPr="00383667">
        <w:rPr>
          <w:rFonts w:cs="Huawei Sans"/>
        </w:rPr>
        <w:t xml:space="preserve"> </w:t>
      </w:r>
      <w:r w:rsidRPr="00383667">
        <w:rPr>
          <w:rFonts w:cs="Huawei Sans"/>
          <w:color w:val="EC7061"/>
        </w:rPr>
        <w:t>10.0.100.254</w:t>
      </w:r>
    </w:p>
    <w:p w14:paraId="4C3E7F8F" w14:textId="77777777" w:rsidR="00135587" w:rsidRPr="00383667" w:rsidRDefault="008A1952" w:rsidP="005714FA">
      <w:pPr>
        <w:pStyle w:val="1e"/>
      </w:pPr>
      <w:r w:rsidRPr="00383667">
        <w:t>Note that this IP address must be set to the VRRP virtual IP address.</w:t>
      </w:r>
    </w:p>
    <w:p w14:paraId="0D0274CD" w14:textId="77777777" w:rsidR="00135587" w:rsidRPr="00383667" w:rsidRDefault="008A1952" w:rsidP="00604E8C">
      <w:pPr>
        <w:pStyle w:val="30"/>
        <w:ind w:left="1032" w:hanging="278"/>
        <w:outlineLvl w:val="9"/>
        <w:rPr>
          <w:rFonts w:cs="Huawei Sans"/>
        </w:rPr>
      </w:pPr>
      <w:r w:rsidRPr="00383667">
        <w:rPr>
          <w:rFonts w:cs="Huawei Sans"/>
        </w:rPr>
        <w:t>Verify the configuration.</w:t>
      </w:r>
    </w:p>
    <w:p w14:paraId="7EE009A5" w14:textId="77777777" w:rsidR="00135587" w:rsidRPr="00383667" w:rsidRDefault="008A1952" w:rsidP="005714FA">
      <w:pPr>
        <w:pStyle w:val="1e"/>
      </w:pPr>
      <w:r w:rsidRPr="00383667">
        <w:t xml:space="preserve"># Check the VRRP status on AC1 and AC2. The </w:t>
      </w:r>
      <w:r w:rsidRPr="00383667">
        <w:rPr>
          <w:rStyle w:val="TableHeading0"/>
          <w:rFonts w:ascii="Huawei Sans" w:hAnsi="Huawei Sans" w:cs="Huawei Sans"/>
          <w:b/>
          <w:bCs w:val="0"/>
        </w:rPr>
        <w:t>State</w:t>
      </w:r>
      <w:r w:rsidRPr="00383667">
        <w:t xml:space="preserve"> field of AC1 is </w:t>
      </w:r>
      <w:r w:rsidRPr="00383667">
        <w:rPr>
          <w:rStyle w:val="TableHeading0"/>
          <w:rFonts w:ascii="Huawei Sans" w:hAnsi="Huawei Sans" w:cs="Huawei Sans"/>
          <w:b/>
          <w:bCs w:val="0"/>
        </w:rPr>
        <w:t>Master</w:t>
      </w:r>
      <w:r w:rsidRPr="00383667">
        <w:t xml:space="preserve"> and that of AC2 is </w:t>
      </w:r>
      <w:r w:rsidRPr="00383667">
        <w:rPr>
          <w:rStyle w:val="TableHeading0"/>
          <w:rFonts w:ascii="Huawei Sans" w:hAnsi="Huawei Sans" w:cs="Huawei Sans"/>
          <w:b/>
          <w:bCs w:val="0"/>
        </w:rPr>
        <w:t>Backup</w:t>
      </w:r>
      <w:r w:rsidRPr="00383667">
        <w:t>.</w:t>
      </w:r>
    </w:p>
    <w:p w14:paraId="4A8ABBCF" w14:textId="77777777" w:rsidR="00135587" w:rsidRPr="00383667" w:rsidRDefault="008A1952" w:rsidP="005714FA">
      <w:pPr>
        <w:pStyle w:val="2f3"/>
        <w:rPr>
          <w:rFonts w:cs="Huawei Sans"/>
        </w:rPr>
      </w:pPr>
      <w:r w:rsidRPr="00383667">
        <w:rPr>
          <w:rFonts w:cs="Huawei Sans"/>
        </w:rPr>
        <w:lastRenderedPageBreak/>
        <w:t>&lt;AC1&gt;display vrrp</w:t>
      </w:r>
    </w:p>
    <w:p w14:paraId="766D17C8" w14:textId="77777777" w:rsidR="00135587" w:rsidRPr="00383667" w:rsidRDefault="008A1952" w:rsidP="005714FA">
      <w:pPr>
        <w:pStyle w:val="2f3"/>
        <w:rPr>
          <w:rFonts w:cs="Huawei Sans"/>
        </w:rPr>
      </w:pPr>
      <w:r w:rsidRPr="00383667">
        <w:rPr>
          <w:rFonts w:cs="Huawei Sans"/>
        </w:rPr>
        <w:t xml:space="preserve">  Vlanif100 | Virtual Router 1</w:t>
      </w:r>
    </w:p>
    <w:p w14:paraId="09CBAA35" w14:textId="331551C9" w:rsidR="00135587" w:rsidRPr="00383667" w:rsidRDefault="00CD3928" w:rsidP="005714FA">
      <w:pPr>
        <w:pStyle w:val="2f3"/>
        <w:jc w:val="both"/>
        <w:rPr>
          <w:rFonts w:cs="Huawei Sans"/>
          <w:color w:val="EC7061"/>
        </w:rPr>
      </w:pPr>
      <w:r>
        <w:rPr>
          <w:rFonts w:cs="Huawei Sans"/>
          <w:color w:val="EC7061"/>
        </w:rPr>
        <w:tab/>
      </w:r>
      <w:r>
        <w:rPr>
          <w:rFonts w:cs="Huawei Sans"/>
          <w:color w:val="EC7061"/>
        </w:rPr>
        <w:tab/>
      </w:r>
      <w:r>
        <w:rPr>
          <w:rFonts w:cs="Huawei Sans"/>
          <w:color w:val="EC7061"/>
        </w:rPr>
        <w:tab/>
      </w:r>
      <w:r>
        <w:rPr>
          <w:rFonts w:cs="Huawei Sans"/>
          <w:color w:val="EC7061"/>
        </w:rPr>
        <w:tab/>
      </w:r>
      <w:r w:rsidR="008A1952" w:rsidRPr="00383667">
        <w:rPr>
          <w:rFonts w:cs="Huawei Sans"/>
          <w:color w:val="EC7061"/>
        </w:rPr>
        <w:t>State</w:t>
      </w:r>
      <w:r>
        <w:rPr>
          <w:rFonts w:cs="Huawei Sans"/>
          <w:color w:val="EC7061"/>
        </w:rPr>
        <w:tab/>
      </w:r>
      <w:r w:rsidR="008A1952" w:rsidRPr="00383667">
        <w:rPr>
          <w:rFonts w:cs="Huawei Sans"/>
          <w:color w:val="EC7061"/>
        </w:rPr>
        <w:t>:</w:t>
      </w:r>
      <w:r>
        <w:rPr>
          <w:rFonts w:cs="Huawei Sans"/>
          <w:color w:val="EC7061"/>
        </w:rPr>
        <w:tab/>
      </w:r>
      <w:r w:rsidR="008A1952" w:rsidRPr="00383667">
        <w:rPr>
          <w:rFonts w:cs="Huawei Sans"/>
          <w:color w:val="EC7061"/>
        </w:rPr>
        <w:t>Master</w:t>
      </w:r>
    </w:p>
    <w:p w14:paraId="6442D2ED" w14:textId="0251837C"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Virtual</w:t>
      </w:r>
      <w:r>
        <w:rPr>
          <w:rFonts w:cs="Huawei Sans"/>
        </w:rPr>
        <w:tab/>
      </w:r>
      <w:r w:rsidR="008A1952" w:rsidRPr="00383667">
        <w:rPr>
          <w:rFonts w:cs="Huawei Sans"/>
        </w:rPr>
        <w:t>IP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10.0.100.254</w:t>
      </w:r>
    </w:p>
    <w:p w14:paraId="655F105E" w14:textId="4573B0C6"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Master</w:t>
      </w:r>
      <w:r>
        <w:rPr>
          <w:rFonts w:cs="Huawei Sans"/>
        </w:rPr>
        <w:tab/>
      </w:r>
      <w:r w:rsidR="008A1952" w:rsidRPr="00383667">
        <w:rPr>
          <w:rFonts w:cs="Huawei Sans"/>
        </w:rPr>
        <w:t>IP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10.0.100.1</w:t>
      </w:r>
    </w:p>
    <w:p w14:paraId="2A6D58A2" w14:textId="5CDDD650"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PriorityRun</w:t>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120</w:t>
      </w:r>
    </w:p>
    <w:p w14:paraId="2C7B0CDF" w14:textId="1DBFDD70"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PriorityConfig</w:t>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120</w:t>
      </w:r>
    </w:p>
    <w:p w14:paraId="0E2883ED" w14:textId="30328909"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MasterPriority</w:t>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120</w:t>
      </w:r>
    </w:p>
    <w:p w14:paraId="69CF129F" w14:textId="08C95E47"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Preempt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YES</w:t>
      </w:r>
      <w:r>
        <w:rPr>
          <w:rFonts w:cs="Huawei Sans"/>
        </w:rPr>
        <w:tab/>
      </w:r>
      <w:r>
        <w:rPr>
          <w:rFonts w:cs="Huawei Sans"/>
        </w:rPr>
        <w:tab/>
      </w:r>
      <w:r>
        <w:rPr>
          <w:rFonts w:cs="Huawei Sans"/>
        </w:rPr>
        <w:tab/>
      </w:r>
      <w:r w:rsidR="008A1952" w:rsidRPr="00383667">
        <w:rPr>
          <w:rFonts w:cs="Huawei Sans"/>
        </w:rPr>
        <w:t>Delay</w:t>
      </w:r>
      <w:r>
        <w:rPr>
          <w:rFonts w:cs="Huawei Sans"/>
        </w:rPr>
        <w:tab/>
      </w:r>
      <w:r w:rsidR="008A1952" w:rsidRPr="00383667">
        <w:rPr>
          <w:rFonts w:cs="Huawei Sans"/>
        </w:rPr>
        <w:t>Time</w:t>
      </w:r>
      <w:r>
        <w:rPr>
          <w:rFonts w:cs="Huawei Sans"/>
        </w:rPr>
        <w:tab/>
      </w:r>
      <w:r w:rsidR="008A1952" w:rsidRPr="00383667">
        <w:rPr>
          <w:rFonts w:cs="Huawei Sans"/>
        </w:rPr>
        <w:t>:</w:t>
      </w:r>
      <w:r>
        <w:rPr>
          <w:rFonts w:cs="Huawei Sans"/>
        </w:rPr>
        <w:tab/>
      </w:r>
      <w:r w:rsidR="008A1952" w:rsidRPr="00383667">
        <w:rPr>
          <w:rFonts w:cs="Huawei Sans"/>
        </w:rPr>
        <w:t>1800</w:t>
      </w:r>
      <w:r>
        <w:rPr>
          <w:rFonts w:cs="Huawei Sans"/>
        </w:rPr>
        <w:tab/>
      </w:r>
      <w:r w:rsidR="008A1952" w:rsidRPr="00383667">
        <w:rPr>
          <w:rFonts w:cs="Huawei Sans"/>
        </w:rPr>
        <w:t>s</w:t>
      </w:r>
    </w:p>
    <w:p w14:paraId="4D0F0914" w14:textId="6529C4D7"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TimerRun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w:t>
      </w:r>
      <w:r>
        <w:rPr>
          <w:rFonts w:cs="Huawei Sans"/>
        </w:rPr>
        <w:tab/>
      </w:r>
      <w:r w:rsidR="008A1952" w:rsidRPr="00383667">
        <w:rPr>
          <w:rFonts w:cs="Huawei Sans"/>
        </w:rPr>
        <w:t>s</w:t>
      </w:r>
    </w:p>
    <w:p w14:paraId="1DFFA684" w14:textId="53FF344F"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TimerConfig</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w:t>
      </w:r>
      <w:r>
        <w:rPr>
          <w:rFonts w:cs="Huawei Sans"/>
        </w:rPr>
        <w:tab/>
      </w:r>
      <w:r w:rsidR="008A1952" w:rsidRPr="00383667">
        <w:rPr>
          <w:rFonts w:cs="Huawei Sans"/>
        </w:rPr>
        <w:t>s</w:t>
      </w:r>
    </w:p>
    <w:p w14:paraId="6D06178B" w14:textId="0A018569"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497E5B">
        <w:rPr>
          <w:rFonts w:cs="Huawei Sans"/>
        </w:rPr>
        <w:t>Auth</w:t>
      </w:r>
      <w:r>
        <w:rPr>
          <w:rFonts w:cs="Huawei Sans"/>
        </w:rPr>
        <w:tab/>
      </w:r>
      <w:r w:rsidR="008A1952"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NONE</w:t>
      </w:r>
    </w:p>
    <w:p w14:paraId="3E14331E" w14:textId="103F9F77"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Virtual</w:t>
      </w:r>
      <w:r>
        <w:rPr>
          <w:rFonts w:cs="Huawei Sans"/>
        </w:rPr>
        <w:tab/>
      </w:r>
      <w:r w:rsidR="008A1952" w:rsidRPr="00383667">
        <w:rPr>
          <w:rFonts w:cs="Huawei Sans"/>
        </w:rPr>
        <w:t>MAC</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0000-5e00-0101</w:t>
      </w:r>
    </w:p>
    <w:p w14:paraId="39C6B34A" w14:textId="0701BEF6"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Check</w:t>
      </w:r>
      <w:r>
        <w:rPr>
          <w:rFonts w:cs="Huawei Sans"/>
        </w:rPr>
        <w:tab/>
      </w:r>
      <w:r w:rsidR="008A1952" w:rsidRPr="00383667">
        <w:rPr>
          <w:rFonts w:cs="Huawei Sans"/>
        </w:rPr>
        <w:t>TTL</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YES</w:t>
      </w:r>
    </w:p>
    <w:p w14:paraId="18D5D1B9" w14:textId="7E5E59AB"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Config</w:t>
      </w:r>
      <w:r>
        <w:rPr>
          <w:rFonts w:cs="Huawei Sans"/>
        </w:rPr>
        <w:tab/>
      </w:r>
      <w:r w:rsidR="008A1952" w:rsidRPr="00383667">
        <w:rPr>
          <w:rFonts w:cs="Huawei Sans"/>
        </w:rPr>
        <w:t>type</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497E5B">
        <w:rPr>
          <w:rFonts w:cs="Huawei Sans"/>
        </w:rPr>
        <w:t>admin-vrrp</w:t>
      </w:r>
    </w:p>
    <w:p w14:paraId="455F657A" w14:textId="49809665"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Backup-forward</w:t>
      </w:r>
      <w:r>
        <w:rPr>
          <w:rFonts w:cs="Huawei Sans"/>
        </w:rPr>
        <w:tab/>
      </w:r>
      <w:r w:rsidR="008A1952" w:rsidRPr="00383667">
        <w:rPr>
          <w:rFonts w:cs="Huawei Sans"/>
        </w:rPr>
        <w:t>:</w:t>
      </w:r>
      <w:r>
        <w:rPr>
          <w:rFonts w:cs="Huawei Sans"/>
        </w:rPr>
        <w:tab/>
      </w:r>
      <w:r w:rsidR="008A1952" w:rsidRPr="00383667">
        <w:rPr>
          <w:rFonts w:cs="Huawei Sans"/>
        </w:rPr>
        <w:t>disabled</w:t>
      </w:r>
    </w:p>
    <w:p w14:paraId="53788DFD" w14:textId="709AD487"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Create</w:t>
      </w:r>
      <w:r>
        <w:rPr>
          <w:rFonts w:cs="Huawei Sans"/>
        </w:rPr>
        <w:tab/>
      </w:r>
      <w:r w:rsidR="008A1952" w:rsidRPr="00383667">
        <w:rPr>
          <w:rFonts w:cs="Huawei Sans"/>
        </w:rPr>
        <w:t>time</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2020-06-12</w:t>
      </w:r>
      <w:r>
        <w:rPr>
          <w:rFonts w:cs="Huawei Sans"/>
        </w:rPr>
        <w:tab/>
      </w:r>
      <w:r w:rsidR="008A1952" w:rsidRPr="00383667">
        <w:rPr>
          <w:rFonts w:cs="Huawei Sans"/>
        </w:rPr>
        <w:t>08:26:33</w:t>
      </w:r>
      <w:r>
        <w:rPr>
          <w:rFonts w:cs="Huawei Sans"/>
        </w:rPr>
        <w:tab/>
      </w:r>
      <w:r w:rsidR="008A1952" w:rsidRPr="00383667">
        <w:rPr>
          <w:rFonts w:cs="Huawei Sans"/>
        </w:rPr>
        <w:t>UTC-05:13</w:t>
      </w:r>
    </w:p>
    <w:p w14:paraId="45EF7985" w14:textId="7A52BBB8" w:rsidR="00135587" w:rsidRPr="00383667" w:rsidRDefault="00CD3928" w:rsidP="005714FA">
      <w:pPr>
        <w:pStyle w:val="2f3"/>
        <w:rPr>
          <w:rFonts w:cs="Huawei Sans"/>
        </w:rPr>
      </w:pPr>
      <w:r>
        <w:rPr>
          <w:rFonts w:cs="Huawei Sans"/>
        </w:rPr>
        <w:tab/>
      </w:r>
      <w:r>
        <w:rPr>
          <w:rFonts w:cs="Huawei Sans"/>
        </w:rPr>
        <w:tab/>
      </w:r>
      <w:r>
        <w:rPr>
          <w:rFonts w:cs="Huawei Sans"/>
        </w:rPr>
        <w:tab/>
      </w:r>
      <w:r w:rsidR="008A1952" w:rsidRPr="00383667">
        <w:rPr>
          <w:rFonts w:cs="Huawei Sans"/>
        </w:rPr>
        <w:t>Last</w:t>
      </w:r>
      <w:r>
        <w:rPr>
          <w:rFonts w:cs="Huawei Sans"/>
        </w:rPr>
        <w:tab/>
      </w:r>
      <w:r w:rsidR="008A1952" w:rsidRPr="00383667">
        <w:rPr>
          <w:rFonts w:cs="Huawei Sans"/>
        </w:rPr>
        <w:t>change</w:t>
      </w:r>
      <w:r>
        <w:rPr>
          <w:rFonts w:cs="Huawei Sans"/>
        </w:rPr>
        <w:tab/>
      </w:r>
      <w:r w:rsidR="008A1952" w:rsidRPr="00383667">
        <w:rPr>
          <w:rFonts w:cs="Huawei Sans"/>
        </w:rPr>
        <w:t>time</w:t>
      </w:r>
      <w:r>
        <w:rPr>
          <w:rFonts w:cs="Huawei Sans"/>
        </w:rPr>
        <w:tab/>
      </w:r>
      <w:r w:rsidR="008A1952" w:rsidRPr="00383667">
        <w:rPr>
          <w:rFonts w:cs="Huawei Sans"/>
        </w:rPr>
        <w:t>:</w:t>
      </w:r>
      <w:r>
        <w:rPr>
          <w:rFonts w:cs="Huawei Sans"/>
        </w:rPr>
        <w:tab/>
      </w:r>
      <w:r w:rsidR="008A1952" w:rsidRPr="00383667">
        <w:rPr>
          <w:rFonts w:cs="Huawei Sans"/>
        </w:rPr>
        <w:t>2020-06-12</w:t>
      </w:r>
      <w:r>
        <w:rPr>
          <w:rFonts w:cs="Huawei Sans"/>
        </w:rPr>
        <w:tab/>
      </w:r>
      <w:r w:rsidR="008A1952" w:rsidRPr="00383667">
        <w:rPr>
          <w:rFonts w:cs="Huawei Sans"/>
        </w:rPr>
        <w:t>08:26:36</w:t>
      </w:r>
      <w:r>
        <w:rPr>
          <w:rFonts w:cs="Huawei Sans"/>
        </w:rPr>
        <w:tab/>
      </w:r>
      <w:r w:rsidR="008A1952" w:rsidRPr="00383667">
        <w:rPr>
          <w:rFonts w:cs="Huawei Sans"/>
        </w:rPr>
        <w:t>UTC-05:13</w:t>
      </w:r>
    </w:p>
    <w:p w14:paraId="0F15C434" w14:textId="77777777" w:rsidR="00135587" w:rsidRPr="00383667" w:rsidRDefault="00135587" w:rsidP="005714FA">
      <w:pPr>
        <w:pStyle w:val="2f3"/>
        <w:rPr>
          <w:rFonts w:cs="Huawei Sans"/>
        </w:rPr>
      </w:pPr>
    </w:p>
    <w:p w14:paraId="213F7B01" w14:textId="77777777" w:rsidR="00135587" w:rsidRPr="00383667" w:rsidRDefault="008A1952" w:rsidP="005714FA">
      <w:pPr>
        <w:pStyle w:val="2f3"/>
        <w:rPr>
          <w:rFonts w:cs="Huawei Sans"/>
        </w:rPr>
      </w:pPr>
      <w:r w:rsidRPr="00383667">
        <w:rPr>
          <w:rFonts w:cs="Huawei Sans"/>
        </w:rPr>
        <w:t>&lt;AC2&gt;display vrrp</w:t>
      </w:r>
    </w:p>
    <w:p w14:paraId="183DE90B" w14:textId="77777777" w:rsidR="00135587" w:rsidRPr="00383667" w:rsidRDefault="008A1952" w:rsidP="005714FA">
      <w:pPr>
        <w:pStyle w:val="2f3"/>
        <w:rPr>
          <w:rFonts w:cs="Huawei Sans"/>
        </w:rPr>
      </w:pPr>
      <w:r w:rsidRPr="00383667">
        <w:rPr>
          <w:rFonts w:cs="Huawei Sans"/>
        </w:rPr>
        <w:t xml:space="preserve">  Vlanif100 | Virtual Router 1</w:t>
      </w:r>
    </w:p>
    <w:p w14:paraId="26098FAC" w14:textId="77777777" w:rsidR="00135587" w:rsidRPr="00383667" w:rsidRDefault="008A1952" w:rsidP="005714FA">
      <w:pPr>
        <w:pStyle w:val="2f3"/>
        <w:rPr>
          <w:rFonts w:cs="Huawei Sans"/>
          <w:color w:val="EC7061"/>
        </w:rPr>
      </w:pPr>
      <w:r w:rsidRPr="00383667">
        <w:rPr>
          <w:rFonts w:cs="Huawei Sans"/>
          <w:color w:val="EC7061"/>
        </w:rPr>
        <w:t xml:space="preserve">    State : Backup</w:t>
      </w:r>
    </w:p>
    <w:p w14:paraId="4F54DB93" w14:textId="4839B19D" w:rsidR="00135587" w:rsidRPr="00383667" w:rsidRDefault="008A1952" w:rsidP="005714FA">
      <w:pPr>
        <w:pStyle w:val="2f3"/>
        <w:rPr>
          <w:rFonts w:cs="Huawei Sans"/>
        </w:rPr>
      </w:pPr>
      <w:r w:rsidRPr="00383667">
        <w:rPr>
          <w:rFonts w:cs="Huawei Sans"/>
        </w:rPr>
        <w:t xml:space="preserve">   </w:t>
      </w:r>
      <w:r w:rsidR="00CD3928">
        <w:rPr>
          <w:rFonts w:cs="Huawei Sans"/>
        </w:rPr>
        <w:tab/>
      </w:r>
      <w:r w:rsidRPr="00383667">
        <w:rPr>
          <w:rFonts w:cs="Huawei Sans"/>
        </w:rPr>
        <w:t>Virtual</w:t>
      </w:r>
      <w:r w:rsidR="00CD3928">
        <w:rPr>
          <w:rFonts w:cs="Huawei Sans"/>
        </w:rPr>
        <w:tab/>
      </w:r>
      <w:r w:rsidRPr="00383667">
        <w:rPr>
          <w:rFonts w:cs="Huawei Sans"/>
        </w:rPr>
        <w:t>IP</w:t>
      </w:r>
      <w:r w:rsidR="00CD3928">
        <w:rPr>
          <w:rFonts w:cs="Huawei Sans"/>
        </w:rPr>
        <w:tab/>
      </w:r>
      <w:r w:rsidR="00CD3928">
        <w:rPr>
          <w:rFonts w:cs="Huawei Sans"/>
        </w:rPr>
        <w:tab/>
      </w:r>
      <w:r w:rsidR="00CD3928">
        <w:rPr>
          <w:rFonts w:cs="Huawei Sans"/>
        </w:rPr>
        <w:tab/>
      </w:r>
      <w:r w:rsidR="00CD3928">
        <w:rPr>
          <w:rFonts w:cs="Huawei Sans"/>
        </w:rPr>
        <w:tab/>
      </w:r>
      <w:r w:rsidR="00CD3928">
        <w:rPr>
          <w:rFonts w:cs="Huawei Sans"/>
        </w:rPr>
        <w:tab/>
      </w:r>
      <w:r w:rsidR="00CD3928">
        <w:rPr>
          <w:rFonts w:cs="Huawei Sans"/>
        </w:rPr>
        <w:tab/>
      </w:r>
      <w:r w:rsidRPr="00383667">
        <w:rPr>
          <w:rFonts w:cs="Huawei Sans"/>
        </w:rPr>
        <w:t>:</w:t>
      </w:r>
      <w:r w:rsidR="00CD3928">
        <w:rPr>
          <w:rFonts w:cs="Huawei Sans"/>
        </w:rPr>
        <w:tab/>
      </w:r>
      <w:r w:rsidRPr="00383667">
        <w:rPr>
          <w:rFonts w:cs="Huawei Sans"/>
        </w:rPr>
        <w:t>10.0.100.254</w:t>
      </w:r>
    </w:p>
    <w:p w14:paraId="7BB586D1" w14:textId="7F482870"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Master</w:t>
      </w:r>
      <w:r>
        <w:rPr>
          <w:rFonts w:cs="Huawei Sans"/>
        </w:rPr>
        <w:tab/>
      </w:r>
      <w:r w:rsidR="008A1952" w:rsidRPr="00383667">
        <w:rPr>
          <w:rFonts w:cs="Huawei Sans"/>
        </w:rPr>
        <w:t>IP</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10.0.100.1</w:t>
      </w:r>
    </w:p>
    <w:p w14:paraId="2D786790" w14:textId="3749ACCE"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PriorityRun</w:t>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100</w:t>
      </w:r>
    </w:p>
    <w:p w14:paraId="006EA205" w14:textId="5AA862C1"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PriorityConfig</w:t>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100</w:t>
      </w:r>
    </w:p>
    <w:p w14:paraId="51BA79F3" w14:textId="21A88FFB"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MasterPriority</w:t>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120</w:t>
      </w:r>
    </w:p>
    <w:p w14:paraId="6DBF6826" w14:textId="26DDAFA8"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Preempt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YES</w:t>
      </w:r>
      <w:r>
        <w:rPr>
          <w:rFonts w:cs="Huawei Sans"/>
        </w:rPr>
        <w:tab/>
      </w:r>
      <w:r>
        <w:rPr>
          <w:rFonts w:cs="Huawei Sans"/>
        </w:rPr>
        <w:tab/>
      </w:r>
      <w:r>
        <w:rPr>
          <w:rFonts w:cs="Huawei Sans"/>
        </w:rPr>
        <w:tab/>
      </w:r>
      <w:r w:rsidR="008A1952" w:rsidRPr="00383667">
        <w:rPr>
          <w:rFonts w:cs="Huawei Sans"/>
        </w:rPr>
        <w:t>Delay</w:t>
      </w:r>
      <w:r>
        <w:rPr>
          <w:rFonts w:cs="Huawei Sans"/>
        </w:rPr>
        <w:tab/>
      </w:r>
      <w:r w:rsidR="008A1952" w:rsidRPr="00383667">
        <w:rPr>
          <w:rFonts w:cs="Huawei Sans"/>
        </w:rPr>
        <w:t>Time</w:t>
      </w:r>
      <w:r>
        <w:rPr>
          <w:rFonts w:cs="Huawei Sans"/>
        </w:rPr>
        <w:tab/>
      </w:r>
      <w:r w:rsidR="008A1952" w:rsidRPr="00383667">
        <w:rPr>
          <w:rFonts w:cs="Huawei Sans"/>
        </w:rPr>
        <w:t>:</w:t>
      </w:r>
      <w:r>
        <w:rPr>
          <w:rFonts w:cs="Huawei Sans"/>
        </w:rPr>
        <w:tab/>
      </w:r>
      <w:r w:rsidR="008A1952" w:rsidRPr="00383667">
        <w:rPr>
          <w:rFonts w:cs="Huawei Sans"/>
        </w:rPr>
        <w:t>0</w:t>
      </w:r>
      <w:r>
        <w:rPr>
          <w:rFonts w:cs="Huawei Sans"/>
        </w:rPr>
        <w:tab/>
      </w:r>
      <w:r w:rsidR="008A1952" w:rsidRPr="00383667">
        <w:rPr>
          <w:rFonts w:cs="Huawei Sans"/>
        </w:rPr>
        <w:t>s</w:t>
      </w:r>
    </w:p>
    <w:p w14:paraId="466C1D7B" w14:textId="3F579791"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TimerRun</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w:t>
      </w:r>
      <w:r>
        <w:rPr>
          <w:rFonts w:cs="Huawei Sans"/>
        </w:rPr>
        <w:tab/>
      </w:r>
      <w:r w:rsidR="008A1952" w:rsidRPr="00383667">
        <w:rPr>
          <w:rFonts w:cs="Huawei Sans"/>
        </w:rPr>
        <w:t>s</w:t>
      </w:r>
    </w:p>
    <w:p w14:paraId="56E790F7" w14:textId="7B8D9A6D"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TimerConfig</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w:t>
      </w:r>
      <w:r>
        <w:rPr>
          <w:rFonts w:cs="Huawei Sans"/>
        </w:rPr>
        <w:tab/>
      </w:r>
      <w:r w:rsidR="008A1952" w:rsidRPr="00383667">
        <w:rPr>
          <w:rFonts w:cs="Huawei Sans"/>
        </w:rPr>
        <w:t>s</w:t>
      </w:r>
    </w:p>
    <w:p w14:paraId="078F44CA" w14:textId="6E47A571"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497E5B">
        <w:rPr>
          <w:rFonts w:cs="Huawei Sans"/>
        </w:rPr>
        <w:t>Auth</w:t>
      </w:r>
      <w:r>
        <w:rPr>
          <w:rFonts w:cs="Huawei Sans"/>
        </w:rPr>
        <w:tab/>
      </w:r>
      <w:r w:rsidR="008A1952" w:rsidRPr="00383667">
        <w:rPr>
          <w:rFonts w:cs="Huawei Sans"/>
        </w:rPr>
        <w:t>type</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NONE</w:t>
      </w:r>
    </w:p>
    <w:p w14:paraId="494D7C7C" w14:textId="5119E356"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Virtual</w:t>
      </w:r>
      <w:r>
        <w:rPr>
          <w:rFonts w:cs="Huawei Sans"/>
        </w:rPr>
        <w:tab/>
      </w:r>
      <w:r w:rsidR="008A1952" w:rsidRPr="00383667">
        <w:rPr>
          <w:rFonts w:cs="Huawei Sans"/>
        </w:rPr>
        <w:t>MAC</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0000-5e00-0101</w:t>
      </w:r>
    </w:p>
    <w:p w14:paraId="66530801" w14:textId="30D75D0F"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Check</w:t>
      </w:r>
      <w:r>
        <w:rPr>
          <w:rFonts w:cs="Huawei Sans"/>
        </w:rPr>
        <w:tab/>
      </w:r>
      <w:r w:rsidR="008A1952" w:rsidRPr="00383667">
        <w:rPr>
          <w:rFonts w:cs="Huawei Sans"/>
        </w:rPr>
        <w:t>TTL</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YES</w:t>
      </w:r>
    </w:p>
    <w:p w14:paraId="7DF74A3C" w14:textId="58D6CDBB"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Config</w:t>
      </w:r>
      <w:r>
        <w:rPr>
          <w:rFonts w:cs="Huawei Sans"/>
        </w:rPr>
        <w:tab/>
      </w:r>
      <w:r w:rsidR="008A1952" w:rsidRPr="00383667">
        <w:rPr>
          <w:rFonts w:cs="Huawei Sans"/>
        </w:rPr>
        <w:t>type</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497E5B">
        <w:rPr>
          <w:rFonts w:cs="Huawei Sans"/>
        </w:rPr>
        <w:t>admin-vrrp</w:t>
      </w:r>
    </w:p>
    <w:p w14:paraId="61E5B010" w14:textId="5826D453"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Backup-forward</w:t>
      </w:r>
      <w:r>
        <w:rPr>
          <w:rFonts w:cs="Huawei Sans"/>
        </w:rPr>
        <w:tab/>
      </w:r>
      <w:r w:rsidR="008A1952" w:rsidRPr="00383667">
        <w:rPr>
          <w:rFonts w:cs="Huawei Sans"/>
        </w:rPr>
        <w:t>:</w:t>
      </w:r>
      <w:r>
        <w:rPr>
          <w:rFonts w:cs="Huawei Sans"/>
        </w:rPr>
        <w:tab/>
      </w:r>
      <w:r w:rsidR="008A1952" w:rsidRPr="00383667">
        <w:rPr>
          <w:rFonts w:cs="Huawei Sans"/>
        </w:rPr>
        <w:t>disabled</w:t>
      </w:r>
    </w:p>
    <w:p w14:paraId="74A6FBF2" w14:textId="1AFF41C0"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sidR="008A1952" w:rsidRPr="00383667">
        <w:rPr>
          <w:rFonts w:cs="Huawei Sans"/>
        </w:rPr>
        <w:t>Create</w:t>
      </w:r>
      <w:r>
        <w:rPr>
          <w:rFonts w:cs="Huawei Sans"/>
        </w:rPr>
        <w:tab/>
      </w:r>
      <w:r w:rsidR="008A1952" w:rsidRPr="00383667">
        <w:rPr>
          <w:rFonts w:cs="Huawei Sans"/>
        </w:rPr>
        <w:t>time</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2020-06-12</w:t>
      </w:r>
      <w:r>
        <w:rPr>
          <w:rFonts w:cs="Huawei Sans"/>
        </w:rPr>
        <w:tab/>
      </w:r>
      <w:r w:rsidR="008A1952" w:rsidRPr="00383667">
        <w:rPr>
          <w:rFonts w:cs="Huawei Sans"/>
        </w:rPr>
        <w:t>08:41:15</w:t>
      </w:r>
      <w:r>
        <w:rPr>
          <w:rFonts w:cs="Huawei Sans"/>
        </w:rPr>
        <w:tab/>
      </w:r>
      <w:r w:rsidR="008A1952" w:rsidRPr="00383667">
        <w:rPr>
          <w:rFonts w:cs="Huawei Sans"/>
        </w:rPr>
        <w:t>UTC-05:13</w:t>
      </w:r>
    </w:p>
    <w:p w14:paraId="70A6E9FD" w14:textId="76BEDCCF" w:rsidR="00135587" w:rsidRPr="00383667" w:rsidRDefault="00CD3928" w:rsidP="005714FA">
      <w:pPr>
        <w:pStyle w:val="2f3"/>
        <w:rPr>
          <w:rFonts w:cs="Huawei Sans"/>
        </w:rPr>
      </w:pPr>
      <w:r>
        <w:rPr>
          <w:rFonts w:cs="Huawei Sans"/>
        </w:rPr>
        <w:tab/>
      </w:r>
      <w:r>
        <w:rPr>
          <w:rFonts w:cs="Huawei Sans"/>
        </w:rPr>
        <w:tab/>
      </w:r>
      <w:r>
        <w:rPr>
          <w:rFonts w:cs="Huawei Sans"/>
        </w:rPr>
        <w:tab/>
      </w:r>
      <w:r w:rsidR="008A1952" w:rsidRPr="00383667">
        <w:rPr>
          <w:rFonts w:cs="Huawei Sans"/>
        </w:rPr>
        <w:t>Last</w:t>
      </w:r>
      <w:r>
        <w:rPr>
          <w:rFonts w:cs="Huawei Sans"/>
        </w:rPr>
        <w:tab/>
      </w:r>
      <w:r w:rsidR="008A1952" w:rsidRPr="00383667">
        <w:rPr>
          <w:rFonts w:cs="Huawei Sans"/>
        </w:rPr>
        <w:t>change</w:t>
      </w:r>
      <w:r>
        <w:rPr>
          <w:rFonts w:cs="Huawei Sans"/>
        </w:rPr>
        <w:tab/>
      </w:r>
      <w:r w:rsidR="008A1952" w:rsidRPr="00383667">
        <w:rPr>
          <w:rFonts w:cs="Huawei Sans"/>
        </w:rPr>
        <w:t>time</w:t>
      </w:r>
      <w:r>
        <w:rPr>
          <w:rFonts w:cs="Huawei Sans"/>
        </w:rPr>
        <w:tab/>
      </w:r>
      <w:r w:rsidR="008A1952" w:rsidRPr="00383667">
        <w:rPr>
          <w:rFonts w:cs="Huawei Sans"/>
        </w:rPr>
        <w:t>:</w:t>
      </w:r>
      <w:r>
        <w:rPr>
          <w:rFonts w:cs="Huawei Sans"/>
        </w:rPr>
        <w:tab/>
      </w:r>
      <w:r w:rsidR="008A1952" w:rsidRPr="00383667">
        <w:rPr>
          <w:rFonts w:cs="Huawei Sans"/>
        </w:rPr>
        <w:t>2020-06-12</w:t>
      </w:r>
      <w:r>
        <w:rPr>
          <w:rFonts w:cs="Huawei Sans"/>
        </w:rPr>
        <w:tab/>
      </w:r>
      <w:r w:rsidR="008A1952" w:rsidRPr="00383667">
        <w:rPr>
          <w:rFonts w:cs="Huawei Sans"/>
        </w:rPr>
        <w:t>08:41:15</w:t>
      </w:r>
      <w:r>
        <w:rPr>
          <w:rFonts w:cs="Huawei Sans"/>
        </w:rPr>
        <w:tab/>
      </w:r>
      <w:r w:rsidR="008A1952" w:rsidRPr="00383667">
        <w:rPr>
          <w:rFonts w:cs="Huawei Sans"/>
        </w:rPr>
        <w:t>UTC-05:13</w:t>
      </w:r>
    </w:p>
    <w:p w14:paraId="0DB1D0A1" w14:textId="77777777" w:rsidR="00135587" w:rsidRPr="00383667" w:rsidRDefault="008A1952" w:rsidP="005714FA">
      <w:pPr>
        <w:pStyle w:val="1e"/>
      </w:pPr>
      <w:r w:rsidRPr="00383667">
        <w:t>AC1 is the owner of the virtual IP address 10.0.100.254.</w:t>
      </w:r>
    </w:p>
    <w:p w14:paraId="41D416E0" w14:textId="77777777" w:rsidR="00135587" w:rsidRPr="00383667" w:rsidRDefault="008A1952" w:rsidP="005714FA">
      <w:pPr>
        <w:pStyle w:val="1e"/>
      </w:pPr>
      <w:r w:rsidRPr="00383667">
        <w:t xml:space="preserve"># Run the </w:t>
      </w:r>
      <w:r w:rsidRPr="00383667">
        <w:rPr>
          <w:b/>
        </w:rPr>
        <w:t>display hsb-service 0</w:t>
      </w:r>
      <w:r w:rsidRPr="00383667">
        <w:t xml:space="preserve"> command on AC1 and AC2 to check the status of the HSB service.</w:t>
      </w:r>
    </w:p>
    <w:p w14:paraId="0AABAAC5" w14:textId="77777777" w:rsidR="00135587" w:rsidRPr="00383667" w:rsidRDefault="008A1952" w:rsidP="005714FA">
      <w:pPr>
        <w:pStyle w:val="2f3"/>
        <w:rPr>
          <w:rFonts w:cs="Huawei Sans"/>
        </w:rPr>
      </w:pPr>
      <w:r w:rsidRPr="00383667">
        <w:rPr>
          <w:rFonts w:cs="Huawei Sans"/>
        </w:rPr>
        <w:t xml:space="preserve">&lt;AC1&gt;display </w:t>
      </w:r>
      <w:r w:rsidRPr="00497E5B">
        <w:rPr>
          <w:rFonts w:cs="Huawei Sans"/>
        </w:rPr>
        <w:t>hsb-service</w:t>
      </w:r>
      <w:r w:rsidRPr="00383667">
        <w:rPr>
          <w:rFonts w:cs="Huawei Sans"/>
        </w:rPr>
        <w:t xml:space="preserve"> 0</w:t>
      </w:r>
    </w:p>
    <w:p w14:paraId="3333BA81" w14:textId="77777777" w:rsidR="00135587" w:rsidRPr="00383667" w:rsidRDefault="008A1952" w:rsidP="005714FA">
      <w:pPr>
        <w:pStyle w:val="2f3"/>
        <w:rPr>
          <w:rFonts w:cs="Huawei Sans"/>
        </w:rPr>
      </w:pPr>
      <w:r w:rsidRPr="00383667">
        <w:rPr>
          <w:rFonts w:cs="Huawei Sans"/>
        </w:rPr>
        <w:t>Hot Standby Service Information:</w:t>
      </w:r>
    </w:p>
    <w:p w14:paraId="64F7DDF1" w14:textId="77777777" w:rsidR="00135587" w:rsidRPr="00383667" w:rsidRDefault="008A1952" w:rsidP="005714FA">
      <w:pPr>
        <w:pStyle w:val="2f3"/>
        <w:rPr>
          <w:rFonts w:cs="Huawei Sans"/>
        </w:rPr>
      </w:pPr>
      <w:r w:rsidRPr="00383667">
        <w:rPr>
          <w:rFonts w:cs="Huawei Sans"/>
        </w:rPr>
        <w:t>----------------------------------------------------------</w:t>
      </w:r>
    </w:p>
    <w:p w14:paraId="6C31E182" w14:textId="12B78FC6"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Local</w:t>
      </w:r>
      <w:r>
        <w:rPr>
          <w:rFonts w:cs="Huawei Sans"/>
        </w:rPr>
        <w:tab/>
      </w:r>
      <w:r w:rsidR="008A1952" w:rsidRPr="00383667">
        <w:rPr>
          <w:rFonts w:cs="Huawei Sans"/>
        </w:rPr>
        <w:t>IP</w:t>
      </w:r>
      <w:r>
        <w:rPr>
          <w:rFonts w:cs="Huawei Sans"/>
        </w:rPr>
        <w:tab/>
      </w:r>
      <w:r w:rsidR="008A1952" w:rsidRPr="00383667">
        <w:rPr>
          <w:rFonts w:cs="Huawei Sans"/>
        </w:rPr>
        <w:t>Address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10.0.100.1</w:t>
      </w:r>
    </w:p>
    <w:p w14:paraId="6DA66361" w14:textId="105E74E8"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Peer</w:t>
      </w:r>
      <w:r>
        <w:rPr>
          <w:rFonts w:cs="Huawei Sans"/>
        </w:rPr>
        <w:tab/>
      </w:r>
      <w:r w:rsidR="008A1952" w:rsidRPr="00383667">
        <w:rPr>
          <w:rFonts w:cs="Huawei Sans"/>
        </w:rPr>
        <w:t>IP</w:t>
      </w:r>
      <w:r>
        <w:rPr>
          <w:rFonts w:cs="Huawei Sans"/>
        </w:rPr>
        <w:tab/>
      </w:r>
      <w:r w:rsidR="008A1952" w:rsidRPr="00383667">
        <w:rPr>
          <w:rFonts w:cs="Huawei Sans"/>
        </w:rPr>
        <w:t>Address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10.0.100.2</w:t>
      </w:r>
    </w:p>
    <w:p w14:paraId="51CB534A" w14:textId="31AB36B4"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Source</w:t>
      </w:r>
      <w:r>
        <w:rPr>
          <w:rFonts w:cs="Huawei Sans"/>
        </w:rPr>
        <w:tab/>
      </w:r>
      <w:r w:rsidR="008A1952"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10241</w:t>
      </w:r>
    </w:p>
    <w:p w14:paraId="42578687" w14:textId="47E26F6C"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Destination</w:t>
      </w:r>
      <w:r>
        <w:rPr>
          <w:rFonts w:cs="Huawei Sans"/>
        </w:rPr>
        <w:tab/>
      </w:r>
      <w:r w:rsidR="008A1952"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10241</w:t>
      </w:r>
    </w:p>
    <w:p w14:paraId="0B16B797" w14:textId="310C47F6"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Keep</w:t>
      </w:r>
      <w:r>
        <w:rPr>
          <w:rFonts w:cs="Huawei Sans"/>
        </w:rPr>
        <w:tab/>
      </w:r>
      <w:r w:rsidR="008A1952" w:rsidRPr="00383667">
        <w:rPr>
          <w:rFonts w:cs="Huawei Sans"/>
        </w:rPr>
        <w:t>Alive</w:t>
      </w:r>
      <w:r>
        <w:rPr>
          <w:rFonts w:cs="Huawei Sans"/>
        </w:rPr>
        <w:tab/>
      </w:r>
      <w:r w:rsidR="008A1952" w:rsidRPr="00383667">
        <w:rPr>
          <w:rFonts w:cs="Huawei Sans"/>
        </w:rPr>
        <w:t>Times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3</w:t>
      </w:r>
    </w:p>
    <w:p w14:paraId="3826E3C0" w14:textId="67306D6A"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Keep</w:t>
      </w:r>
      <w:r>
        <w:rPr>
          <w:rFonts w:cs="Huawei Sans"/>
        </w:rPr>
        <w:tab/>
      </w:r>
      <w:r w:rsidR="008A1952" w:rsidRPr="00383667">
        <w:rPr>
          <w:rFonts w:cs="Huawei Sans"/>
        </w:rPr>
        <w:t>Alive</w:t>
      </w:r>
      <w:r>
        <w:rPr>
          <w:rFonts w:cs="Huawei Sans"/>
        </w:rPr>
        <w:tab/>
      </w:r>
      <w:r w:rsidR="008A1952" w:rsidRPr="00383667">
        <w:rPr>
          <w:rFonts w:cs="Huawei Sans"/>
        </w:rPr>
        <w:t>Interval</w:t>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6</w:t>
      </w:r>
    </w:p>
    <w:p w14:paraId="4EEA6847" w14:textId="71305B6E"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Service</w:t>
      </w:r>
      <w:r>
        <w:rPr>
          <w:rFonts w:cs="Huawei Sans"/>
        </w:rPr>
        <w:tab/>
      </w:r>
      <w:r w:rsidR="008A1952"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color w:val="EC7061"/>
        </w:rPr>
        <w:t>Connected</w:t>
      </w:r>
    </w:p>
    <w:p w14:paraId="0BF82A90" w14:textId="62E69F44"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Service</w:t>
      </w:r>
      <w:r>
        <w:rPr>
          <w:rFonts w:cs="Huawei Sans"/>
        </w:rPr>
        <w:tab/>
      </w:r>
      <w:r w:rsidR="008A1952" w:rsidRPr="00383667">
        <w:rPr>
          <w:rFonts w:cs="Huawei Sans"/>
        </w:rPr>
        <w:t>Batch</w:t>
      </w:r>
      <w:r>
        <w:rPr>
          <w:rFonts w:cs="Huawei Sans"/>
        </w:rPr>
        <w:tab/>
      </w:r>
      <w:r w:rsidR="008A1952" w:rsidRPr="00383667">
        <w:rPr>
          <w:rFonts w:cs="Huawei Sans"/>
        </w:rPr>
        <w:t>Modules</w:t>
      </w:r>
      <w:r>
        <w:rPr>
          <w:rFonts w:cs="Huawei Sans"/>
        </w:rPr>
        <w:tab/>
      </w:r>
      <w:r>
        <w:rPr>
          <w:rFonts w:cs="Huawei Sans"/>
        </w:rPr>
        <w:tab/>
      </w:r>
      <w:r w:rsidR="008A1952" w:rsidRPr="00383667">
        <w:rPr>
          <w:rFonts w:cs="Huawei Sans"/>
        </w:rPr>
        <w:t>:</w:t>
      </w:r>
    </w:p>
    <w:p w14:paraId="7F23A623" w14:textId="77777777" w:rsidR="00135587" w:rsidRPr="00383667" w:rsidRDefault="008A1952" w:rsidP="005714FA">
      <w:pPr>
        <w:pStyle w:val="2f3"/>
        <w:rPr>
          <w:rFonts w:cs="Huawei Sans"/>
        </w:rPr>
      </w:pPr>
      <w:r w:rsidRPr="00383667">
        <w:rPr>
          <w:rFonts w:cs="Huawei Sans"/>
        </w:rPr>
        <w:t>----------------------------------------------------------</w:t>
      </w:r>
    </w:p>
    <w:p w14:paraId="15A99B02" w14:textId="77777777" w:rsidR="00135587" w:rsidRPr="00383667" w:rsidRDefault="00135587" w:rsidP="005714FA">
      <w:pPr>
        <w:pStyle w:val="2f3"/>
        <w:rPr>
          <w:rFonts w:cs="Huawei Sans"/>
        </w:rPr>
      </w:pPr>
    </w:p>
    <w:p w14:paraId="3B0B53B4" w14:textId="0FB9285A" w:rsidR="00135587" w:rsidRPr="00383667" w:rsidRDefault="008A1952" w:rsidP="005714FA">
      <w:pPr>
        <w:pStyle w:val="2f3"/>
        <w:rPr>
          <w:rFonts w:cs="Huawei Sans"/>
        </w:rPr>
      </w:pPr>
      <w:r w:rsidRPr="00383667">
        <w:rPr>
          <w:rFonts w:cs="Huawei Sans"/>
        </w:rPr>
        <w:lastRenderedPageBreak/>
        <w:t>&lt;AC2&gt;display</w:t>
      </w:r>
      <w:r w:rsidR="00CD3928">
        <w:rPr>
          <w:rFonts w:cs="Huawei Sans"/>
        </w:rPr>
        <w:tab/>
      </w:r>
      <w:r w:rsidRPr="00497E5B">
        <w:rPr>
          <w:rFonts w:cs="Huawei Sans"/>
        </w:rPr>
        <w:t>hsb-service</w:t>
      </w:r>
      <w:r w:rsidR="00CD3928">
        <w:rPr>
          <w:rFonts w:cs="Huawei Sans"/>
        </w:rPr>
        <w:tab/>
      </w:r>
      <w:r w:rsidRPr="00383667">
        <w:rPr>
          <w:rFonts w:cs="Huawei Sans"/>
        </w:rPr>
        <w:t>0</w:t>
      </w:r>
    </w:p>
    <w:p w14:paraId="03BD6122" w14:textId="0B7D517C" w:rsidR="00135587" w:rsidRPr="00383667" w:rsidRDefault="008A1952" w:rsidP="005714FA">
      <w:pPr>
        <w:pStyle w:val="2f3"/>
        <w:rPr>
          <w:rFonts w:cs="Huawei Sans"/>
        </w:rPr>
      </w:pPr>
      <w:r w:rsidRPr="00383667">
        <w:rPr>
          <w:rFonts w:cs="Huawei Sans"/>
        </w:rPr>
        <w:t>Hot</w:t>
      </w:r>
      <w:r w:rsidR="00CD3928">
        <w:rPr>
          <w:rFonts w:cs="Huawei Sans"/>
        </w:rPr>
        <w:tab/>
      </w:r>
      <w:r w:rsidRPr="00383667">
        <w:rPr>
          <w:rFonts w:cs="Huawei Sans"/>
        </w:rPr>
        <w:t>Standby</w:t>
      </w:r>
      <w:r w:rsidR="00CD3928">
        <w:rPr>
          <w:rFonts w:cs="Huawei Sans"/>
        </w:rPr>
        <w:tab/>
      </w:r>
      <w:r w:rsidRPr="00383667">
        <w:rPr>
          <w:rFonts w:cs="Huawei Sans"/>
        </w:rPr>
        <w:t>Service</w:t>
      </w:r>
      <w:r w:rsidR="00CD3928">
        <w:rPr>
          <w:rFonts w:cs="Huawei Sans"/>
        </w:rPr>
        <w:tab/>
      </w:r>
      <w:r w:rsidRPr="00383667">
        <w:rPr>
          <w:rFonts w:cs="Huawei Sans"/>
        </w:rPr>
        <w:t>Information:</w:t>
      </w:r>
    </w:p>
    <w:p w14:paraId="319B1B24" w14:textId="77777777" w:rsidR="00135587" w:rsidRPr="00383667" w:rsidRDefault="008A1952" w:rsidP="005714FA">
      <w:pPr>
        <w:pStyle w:val="2f3"/>
        <w:rPr>
          <w:rFonts w:cs="Huawei Sans"/>
        </w:rPr>
      </w:pPr>
      <w:r w:rsidRPr="00383667">
        <w:rPr>
          <w:rFonts w:cs="Huawei Sans"/>
        </w:rPr>
        <w:t>----------------------------------------------------------</w:t>
      </w:r>
    </w:p>
    <w:p w14:paraId="3E8E1B22" w14:textId="3644319E"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Local</w:t>
      </w:r>
      <w:r>
        <w:rPr>
          <w:rFonts w:cs="Huawei Sans"/>
        </w:rPr>
        <w:tab/>
      </w:r>
      <w:r w:rsidR="008A1952" w:rsidRPr="00383667">
        <w:rPr>
          <w:rFonts w:cs="Huawei Sans"/>
        </w:rPr>
        <w:t>IP</w:t>
      </w:r>
      <w:r>
        <w:rPr>
          <w:rFonts w:cs="Huawei Sans"/>
        </w:rPr>
        <w:tab/>
      </w:r>
      <w:r w:rsidR="008A1952" w:rsidRPr="00383667">
        <w:rPr>
          <w:rFonts w:cs="Huawei Sans"/>
        </w:rPr>
        <w:t>Address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10.0.100.2</w:t>
      </w:r>
    </w:p>
    <w:p w14:paraId="460A51DA" w14:textId="263ABBD2"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Peer</w:t>
      </w:r>
      <w:r>
        <w:rPr>
          <w:rFonts w:cs="Huawei Sans"/>
        </w:rPr>
        <w:tab/>
      </w:r>
      <w:r w:rsidR="008A1952" w:rsidRPr="00383667">
        <w:rPr>
          <w:rFonts w:cs="Huawei Sans"/>
        </w:rPr>
        <w:t>IP</w:t>
      </w:r>
      <w:r>
        <w:rPr>
          <w:rFonts w:cs="Huawei Sans"/>
        </w:rPr>
        <w:tab/>
      </w:r>
      <w:r w:rsidR="008A1952" w:rsidRPr="00383667">
        <w:rPr>
          <w:rFonts w:cs="Huawei Sans"/>
        </w:rPr>
        <w:t>Address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10.0.100.1</w:t>
      </w:r>
    </w:p>
    <w:p w14:paraId="49CB7774" w14:textId="578BB8BB"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Source</w:t>
      </w:r>
      <w:r>
        <w:rPr>
          <w:rFonts w:cs="Huawei Sans"/>
        </w:rPr>
        <w:tab/>
      </w:r>
      <w:r w:rsidR="008A1952"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10241</w:t>
      </w:r>
    </w:p>
    <w:p w14:paraId="65656C01" w14:textId="2E228E94"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Destination</w:t>
      </w:r>
      <w:r>
        <w:rPr>
          <w:rFonts w:cs="Huawei Sans"/>
        </w:rPr>
        <w:tab/>
      </w:r>
      <w:r w:rsidR="008A1952" w:rsidRPr="00383667">
        <w:rPr>
          <w:rFonts w:cs="Huawei Sans"/>
        </w:rPr>
        <w:t>Port</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10241</w:t>
      </w:r>
    </w:p>
    <w:p w14:paraId="72363A01" w14:textId="0A74F444"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Keep</w:t>
      </w:r>
      <w:r>
        <w:rPr>
          <w:rFonts w:cs="Huawei Sans"/>
        </w:rPr>
        <w:tab/>
      </w:r>
      <w:r w:rsidR="008A1952" w:rsidRPr="00383667">
        <w:rPr>
          <w:rFonts w:cs="Huawei Sans"/>
        </w:rPr>
        <w:t>Alive</w:t>
      </w:r>
      <w:r>
        <w:rPr>
          <w:rFonts w:cs="Huawei Sans"/>
        </w:rPr>
        <w:tab/>
      </w:r>
      <w:r w:rsidR="008A1952" w:rsidRPr="00383667">
        <w:rPr>
          <w:rFonts w:cs="Huawei Sans"/>
        </w:rPr>
        <w:t>Times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3</w:t>
      </w:r>
    </w:p>
    <w:p w14:paraId="5A0A916D" w14:textId="1F056C90"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Keep</w:t>
      </w:r>
      <w:r>
        <w:rPr>
          <w:rFonts w:cs="Huawei Sans"/>
        </w:rPr>
        <w:tab/>
      </w:r>
      <w:r w:rsidR="008A1952" w:rsidRPr="00383667">
        <w:rPr>
          <w:rFonts w:cs="Huawei Sans"/>
        </w:rPr>
        <w:t>Alive</w:t>
      </w:r>
      <w:r>
        <w:rPr>
          <w:rFonts w:cs="Huawei Sans"/>
        </w:rPr>
        <w:tab/>
      </w:r>
      <w:r w:rsidR="008A1952" w:rsidRPr="00383667">
        <w:rPr>
          <w:rFonts w:cs="Huawei Sans"/>
        </w:rPr>
        <w:t>Interval</w:t>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6</w:t>
      </w:r>
    </w:p>
    <w:p w14:paraId="7B3801C2" w14:textId="79647C67"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Service</w:t>
      </w:r>
      <w:r>
        <w:rPr>
          <w:rFonts w:cs="Huawei Sans"/>
        </w:rPr>
        <w:tab/>
      </w:r>
      <w:r w:rsidR="008A1952" w:rsidRPr="00383667">
        <w:rPr>
          <w:rFonts w:cs="Huawei Sans"/>
        </w:rPr>
        <w:t>State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color w:val="EC7061"/>
        </w:rPr>
        <w:t>Connected</w:t>
      </w:r>
    </w:p>
    <w:p w14:paraId="0C72B32D" w14:textId="32942BE3"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Service</w:t>
      </w:r>
      <w:r>
        <w:rPr>
          <w:rFonts w:cs="Huawei Sans"/>
        </w:rPr>
        <w:tab/>
      </w:r>
      <w:r w:rsidR="008A1952" w:rsidRPr="00383667">
        <w:rPr>
          <w:rFonts w:cs="Huawei Sans"/>
        </w:rPr>
        <w:t>Batch</w:t>
      </w:r>
      <w:r>
        <w:rPr>
          <w:rFonts w:cs="Huawei Sans"/>
        </w:rPr>
        <w:tab/>
      </w:r>
      <w:r w:rsidR="008A1952" w:rsidRPr="00383667">
        <w:rPr>
          <w:rFonts w:cs="Huawei Sans"/>
        </w:rPr>
        <w:t>Modules</w:t>
      </w:r>
      <w:r>
        <w:rPr>
          <w:rFonts w:cs="Huawei Sans"/>
        </w:rPr>
        <w:tab/>
      </w:r>
      <w:r>
        <w:rPr>
          <w:rFonts w:cs="Huawei Sans"/>
        </w:rPr>
        <w:tab/>
      </w:r>
      <w:r w:rsidR="008A1952" w:rsidRPr="00383667">
        <w:rPr>
          <w:rFonts w:cs="Huawei Sans"/>
        </w:rPr>
        <w:t>:</w:t>
      </w:r>
    </w:p>
    <w:p w14:paraId="533B3F37" w14:textId="77777777" w:rsidR="00135587" w:rsidRPr="00383667" w:rsidRDefault="008A1952" w:rsidP="005714FA">
      <w:pPr>
        <w:pStyle w:val="2f3"/>
        <w:rPr>
          <w:rFonts w:cs="Huawei Sans"/>
        </w:rPr>
      </w:pPr>
      <w:r w:rsidRPr="00383667">
        <w:rPr>
          <w:rFonts w:cs="Huawei Sans"/>
        </w:rPr>
        <w:t>----------------------------------------------------------</w:t>
      </w:r>
    </w:p>
    <w:p w14:paraId="2B49FBD5" w14:textId="77777777" w:rsidR="00135587" w:rsidRPr="00383667" w:rsidRDefault="008A1952" w:rsidP="005714FA">
      <w:pPr>
        <w:pStyle w:val="1e"/>
      </w:pPr>
      <w:r w:rsidRPr="00383667">
        <w:t xml:space="preserve">The value of the </w:t>
      </w:r>
      <w:r w:rsidRPr="00383667">
        <w:rPr>
          <w:b/>
          <w:bCs/>
        </w:rPr>
        <w:t>Service State</w:t>
      </w:r>
      <w:r w:rsidRPr="00383667">
        <w:t xml:space="preserve"> field is </w:t>
      </w:r>
      <w:r w:rsidRPr="00383667">
        <w:rPr>
          <w:b/>
          <w:bCs/>
        </w:rPr>
        <w:t>Connected</w:t>
      </w:r>
      <w:r w:rsidRPr="00383667">
        <w:t>, indicating that the HSB channel has been established.</w:t>
      </w:r>
    </w:p>
    <w:p w14:paraId="7F4C81E7" w14:textId="77777777" w:rsidR="00135587" w:rsidRPr="00383667" w:rsidRDefault="008A1952" w:rsidP="005714FA">
      <w:pPr>
        <w:pStyle w:val="1e"/>
      </w:pPr>
      <w:r w:rsidRPr="00383667">
        <w:t xml:space="preserve"># Run the </w:t>
      </w:r>
      <w:r w:rsidRPr="00383667">
        <w:rPr>
          <w:b/>
        </w:rPr>
        <w:t>display hsb-group 0</w:t>
      </w:r>
      <w:r w:rsidRPr="00383667">
        <w:t xml:space="preserve"> command on AC1 and AC2 to check the running status of the HSB group.</w:t>
      </w:r>
    </w:p>
    <w:p w14:paraId="377CA453" w14:textId="77777777" w:rsidR="00135587" w:rsidRPr="00383667" w:rsidRDefault="008A1952" w:rsidP="005714FA">
      <w:pPr>
        <w:pStyle w:val="2f3"/>
        <w:rPr>
          <w:rFonts w:cs="Huawei Sans"/>
        </w:rPr>
      </w:pPr>
      <w:r w:rsidRPr="00383667">
        <w:rPr>
          <w:rFonts w:cs="Huawei Sans"/>
        </w:rPr>
        <w:t xml:space="preserve">[AC1] display </w:t>
      </w:r>
      <w:r w:rsidRPr="00497E5B">
        <w:rPr>
          <w:rFonts w:cs="Huawei Sans"/>
        </w:rPr>
        <w:t>hsb-group</w:t>
      </w:r>
      <w:r w:rsidRPr="00383667">
        <w:rPr>
          <w:rFonts w:cs="Huawei Sans"/>
        </w:rPr>
        <w:t xml:space="preserve"> 0</w:t>
      </w:r>
    </w:p>
    <w:p w14:paraId="277F3B8F" w14:textId="77777777" w:rsidR="00135587" w:rsidRPr="00383667" w:rsidRDefault="008A1952" w:rsidP="005714FA">
      <w:pPr>
        <w:pStyle w:val="2f3"/>
        <w:rPr>
          <w:rFonts w:cs="Huawei Sans"/>
        </w:rPr>
      </w:pPr>
      <w:r w:rsidRPr="00383667">
        <w:rPr>
          <w:rFonts w:cs="Huawei Sans"/>
        </w:rPr>
        <w:t>Hot Standby Group Information:</w:t>
      </w:r>
    </w:p>
    <w:p w14:paraId="7F0B49B0" w14:textId="77777777" w:rsidR="00135587" w:rsidRPr="00383667" w:rsidRDefault="008A1952" w:rsidP="005714FA">
      <w:pPr>
        <w:pStyle w:val="2f3"/>
        <w:rPr>
          <w:rFonts w:cs="Huawei Sans"/>
        </w:rPr>
      </w:pPr>
      <w:r w:rsidRPr="00383667">
        <w:rPr>
          <w:rFonts w:cs="Huawei Sans"/>
        </w:rPr>
        <w:t>----------------------------------------------------------</w:t>
      </w:r>
    </w:p>
    <w:p w14:paraId="5AB51B2B" w14:textId="3A086E12"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HSB-group</w:t>
      </w:r>
      <w:r>
        <w:rPr>
          <w:rFonts w:cs="Huawei Sans"/>
        </w:rPr>
        <w:tab/>
      </w:r>
      <w:r w:rsidR="008A1952"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0</w:t>
      </w:r>
    </w:p>
    <w:p w14:paraId="6274DABE" w14:textId="6AFBB2A7"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Vrrp</w:t>
      </w:r>
      <w:r>
        <w:rPr>
          <w:rFonts w:cs="Huawei Sans"/>
        </w:rPr>
        <w:tab/>
      </w:r>
      <w:r w:rsidR="008A1952" w:rsidRPr="00383667">
        <w:rPr>
          <w:rFonts w:cs="Huawei Sans"/>
        </w:rPr>
        <w:t>Group</w:t>
      </w:r>
      <w:r>
        <w:rPr>
          <w:rFonts w:cs="Huawei Sans"/>
        </w:rPr>
        <w:tab/>
      </w:r>
      <w:r w:rsidR="008A1952"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w:t>
      </w:r>
    </w:p>
    <w:p w14:paraId="555B54F4" w14:textId="783BF504"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Vrrp</w:t>
      </w:r>
      <w:r>
        <w:rPr>
          <w:rFonts w:cs="Huawei Sans"/>
        </w:rPr>
        <w:tab/>
      </w:r>
      <w:r w:rsidR="008A1952" w:rsidRPr="00383667">
        <w:rPr>
          <w:rFonts w:cs="Huawei Sans"/>
        </w:rPr>
        <w:t>Interface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Vlanif100</w:t>
      </w:r>
    </w:p>
    <w:p w14:paraId="728FD36F" w14:textId="139FE5B4"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Service</w:t>
      </w:r>
      <w:r>
        <w:rPr>
          <w:rFonts w:cs="Huawei Sans"/>
        </w:rPr>
        <w:tab/>
      </w:r>
      <w:r w:rsidR="008A1952" w:rsidRPr="00383667">
        <w:rPr>
          <w:rFonts w:cs="Huawei Sans"/>
        </w:rPr>
        <w:t>Index</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0</w:t>
      </w:r>
    </w:p>
    <w:p w14:paraId="698D92D2" w14:textId="26B4318E" w:rsidR="00135587" w:rsidRPr="00383667" w:rsidRDefault="00CD3928" w:rsidP="005714FA">
      <w:pPr>
        <w:pStyle w:val="2f3"/>
        <w:rPr>
          <w:rFonts w:cs="Huawei Sans"/>
          <w:color w:val="EC7061"/>
        </w:rPr>
      </w:pPr>
      <w:r>
        <w:rPr>
          <w:rFonts w:cs="Huawei Sans"/>
          <w:color w:val="EC7061"/>
        </w:rPr>
        <w:tab/>
      </w:r>
      <w:r>
        <w:rPr>
          <w:rFonts w:cs="Huawei Sans"/>
          <w:color w:val="EC7061"/>
        </w:rPr>
        <w:tab/>
      </w:r>
      <w:r w:rsidR="008A1952" w:rsidRPr="00383667">
        <w:rPr>
          <w:rFonts w:cs="Huawei Sans"/>
          <w:color w:val="EC7061"/>
        </w:rPr>
        <w:t>Group</w:t>
      </w:r>
      <w:r>
        <w:rPr>
          <w:rFonts w:cs="Huawei Sans"/>
          <w:color w:val="EC7061"/>
        </w:rPr>
        <w:tab/>
      </w:r>
      <w:r w:rsidR="008A1952" w:rsidRPr="00383667">
        <w:rPr>
          <w:rFonts w:cs="Huawei Sans"/>
          <w:color w:val="EC7061"/>
        </w:rPr>
        <w:t>Vrrp</w:t>
      </w:r>
      <w:r>
        <w:rPr>
          <w:rFonts w:cs="Huawei Sans"/>
          <w:color w:val="EC7061"/>
        </w:rPr>
        <w:tab/>
      </w:r>
      <w:r w:rsidR="008A1952" w:rsidRPr="00383667">
        <w:rPr>
          <w:rFonts w:cs="Huawei Sans"/>
          <w:color w:val="EC7061"/>
        </w:rPr>
        <w:t>Status</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8A1952" w:rsidRPr="00383667">
        <w:rPr>
          <w:rFonts w:cs="Huawei Sans"/>
          <w:color w:val="EC7061"/>
        </w:rPr>
        <w:t>:</w:t>
      </w:r>
      <w:r>
        <w:rPr>
          <w:rFonts w:cs="Huawei Sans"/>
          <w:color w:val="EC7061"/>
        </w:rPr>
        <w:tab/>
      </w:r>
      <w:r w:rsidR="008A1952" w:rsidRPr="00383667">
        <w:rPr>
          <w:rFonts w:cs="Huawei Sans"/>
          <w:color w:val="EC7061"/>
        </w:rPr>
        <w:t>Master</w:t>
      </w:r>
    </w:p>
    <w:p w14:paraId="67340B81" w14:textId="618673A3"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Group</w:t>
      </w:r>
      <w:r>
        <w:rPr>
          <w:rFonts w:cs="Huawei Sans"/>
        </w:rPr>
        <w:tab/>
      </w:r>
      <w:r w:rsidR="008A1952" w:rsidRPr="00383667">
        <w:rPr>
          <w:rFonts w:cs="Huawei Sans"/>
        </w:rPr>
        <w:t>Status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Active</w:t>
      </w:r>
    </w:p>
    <w:p w14:paraId="67D5CAF9" w14:textId="6306CC44"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Group</w:t>
      </w:r>
      <w:r>
        <w:rPr>
          <w:rFonts w:cs="Huawei Sans"/>
        </w:rPr>
        <w:tab/>
      </w:r>
      <w:r w:rsidR="008A1952" w:rsidRPr="00383667">
        <w:rPr>
          <w:rFonts w:cs="Huawei Sans"/>
        </w:rPr>
        <w:t>Backup</w:t>
      </w:r>
      <w:r>
        <w:rPr>
          <w:rFonts w:cs="Huawei Sans"/>
        </w:rPr>
        <w:tab/>
      </w:r>
      <w:r w:rsidR="008A1952" w:rsidRPr="00383667">
        <w:rPr>
          <w:rFonts w:cs="Huawei Sans"/>
        </w:rPr>
        <w:t>Process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497E5B">
        <w:rPr>
          <w:rFonts w:cs="Huawei Sans"/>
        </w:rPr>
        <w:t>Realtime</w:t>
      </w:r>
    </w:p>
    <w:p w14:paraId="02658775" w14:textId="532F9227"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Peer</w:t>
      </w:r>
      <w:r>
        <w:rPr>
          <w:rFonts w:cs="Huawei Sans"/>
        </w:rPr>
        <w:tab/>
      </w:r>
      <w:r w:rsidR="008A1952" w:rsidRPr="00383667">
        <w:rPr>
          <w:rFonts w:cs="Huawei Sans"/>
        </w:rPr>
        <w:t>Group</w:t>
      </w:r>
      <w:r>
        <w:rPr>
          <w:rFonts w:cs="Huawei Sans"/>
        </w:rPr>
        <w:tab/>
      </w:r>
      <w:r w:rsidR="008A1952" w:rsidRPr="00383667">
        <w:rPr>
          <w:rFonts w:cs="Huawei Sans"/>
        </w:rPr>
        <w:t>Device</w:t>
      </w:r>
      <w:r>
        <w:rPr>
          <w:rFonts w:cs="Huawei Sans"/>
        </w:rPr>
        <w:tab/>
      </w:r>
      <w:r w:rsidR="008A1952" w:rsidRPr="00383667">
        <w:rPr>
          <w:rFonts w:cs="Huawei Sans"/>
        </w:rPr>
        <w:t>Name</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AC2</w:t>
      </w:r>
    </w:p>
    <w:p w14:paraId="004F2880" w14:textId="3CEAD7E0"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Peer</w:t>
      </w:r>
      <w:r>
        <w:rPr>
          <w:rFonts w:cs="Huawei Sans"/>
        </w:rPr>
        <w:tab/>
      </w:r>
      <w:r w:rsidR="008A1952" w:rsidRPr="00383667">
        <w:rPr>
          <w:rFonts w:cs="Huawei Sans"/>
        </w:rPr>
        <w:t>Group</w:t>
      </w:r>
      <w:r>
        <w:rPr>
          <w:rFonts w:cs="Huawei Sans"/>
        </w:rPr>
        <w:tab/>
      </w:r>
      <w:r w:rsidR="008A1952" w:rsidRPr="00383667">
        <w:rPr>
          <w:rFonts w:cs="Huawei Sans"/>
        </w:rPr>
        <w:t>Software</w:t>
      </w:r>
      <w:r>
        <w:rPr>
          <w:rFonts w:cs="Huawei Sans"/>
        </w:rPr>
        <w:tab/>
      </w:r>
      <w:r w:rsidR="008A1952" w:rsidRPr="00383667">
        <w:rPr>
          <w:rFonts w:cs="Huawei Sans"/>
        </w:rPr>
        <w:t>Version</w:t>
      </w:r>
      <w:r>
        <w:rPr>
          <w:rFonts w:cs="Huawei Sans"/>
        </w:rPr>
        <w:tab/>
      </w:r>
      <w:r w:rsidR="008A1952" w:rsidRPr="00383667">
        <w:rPr>
          <w:rFonts w:cs="Huawei Sans"/>
        </w:rPr>
        <w:t>:</w:t>
      </w:r>
      <w:r>
        <w:rPr>
          <w:rFonts w:cs="Huawei Sans"/>
        </w:rPr>
        <w:tab/>
      </w:r>
      <w:r w:rsidR="008A1952" w:rsidRPr="00383667">
        <w:rPr>
          <w:rFonts w:cs="Huawei Sans"/>
        </w:rPr>
        <w:t>V200R019C00</w:t>
      </w:r>
    </w:p>
    <w:p w14:paraId="3953A092" w14:textId="48585B68"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Group</w:t>
      </w:r>
      <w:r>
        <w:rPr>
          <w:rFonts w:cs="Huawei Sans"/>
        </w:rPr>
        <w:tab/>
      </w:r>
      <w:r w:rsidR="008A1952" w:rsidRPr="00383667">
        <w:rPr>
          <w:rFonts w:cs="Huawei Sans"/>
        </w:rPr>
        <w:t>Backup</w:t>
      </w:r>
      <w:r>
        <w:rPr>
          <w:rFonts w:cs="Huawei Sans"/>
        </w:rPr>
        <w:tab/>
      </w:r>
      <w:r w:rsidR="008A1952" w:rsidRPr="00383667">
        <w:rPr>
          <w:rFonts w:cs="Huawei Sans"/>
        </w:rPr>
        <w:t>Modules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Access-user</w:t>
      </w:r>
    </w:p>
    <w:p w14:paraId="3AE9612D" w14:textId="489D4817" w:rsidR="00135587" w:rsidRPr="00383667" w:rsidRDefault="00CD3928" w:rsidP="005714FA">
      <w:pPr>
        <w:pStyle w:val="2f3"/>
        <w:rPr>
          <w:rFonts w:cs="Huawei Sans"/>
        </w:rPr>
      </w:pP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AP</w:t>
      </w:r>
    </w:p>
    <w:p w14:paraId="515FCD6E" w14:textId="77777777" w:rsidR="00227531" w:rsidRDefault="008A1952" w:rsidP="005714FA">
      <w:pPr>
        <w:pStyle w:val="2f3"/>
        <w:rPr>
          <w:rFonts w:cs="Huawei Sans"/>
        </w:rPr>
      </w:pPr>
      <w:r w:rsidRPr="00383667">
        <w:rPr>
          <w:rFonts w:cs="Huawei Sans"/>
        </w:rPr>
        <w:t>----------------------------------------------------------</w:t>
      </w:r>
    </w:p>
    <w:p w14:paraId="51F4DFA4" w14:textId="329676FE" w:rsidR="00135587" w:rsidRPr="00383667" w:rsidRDefault="00135587" w:rsidP="005714FA">
      <w:pPr>
        <w:pStyle w:val="2f3"/>
        <w:rPr>
          <w:rFonts w:cs="Huawei Sans"/>
        </w:rPr>
      </w:pPr>
    </w:p>
    <w:p w14:paraId="0B840B1F" w14:textId="03AA5B80" w:rsidR="00135587" w:rsidRPr="00383667" w:rsidRDefault="008A1952" w:rsidP="005714FA">
      <w:pPr>
        <w:pStyle w:val="2f3"/>
        <w:rPr>
          <w:rFonts w:cs="Huawei Sans"/>
        </w:rPr>
      </w:pPr>
      <w:r w:rsidRPr="00383667">
        <w:rPr>
          <w:rFonts w:cs="Huawei Sans"/>
        </w:rPr>
        <w:t>[AC2]</w:t>
      </w:r>
      <w:r w:rsidR="00CD3928">
        <w:rPr>
          <w:rFonts w:cs="Huawei Sans"/>
        </w:rPr>
        <w:tab/>
      </w:r>
      <w:r w:rsidRPr="00383667">
        <w:rPr>
          <w:rFonts w:cs="Huawei Sans"/>
        </w:rPr>
        <w:t>display</w:t>
      </w:r>
      <w:r w:rsidR="00CD3928">
        <w:rPr>
          <w:rFonts w:cs="Huawei Sans"/>
        </w:rPr>
        <w:tab/>
      </w:r>
      <w:r w:rsidRPr="00497E5B">
        <w:rPr>
          <w:rFonts w:cs="Huawei Sans"/>
        </w:rPr>
        <w:t>hsb-group</w:t>
      </w:r>
      <w:r w:rsidR="00CD3928">
        <w:rPr>
          <w:rFonts w:cs="Huawei Sans"/>
        </w:rPr>
        <w:tab/>
      </w:r>
      <w:r w:rsidRPr="00383667">
        <w:rPr>
          <w:rFonts w:cs="Huawei Sans"/>
        </w:rPr>
        <w:t>0</w:t>
      </w:r>
    </w:p>
    <w:p w14:paraId="3EA826F6" w14:textId="28379B35" w:rsidR="00135587" w:rsidRPr="00383667" w:rsidRDefault="008A1952" w:rsidP="005714FA">
      <w:pPr>
        <w:pStyle w:val="2f3"/>
        <w:rPr>
          <w:rFonts w:cs="Huawei Sans"/>
        </w:rPr>
      </w:pPr>
      <w:r w:rsidRPr="00383667">
        <w:rPr>
          <w:rFonts w:cs="Huawei Sans"/>
        </w:rPr>
        <w:t>Hot</w:t>
      </w:r>
      <w:r w:rsidR="00CD3928">
        <w:rPr>
          <w:rFonts w:cs="Huawei Sans"/>
        </w:rPr>
        <w:tab/>
      </w:r>
      <w:r w:rsidRPr="00383667">
        <w:rPr>
          <w:rFonts w:cs="Huawei Sans"/>
        </w:rPr>
        <w:t>Standby</w:t>
      </w:r>
      <w:r w:rsidR="00CD3928">
        <w:rPr>
          <w:rFonts w:cs="Huawei Sans"/>
        </w:rPr>
        <w:tab/>
      </w:r>
      <w:r w:rsidRPr="00383667">
        <w:rPr>
          <w:rFonts w:cs="Huawei Sans"/>
        </w:rPr>
        <w:t>Group</w:t>
      </w:r>
      <w:r w:rsidR="00CD3928">
        <w:rPr>
          <w:rFonts w:cs="Huawei Sans"/>
        </w:rPr>
        <w:tab/>
      </w:r>
      <w:r w:rsidRPr="00383667">
        <w:rPr>
          <w:rFonts w:cs="Huawei Sans"/>
        </w:rPr>
        <w:t>Information:</w:t>
      </w:r>
    </w:p>
    <w:p w14:paraId="0F421E55" w14:textId="77777777" w:rsidR="00135587" w:rsidRPr="00383667" w:rsidRDefault="008A1952" w:rsidP="005714FA">
      <w:pPr>
        <w:pStyle w:val="2f3"/>
        <w:rPr>
          <w:rFonts w:cs="Huawei Sans"/>
        </w:rPr>
      </w:pPr>
      <w:r w:rsidRPr="00383667">
        <w:rPr>
          <w:rFonts w:cs="Huawei Sans"/>
        </w:rPr>
        <w:t>----------------------------------------------------------</w:t>
      </w:r>
    </w:p>
    <w:p w14:paraId="674F8F7F" w14:textId="53C2825E"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HSB-group</w:t>
      </w:r>
      <w:r>
        <w:rPr>
          <w:rFonts w:cs="Huawei Sans"/>
        </w:rPr>
        <w:tab/>
      </w:r>
      <w:r w:rsidR="008A1952"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0</w:t>
      </w:r>
    </w:p>
    <w:p w14:paraId="3DF7B851" w14:textId="3C7737F3"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Vrrp</w:t>
      </w:r>
      <w:r>
        <w:rPr>
          <w:rFonts w:cs="Huawei Sans"/>
        </w:rPr>
        <w:tab/>
      </w:r>
      <w:r w:rsidR="008A1952" w:rsidRPr="00383667">
        <w:rPr>
          <w:rFonts w:cs="Huawei Sans"/>
        </w:rPr>
        <w:t>Group</w:t>
      </w:r>
      <w:r>
        <w:rPr>
          <w:rFonts w:cs="Huawei Sans"/>
        </w:rPr>
        <w:tab/>
      </w:r>
      <w:r w:rsidR="008A1952"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w:t>
      </w:r>
    </w:p>
    <w:p w14:paraId="7C6953DA" w14:textId="0D858500"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Vrrp</w:t>
      </w:r>
      <w:r>
        <w:rPr>
          <w:rFonts w:cs="Huawei Sans"/>
        </w:rPr>
        <w:tab/>
      </w:r>
      <w:r w:rsidR="008A1952" w:rsidRPr="00383667">
        <w:rPr>
          <w:rFonts w:cs="Huawei Sans"/>
        </w:rPr>
        <w:t>Interface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Vlanif100</w:t>
      </w:r>
    </w:p>
    <w:p w14:paraId="209E1E56" w14:textId="04A37328"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Service</w:t>
      </w:r>
      <w:r>
        <w:rPr>
          <w:rFonts w:cs="Huawei Sans"/>
        </w:rPr>
        <w:tab/>
      </w:r>
      <w:r w:rsidR="008A1952" w:rsidRPr="00383667">
        <w:rPr>
          <w:rFonts w:cs="Huawei Sans"/>
        </w:rPr>
        <w:t>Index</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0</w:t>
      </w:r>
    </w:p>
    <w:p w14:paraId="7E9DFB7D" w14:textId="6B8912CF" w:rsidR="00135587" w:rsidRPr="00383667" w:rsidRDefault="00CD3928" w:rsidP="005714FA">
      <w:pPr>
        <w:pStyle w:val="2f3"/>
        <w:rPr>
          <w:rFonts w:cs="Huawei Sans"/>
          <w:color w:val="EC7061"/>
        </w:rPr>
      </w:pPr>
      <w:r>
        <w:rPr>
          <w:rFonts w:cs="Huawei Sans"/>
          <w:color w:val="EC7061"/>
        </w:rPr>
        <w:tab/>
      </w:r>
      <w:r>
        <w:rPr>
          <w:rFonts w:cs="Huawei Sans"/>
          <w:color w:val="EC7061"/>
        </w:rPr>
        <w:tab/>
      </w:r>
      <w:r w:rsidR="008A1952" w:rsidRPr="00383667">
        <w:rPr>
          <w:rFonts w:cs="Huawei Sans"/>
          <w:color w:val="EC7061"/>
        </w:rPr>
        <w:t>Group</w:t>
      </w:r>
      <w:r>
        <w:rPr>
          <w:rFonts w:cs="Huawei Sans"/>
          <w:color w:val="EC7061"/>
        </w:rPr>
        <w:tab/>
      </w:r>
      <w:r w:rsidR="008A1952" w:rsidRPr="00383667">
        <w:rPr>
          <w:rFonts w:cs="Huawei Sans"/>
          <w:color w:val="EC7061"/>
        </w:rPr>
        <w:t>Vrrp</w:t>
      </w:r>
      <w:r>
        <w:rPr>
          <w:rFonts w:cs="Huawei Sans"/>
          <w:color w:val="EC7061"/>
        </w:rPr>
        <w:tab/>
      </w:r>
      <w:r w:rsidR="008A1952" w:rsidRPr="00383667">
        <w:rPr>
          <w:rFonts w:cs="Huawei Sans"/>
          <w:color w:val="EC7061"/>
        </w:rPr>
        <w:t>Status</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8A1952" w:rsidRPr="00383667">
        <w:rPr>
          <w:rFonts w:cs="Huawei Sans"/>
          <w:color w:val="EC7061"/>
        </w:rPr>
        <w:t>:</w:t>
      </w:r>
      <w:r>
        <w:rPr>
          <w:rFonts w:cs="Huawei Sans"/>
          <w:color w:val="EC7061"/>
        </w:rPr>
        <w:tab/>
      </w:r>
      <w:r w:rsidR="008A1952" w:rsidRPr="00383667">
        <w:rPr>
          <w:rFonts w:cs="Huawei Sans"/>
          <w:color w:val="EC7061"/>
        </w:rPr>
        <w:t>Backup</w:t>
      </w:r>
    </w:p>
    <w:p w14:paraId="7C75DE66" w14:textId="6B840009"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Group</w:t>
      </w:r>
      <w:r>
        <w:rPr>
          <w:rFonts w:cs="Huawei Sans"/>
        </w:rPr>
        <w:tab/>
      </w:r>
      <w:r w:rsidR="008A1952" w:rsidRPr="00383667">
        <w:rPr>
          <w:rFonts w:cs="Huawei Sans"/>
        </w:rPr>
        <w:t>Status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Inactive</w:t>
      </w:r>
    </w:p>
    <w:p w14:paraId="07AA1D09" w14:textId="40E17487"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Group</w:t>
      </w:r>
      <w:r>
        <w:rPr>
          <w:rFonts w:cs="Huawei Sans"/>
        </w:rPr>
        <w:tab/>
      </w:r>
      <w:r w:rsidR="008A1952" w:rsidRPr="00383667">
        <w:rPr>
          <w:rFonts w:cs="Huawei Sans"/>
        </w:rPr>
        <w:t>Backup</w:t>
      </w:r>
      <w:r>
        <w:rPr>
          <w:rFonts w:cs="Huawei Sans"/>
        </w:rPr>
        <w:tab/>
      </w:r>
      <w:r w:rsidR="008A1952" w:rsidRPr="00383667">
        <w:rPr>
          <w:rFonts w:cs="Huawei Sans"/>
        </w:rPr>
        <w:t>Process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497E5B">
        <w:rPr>
          <w:rFonts w:cs="Huawei Sans"/>
        </w:rPr>
        <w:t>Realtime</w:t>
      </w:r>
    </w:p>
    <w:p w14:paraId="4195CE1F" w14:textId="4F53D1FA"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Peer</w:t>
      </w:r>
      <w:r>
        <w:rPr>
          <w:rFonts w:cs="Huawei Sans"/>
        </w:rPr>
        <w:tab/>
      </w:r>
      <w:r w:rsidR="008A1952" w:rsidRPr="00383667">
        <w:rPr>
          <w:rFonts w:cs="Huawei Sans"/>
        </w:rPr>
        <w:t>Group</w:t>
      </w:r>
      <w:r>
        <w:rPr>
          <w:rFonts w:cs="Huawei Sans"/>
        </w:rPr>
        <w:tab/>
      </w:r>
      <w:r w:rsidR="008A1952" w:rsidRPr="00383667">
        <w:rPr>
          <w:rFonts w:cs="Huawei Sans"/>
        </w:rPr>
        <w:t>Device</w:t>
      </w:r>
      <w:r>
        <w:rPr>
          <w:rFonts w:cs="Huawei Sans"/>
        </w:rPr>
        <w:tab/>
      </w:r>
      <w:r w:rsidR="008A1952" w:rsidRPr="00383667">
        <w:rPr>
          <w:rFonts w:cs="Huawei Sans"/>
        </w:rPr>
        <w:t>Name</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AC1</w:t>
      </w:r>
    </w:p>
    <w:p w14:paraId="54B26454" w14:textId="03CAE7B1"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Peer</w:t>
      </w:r>
      <w:r>
        <w:rPr>
          <w:rFonts w:cs="Huawei Sans"/>
        </w:rPr>
        <w:tab/>
      </w:r>
      <w:r w:rsidR="008A1952" w:rsidRPr="00383667">
        <w:rPr>
          <w:rFonts w:cs="Huawei Sans"/>
        </w:rPr>
        <w:t>Group</w:t>
      </w:r>
      <w:r>
        <w:rPr>
          <w:rFonts w:cs="Huawei Sans"/>
        </w:rPr>
        <w:tab/>
      </w:r>
      <w:r w:rsidR="008A1952" w:rsidRPr="00383667">
        <w:rPr>
          <w:rFonts w:cs="Huawei Sans"/>
        </w:rPr>
        <w:t>Software</w:t>
      </w:r>
      <w:r>
        <w:rPr>
          <w:rFonts w:cs="Huawei Sans"/>
        </w:rPr>
        <w:tab/>
      </w:r>
      <w:r w:rsidR="008A1952" w:rsidRPr="00383667">
        <w:rPr>
          <w:rFonts w:cs="Huawei Sans"/>
        </w:rPr>
        <w:t>Version</w:t>
      </w:r>
      <w:r>
        <w:rPr>
          <w:rFonts w:cs="Huawei Sans"/>
        </w:rPr>
        <w:tab/>
      </w:r>
      <w:r w:rsidR="008A1952" w:rsidRPr="00383667">
        <w:rPr>
          <w:rFonts w:cs="Huawei Sans"/>
        </w:rPr>
        <w:t>:</w:t>
      </w:r>
      <w:r>
        <w:rPr>
          <w:rFonts w:cs="Huawei Sans"/>
        </w:rPr>
        <w:tab/>
      </w:r>
      <w:r w:rsidR="008A1952" w:rsidRPr="00383667">
        <w:rPr>
          <w:rFonts w:cs="Huawei Sans"/>
        </w:rPr>
        <w:t>V200R019C00</w:t>
      </w:r>
    </w:p>
    <w:p w14:paraId="0D0A2422" w14:textId="36421479"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Group</w:t>
      </w:r>
      <w:r>
        <w:rPr>
          <w:rFonts w:cs="Huawei Sans"/>
        </w:rPr>
        <w:tab/>
      </w:r>
      <w:r w:rsidR="008A1952" w:rsidRPr="00383667">
        <w:rPr>
          <w:rFonts w:cs="Huawei Sans"/>
        </w:rPr>
        <w:t>Backup</w:t>
      </w:r>
      <w:r>
        <w:rPr>
          <w:rFonts w:cs="Huawei Sans"/>
        </w:rPr>
        <w:tab/>
      </w:r>
      <w:r w:rsidR="008A1952" w:rsidRPr="00383667">
        <w:rPr>
          <w:rFonts w:cs="Huawei Sans"/>
        </w:rPr>
        <w:t>Modules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Access-user</w:t>
      </w:r>
    </w:p>
    <w:p w14:paraId="2DB0D2C3" w14:textId="10D3D2A5" w:rsidR="00135587" w:rsidRPr="00383667" w:rsidRDefault="008A1952" w:rsidP="005714FA">
      <w:pPr>
        <w:pStyle w:val="2f3"/>
        <w:rPr>
          <w:rFonts w:cs="Huawei Sans"/>
        </w:rPr>
      </w:pPr>
      <w:r w:rsidRPr="00383667">
        <w:rPr>
          <w:rFonts w:cs="Huawei Sans"/>
        </w:rPr>
        <w:t xml:space="preserve">                             AP</w:t>
      </w:r>
    </w:p>
    <w:p w14:paraId="4EFD87C6" w14:textId="77777777" w:rsidR="00135587" w:rsidRPr="00383667" w:rsidRDefault="008A1952" w:rsidP="005714FA">
      <w:pPr>
        <w:pStyle w:val="2f3"/>
        <w:rPr>
          <w:rFonts w:cs="Huawei Sans"/>
        </w:rPr>
      </w:pPr>
      <w:r w:rsidRPr="00383667">
        <w:rPr>
          <w:rFonts w:cs="Huawei Sans"/>
        </w:rPr>
        <w:t xml:space="preserve">----------------------------------------------------------  </w:t>
      </w:r>
    </w:p>
    <w:p w14:paraId="6F4E90EA" w14:textId="77777777" w:rsidR="00135587" w:rsidRPr="00383667" w:rsidRDefault="00135587" w:rsidP="005714FA">
      <w:pPr>
        <w:pStyle w:val="1e"/>
      </w:pPr>
    </w:p>
    <w:p w14:paraId="73ED7C54" w14:textId="77777777" w:rsidR="00135587" w:rsidRPr="00383667" w:rsidRDefault="008A1952" w:rsidP="005714FA">
      <w:pPr>
        <w:pStyle w:val="1e"/>
      </w:pPr>
      <w:r w:rsidRPr="00383667">
        <w:t># Check the AP online status on AC1 and AC2.</w:t>
      </w:r>
    </w:p>
    <w:p w14:paraId="1C19716C" w14:textId="77777777" w:rsidR="00135587" w:rsidRPr="00383667" w:rsidRDefault="008A1952" w:rsidP="005714FA">
      <w:pPr>
        <w:pStyle w:val="2f3"/>
        <w:rPr>
          <w:rFonts w:cs="Huawei Sans"/>
        </w:rPr>
      </w:pPr>
      <w:r w:rsidRPr="00383667">
        <w:rPr>
          <w:rFonts w:cs="Huawei Sans"/>
        </w:rPr>
        <w:t>&lt;AC1&gt;display</w:t>
      </w:r>
      <w:r w:rsidRPr="00383667">
        <w:rPr>
          <w:rFonts w:cs="Huawei Sans"/>
        </w:rPr>
        <w:tab/>
      </w:r>
      <w:r w:rsidRPr="00497E5B">
        <w:rPr>
          <w:rFonts w:cs="Huawei Sans"/>
        </w:rPr>
        <w:t>ap</w:t>
      </w:r>
      <w:r w:rsidRPr="00383667">
        <w:rPr>
          <w:rFonts w:cs="Huawei Sans"/>
        </w:rPr>
        <w:tab/>
        <w:t>all</w:t>
      </w:r>
    </w:p>
    <w:p w14:paraId="65316F71" w14:textId="77777777" w:rsidR="00135587" w:rsidRPr="00383667" w:rsidRDefault="008A1952" w:rsidP="005714FA">
      <w:pPr>
        <w:pStyle w:val="2f3"/>
        <w:rPr>
          <w:rFonts w:cs="Huawei Sans"/>
        </w:rPr>
      </w:pPr>
      <w:r w:rsidRPr="00383667">
        <w:rPr>
          <w:rFonts w:cs="Huawei Sans"/>
        </w:rPr>
        <w:lastRenderedPageBreak/>
        <w:t>Info:</w:t>
      </w:r>
      <w:r w:rsidRPr="00383667">
        <w:rPr>
          <w:rFonts w:cs="Huawei Sans"/>
        </w:rPr>
        <w:tab/>
        <w:t>This</w:t>
      </w:r>
      <w:r w:rsidRPr="00383667">
        <w:rPr>
          <w:rFonts w:cs="Huawei Sans"/>
        </w:rPr>
        <w:tab/>
        <w:t>operation</w:t>
      </w:r>
      <w:r w:rsidRPr="00383667">
        <w:rPr>
          <w:rFonts w:cs="Huawei Sans"/>
        </w:rPr>
        <w:tab/>
        <w:t>may</w:t>
      </w:r>
      <w:r w:rsidRPr="00383667">
        <w:rPr>
          <w:rFonts w:cs="Huawei Sans"/>
        </w:rPr>
        <w:tab/>
        <w:t>take</w:t>
      </w:r>
      <w:r w:rsidRPr="00383667">
        <w:rPr>
          <w:rFonts w:cs="Huawei Sans"/>
        </w:rPr>
        <w:tab/>
        <w:t>a</w:t>
      </w:r>
      <w:r w:rsidRPr="00383667">
        <w:rPr>
          <w:rFonts w:cs="Huawei Sans"/>
        </w:rPr>
        <w:tab/>
        <w:t>few</w:t>
      </w:r>
      <w:r w:rsidRPr="00383667">
        <w:rPr>
          <w:rFonts w:cs="Huawei Sans"/>
        </w:rPr>
        <w:tab/>
        <w:t>seconds.</w:t>
      </w:r>
      <w:r w:rsidRPr="00383667">
        <w:rPr>
          <w:rFonts w:cs="Huawei Sans"/>
        </w:rPr>
        <w:tab/>
      </w:r>
      <w:r w:rsidRPr="00497E5B">
        <w:rPr>
          <w:rFonts w:cs="Huawei Sans"/>
        </w:rPr>
        <w:t>Please</w:t>
      </w:r>
      <w:r w:rsidRPr="00383667">
        <w:rPr>
          <w:rFonts w:cs="Huawei Sans"/>
        </w:rPr>
        <w:tab/>
        <w:t>wait</w:t>
      </w:r>
      <w:r w:rsidRPr="00383667">
        <w:rPr>
          <w:rFonts w:cs="Huawei Sans"/>
        </w:rPr>
        <w:tab/>
        <w:t>for</w:t>
      </w:r>
      <w:r w:rsidRPr="00383667">
        <w:rPr>
          <w:rFonts w:cs="Huawei Sans"/>
        </w:rPr>
        <w:tab/>
        <w:t>a</w:t>
      </w:r>
      <w:r w:rsidRPr="00383667">
        <w:rPr>
          <w:rFonts w:cs="Huawei Sans"/>
        </w:rPr>
        <w:tab/>
        <w:t>moment.done.</w:t>
      </w:r>
    </w:p>
    <w:p w14:paraId="295ED2DB" w14:textId="77777777" w:rsidR="00135587" w:rsidRPr="00383667" w:rsidRDefault="008A1952" w:rsidP="005714FA">
      <w:pPr>
        <w:pStyle w:val="2f3"/>
        <w:rPr>
          <w:rFonts w:cs="Huawei Sans"/>
        </w:rPr>
      </w:pPr>
      <w:r w:rsidRPr="00383667">
        <w:rPr>
          <w:rFonts w:cs="Huawei Sans"/>
        </w:rPr>
        <w:t>Total</w:t>
      </w:r>
      <w:r w:rsidRPr="00383667">
        <w:rPr>
          <w:rFonts w:cs="Huawei Sans"/>
        </w:rPr>
        <w:tab/>
        <w:t>AP</w:t>
      </w:r>
      <w:r w:rsidRPr="00383667">
        <w:rPr>
          <w:rFonts w:cs="Huawei Sans"/>
        </w:rPr>
        <w:tab/>
        <w:t>information:</w:t>
      </w:r>
    </w:p>
    <w:p w14:paraId="6C361FDD" w14:textId="77777777" w:rsidR="00135587" w:rsidRPr="00383667" w:rsidRDefault="008A1952" w:rsidP="005714FA">
      <w:pPr>
        <w:pStyle w:val="2f3"/>
        <w:rPr>
          <w:rFonts w:cs="Huawei Sans"/>
        </w:rPr>
      </w:pPr>
      <w:r w:rsidRPr="00497E5B">
        <w:rPr>
          <w:rFonts w:cs="Huawei Sans"/>
        </w:rPr>
        <w:t>nor</w:t>
      </w:r>
      <w:r w:rsidRPr="00383667">
        <w:rPr>
          <w:rFonts w:cs="Huawei Sans"/>
        </w:rPr>
        <w:tab/>
      </w:r>
      <w:r w:rsidRPr="00383667">
        <w:rPr>
          <w:rFonts w:cs="Huawei Sans"/>
        </w:rPr>
        <w:tab/>
        <w:t>:</w:t>
      </w:r>
      <w:r w:rsidRPr="00383667">
        <w:rPr>
          <w:rFonts w:cs="Huawei Sans"/>
        </w:rPr>
        <w:tab/>
      </w:r>
      <w:r w:rsidRPr="00497E5B">
        <w:rPr>
          <w:rFonts w:cs="Huawei Sans"/>
        </w:rPr>
        <w:t>normal</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5C68B02D" w14:textId="77777777" w:rsidR="00135587" w:rsidRPr="00383667" w:rsidRDefault="008A1952" w:rsidP="005714FA">
      <w:pPr>
        <w:pStyle w:val="2f3"/>
        <w:rPr>
          <w:rFonts w:cs="Huawei Sans"/>
        </w:rPr>
      </w:pPr>
      <w:r w:rsidRPr="00383667">
        <w:rPr>
          <w:rFonts w:cs="Huawei Sans"/>
        </w:rPr>
        <w:t>----------------------------------------------------------------------------------------</w:t>
      </w:r>
    </w:p>
    <w:p w14:paraId="0639F932" w14:textId="02FDDB1C" w:rsidR="00135587" w:rsidRPr="00383667" w:rsidRDefault="008A1952" w:rsidP="005714FA">
      <w:pPr>
        <w:pStyle w:val="2f3"/>
        <w:rPr>
          <w:rFonts w:cs="Huawei Sans"/>
        </w:rPr>
      </w:pPr>
      <w:r w:rsidRPr="00383667">
        <w:rPr>
          <w:rFonts w:cs="Huawei Sans"/>
        </w:rPr>
        <w:t>ID</w:t>
      </w:r>
      <w:r w:rsidRPr="00383667">
        <w:rPr>
          <w:rFonts w:cs="Huawei Sans"/>
        </w:rPr>
        <w:tab/>
      </w:r>
      <w:r w:rsidRPr="00383667">
        <w:rPr>
          <w:rFonts w:cs="Huawei Sans"/>
        </w:rPr>
        <w:tab/>
      </w:r>
      <w:r w:rsidRPr="00383667">
        <w:rPr>
          <w:rFonts w:cs="Huawei Sans"/>
        </w:rPr>
        <w:tab/>
        <w:t>MAC</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00CD3928">
        <w:rPr>
          <w:rFonts w:cs="Huawei Sans"/>
        </w:rPr>
        <w:tab/>
      </w:r>
      <w:r w:rsidRPr="00383667">
        <w:rPr>
          <w:rFonts w:cs="Huawei Sans"/>
        </w:rPr>
        <w:tab/>
        <w:t xml:space="preserve">Name </w:t>
      </w:r>
      <w:r w:rsidRPr="00383667">
        <w:rPr>
          <w:rFonts w:cs="Huawei Sans"/>
        </w:rPr>
        <w:tab/>
        <w:t>Group</w:t>
      </w:r>
      <w:r w:rsidR="00CD3928">
        <w:rPr>
          <w:rFonts w:cs="Huawei Sans"/>
        </w:rPr>
        <w:tab/>
      </w:r>
      <w:r w:rsidRPr="00383667">
        <w:rPr>
          <w:rFonts w:cs="Huawei Sans"/>
        </w:rPr>
        <w:tab/>
      </w:r>
      <w:r w:rsidRPr="00383667">
        <w:rPr>
          <w:rFonts w:cs="Huawei Sans"/>
        </w:rPr>
        <w:tab/>
        <w:t>IP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State</w:t>
      </w:r>
      <w:r w:rsidRPr="00383667">
        <w:rPr>
          <w:rFonts w:cs="Huawei Sans"/>
        </w:rPr>
        <w:tab/>
        <w:t>STA</w:t>
      </w:r>
      <w:r w:rsidRPr="00383667">
        <w:rPr>
          <w:rFonts w:cs="Huawei Sans"/>
        </w:rPr>
        <w:tab/>
        <w:t>Uptime</w:t>
      </w:r>
    </w:p>
    <w:p w14:paraId="655D52CE" w14:textId="77777777" w:rsidR="00135587" w:rsidRPr="00383667" w:rsidRDefault="008A1952" w:rsidP="005714FA">
      <w:pPr>
        <w:pStyle w:val="2f3"/>
        <w:rPr>
          <w:rFonts w:cs="Huawei Sans"/>
        </w:rPr>
      </w:pPr>
      <w:r w:rsidRPr="00383667">
        <w:rPr>
          <w:rFonts w:cs="Huawei Sans"/>
        </w:rPr>
        <w:t>----------------------------------------------------------------------------------------</w:t>
      </w:r>
    </w:p>
    <w:p w14:paraId="2252EB12" w14:textId="77777777" w:rsidR="00135587" w:rsidRPr="00383667" w:rsidRDefault="008A1952" w:rsidP="005714FA">
      <w:pPr>
        <w:pStyle w:val="2f3"/>
        <w:rPr>
          <w:rFonts w:cs="Huawei Sans"/>
        </w:rPr>
      </w:pPr>
      <w:r w:rsidRPr="00383667">
        <w:rPr>
          <w:rFonts w:cs="Huawei Sans"/>
        </w:rPr>
        <w:t>0</w:t>
      </w:r>
      <w:r w:rsidRPr="00383667">
        <w:rPr>
          <w:rFonts w:cs="Huawei Sans"/>
        </w:rPr>
        <w:tab/>
      </w:r>
      <w:r w:rsidRPr="00383667">
        <w:rPr>
          <w:rFonts w:cs="Huawei Sans"/>
        </w:rPr>
        <w:tab/>
      </w:r>
      <w:r w:rsidRPr="00383667">
        <w:rPr>
          <w:rFonts w:cs="Huawei Sans"/>
        </w:rPr>
        <w:tab/>
      </w:r>
      <w:r w:rsidRPr="00383667">
        <w:rPr>
          <w:rFonts w:cs="Huawei Sans"/>
        </w:rPr>
        <w:tab/>
        <w:t>00e0-fc6e-2890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ap1</w:t>
      </w:r>
      <w:r w:rsidRPr="00383667">
        <w:rPr>
          <w:rFonts w:cs="Huawei Sans"/>
        </w:rPr>
        <w:tab/>
      </w:r>
      <w:r w:rsidRPr="00383667">
        <w:rPr>
          <w:rFonts w:cs="Huawei Sans"/>
        </w:rPr>
        <w:tab/>
        <w:t xml:space="preserve"> depart</w:t>
      </w:r>
      <w:r w:rsidRPr="00383667">
        <w:rPr>
          <w:rFonts w:cs="Huawei Sans"/>
        </w:rPr>
        <w:tab/>
        <w:t xml:space="preserve">  10.0.10.254</w:t>
      </w:r>
      <w:r w:rsidRPr="00383667">
        <w:rPr>
          <w:rFonts w:cs="Huawei Sans"/>
        </w:rPr>
        <w:tab/>
      </w:r>
      <w:r w:rsidRPr="00383667">
        <w:rPr>
          <w:rFonts w:cs="Huawei Sans"/>
        </w:rPr>
        <w:tab/>
        <w:t>AirEngine5760-10</w:t>
      </w:r>
      <w:r w:rsidRPr="00383667">
        <w:rPr>
          <w:rFonts w:cs="Huawei Sans"/>
        </w:rPr>
        <w:tab/>
      </w:r>
      <w:r w:rsidRPr="00383667">
        <w:rPr>
          <w:rFonts w:cs="Huawei Sans"/>
        </w:rPr>
        <w:tab/>
      </w:r>
      <w:r w:rsidRPr="00383667">
        <w:rPr>
          <w:rFonts w:cs="Huawei Sans"/>
        </w:rPr>
        <w:tab/>
      </w:r>
      <w:r w:rsidRPr="00383667">
        <w:rPr>
          <w:rFonts w:cs="Huawei Sans"/>
          <w:color w:val="EC7061"/>
          <w:shd w:val="clear" w:color="auto" w:fill="D9D9D9"/>
        </w:rPr>
        <w:t>nor</w:t>
      </w:r>
      <w:r w:rsidRPr="00383667">
        <w:rPr>
          <w:rFonts w:cs="Huawei Sans"/>
          <w:color w:val="EC7061"/>
          <w:shd w:val="clear" w:color="auto" w:fill="D9D9D9"/>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r>
      <w:r w:rsidRPr="00383667">
        <w:rPr>
          <w:rFonts w:cs="Huawei Sans"/>
          <w:color w:val="EC7061"/>
          <w:shd w:val="clear" w:color="auto" w:fill="D9D9D9"/>
        </w:rPr>
        <w:t>12M:27S</w:t>
      </w:r>
    </w:p>
    <w:p w14:paraId="3D148611" w14:textId="77777777" w:rsidR="00135587" w:rsidRPr="00383667" w:rsidRDefault="008A1952" w:rsidP="005714FA">
      <w:pPr>
        <w:pStyle w:val="2f3"/>
        <w:rPr>
          <w:rStyle w:val="2f4"/>
          <w:rFonts w:cs="Huawei Sans"/>
          <w:shd w:val="clear" w:color="auto" w:fill="auto"/>
        </w:rPr>
      </w:pPr>
      <w:r w:rsidRPr="00383667">
        <w:rPr>
          <w:rFonts w:cs="Huawei Sans"/>
        </w:rPr>
        <w:t>1</w:t>
      </w:r>
      <w:r w:rsidRPr="00383667">
        <w:rPr>
          <w:rFonts w:cs="Huawei Sans"/>
        </w:rPr>
        <w:tab/>
      </w:r>
      <w:r w:rsidRPr="00383667">
        <w:rPr>
          <w:rFonts w:cs="Huawei Sans"/>
        </w:rPr>
        <w:tab/>
      </w:r>
      <w:r w:rsidRPr="00383667">
        <w:rPr>
          <w:rFonts w:cs="Huawei Sans"/>
        </w:rPr>
        <w:tab/>
      </w:r>
      <w:r w:rsidRPr="00383667">
        <w:rPr>
          <w:rFonts w:cs="Huawei Sans"/>
        </w:rPr>
        <w:tab/>
        <w:t>00e0-fcde-1990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ap2</w:t>
      </w:r>
      <w:r w:rsidRPr="00383667">
        <w:rPr>
          <w:rFonts w:cs="Huawei Sans"/>
        </w:rPr>
        <w:tab/>
      </w:r>
      <w:r w:rsidRPr="00383667">
        <w:rPr>
          <w:rFonts w:cs="Huawei Sans"/>
        </w:rPr>
        <w:tab/>
        <w:t xml:space="preserve"> depart</w:t>
      </w:r>
      <w:r w:rsidRPr="00383667">
        <w:rPr>
          <w:rFonts w:cs="Huawei Sans"/>
        </w:rPr>
        <w:tab/>
        <w:t xml:space="preserve">  10.0.10.253</w:t>
      </w:r>
      <w:r w:rsidRPr="00383667">
        <w:rPr>
          <w:rFonts w:cs="Huawei Sans"/>
        </w:rPr>
        <w:tab/>
      </w:r>
      <w:r w:rsidRPr="00383667">
        <w:rPr>
          <w:rFonts w:cs="Huawei Sans"/>
        </w:rPr>
        <w:tab/>
        <w:t>AirEngine5760-10</w:t>
      </w:r>
      <w:r w:rsidRPr="00383667">
        <w:rPr>
          <w:rFonts w:cs="Huawei Sans"/>
        </w:rPr>
        <w:tab/>
      </w:r>
      <w:r w:rsidRPr="00383667">
        <w:rPr>
          <w:rFonts w:cs="Huawei Sans"/>
        </w:rPr>
        <w:tab/>
      </w:r>
      <w:r w:rsidRPr="00383667">
        <w:rPr>
          <w:rFonts w:cs="Huawei Sans"/>
        </w:rPr>
        <w:tab/>
      </w:r>
      <w:r w:rsidRPr="00383667">
        <w:rPr>
          <w:rFonts w:cs="Huawei Sans"/>
          <w:color w:val="EC7061"/>
          <w:shd w:val="clear" w:color="auto" w:fill="D9D9D9"/>
        </w:rPr>
        <w:t>nor</w:t>
      </w:r>
      <w:r w:rsidRPr="00383667">
        <w:rPr>
          <w:rStyle w:val="2f4"/>
          <w:rFonts w:cs="Huawei Sans"/>
          <w:shd w:val="clear" w:color="auto" w:fill="auto"/>
        </w:rPr>
        <w:tab/>
      </w:r>
      <w:r w:rsidRPr="00383667">
        <w:rPr>
          <w:rStyle w:val="2f4"/>
          <w:rFonts w:cs="Huawei Sans"/>
          <w:shd w:val="clear" w:color="auto" w:fill="auto"/>
        </w:rPr>
        <w:tab/>
      </w:r>
      <w:r w:rsidRPr="00383667">
        <w:rPr>
          <w:rStyle w:val="2f4"/>
          <w:rFonts w:cs="Huawei Sans"/>
          <w:shd w:val="clear" w:color="auto" w:fill="auto"/>
        </w:rPr>
        <w:tab/>
        <w:t>0</w:t>
      </w:r>
      <w:r w:rsidRPr="00383667">
        <w:rPr>
          <w:rStyle w:val="2f4"/>
          <w:rFonts w:cs="Huawei Sans"/>
          <w:shd w:val="clear" w:color="auto" w:fill="auto"/>
        </w:rPr>
        <w:tab/>
      </w:r>
      <w:r w:rsidRPr="00383667">
        <w:rPr>
          <w:rStyle w:val="2f4"/>
          <w:rFonts w:cs="Huawei Sans"/>
          <w:shd w:val="clear" w:color="auto" w:fill="auto"/>
        </w:rPr>
        <w:tab/>
      </w:r>
      <w:r w:rsidRPr="00383667">
        <w:rPr>
          <w:rStyle w:val="2f4"/>
          <w:rFonts w:cs="Huawei Sans"/>
          <w:shd w:val="clear" w:color="auto" w:fill="auto"/>
        </w:rPr>
        <w:tab/>
      </w:r>
      <w:r w:rsidRPr="00383667">
        <w:rPr>
          <w:rFonts w:cs="Huawei Sans"/>
          <w:color w:val="EC7061"/>
          <w:shd w:val="clear" w:color="auto" w:fill="D9D9D9"/>
        </w:rPr>
        <w:t>12M:29S</w:t>
      </w:r>
    </w:p>
    <w:p w14:paraId="4F53296F" w14:textId="77777777" w:rsidR="00135587" w:rsidRPr="00383667" w:rsidRDefault="008A1952" w:rsidP="005714FA">
      <w:pPr>
        <w:pStyle w:val="2f3"/>
        <w:rPr>
          <w:rFonts w:cs="Huawei Sans"/>
        </w:rPr>
      </w:pPr>
      <w:r w:rsidRPr="00383667">
        <w:rPr>
          <w:rFonts w:cs="Huawei Sans"/>
        </w:rPr>
        <w:t>----------------------------------------------------------------------------------------</w:t>
      </w:r>
    </w:p>
    <w:p w14:paraId="1B42889A" w14:textId="77777777" w:rsidR="00135587" w:rsidRPr="00383667" w:rsidRDefault="008A1952" w:rsidP="005714FA">
      <w:pPr>
        <w:pStyle w:val="2f3"/>
        <w:rPr>
          <w:rFonts w:cs="Huawei Sans"/>
        </w:rPr>
      </w:pPr>
      <w:r w:rsidRPr="00383667">
        <w:rPr>
          <w:rFonts w:cs="Huawei Sans"/>
        </w:rPr>
        <w:t>Total:</w:t>
      </w:r>
      <w:r w:rsidRPr="00383667">
        <w:rPr>
          <w:rFonts w:cs="Huawei Sans"/>
        </w:rPr>
        <w:tab/>
        <w:t>2</w:t>
      </w:r>
    </w:p>
    <w:p w14:paraId="627F4633" w14:textId="77777777" w:rsidR="00135587" w:rsidRPr="00383667" w:rsidRDefault="00135587" w:rsidP="005714FA">
      <w:pPr>
        <w:pStyle w:val="2f3"/>
        <w:rPr>
          <w:rFonts w:cs="Huawei Sans"/>
        </w:rPr>
      </w:pPr>
    </w:p>
    <w:p w14:paraId="02E54370" w14:textId="77777777" w:rsidR="00135587" w:rsidRPr="00383667" w:rsidRDefault="008A1952" w:rsidP="005714FA">
      <w:pPr>
        <w:pStyle w:val="2f3"/>
        <w:rPr>
          <w:rFonts w:cs="Huawei Sans"/>
        </w:rPr>
      </w:pPr>
      <w:r w:rsidRPr="00383667">
        <w:rPr>
          <w:rFonts w:cs="Huawei Sans"/>
        </w:rPr>
        <w:t>&lt;AC2&gt;dis</w:t>
      </w:r>
      <w:r w:rsidRPr="00383667">
        <w:rPr>
          <w:rFonts w:cs="Huawei Sans"/>
        </w:rPr>
        <w:tab/>
      </w:r>
      <w:r w:rsidRPr="00497E5B">
        <w:rPr>
          <w:rFonts w:cs="Huawei Sans"/>
        </w:rPr>
        <w:t>ap</w:t>
      </w:r>
      <w:r w:rsidRPr="00383667">
        <w:rPr>
          <w:rFonts w:cs="Huawei Sans"/>
        </w:rPr>
        <w:tab/>
        <w:t>all</w:t>
      </w:r>
    </w:p>
    <w:p w14:paraId="58BE3A0C" w14:textId="77777777" w:rsidR="00135587" w:rsidRPr="00383667" w:rsidRDefault="008A1952" w:rsidP="005714FA">
      <w:pPr>
        <w:pStyle w:val="2f3"/>
        <w:rPr>
          <w:rFonts w:cs="Huawei Sans"/>
        </w:rPr>
      </w:pPr>
      <w:r w:rsidRPr="00383667">
        <w:rPr>
          <w:rFonts w:cs="Huawei Sans"/>
        </w:rPr>
        <w:t>Info:</w:t>
      </w:r>
      <w:r w:rsidRPr="00383667">
        <w:rPr>
          <w:rFonts w:cs="Huawei Sans"/>
        </w:rPr>
        <w:tab/>
        <w:t>This</w:t>
      </w:r>
      <w:r w:rsidRPr="00383667">
        <w:rPr>
          <w:rFonts w:cs="Huawei Sans"/>
        </w:rPr>
        <w:tab/>
        <w:t>operation</w:t>
      </w:r>
      <w:r w:rsidRPr="00383667">
        <w:rPr>
          <w:rFonts w:cs="Huawei Sans"/>
        </w:rPr>
        <w:tab/>
        <w:t>may</w:t>
      </w:r>
      <w:r w:rsidRPr="00383667">
        <w:rPr>
          <w:rFonts w:cs="Huawei Sans"/>
        </w:rPr>
        <w:tab/>
        <w:t>take</w:t>
      </w:r>
      <w:r w:rsidRPr="00383667">
        <w:rPr>
          <w:rFonts w:cs="Huawei Sans"/>
        </w:rPr>
        <w:tab/>
        <w:t>a</w:t>
      </w:r>
      <w:r w:rsidRPr="00383667">
        <w:rPr>
          <w:rFonts w:cs="Huawei Sans"/>
        </w:rPr>
        <w:tab/>
        <w:t>few</w:t>
      </w:r>
      <w:r w:rsidRPr="00383667">
        <w:rPr>
          <w:rFonts w:cs="Huawei Sans"/>
        </w:rPr>
        <w:tab/>
        <w:t>seconds.</w:t>
      </w:r>
      <w:r w:rsidRPr="00383667">
        <w:rPr>
          <w:rFonts w:cs="Huawei Sans"/>
        </w:rPr>
        <w:tab/>
      </w:r>
      <w:r w:rsidRPr="00497E5B">
        <w:rPr>
          <w:rFonts w:cs="Huawei Sans"/>
        </w:rPr>
        <w:t>Please</w:t>
      </w:r>
      <w:r w:rsidRPr="00383667">
        <w:rPr>
          <w:rFonts w:cs="Huawei Sans"/>
        </w:rPr>
        <w:tab/>
        <w:t>wait</w:t>
      </w:r>
      <w:r w:rsidRPr="00383667">
        <w:rPr>
          <w:rFonts w:cs="Huawei Sans"/>
        </w:rPr>
        <w:tab/>
        <w:t>for</w:t>
      </w:r>
      <w:r w:rsidRPr="00383667">
        <w:rPr>
          <w:rFonts w:cs="Huawei Sans"/>
        </w:rPr>
        <w:tab/>
        <w:t>a</w:t>
      </w:r>
      <w:r w:rsidRPr="00383667">
        <w:rPr>
          <w:rFonts w:cs="Huawei Sans"/>
        </w:rPr>
        <w:tab/>
        <w:t>moment.done.</w:t>
      </w:r>
    </w:p>
    <w:p w14:paraId="7FF9110A" w14:textId="77777777" w:rsidR="00135587" w:rsidRPr="00383667" w:rsidRDefault="008A1952" w:rsidP="005714FA">
      <w:pPr>
        <w:pStyle w:val="2f3"/>
        <w:rPr>
          <w:rFonts w:cs="Huawei Sans"/>
        </w:rPr>
      </w:pPr>
      <w:r w:rsidRPr="00383667">
        <w:rPr>
          <w:rFonts w:cs="Huawei Sans"/>
        </w:rPr>
        <w:t>Total</w:t>
      </w:r>
      <w:r w:rsidRPr="00383667">
        <w:rPr>
          <w:rFonts w:cs="Huawei Sans"/>
        </w:rPr>
        <w:tab/>
        <w:t>AP</w:t>
      </w:r>
      <w:r w:rsidRPr="00383667">
        <w:rPr>
          <w:rFonts w:cs="Huawei Sans"/>
        </w:rPr>
        <w:tab/>
        <w:t>information:</w:t>
      </w:r>
    </w:p>
    <w:p w14:paraId="236BC836" w14:textId="77777777" w:rsidR="00135587" w:rsidRPr="00383667" w:rsidRDefault="008A1952" w:rsidP="005714FA">
      <w:pPr>
        <w:pStyle w:val="2f3"/>
        <w:rPr>
          <w:rFonts w:cs="Huawei Sans"/>
        </w:rPr>
      </w:pPr>
      <w:r w:rsidRPr="00497E5B">
        <w:rPr>
          <w:rFonts w:cs="Huawei Sans"/>
        </w:rPr>
        <w:t>stdby</w:t>
      </w:r>
      <w:r w:rsidRPr="00383667">
        <w:rPr>
          <w:rFonts w:cs="Huawei Sans"/>
        </w:rPr>
        <w:t>:</w:t>
      </w:r>
      <w:r w:rsidRPr="00383667">
        <w:rPr>
          <w:rFonts w:cs="Huawei Sans"/>
        </w:rPr>
        <w:tab/>
      </w:r>
      <w:r w:rsidRPr="00497E5B">
        <w:rPr>
          <w:rFonts w:cs="Huawei Sans"/>
        </w:rPr>
        <w:t>standby</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26D39A2C" w14:textId="77777777" w:rsidR="00135587" w:rsidRPr="00383667" w:rsidRDefault="008A1952" w:rsidP="005714FA">
      <w:pPr>
        <w:pStyle w:val="2f3"/>
        <w:rPr>
          <w:rFonts w:cs="Huawei Sans"/>
        </w:rPr>
      </w:pPr>
      <w:r w:rsidRPr="00383667">
        <w:rPr>
          <w:rFonts w:cs="Huawei Sans"/>
        </w:rPr>
        <w:t>---------------------------------------------------------------------------------------</w:t>
      </w:r>
    </w:p>
    <w:p w14:paraId="69CAE185" w14:textId="184D175C" w:rsidR="00135587" w:rsidRPr="00383667" w:rsidRDefault="008A1952" w:rsidP="005714FA">
      <w:pPr>
        <w:pStyle w:val="2f3"/>
        <w:rPr>
          <w:rFonts w:cs="Huawei Sans"/>
        </w:rPr>
      </w:pPr>
      <w:r w:rsidRPr="00383667">
        <w:rPr>
          <w:rFonts w:cs="Huawei Sans"/>
        </w:rPr>
        <w:t>ID</w:t>
      </w:r>
      <w:r w:rsidRPr="00383667">
        <w:rPr>
          <w:rFonts w:cs="Huawei Sans"/>
        </w:rPr>
        <w:tab/>
      </w:r>
      <w:r w:rsidRPr="00383667">
        <w:rPr>
          <w:rFonts w:cs="Huawei Sans"/>
        </w:rPr>
        <w:tab/>
      </w:r>
      <w:r w:rsidRPr="00383667">
        <w:rPr>
          <w:rFonts w:cs="Huawei Sans"/>
        </w:rPr>
        <w:tab/>
        <w:t>MAC</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Name </w:t>
      </w:r>
      <w:r w:rsidRPr="00383667">
        <w:rPr>
          <w:rFonts w:cs="Huawei Sans"/>
        </w:rPr>
        <w:tab/>
        <w:t>Group</w:t>
      </w:r>
      <w:r w:rsidRPr="00383667">
        <w:rPr>
          <w:rFonts w:cs="Huawei Sans"/>
        </w:rPr>
        <w:tab/>
      </w:r>
      <w:r w:rsidR="00F4454B">
        <w:rPr>
          <w:rFonts w:cs="Huawei Sans"/>
        </w:rPr>
        <w:tab/>
      </w:r>
      <w:r w:rsidRPr="00383667">
        <w:rPr>
          <w:rFonts w:cs="Huawei Sans"/>
        </w:rPr>
        <w:tab/>
        <w:t>IP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State</w:t>
      </w:r>
      <w:r w:rsidRPr="00383667">
        <w:rPr>
          <w:rFonts w:cs="Huawei Sans"/>
        </w:rPr>
        <w:tab/>
        <w:t xml:space="preserve"> STA</w:t>
      </w:r>
      <w:r w:rsidRPr="00383667">
        <w:rPr>
          <w:rFonts w:cs="Huawei Sans"/>
        </w:rPr>
        <w:tab/>
        <w:t>Uptime</w:t>
      </w:r>
    </w:p>
    <w:p w14:paraId="0CF60B7B" w14:textId="77777777" w:rsidR="00135587" w:rsidRPr="00383667" w:rsidRDefault="008A1952" w:rsidP="005714FA">
      <w:pPr>
        <w:pStyle w:val="2f3"/>
        <w:rPr>
          <w:rFonts w:cs="Huawei Sans"/>
        </w:rPr>
      </w:pPr>
      <w:r w:rsidRPr="00383667">
        <w:rPr>
          <w:rFonts w:cs="Huawei Sans"/>
        </w:rPr>
        <w:t>---------------------------------------------------------------------------------------</w:t>
      </w:r>
    </w:p>
    <w:p w14:paraId="1C65B773" w14:textId="15B55A2F" w:rsidR="00135587" w:rsidRPr="00383667" w:rsidRDefault="008A1952" w:rsidP="005714FA">
      <w:pPr>
        <w:pStyle w:val="2f3"/>
        <w:rPr>
          <w:rFonts w:cs="Huawei Sans"/>
        </w:rPr>
      </w:pPr>
      <w:r w:rsidRPr="00383667">
        <w:rPr>
          <w:rFonts w:cs="Huawei Sans"/>
        </w:rPr>
        <w:t>0</w:t>
      </w:r>
      <w:r w:rsidRPr="00383667">
        <w:rPr>
          <w:rFonts w:cs="Huawei Sans"/>
        </w:rPr>
        <w:tab/>
      </w:r>
      <w:r w:rsidRPr="00383667">
        <w:rPr>
          <w:rFonts w:cs="Huawei Sans"/>
        </w:rPr>
        <w:tab/>
      </w:r>
      <w:r w:rsidRPr="00383667">
        <w:rPr>
          <w:rFonts w:cs="Huawei Sans"/>
        </w:rPr>
        <w:tab/>
      </w:r>
      <w:r w:rsidRPr="00383667">
        <w:rPr>
          <w:rFonts w:cs="Huawei Sans"/>
        </w:rPr>
        <w:tab/>
        <w:t>00e0-fc6e-2890</w:t>
      </w:r>
      <w:r w:rsidRPr="00383667">
        <w:rPr>
          <w:rFonts w:cs="Huawei Sans"/>
        </w:rPr>
        <w:tab/>
      </w:r>
      <w:r w:rsidRPr="00383667">
        <w:rPr>
          <w:rFonts w:cs="Huawei Sans"/>
        </w:rPr>
        <w:tab/>
      </w:r>
      <w:r w:rsidRPr="00383667">
        <w:rPr>
          <w:rFonts w:cs="Huawei Sans"/>
        </w:rPr>
        <w:tab/>
      </w:r>
      <w:r w:rsidRPr="00383667">
        <w:rPr>
          <w:rFonts w:cs="Huawei Sans"/>
        </w:rPr>
        <w:tab/>
        <w:t>ap1</w:t>
      </w:r>
      <w:r w:rsidRPr="00383667">
        <w:rPr>
          <w:rFonts w:cs="Huawei Sans"/>
        </w:rPr>
        <w:tab/>
      </w:r>
      <w:r w:rsidRPr="00383667">
        <w:rPr>
          <w:rFonts w:cs="Huawei Sans"/>
        </w:rPr>
        <w:tab/>
        <w:t xml:space="preserve"> depart</w:t>
      </w:r>
      <w:r w:rsidRPr="00383667">
        <w:rPr>
          <w:rFonts w:cs="Huawei Sans"/>
        </w:rPr>
        <w:tab/>
        <w:t xml:space="preserve">  10.0.10.254</w:t>
      </w:r>
      <w:r w:rsidRPr="00383667">
        <w:rPr>
          <w:rFonts w:cs="Huawei Sans"/>
        </w:rPr>
        <w:tab/>
      </w:r>
      <w:r w:rsidRPr="00383667">
        <w:rPr>
          <w:rFonts w:cs="Huawei Sans"/>
        </w:rPr>
        <w:tab/>
        <w:t>AirEngine5760-10</w:t>
      </w:r>
      <w:r w:rsidRPr="00383667">
        <w:rPr>
          <w:rFonts w:cs="Huawei Sans"/>
        </w:rPr>
        <w:tab/>
      </w:r>
      <w:r w:rsidRPr="00383667">
        <w:rPr>
          <w:rFonts w:cs="Huawei Sans"/>
          <w:color w:val="EC7061"/>
          <w:shd w:val="clear" w:color="auto" w:fill="D9D9D9"/>
        </w:rPr>
        <w:tab/>
        <w:t>stdby</w:t>
      </w:r>
      <w:r w:rsidRPr="00383667">
        <w:rPr>
          <w:rFonts w:cs="Huawei Sans"/>
          <w:color w:val="EC7061"/>
          <w:shd w:val="clear" w:color="auto" w:fill="D9D9D9"/>
        </w:rPr>
        <w:tab/>
      </w:r>
      <w:r w:rsidRPr="00383667">
        <w:rPr>
          <w:rFonts w:cs="Huawei Sans"/>
        </w:rPr>
        <w:tab/>
        <w:t>1</w:t>
      </w:r>
      <w:r w:rsidRPr="00383667">
        <w:rPr>
          <w:rFonts w:cs="Huawei Sans"/>
        </w:rPr>
        <w:tab/>
      </w:r>
      <w:r w:rsidRPr="00383667">
        <w:rPr>
          <w:rFonts w:cs="Huawei Sans"/>
        </w:rPr>
        <w:tab/>
        <w:t xml:space="preserve"> </w:t>
      </w:r>
      <w:r w:rsidRPr="00383667">
        <w:rPr>
          <w:rFonts w:cs="Huawei Sans"/>
        </w:rPr>
        <w:tab/>
        <w:t>-</w:t>
      </w:r>
    </w:p>
    <w:p w14:paraId="549E8351" w14:textId="775BBED8" w:rsidR="00135587" w:rsidRPr="00383667" w:rsidRDefault="008A1952" w:rsidP="005714FA">
      <w:pPr>
        <w:pStyle w:val="2f3"/>
        <w:rPr>
          <w:rStyle w:val="2f4"/>
          <w:rFonts w:cs="Huawei Sans"/>
          <w:shd w:val="clear" w:color="auto" w:fill="auto"/>
        </w:rPr>
      </w:pPr>
      <w:r w:rsidRPr="00383667">
        <w:rPr>
          <w:rFonts w:cs="Huawei Sans"/>
        </w:rPr>
        <w:t>1</w:t>
      </w:r>
      <w:r w:rsidRPr="00383667">
        <w:rPr>
          <w:rFonts w:cs="Huawei Sans"/>
        </w:rPr>
        <w:tab/>
      </w:r>
      <w:r w:rsidRPr="00383667">
        <w:rPr>
          <w:rFonts w:cs="Huawei Sans"/>
        </w:rPr>
        <w:tab/>
      </w:r>
      <w:r w:rsidRPr="00383667">
        <w:rPr>
          <w:rFonts w:cs="Huawei Sans"/>
        </w:rPr>
        <w:tab/>
      </w:r>
      <w:r w:rsidRPr="00383667">
        <w:rPr>
          <w:rFonts w:cs="Huawei Sans"/>
        </w:rPr>
        <w:tab/>
        <w:t>00e0-fcde-1990</w:t>
      </w:r>
      <w:r w:rsidRPr="00383667">
        <w:rPr>
          <w:rFonts w:cs="Huawei Sans"/>
        </w:rPr>
        <w:tab/>
      </w:r>
      <w:r w:rsidRPr="00383667">
        <w:rPr>
          <w:rFonts w:cs="Huawei Sans"/>
        </w:rPr>
        <w:tab/>
      </w:r>
      <w:r w:rsidRPr="00383667">
        <w:rPr>
          <w:rFonts w:cs="Huawei Sans"/>
        </w:rPr>
        <w:tab/>
      </w:r>
      <w:r w:rsidRPr="00383667">
        <w:rPr>
          <w:rFonts w:cs="Huawei Sans"/>
        </w:rPr>
        <w:tab/>
        <w:t>ap2</w:t>
      </w:r>
      <w:r w:rsidR="00CD3928">
        <w:rPr>
          <w:rFonts w:cs="Huawei Sans"/>
        </w:rPr>
        <w:tab/>
      </w:r>
      <w:r w:rsidR="00CD3928">
        <w:rPr>
          <w:rFonts w:cs="Huawei Sans"/>
        </w:rPr>
        <w:tab/>
      </w:r>
      <w:r w:rsidRPr="00383667">
        <w:rPr>
          <w:rFonts w:cs="Huawei Sans"/>
        </w:rPr>
        <w:t xml:space="preserve"> </w:t>
      </w:r>
      <w:r w:rsidRPr="00383667">
        <w:rPr>
          <w:rFonts w:cs="Huawei Sans"/>
        </w:rPr>
        <w:tab/>
        <w:t>depart</w:t>
      </w:r>
      <w:r w:rsidRPr="00383667">
        <w:rPr>
          <w:rFonts w:cs="Huawei Sans"/>
        </w:rPr>
        <w:tab/>
        <w:t xml:space="preserve">  10.0.10.253</w:t>
      </w:r>
      <w:r w:rsidRPr="00383667">
        <w:rPr>
          <w:rFonts w:cs="Huawei Sans"/>
        </w:rPr>
        <w:tab/>
      </w:r>
      <w:r w:rsidRPr="00383667">
        <w:rPr>
          <w:rFonts w:cs="Huawei Sans"/>
        </w:rPr>
        <w:tab/>
        <w:t>AirEngine5760-10</w:t>
      </w:r>
      <w:r w:rsidRPr="00383667">
        <w:rPr>
          <w:rFonts w:cs="Huawei Sans"/>
        </w:rPr>
        <w:tab/>
      </w:r>
      <w:r w:rsidRPr="00383667">
        <w:rPr>
          <w:rFonts w:cs="Huawei Sans"/>
        </w:rPr>
        <w:tab/>
      </w:r>
      <w:r w:rsidRPr="00383667">
        <w:rPr>
          <w:rFonts w:cs="Huawei Sans"/>
          <w:color w:val="EC7061"/>
          <w:shd w:val="clear" w:color="auto" w:fill="D9D9D9"/>
        </w:rPr>
        <w:t>stdby</w:t>
      </w:r>
      <w:r w:rsidRPr="00383667">
        <w:rPr>
          <w:rFonts w:cs="Huawei Sans"/>
          <w:color w:val="EC7061"/>
          <w:shd w:val="clear" w:color="auto" w:fill="D9D9D9"/>
        </w:rPr>
        <w:tab/>
      </w:r>
      <w:r w:rsidRPr="00383667">
        <w:rPr>
          <w:rFonts w:cs="Huawei Sans"/>
          <w:color w:val="EC7061"/>
          <w:shd w:val="clear" w:color="auto" w:fill="D9D9D9"/>
        </w:rPr>
        <w:tab/>
      </w:r>
      <w:r w:rsidRPr="00383667">
        <w:rPr>
          <w:rStyle w:val="2f4"/>
          <w:rFonts w:cs="Huawei Sans"/>
          <w:shd w:val="clear" w:color="auto" w:fill="auto"/>
        </w:rPr>
        <w:t>0</w:t>
      </w:r>
      <w:r w:rsidRPr="00383667">
        <w:rPr>
          <w:rStyle w:val="2f4"/>
          <w:rFonts w:cs="Huawei Sans"/>
          <w:shd w:val="clear" w:color="auto" w:fill="auto"/>
        </w:rPr>
        <w:tab/>
      </w:r>
      <w:r w:rsidRPr="00383667">
        <w:rPr>
          <w:rStyle w:val="2f4"/>
          <w:rFonts w:cs="Huawei Sans"/>
          <w:shd w:val="clear" w:color="auto" w:fill="auto"/>
        </w:rPr>
        <w:tab/>
      </w:r>
      <w:r w:rsidRPr="00383667">
        <w:rPr>
          <w:rStyle w:val="2f4"/>
          <w:rFonts w:cs="Huawei Sans"/>
          <w:shd w:val="clear" w:color="auto" w:fill="auto"/>
        </w:rPr>
        <w:tab/>
        <w:t xml:space="preserve"> -</w:t>
      </w:r>
    </w:p>
    <w:p w14:paraId="5F1DECC4" w14:textId="77777777" w:rsidR="00135587" w:rsidRPr="00383667" w:rsidRDefault="008A1952" w:rsidP="005714FA">
      <w:pPr>
        <w:pStyle w:val="2f3"/>
        <w:rPr>
          <w:rFonts w:cs="Huawei Sans"/>
        </w:rPr>
      </w:pPr>
      <w:r w:rsidRPr="00383667">
        <w:rPr>
          <w:rFonts w:cs="Huawei Sans"/>
        </w:rPr>
        <w:t>---------------------------------------------------------------------------------------</w:t>
      </w:r>
    </w:p>
    <w:p w14:paraId="1BB74914" w14:textId="77777777" w:rsidR="00135587" w:rsidRPr="00383667" w:rsidRDefault="008A1952" w:rsidP="005714FA">
      <w:pPr>
        <w:pStyle w:val="2f3"/>
        <w:rPr>
          <w:rFonts w:cs="Huawei Sans"/>
        </w:rPr>
      </w:pPr>
      <w:r w:rsidRPr="00383667">
        <w:rPr>
          <w:rFonts w:cs="Huawei Sans"/>
        </w:rPr>
        <w:t>Total:</w:t>
      </w:r>
      <w:r w:rsidRPr="00383667">
        <w:rPr>
          <w:rFonts w:cs="Huawei Sans"/>
        </w:rPr>
        <w:tab/>
        <w:t>2</w:t>
      </w:r>
    </w:p>
    <w:p w14:paraId="51B6E76F" w14:textId="77777777" w:rsidR="00135587" w:rsidRPr="00383667" w:rsidRDefault="008A1952" w:rsidP="005714FA">
      <w:pPr>
        <w:pStyle w:val="1e"/>
      </w:pPr>
      <w:r w:rsidRPr="00383667">
        <w:t>The AP status is normal on AC1 and standby on AC2. AP information on AC2 is synchronized from the HSB group.</w:t>
      </w:r>
    </w:p>
    <w:p w14:paraId="7F1F1F4E" w14:textId="77777777" w:rsidR="00135587" w:rsidRPr="00383667" w:rsidRDefault="008A1952" w:rsidP="005714FA">
      <w:pPr>
        <w:pStyle w:val="1e"/>
      </w:pPr>
      <w:r w:rsidRPr="00383667">
        <w:t xml:space="preserve"># Enable the STA to search for the WLAN with the SSID </w:t>
      </w:r>
      <w:r w:rsidRPr="00383667">
        <w:rPr>
          <w:b/>
          <w:bCs/>
        </w:rPr>
        <w:t>HSB</w:t>
      </w:r>
      <w:r w:rsidRPr="00383667">
        <w:t xml:space="preserve"> and go online. Check STA information on AC1 and AC2.</w:t>
      </w:r>
    </w:p>
    <w:p w14:paraId="096051E1" w14:textId="77777777" w:rsidR="00135587" w:rsidRPr="00383667" w:rsidRDefault="008A1952" w:rsidP="005714FA">
      <w:pPr>
        <w:pStyle w:val="2f3"/>
        <w:rPr>
          <w:rFonts w:cs="Huawei Sans"/>
        </w:rPr>
      </w:pPr>
      <w:r w:rsidRPr="00383667">
        <w:rPr>
          <w:rFonts w:cs="Huawei Sans"/>
        </w:rPr>
        <w:t>&lt;AC1&gt;display station all</w:t>
      </w:r>
    </w:p>
    <w:p w14:paraId="4557B221" w14:textId="77777777" w:rsidR="00135587" w:rsidRPr="00383667" w:rsidRDefault="008A1952" w:rsidP="005714FA">
      <w:pPr>
        <w:pStyle w:val="2f3"/>
        <w:rPr>
          <w:rFonts w:cs="Huawei Sans"/>
        </w:rPr>
      </w:pPr>
      <w:r w:rsidRPr="00383667">
        <w:rPr>
          <w:rFonts w:cs="Huawei Sans"/>
        </w:rPr>
        <w:t xml:space="preserve">Rf/WLAN: Radio ID/WLAN ID                                                     </w:t>
      </w:r>
    </w:p>
    <w:p w14:paraId="11410C41" w14:textId="33D79894" w:rsidR="00135587" w:rsidRPr="00383667" w:rsidRDefault="008A1952" w:rsidP="005714FA">
      <w:pPr>
        <w:pStyle w:val="2f3"/>
        <w:rPr>
          <w:rFonts w:cs="Huawei Sans"/>
        </w:rPr>
      </w:pPr>
      <w:r w:rsidRPr="00383667">
        <w:rPr>
          <w:rFonts w:cs="Huawei Sans"/>
        </w:rPr>
        <w:t>Rx/Tx</w:t>
      </w:r>
      <w:r w:rsidR="00CD3928">
        <w:rPr>
          <w:rFonts w:cs="Huawei Sans"/>
        </w:rPr>
        <w:tab/>
      </w:r>
      <w:r w:rsidR="00CD3928">
        <w:rPr>
          <w:rFonts w:cs="Huawei Sans"/>
        </w:rPr>
        <w:tab/>
      </w:r>
      <w:r w:rsidR="00CD3928">
        <w:rPr>
          <w:rFonts w:cs="Huawei Sans"/>
        </w:rPr>
        <w:tab/>
      </w:r>
      <w:r w:rsidR="00CD3928">
        <w:rPr>
          <w:rFonts w:cs="Huawei Sans"/>
        </w:rPr>
        <w:tab/>
      </w:r>
      <w:r w:rsidRPr="00383667">
        <w:rPr>
          <w:rFonts w:cs="Huawei Sans"/>
        </w:rPr>
        <w:t xml:space="preserve">: link receive rate/link transmit rate(Mbps)                             </w:t>
      </w:r>
    </w:p>
    <w:p w14:paraId="4D505880" w14:textId="77777777" w:rsidR="00135587" w:rsidRPr="00383667" w:rsidRDefault="008A1952" w:rsidP="005714FA">
      <w:pPr>
        <w:pStyle w:val="2f3"/>
        <w:rPr>
          <w:rFonts w:cs="Huawei Sans"/>
        </w:rPr>
      </w:pPr>
      <w:r w:rsidRPr="00383667">
        <w:rPr>
          <w:rFonts w:cs="Huawei Sans"/>
        </w:rPr>
        <w:t>--------------------------------------------------------------------------------------------------</w:t>
      </w:r>
    </w:p>
    <w:p w14:paraId="654A2C25" w14:textId="0CFFBE78" w:rsidR="00135587" w:rsidRPr="00383667" w:rsidRDefault="008A1952" w:rsidP="005714FA">
      <w:pPr>
        <w:pStyle w:val="2f3"/>
        <w:rPr>
          <w:rFonts w:cs="Huawei Sans"/>
        </w:rPr>
      </w:pPr>
      <w:r w:rsidRPr="00383667">
        <w:rPr>
          <w:rFonts w:cs="Huawei Sans"/>
        </w:rPr>
        <w:t xml:space="preserve">STA MAC          </w:t>
      </w:r>
      <w:r w:rsidR="00F4454B">
        <w:rPr>
          <w:rFonts w:cs="Huawei Sans"/>
        </w:rPr>
        <w:tab/>
      </w:r>
      <w:r w:rsidR="00F4454B">
        <w:rPr>
          <w:rFonts w:cs="Huawei Sans"/>
        </w:rPr>
        <w:tab/>
      </w:r>
      <w:r w:rsidRPr="00383667">
        <w:rPr>
          <w:rFonts w:cs="Huawei Sans"/>
        </w:rPr>
        <w:t xml:space="preserve">AP ID Ap name  Rf/WLAN  Band  Type  Rx/Tx      RSSI  VLAN  IP address SSID      </w:t>
      </w:r>
    </w:p>
    <w:p w14:paraId="4BE6DD06" w14:textId="77777777" w:rsidR="00135587" w:rsidRPr="00383667" w:rsidRDefault="008A1952" w:rsidP="005714FA">
      <w:pPr>
        <w:pStyle w:val="2f3"/>
        <w:rPr>
          <w:rFonts w:cs="Huawei Sans"/>
        </w:rPr>
      </w:pPr>
      <w:r w:rsidRPr="00383667">
        <w:rPr>
          <w:rFonts w:cs="Huawei Sans"/>
        </w:rPr>
        <w:t>--------------------------------------------------------------------------------------------------</w:t>
      </w:r>
    </w:p>
    <w:p w14:paraId="655ABD99" w14:textId="6871DBE3" w:rsidR="00135587" w:rsidRPr="00383667" w:rsidRDefault="008A1952" w:rsidP="005714FA">
      <w:pPr>
        <w:pStyle w:val="2f3"/>
        <w:rPr>
          <w:rFonts w:cs="Huawei Sans"/>
        </w:rPr>
      </w:pPr>
      <w:r w:rsidRPr="00383667">
        <w:rPr>
          <w:rFonts w:cs="Huawei Sans"/>
        </w:rPr>
        <w:t xml:space="preserve">5489-986f-73ad        0     ap1      0/1      2.4G     -     -/-        -     11    10.0.11.254 HSB </w:t>
      </w:r>
    </w:p>
    <w:p w14:paraId="6097F56A" w14:textId="77777777" w:rsidR="00135587" w:rsidRPr="00383667" w:rsidRDefault="008A1952" w:rsidP="005714FA">
      <w:pPr>
        <w:pStyle w:val="2f3"/>
        <w:rPr>
          <w:rFonts w:cs="Huawei Sans"/>
        </w:rPr>
      </w:pPr>
      <w:r w:rsidRPr="00383667">
        <w:rPr>
          <w:rFonts w:cs="Huawei Sans"/>
        </w:rPr>
        <w:t>--------------------------------------------------------------------------------------------------</w:t>
      </w:r>
    </w:p>
    <w:p w14:paraId="0DEFEAFC" w14:textId="77777777" w:rsidR="00135587" w:rsidRPr="00383667" w:rsidRDefault="008A1952" w:rsidP="005714FA">
      <w:pPr>
        <w:pStyle w:val="2f3"/>
        <w:rPr>
          <w:rFonts w:cs="Huawei Sans"/>
        </w:rPr>
      </w:pPr>
      <w:r w:rsidRPr="00383667">
        <w:rPr>
          <w:rFonts w:cs="Huawei Sans"/>
        </w:rPr>
        <w:t>Total: 1 2.4G: 1 5G: 0</w:t>
      </w:r>
    </w:p>
    <w:p w14:paraId="4816889C" w14:textId="77777777" w:rsidR="00135587" w:rsidRPr="00383667" w:rsidRDefault="00135587" w:rsidP="005714FA">
      <w:pPr>
        <w:pStyle w:val="2f3"/>
        <w:rPr>
          <w:rFonts w:cs="Huawei Sans"/>
        </w:rPr>
      </w:pPr>
    </w:p>
    <w:p w14:paraId="098309D9" w14:textId="77777777" w:rsidR="00135587" w:rsidRPr="00383667" w:rsidRDefault="008A1952" w:rsidP="005714FA">
      <w:pPr>
        <w:pStyle w:val="2f3"/>
        <w:rPr>
          <w:rFonts w:cs="Huawei Sans"/>
        </w:rPr>
      </w:pPr>
      <w:r w:rsidRPr="00383667">
        <w:rPr>
          <w:rFonts w:cs="Huawei Sans"/>
        </w:rPr>
        <w:t>&lt;AC2&gt;display station all</w:t>
      </w:r>
    </w:p>
    <w:p w14:paraId="1BCD835A" w14:textId="77777777" w:rsidR="00135587" w:rsidRPr="00383667" w:rsidRDefault="008A1952" w:rsidP="005714FA">
      <w:pPr>
        <w:pStyle w:val="2f3"/>
        <w:rPr>
          <w:rFonts w:cs="Huawei Sans"/>
        </w:rPr>
      </w:pPr>
      <w:r w:rsidRPr="00383667">
        <w:rPr>
          <w:rFonts w:cs="Huawei Sans"/>
        </w:rPr>
        <w:t xml:space="preserve">Rf/WLAN: Radio ID/WLAN ID                                                     </w:t>
      </w:r>
    </w:p>
    <w:p w14:paraId="2153F0F7" w14:textId="606FB29F" w:rsidR="00135587" w:rsidRPr="00383667" w:rsidRDefault="008A1952" w:rsidP="005714FA">
      <w:pPr>
        <w:pStyle w:val="2f3"/>
        <w:rPr>
          <w:rFonts w:cs="Huawei Sans"/>
        </w:rPr>
      </w:pPr>
      <w:r w:rsidRPr="00383667">
        <w:rPr>
          <w:rFonts w:cs="Huawei Sans"/>
        </w:rPr>
        <w:t>Rx/Tx</w:t>
      </w:r>
      <w:r w:rsidR="00CD3928">
        <w:rPr>
          <w:rFonts w:cs="Huawei Sans"/>
        </w:rPr>
        <w:tab/>
      </w:r>
      <w:r w:rsidR="00CD3928">
        <w:rPr>
          <w:rFonts w:cs="Huawei Sans"/>
        </w:rPr>
        <w:tab/>
      </w:r>
      <w:r w:rsidR="00CD3928">
        <w:rPr>
          <w:rFonts w:cs="Huawei Sans"/>
        </w:rPr>
        <w:tab/>
      </w:r>
      <w:r w:rsidR="00CD3928">
        <w:rPr>
          <w:rFonts w:cs="Huawei Sans"/>
        </w:rPr>
        <w:tab/>
      </w:r>
      <w:r w:rsidRPr="00383667">
        <w:rPr>
          <w:rFonts w:cs="Huawei Sans"/>
        </w:rPr>
        <w:t xml:space="preserve">: link receive rate/link transmit rate(Mbps)                             </w:t>
      </w:r>
    </w:p>
    <w:p w14:paraId="114BA395" w14:textId="77777777" w:rsidR="00135587" w:rsidRPr="00383667" w:rsidRDefault="008A1952" w:rsidP="005714FA">
      <w:pPr>
        <w:pStyle w:val="2f3"/>
        <w:rPr>
          <w:rFonts w:cs="Huawei Sans"/>
        </w:rPr>
      </w:pPr>
      <w:r w:rsidRPr="00383667">
        <w:rPr>
          <w:rFonts w:cs="Huawei Sans"/>
        </w:rPr>
        <w:t>-------------------------------------------------------------------------------------------------</w:t>
      </w:r>
    </w:p>
    <w:p w14:paraId="34E637DC" w14:textId="47139E4D" w:rsidR="00135587" w:rsidRPr="00383667" w:rsidRDefault="008A1952" w:rsidP="005714FA">
      <w:pPr>
        <w:pStyle w:val="2f3"/>
        <w:rPr>
          <w:rFonts w:cs="Huawei Sans"/>
        </w:rPr>
      </w:pPr>
      <w:r w:rsidRPr="00383667">
        <w:rPr>
          <w:rFonts w:cs="Huawei Sans"/>
        </w:rPr>
        <w:t xml:space="preserve">STA MAC          </w:t>
      </w:r>
      <w:r w:rsidR="00F4454B">
        <w:rPr>
          <w:rFonts w:cs="Huawei Sans"/>
        </w:rPr>
        <w:tab/>
      </w:r>
      <w:r w:rsidR="00F4454B">
        <w:rPr>
          <w:rFonts w:cs="Huawei Sans"/>
        </w:rPr>
        <w:tab/>
      </w:r>
      <w:r w:rsidRPr="00383667">
        <w:rPr>
          <w:rFonts w:cs="Huawei Sans"/>
        </w:rPr>
        <w:t xml:space="preserve">AP ID Ap name  Rf/WLAN  Band  Type  Rx/Tx      RSSI  VLAN  IP address SSID </w:t>
      </w:r>
    </w:p>
    <w:p w14:paraId="4C1AD596" w14:textId="77777777" w:rsidR="00135587" w:rsidRPr="00383667" w:rsidRDefault="008A1952" w:rsidP="005714FA">
      <w:pPr>
        <w:pStyle w:val="2f3"/>
        <w:rPr>
          <w:rFonts w:cs="Huawei Sans"/>
        </w:rPr>
      </w:pPr>
      <w:r w:rsidRPr="00383667">
        <w:rPr>
          <w:rFonts w:cs="Huawei Sans"/>
        </w:rPr>
        <w:t>--------------------------------------------------------------------------------------------------</w:t>
      </w:r>
    </w:p>
    <w:p w14:paraId="31434958" w14:textId="67EA3B31" w:rsidR="00135587" w:rsidRPr="00383667" w:rsidRDefault="008A1952" w:rsidP="005714FA">
      <w:pPr>
        <w:pStyle w:val="2f3"/>
        <w:rPr>
          <w:rFonts w:cs="Huawei Sans"/>
        </w:rPr>
      </w:pPr>
      <w:r w:rsidRPr="00383667">
        <w:rPr>
          <w:rFonts w:cs="Huawei Sans"/>
        </w:rPr>
        <w:t xml:space="preserve">5489-986f-73ad        0     ap1      0/1      2.4G     -     -/-        -     11    10.0.11.254 HSB </w:t>
      </w:r>
    </w:p>
    <w:p w14:paraId="21B937FF" w14:textId="77777777" w:rsidR="00135587" w:rsidRPr="00383667" w:rsidRDefault="008A1952" w:rsidP="005714FA">
      <w:pPr>
        <w:pStyle w:val="2f3"/>
        <w:rPr>
          <w:rFonts w:cs="Huawei Sans"/>
        </w:rPr>
      </w:pPr>
      <w:r w:rsidRPr="00383667">
        <w:rPr>
          <w:rFonts w:cs="Huawei Sans"/>
        </w:rPr>
        <w:t>--------------------------------------------------------------------------------------------------</w:t>
      </w:r>
    </w:p>
    <w:p w14:paraId="4DA0CC34" w14:textId="77777777" w:rsidR="00135587" w:rsidRPr="00383667" w:rsidRDefault="008A1952" w:rsidP="005714FA">
      <w:pPr>
        <w:pStyle w:val="2f3"/>
        <w:rPr>
          <w:rFonts w:cs="Huawei Sans"/>
        </w:rPr>
      </w:pPr>
      <w:r w:rsidRPr="00383667">
        <w:rPr>
          <w:rFonts w:cs="Huawei Sans"/>
        </w:rPr>
        <w:t>Total: 1 2.4G: 1 5G: 0</w:t>
      </w:r>
    </w:p>
    <w:p w14:paraId="62E4B4B0" w14:textId="77777777" w:rsidR="00135587" w:rsidRPr="00383667" w:rsidRDefault="008A1952" w:rsidP="005714FA">
      <w:pPr>
        <w:pStyle w:val="1e"/>
      </w:pPr>
      <w:r w:rsidRPr="00383667">
        <w:t>STA information is displayed on both AC1 and AC2.</w:t>
      </w:r>
    </w:p>
    <w:p w14:paraId="20A60A26" w14:textId="77777777" w:rsidR="00135587" w:rsidRPr="00383667" w:rsidRDefault="008A1952" w:rsidP="005714FA">
      <w:pPr>
        <w:pStyle w:val="1e"/>
      </w:pPr>
      <w:r w:rsidRPr="00383667">
        <w:t># Shut down the interface on AC1 to simulate an AC fault.</w:t>
      </w:r>
    </w:p>
    <w:p w14:paraId="596A47FE" w14:textId="77777777" w:rsidR="00135587" w:rsidRPr="00383667" w:rsidRDefault="008A1952" w:rsidP="005714FA">
      <w:pPr>
        <w:pStyle w:val="2f3"/>
        <w:rPr>
          <w:rFonts w:cs="Huawei Sans"/>
        </w:rPr>
      </w:pPr>
      <w:r w:rsidRPr="00383667">
        <w:rPr>
          <w:rFonts w:cs="Huawei Sans"/>
        </w:rPr>
        <w:t>[AC1]interface GigabitEthernet 0/0/12</w:t>
      </w:r>
    </w:p>
    <w:p w14:paraId="2EE6CE2F" w14:textId="77777777" w:rsidR="00135587" w:rsidRPr="00383667" w:rsidRDefault="008A1952" w:rsidP="005714FA">
      <w:pPr>
        <w:pStyle w:val="2f3"/>
        <w:rPr>
          <w:rFonts w:cs="Huawei Sans"/>
        </w:rPr>
      </w:pPr>
      <w:r w:rsidRPr="00383667">
        <w:rPr>
          <w:rFonts w:cs="Huawei Sans"/>
        </w:rPr>
        <w:t>[AC1-GigabitEthernet0/0/12] shutdown</w:t>
      </w:r>
    </w:p>
    <w:p w14:paraId="584B7CE3" w14:textId="77777777" w:rsidR="00135587" w:rsidRPr="00383667" w:rsidRDefault="008A1952" w:rsidP="005714FA">
      <w:pPr>
        <w:pStyle w:val="1e"/>
      </w:pPr>
      <w:r w:rsidRPr="00383667">
        <w:lastRenderedPageBreak/>
        <w:t># Check brief VRRP information on AC2.</w:t>
      </w:r>
    </w:p>
    <w:p w14:paraId="0295E595" w14:textId="77777777" w:rsidR="00227531" w:rsidRDefault="008A1952" w:rsidP="005714FA">
      <w:pPr>
        <w:pStyle w:val="2f3"/>
        <w:rPr>
          <w:rFonts w:cs="Huawei Sans"/>
        </w:rPr>
      </w:pPr>
      <w:r w:rsidRPr="00383667">
        <w:rPr>
          <w:rFonts w:cs="Huawei Sans"/>
        </w:rPr>
        <w:t>&lt;AC2&gt;display</w:t>
      </w:r>
      <w:r w:rsidRPr="00383667">
        <w:rPr>
          <w:rFonts w:cs="Huawei Sans"/>
        </w:rPr>
        <w:tab/>
        <w:t>vrrp</w:t>
      </w:r>
      <w:r w:rsidRPr="00383667">
        <w:rPr>
          <w:rFonts w:cs="Huawei Sans"/>
        </w:rPr>
        <w:tab/>
        <w:t>brief</w:t>
      </w:r>
    </w:p>
    <w:p w14:paraId="0E37DF1F" w14:textId="77777777" w:rsidR="00227531" w:rsidRDefault="008A1952" w:rsidP="005714FA">
      <w:pPr>
        <w:pStyle w:val="2f3"/>
        <w:rPr>
          <w:rFonts w:cs="Huawei Sans"/>
        </w:rPr>
      </w:pPr>
      <w:r w:rsidRPr="00383667">
        <w:rPr>
          <w:rFonts w:cs="Huawei Sans"/>
        </w:rPr>
        <w:t>Total:1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Master:1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Backup:0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Non-active:0</w:t>
      </w:r>
    </w:p>
    <w:p w14:paraId="2BE6305B" w14:textId="398DC128" w:rsidR="00227531" w:rsidRDefault="008A1952" w:rsidP="005714FA">
      <w:pPr>
        <w:pStyle w:val="2f3"/>
        <w:rPr>
          <w:rFonts w:cs="Huawei Sans"/>
        </w:rPr>
      </w:pPr>
      <w:r w:rsidRPr="00383667">
        <w:rPr>
          <w:rFonts w:cs="Huawei Sans"/>
        </w:rPr>
        <w:t>VRID</w:t>
      </w:r>
      <w:r w:rsidRPr="00383667">
        <w:rPr>
          <w:rFonts w:cs="Huawei Sans"/>
        </w:rPr>
        <w:tab/>
      </w:r>
      <w:r w:rsidRPr="00383667">
        <w:rPr>
          <w:rFonts w:cs="Huawei Sans"/>
        </w:rPr>
        <w:tab/>
        <w:t>State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Interface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Virtual</w:t>
      </w:r>
      <w:r w:rsidRPr="00383667">
        <w:rPr>
          <w:rFonts w:cs="Huawei Sans"/>
        </w:rPr>
        <w:tab/>
        <w:t>IP</w:t>
      </w:r>
    </w:p>
    <w:p w14:paraId="4CC0F25C" w14:textId="170EBFF1" w:rsidR="00135587" w:rsidRPr="00383667" w:rsidRDefault="008A1952" w:rsidP="005714FA">
      <w:pPr>
        <w:pStyle w:val="2f3"/>
        <w:rPr>
          <w:rFonts w:cs="Huawei Sans"/>
        </w:rPr>
      </w:pPr>
      <w:r w:rsidRPr="00383667">
        <w:rPr>
          <w:rFonts w:cs="Huawei Sans"/>
        </w:rPr>
        <w:t>----------------------------------------------------------------</w:t>
      </w:r>
    </w:p>
    <w:p w14:paraId="2EB61724" w14:textId="77777777" w:rsidR="00135587" w:rsidRPr="00383667" w:rsidRDefault="008A1952" w:rsidP="005714FA">
      <w:pPr>
        <w:pStyle w:val="2f3"/>
        <w:rPr>
          <w:rFonts w:cs="Huawei Sans"/>
        </w:rPr>
      </w:pPr>
      <w:r w:rsidRPr="00383667">
        <w:rPr>
          <w:rFonts w:cs="Huawei Sans"/>
        </w:rPr>
        <w:t>1</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color w:val="EC7061"/>
        </w:rPr>
        <w:t>Master</w:t>
      </w:r>
      <w:r w:rsidRPr="00383667">
        <w:rPr>
          <w:rFonts w:cs="Huawei Sans"/>
          <w:color w:val="EC7061"/>
        </w:rPr>
        <w:tab/>
      </w:r>
      <w:r w:rsidRPr="00383667">
        <w:rPr>
          <w:rFonts w:cs="Huawei Sans"/>
          <w:color w:val="EC7061"/>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Vlanif100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Admin</w:t>
      </w:r>
      <w:r w:rsidRPr="00383667">
        <w:rPr>
          <w:rFonts w:cs="Huawei Sans"/>
        </w:rPr>
        <w:tab/>
      </w:r>
      <w:r w:rsidRPr="00383667">
        <w:rPr>
          <w:rFonts w:cs="Huawei Sans"/>
        </w:rPr>
        <w:tab/>
      </w:r>
      <w:r w:rsidRPr="00383667">
        <w:rPr>
          <w:rFonts w:cs="Huawei Sans"/>
        </w:rPr>
        <w:tab/>
      </w:r>
      <w:r w:rsidRPr="00383667">
        <w:rPr>
          <w:rFonts w:cs="Huawei Sans"/>
        </w:rPr>
        <w:tab/>
        <w:t>10.0.100.254</w:t>
      </w:r>
    </w:p>
    <w:p w14:paraId="6637B4BF" w14:textId="77777777" w:rsidR="00135587" w:rsidRPr="00383667" w:rsidRDefault="008A1952" w:rsidP="005714FA">
      <w:pPr>
        <w:pStyle w:val="1e"/>
      </w:pPr>
      <w:r w:rsidRPr="00383667">
        <w:t>VLANIF 100 of AC2 is the master in VRRP group 1.</w:t>
      </w:r>
    </w:p>
    <w:p w14:paraId="121DA779" w14:textId="77777777" w:rsidR="00135587" w:rsidRPr="00383667" w:rsidRDefault="008A1952" w:rsidP="005714FA">
      <w:pPr>
        <w:pStyle w:val="1e"/>
      </w:pPr>
      <w:r w:rsidRPr="00383667">
        <w:t># Check the running status of the HSB group on AC2.</w:t>
      </w:r>
    </w:p>
    <w:p w14:paraId="4202F728" w14:textId="77777777" w:rsidR="00135587" w:rsidRPr="00383667" w:rsidRDefault="008A1952" w:rsidP="005714FA">
      <w:pPr>
        <w:pStyle w:val="2f3"/>
        <w:rPr>
          <w:rFonts w:cs="Huawei Sans"/>
        </w:rPr>
      </w:pPr>
      <w:r w:rsidRPr="00383667">
        <w:rPr>
          <w:rFonts w:cs="Huawei Sans"/>
        </w:rPr>
        <w:t xml:space="preserve">&lt;AC2&gt;display </w:t>
      </w:r>
      <w:r w:rsidRPr="00497E5B">
        <w:rPr>
          <w:rFonts w:cs="Huawei Sans"/>
        </w:rPr>
        <w:t>hsb-group</w:t>
      </w:r>
      <w:r w:rsidRPr="00383667">
        <w:rPr>
          <w:rFonts w:cs="Huawei Sans"/>
        </w:rPr>
        <w:t xml:space="preserve"> 0</w:t>
      </w:r>
    </w:p>
    <w:p w14:paraId="0AE352FD" w14:textId="77777777" w:rsidR="00135587" w:rsidRPr="00383667" w:rsidRDefault="008A1952" w:rsidP="005714FA">
      <w:pPr>
        <w:pStyle w:val="2f3"/>
        <w:rPr>
          <w:rFonts w:cs="Huawei Sans"/>
        </w:rPr>
      </w:pPr>
      <w:r w:rsidRPr="00383667">
        <w:rPr>
          <w:rFonts w:cs="Huawei Sans"/>
        </w:rPr>
        <w:t>Hot Standby Group Information:</w:t>
      </w:r>
    </w:p>
    <w:p w14:paraId="0EC0A7E8" w14:textId="77777777" w:rsidR="00135587" w:rsidRPr="00383667" w:rsidRDefault="008A1952" w:rsidP="005714FA">
      <w:pPr>
        <w:pStyle w:val="2f3"/>
        <w:rPr>
          <w:rFonts w:cs="Huawei Sans"/>
        </w:rPr>
      </w:pPr>
      <w:r w:rsidRPr="00383667">
        <w:rPr>
          <w:rFonts w:cs="Huawei Sans"/>
        </w:rPr>
        <w:t>----------------------------------------------------------</w:t>
      </w:r>
    </w:p>
    <w:p w14:paraId="710A995C" w14:textId="402BD0E9"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HSB-group</w:t>
      </w:r>
      <w:r>
        <w:rPr>
          <w:rFonts w:cs="Huawei Sans"/>
        </w:rPr>
        <w:tab/>
      </w:r>
      <w:r w:rsidR="008A1952"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0</w:t>
      </w:r>
    </w:p>
    <w:p w14:paraId="2911110B" w14:textId="51279FAA"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Vrrp</w:t>
      </w:r>
      <w:r>
        <w:rPr>
          <w:rFonts w:cs="Huawei Sans"/>
        </w:rPr>
        <w:tab/>
      </w:r>
      <w:r w:rsidR="008A1952" w:rsidRPr="00383667">
        <w:rPr>
          <w:rFonts w:cs="Huawei Sans"/>
        </w:rPr>
        <w:t>Group</w:t>
      </w:r>
      <w:r>
        <w:rPr>
          <w:rFonts w:cs="Huawei Sans"/>
        </w:rPr>
        <w:tab/>
      </w:r>
      <w:r w:rsidR="008A1952" w:rsidRPr="00383667">
        <w:rPr>
          <w:rFonts w:cs="Huawei Sans"/>
        </w:rPr>
        <w:t>ID</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1</w:t>
      </w:r>
    </w:p>
    <w:p w14:paraId="1AF119EE" w14:textId="667DA6F0"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Vrrp</w:t>
      </w:r>
      <w:r>
        <w:rPr>
          <w:rFonts w:cs="Huawei Sans"/>
        </w:rPr>
        <w:tab/>
      </w:r>
      <w:r w:rsidR="008A1952" w:rsidRPr="00383667">
        <w:rPr>
          <w:rFonts w:cs="Huawei Sans"/>
        </w:rPr>
        <w:t>Interface</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Vlanif100</w:t>
      </w:r>
    </w:p>
    <w:p w14:paraId="77609236" w14:textId="10CEBEE2"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Service</w:t>
      </w:r>
      <w:r>
        <w:rPr>
          <w:rFonts w:cs="Huawei Sans"/>
        </w:rPr>
        <w:tab/>
      </w:r>
      <w:r w:rsidR="008A1952" w:rsidRPr="00383667">
        <w:rPr>
          <w:rFonts w:cs="Huawei Sans"/>
        </w:rPr>
        <w:t>Index</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0</w:t>
      </w:r>
    </w:p>
    <w:p w14:paraId="04B48B75" w14:textId="428559B1" w:rsidR="00135587" w:rsidRPr="00383667" w:rsidRDefault="00CD3928" w:rsidP="005714FA">
      <w:pPr>
        <w:pStyle w:val="2f3"/>
        <w:rPr>
          <w:rFonts w:cs="Huawei Sans"/>
          <w:color w:val="EC7061"/>
        </w:rPr>
      </w:pPr>
      <w:r>
        <w:rPr>
          <w:rFonts w:cs="Huawei Sans"/>
          <w:color w:val="EC7061"/>
        </w:rPr>
        <w:tab/>
      </w:r>
      <w:r>
        <w:rPr>
          <w:rFonts w:cs="Huawei Sans"/>
          <w:color w:val="EC7061"/>
        </w:rPr>
        <w:tab/>
      </w:r>
      <w:r w:rsidR="008A1952" w:rsidRPr="00383667">
        <w:rPr>
          <w:rFonts w:cs="Huawei Sans"/>
          <w:color w:val="EC7061"/>
        </w:rPr>
        <w:t>Group</w:t>
      </w:r>
      <w:r>
        <w:rPr>
          <w:rFonts w:cs="Huawei Sans"/>
          <w:color w:val="EC7061"/>
        </w:rPr>
        <w:tab/>
      </w:r>
      <w:r w:rsidR="008A1952" w:rsidRPr="00383667">
        <w:rPr>
          <w:rFonts w:cs="Huawei Sans"/>
          <w:color w:val="EC7061"/>
        </w:rPr>
        <w:t>Vrrp</w:t>
      </w:r>
      <w:r>
        <w:rPr>
          <w:rFonts w:cs="Huawei Sans"/>
          <w:color w:val="EC7061"/>
        </w:rPr>
        <w:tab/>
      </w:r>
      <w:r w:rsidR="008A1952" w:rsidRPr="00383667">
        <w:rPr>
          <w:rFonts w:cs="Huawei Sans"/>
          <w:color w:val="EC7061"/>
        </w:rPr>
        <w:t>Status</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8A1952" w:rsidRPr="00383667">
        <w:rPr>
          <w:rFonts w:cs="Huawei Sans"/>
          <w:color w:val="EC7061"/>
        </w:rPr>
        <w:t>:</w:t>
      </w:r>
      <w:r>
        <w:rPr>
          <w:rFonts w:cs="Huawei Sans"/>
          <w:color w:val="EC7061"/>
        </w:rPr>
        <w:tab/>
      </w:r>
      <w:r w:rsidR="008A1952" w:rsidRPr="00383667">
        <w:rPr>
          <w:rFonts w:cs="Huawei Sans"/>
          <w:color w:val="EC7061"/>
        </w:rPr>
        <w:t>Master</w:t>
      </w:r>
    </w:p>
    <w:p w14:paraId="20A6BF82" w14:textId="476FF76A" w:rsidR="00135587" w:rsidRPr="00383667" w:rsidRDefault="00CD3928" w:rsidP="005714FA">
      <w:pPr>
        <w:pStyle w:val="2f3"/>
        <w:rPr>
          <w:rFonts w:cs="Huawei Sans"/>
          <w:color w:val="EC7061"/>
        </w:rPr>
      </w:pPr>
      <w:r>
        <w:rPr>
          <w:rFonts w:cs="Huawei Sans"/>
          <w:color w:val="EC7061"/>
        </w:rPr>
        <w:tab/>
      </w:r>
      <w:r>
        <w:rPr>
          <w:rFonts w:cs="Huawei Sans"/>
          <w:color w:val="EC7061"/>
        </w:rPr>
        <w:tab/>
      </w:r>
      <w:r w:rsidR="008A1952" w:rsidRPr="00383667">
        <w:rPr>
          <w:rFonts w:cs="Huawei Sans"/>
          <w:color w:val="EC7061"/>
        </w:rPr>
        <w:t>Group</w:t>
      </w:r>
      <w:r>
        <w:rPr>
          <w:rFonts w:cs="Huawei Sans"/>
          <w:color w:val="EC7061"/>
        </w:rPr>
        <w:tab/>
      </w:r>
      <w:r w:rsidR="008A1952" w:rsidRPr="00383667">
        <w:rPr>
          <w:rFonts w:cs="Huawei Sans"/>
          <w:color w:val="EC7061"/>
        </w:rPr>
        <w:t>Status</w:t>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Pr>
          <w:rFonts w:cs="Huawei Sans"/>
          <w:color w:val="EC7061"/>
        </w:rPr>
        <w:tab/>
      </w:r>
      <w:r w:rsidR="008A1952" w:rsidRPr="00383667">
        <w:rPr>
          <w:rFonts w:cs="Huawei Sans"/>
          <w:color w:val="EC7061"/>
        </w:rPr>
        <w:t>:</w:t>
      </w:r>
      <w:r>
        <w:rPr>
          <w:rFonts w:cs="Huawei Sans"/>
          <w:color w:val="EC7061"/>
        </w:rPr>
        <w:tab/>
      </w:r>
      <w:r w:rsidR="008A1952" w:rsidRPr="00383667">
        <w:rPr>
          <w:rFonts w:cs="Huawei Sans"/>
          <w:color w:val="EC7061"/>
        </w:rPr>
        <w:t>Independent</w:t>
      </w:r>
    </w:p>
    <w:p w14:paraId="7E2DBA72" w14:textId="7CBB1A90"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Group</w:t>
      </w:r>
      <w:r>
        <w:rPr>
          <w:rFonts w:cs="Huawei Sans"/>
        </w:rPr>
        <w:tab/>
      </w:r>
      <w:r w:rsidR="008A1952" w:rsidRPr="00383667">
        <w:rPr>
          <w:rFonts w:cs="Huawei Sans"/>
        </w:rPr>
        <w:t>Backup</w:t>
      </w:r>
      <w:r>
        <w:rPr>
          <w:rFonts w:cs="Huawei Sans"/>
        </w:rPr>
        <w:tab/>
      </w:r>
      <w:r w:rsidR="008A1952" w:rsidRPr="00383667">
        <w:rPr>
          <w:rFonts w:cs="Huawei Sans"/>
        </w:rPr>
        <w:t>Process</w:t>
      </w:r>
      <w:r>
        <w:rPr>
          <w:rFonts w:cs="Huawei Sans"/>
        </w:rPr>
        <w:tab/>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Independent</w:t>
      </w:r>
    </w:p>
    <w:p w14:paraId="02E572B4" w14:textId="4270CED2"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Peer</w:t>
      </w:r>
      <w:r>
        <w:rPr>
          <w:rFonts w:cs="Huawei Sans"/>
        </w:rPr>
        <w:tab/>
      </w:r>
      <w:r w:rsidR="008A1952" w:rsidRPr="00383667">
        <w:rPr>
          <w:rFonts w:cs="Huawei Sans"/>
        </w:rPr>
        <w:t>Group</w:t>
      </w:r>
      <w:r>
        <w:rPr>
          <w:rFonts w:cs="Huawei Sans"/>
        </w:rPr>
        <w:tab/>
      </w:r>
      <w:r w:rsidR="008A1952" w:rsidRPr="00383667">
        <w:rPr>
          <w:rFonts w:cs="Huawei Sans"/>
        </w:rPr>
        <w:t>Device</w:t>
      </w:r>
      <w:r>
        <w:rPr>
          <w:rFonts w:cs="Huawei Sans"/>
        </w:rPr>
        <w:tab/>
      </w:r>
      <w:r w:rsidR="008A1952" w:rsidRPr="00383667">
        <w:rPr>
          <w:rFonts w:cs="Huawei Sans"/>
        </w:rPr>
        <w:t>Name</w:t>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AC1</w:t>
      </w:r>
    </w:p>
    <w:p w14:paraId="154AB602" w14:textId="63CF9476"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Peer</w:t>
      </w:r>
      <w:r>
        <w:rPr>
          <w:rFonts w:cs="Huawei Sans"/>
        </w:rPr>
        <w:tab/>
      </w:r>
      <w:r w:rsidR="008A1952" w:rsidRPr="00383667">
        <w:rPr>
          <w:rFonts w:cs="Huawei Sans"/>
        </w:rPr>
        <w:t>Group</w:t>
      </w:r>
      <w:r>
        <w:rPr>
          <w:rFonts w:cs="Huawei Sans"/>
        </w:rPr>
        <w:tab/>
      </w:r>
      <w:r w:rsidR="008A1952" w:rsidRPr="00383667">
        <w:rPr>
          <w:rFonts w:cs="Huawei Sans"/>
        </w:rPr>
        <w:t>Software</w:t>
      </w:r>
      <w:r>
        <w:rPr>
          <w:rFonts w:cs="Huawei Sans"/>
        </w:rPr>
        <w:tab/>
      </w:r>
      <w:r w:rsidR="008A1952" w:rsidRPr="00383667">
        <w:rPr>
          <w:rFonts w:cs="Huawei Sans"/>
        </w:rPr>
        <w:t>Version</w:t>
      </w:r>
      <w:r>
        <w:rPr>
          <w:rFonts w:cs="Huawei Sans"/>
        </w:rPr>
        <w:tab/>
      </w:r>
      <w:r w:rsidR="008A1952" w:rsidRPr="00383667">
        <w:rPr>
          <w:rFonts w:cs="Huawei Sans"/>
        </w:rPr>
        <w:t>:</w:t>
      </w:r>
      <w:r>
        <w:rPr>
          <w:rFonts w:cs="Huawei Sans"/>
        </w:rPr>
        <w:tab/>
      </w:r>
      <w:r w:rsidR="008A1952" w:rsidRPr="00383667">
        <w:rPr>
          <w:rFonts w:cs="Huawei Sans"/>
        </w:rPr>
        <w:t>V200R019C00</w:t>
      </w:r>
    </w:p>
    <w:p w14:paraId="06BD839A" w14:textId="5D5D5B91" w:rsidR="00135587" w:rsidRPr="00383667" w:rsidRDefault="00CD3928" w:rsidP="005714FA">
      <w:pPr>
        <w:pStyle w:val="2f3"/>
        <w:rPr>
          <w:rFonts w:cs="Huawei Sans"/>
        </w:rPr>
      </w:pPr>
      <w:r>
        <w:rPr>
          <w:rFonts w:cs="Huawei Sans"/>
        </w:rPr>
        <w:tab/>
      </w:r>
      <w:r>
        <w:rPr>
          <w:rFonts w:cs="Huawei Sans"/>
        </w:rPr>
        <w:tab/>
      </w:r>
      <w:r w:rsidR="008A1952" w:rsidRPr="00383667">
        <w:rPr>
          <w:rFonts w:cs="Huawei Sans"/>
        </w:rPr>
        <w:t>Group</w:t>
      </w:r>
      <w:r>
        <w:rPr>
          <w:rFonts w:cs="Huawei Sans"/>
        </w:rPr>
        <w:tab/>
      </w:r>
      <w:r w:rsidR="008A1952" w:rsidRPr="00383667">
        <w:rPr>
          <w:rFonts w:cs="Huawei Sans"/>
        </w:rPr>
        <w:t>Backup</w:t>
      </w:r>
      <w:r>
        <w:rPr>
          <w:rFonts w:cs="Huawei Sans"/>
        </w:rPr>
        <w:tab/>
      </w:r>
      <w:r w:rsidR="008A1952" w:rsidRPr="00383667">
        <w:rPr>
          <w:rFonts w:cs="Huawei Sans"/>
        </w:rPr>
        <w:t>Modules</w:t>
      </w:r>
      <w:r>
        <w:rPr>
          <w:rFonts w:cs="Huawei Sans"/>
        </w:rPr>
        <w:tab/>
      </w:r>
      <w:r>
        <w:rPr>
          <w:rFonts w:cs="Huawei Sans"/>
        </w:rPr>
        <w:tab/>
      </w:r>
      <w:r>
        <w:rPr>
          <w:rFonts w:cs="Huawei Sans"/>
        </w:rPr>
        <w:tab/>
      </w:r>
      <w:r>
        <w:rPr>
          <w:rFonts w:cs="Huawei Sans"/>
        </w:rPr>
        <w:tab/>
      </w:r>
      <w:r>
        <w:rPr>
          <w:rFonts w:cs="Huawei Sans"/>
        </w:rPr>
        <w:tab/>
      </w:r>
      <w:r>
        <w:rPr>
          <w:rFonts w:cs="Huawei Sans"/>
        </w:rPr>
        <w:tab/>
      </w:r>
      <w:r w:rsidR="008A1952" w:rsidRPr="00383667">
        <w:rPr>
          <w:rFonts w:cs="Huawei Sans"/>
        </w:rPr>
        <w:t>:</w:t>
      </w:r>
      <w:r>
        <w:rPr>
          <w:rFonts w:cs="Huawei Sans"/>
        </w:rPr>
        <w:tab/>
      </w:r>
      <w:r w:rsidR="008A1952" w:rsidRPr="00383667">
        <w:rPr>
          <w:rFonts w:cs="Huawei Sans"/>
        </w:rPr>
        <w:t>Access-user</w:t>
      </w:r>
    </w:p>
    <w:p w14:paraId="374EB0BC" w14:textId="7F5F5581" w:rsidR="00135587" w:rsidRPr="00383667" w:rsidRDefault="008A1952" w:rsidP="005714FA">
      <w:pPr>
        <w:pStyle w:val="2f3"/>
        <w:rPr>
          <w:rFonts w:cs="Huawei Sans"/>
        </w:rPr>
      </w:pPr>
      <w:r w:rsidRPr="00383667">
        <w:rPr>
          <w:rFonts w:cs="Huawei Sans"/>
        </w:rPr>
        <w:t xml:space="preserve">                              AP</w:t>
      </w:r>
    </w:p>
    <w:p w14:paraId="6575A44C" w14:textId="77777777" w:rsidR="00135587" w:rsidRPr="00383667" w:rsidRDefault="008A1952" w:rsidP="005714FA">
      <w:pPr>
        <w:pStyle w:val="2f3"/>
        <w:rPr>
          <w:rFonts w:cs="Huawei Sans"/>
        </w:rPr>
      </w:pPr>
      <w:r w:rsidRPr="00383667">
        <w:rPr>
          <w:rFonts w:cs="Huawei Sans"/>
        </w:rPr>
        <w:t>----------------------------------------------------------</w:t>
      </w:r>
    </w:p>
    <w:p w14:paraId="6EECD219" w14:textId="77777777" w:rsidR="00135587" w:rsidRPr="00383667" w:rsidRDefault="008A1952" w:rsidP="005714FA">
      <w:pPr>
        <w:pStyle w:val="1e"/>
      </w:pPr>
      <w:r w:rsidRPr="00383667">
        <w:t>AC2 is the master in VRRP group 1 that is in the independent running state (indicating that the connection to AC1 is interrupted).</w:t>
      </w:r>
    </w:p>
    <w:p w14:paraId="6AA6C15C" w14:textId="77777777" w:rsidR="00135587" w:rsidRPr="00383667" w:rsidRDefault="008A1952" w:rsidP="005714FA">
      <w:pPr>
        <w:pStyle w:val="1e"/>
      </w:pPr>
      <w:r w:rsidRPr="00383667">
        <w:t># Check AP online information on AC2.</w:t>
      </w:r>
    </w:p>
    <w:p w14:paraId="45F81B9B" w14:textId="77777777" w:rsidR="00135587" w:rsidRPr="00383667" w:rsidRDefault="008A1952" w:rsidP="005714FA">
      <w:pPr>
        <w:pStyle w:val="2f3"/>
        <w:rPr>
          <w:rFonts w:cs="Huawei Sans"/>
        </w:rPr>
      </w:pPr>
      <w:r w:rsidRPr="00383667">
        <w:rPr>
          <w:rFonts w:cs="Huawei Sans"/>
        </w:rPr>
        <w:t>&lt;AC2&gt;display</w:t>
      </w:r>
      <w:r w:rsidRPr="00383667">
        <w:rPr>
          <w:rFonts w:cs="Huawei Sans"/>
        </w:rPr>
        <w:tab/>
      </w:r>
      <w:r w:rsidRPr="00497E5B">
        <w:rPr>
          <w:rFonts w:cs="Huawei Sans"/>
        </w:rPr>
        <w:t>ap</w:t>
      </w:r>
      <w:r w:rsidRPr="00383667">
        <w:rPr>
          <w:rFonts w:cs="Huawei Sans"/>
        </w:rPr>
        <w:tab/>
        <w:t>all</w:t>
      </w:r>
    </w:p>
    <w:p w14:paraId="15B659E4" w14:textId="77777777" w:rsidR="00135587" w:rsidRPr="00383667" w:rsidRDefault="008A1952" w:rsidP="005714FA">
      <w:pPr>
        <w:pStyle w:val="2f3"/>
        <w:rPr>
          <w:rFonts w:cs="Huawei Sans"/>
        </w:rPr>
      </w:pPr>
      <w:r w:rsidRPr="00383667">
        <w:rPr>
          <w:rFonts w:cs="Huawei Sans"/>
        </w:rPr>
        <w:t>Info:</w:t>
      </w:r>
      <w:r w:rsidRPr="00383667">
        <w:rPr>
          <w:rFonts w:cs="Huawei Sans"/>
        </w:rPr>
        <w:tab/>
        <w:t>This</w:t>
      </w:r>
      <w:r w:rsidRPr="00383667">
        <w:rPr>
          <w:rFonts w:cs="Huawei Sans"/>
        </w:rPr>
        <w:tab/>
        <w:t>operation</w:t>
      </w:r>
      <w:r w:rsidRPr="00383667">
        <w:rPr>
          <w:rFonts w:cs="Huawei Sans"/>
        </w:rPr>
        <w:tab/>
        <w:t>may</w:t>
      </w:r>
      <w:r w:rsidRPr="00383667">
        <w:rPr>
          <w:rFonts w:cs="Huawei Sans"/>
        </w:rPr>
        <w:tab/>
        <w:t>take</w:t>
      </w:r>
      <w:r w:rsidRPr="00383667">
        <w:rPr>
          <w:rFonts w:cs="Huawei Sans"/>
        </w:rPr>
        <w:tab/>
        <w:t>a</w:t>
      </w:r>
      <w:r w:rsidRPr="00383667">
        <w:rPr>
          <w:rFonts w:cs="Huawei Sans"/>
        </w:rPr>
        <w:tab/>
        <w:t>few</w:t>
      </w:r>
      <w:r w:rsidRPr="00383667">
        <w:rPr>
          <w:rFonts w:cs="Huawei Sans"/>
        </w:rPr>
        <w:tab/>
        <w:t>seconds.</w:t>
      </w:r>
      <w:r w:rsidRPr="00383667">
        <w:rPr>
          <w:rFonts w:cs="Huawei Sans"/>
        </w:rPr>
        <w:tab/>
      </w:r>
      <w:r w:rsidRPr="00497E5B">
        <w:rPr>
          <w:rFonts w:cs="Huawei Sans"/>
        </w:rPr>
        <w:t>Please</w:t>
      </w:r>
      <w:r w:rsidRPr="00383667">
        <w:rPr>
          <w:rFonts w:cs="Huawei Sans"/>
        </w:rPr>
        <w:tab/>
        <w:t>wait</w:t>
      </w:r>
      <w:r w:rsidRPr="00383667">
        <w:rPr>
          <w:rFonts w:cs="Huawei Sans"/>
        </w:rPr>
        <w:tab/>
        <w:t>for</w:t>
      </w:r>
      <w:r w:rsidRPr="00383667">
        <w:rPr>
          <w:rFonts w:cs="Huawei Sans"/>
        </w:rPr>
        <w:tab/>
        <w:t>a</w:t>
      </w:r>
      <w:r w:rsidRPr="00383667">
        <w:rPr>
          <w:rFonts w:cs="Huawei Sans"/>
        </w:rPr>
        <w:tab/>
        <w:t>moment.done.</w:t>
      </w:r>
    </w:p>
    <w:p w14:paraId="027B4E72" w14:textId="77777777" w:rsidR="00135587" w:rsidRPr="00383667" w:rsidRDefault="008A1952" w:rsidP="005714FA">
      <w:pPr>
        <w:pStyle w:val="2f3"/>
        <w:rPr>
          <w:rFonts w:cs="Huawei Sans"/>
        </w:rPr>
      </w:pPr>
      <w:r w:rsidRPr="00383667">
        <w:rPr>
          <w:rFonts w:cs="Huawei Sans"/>
        </w:rPr>
        <w:t>Total</w:t>
      </w:r>
      <w:r w:rsidRPr="00383667">
        <w:rPr>
          <w:rFonts w:cs="Huawei Sans"/>
        </w:rPr>
        <w:tab/>
        <w:t>AP</w:t>
      </w:r>
      <w:r w:rsidRPr="00383667">
        <w:rPr>
          <w:rFonts w:cs="Huawei Sans"/>
        </w:rPr>
        <w:tab/>
        <w:t>information:</w:t>
      </w:r>
    </w:p>
    <w:p w14:paraId="0B37039D" w14:textId="77777777" w:rsidR="00135587" w:rsidRPr="00383667" w:rsidRDefault="008A1952" w:rsidP="005714FA">
      <w:pPr>
        <w:pStyle w:val="2f3"/>
        <w:rPr>
          <w:rFonts w:cs="Huawei Sans"/>
        </w:rPr>
      </w:pPr>
      <w:r w:rsidRPr="00497E5B">
        <w:rPr>
          <w:rFonts w:cs="Huawei Sans"/>
        </w:rPr>
        <w:t>nor</w:t>
      </w:r>
      <w:r w:rsidRPr="00383667">
        <w:rPr>
          <w:rFonts w:cs="Huawei Sans"/>
        </w:rPr>
        <w:tab/>
      </w:r>
      <w:r w:rsidRPr="00383667">
        <w:rPr>
          <w:rFonts w:cs="Huawei Sans"/>
        </w:rPr>
        <w:tab/>
        <w:t>:</w:t>
      </w:r>
      <w:r w:rsidRPr="00383667">
        <w:rPr>
          <w:rFonts w:cs="Huawei Sans"/>
        </w:rPr>
        <w:tab/>
      </w:r>
      <w:r w:rsidRPr="00497E5B">
        <w:rPr>
          <w:rFonts w:cs="Huawei Sans"/>
        </w:rPr>
        <w:t>normal</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00CF3A72" w14:textId="77777777" w:rsidR="00135587" w:rsidRPr="00383667" w:rsidRDefault="008A1952" w:rsidP="005714FA">
      <w:pPr>
        <w:pStyle w:val="2f3"/>
        <w:rPr>
          <w:rFonts w:cs="Huawei Sans"/>
        </w:rPr>
      </w:pPr>
      <w:r w:rsidRPr="00383667">
        <w:rPr>
          <w:rFonts w:cs="Huawei Sans"/>
        </w:rPr>
        <w:t>----------------------------------------------------------------------------------------</w:t>
      </w:r>
    </w:p>
    <w:p w14:paraId="481A4449" w14:textId="3CCA0D9E" w:rsidR="00135587" w:rsidRPr="00383667" w:rsidRDefault="008A1952" w:rsidP="005714FA">
      <w:pPr>
        <w:pStyle w:val="2f3"/>
        <w:rPr>
          <w:rFonts w:cs="Huawei Sans"/>
        </w:rPr>
      </w:pPr>
      <w:r w:rsidRPr="00383667">
        <w:rPr>
          <w:rFonts w:cs="Huawei Sans"/>
        </w:rPr>
        <w:t>ID</w:t>
      </w:r>
      <w:r w:rsidRPr="00383667">
        <w:rPr>
          <w:rFonts w:cs="Huawei Sans"/>
        </w:rPr>
        <w:tab/>
      </w:r>
      <w:r w:rsidRPr="00383667">
        <w:rPr>
          <w:rFonts w:cs="Huawei Sans"/>
        </w:rPr>
        <w:tab/>
      </w:r>
      <w:r w:rsidRPr="00383667">
        <w:rPr>
          <w:rFonts w:cs="Huawei Sans"/>
        </w:rPr>
        <w:tab/>
        <w:t>MAC</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Name</w:t>
      </w:r>
      <w:r w:rsidRPr="00383667">
        <w:rPr>
          <w:rFonts w:cs="Huawei Sans"/>
        </w:rPr>
        <w:tab/>
        <w:t xml:space="preserve"> Group</w:t>
      </w:r>
      <w:r w:rsidRPr="00383667">
        <w:rPr>
          <w:rFonts w:cs="Huawei Sans"/>
        </w:rPr>
        <w:tab/>
      </w:r>
      <w:r w:rsidRPr="00383667">
        <w:rPr>
          <w:rFonts w:cs="Huawei Sans"/>
        </w:rPr>
        <w:tab/>
      </w:r>
      <w:r w:rsidR="00F4454B">
        <w:rPr>
          <w:rFonts w:cs="Huawei Sans"/>
        </w:rPr>
        <w:tab/>
      </w:r>
      <w:r w:rsidR="00F4454B">
        <w:rPr>
          <w:rFonts w:cs="Huawei Sans"/>
        </w:rPr>
        <w:tab/>
      </w:r>
      <w:r w:rsidRPr="00383667">
        <w:rPr>
          <w:rFonts w:cs="Huawei Sans"/>
        </w:rPr>
        <w:t>IP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 State</w:t>
      </w:r>
      <w:r w:rsidRPr="00383667">
        <w:rPr>
          <w:rFonts w:cs="Huawei Sans"/>
        </w:rPr>
        <w:tab/>
      </w:r>
      <w:r w:rsidR="00CD3928">
        <w:rPr>
          <w:rFonts w:cs="Huawei Sans"/>
        </w:rPr>
        <w:tab/>
      </w:r>
      <w:r w:rsidRPr="00383667">
        <w:rPr>
          <w:rFonts w:cs="Huawei Sans"/>
        </w:rPr>
        <w:t xml:space="preserve"> STA</w:t>
      </w:r>
      <w:r w:rsidRPr="00383667">
        <w:rPr>
          <w:rFonts w:cs="Huawei Sans"/>
        </w:rPr>
        <w:tab/>
        <w:t xml:space="preserve"> Uptime</w:t>
      </w:r>
    </w:p>
    <w:p w14:paraId="366A9E2F" w14:textId="77777777" w:rsidR="00135587" w:rsidRPr="00383667" w:rsidRDefault="008A1952" w:rsidP="005714FA">
      <w:pPr>
        <w:pStyle w:val="2f3"/>
        <w:rPr>
          <w:rFonts w:cs="Huawei Sans"/>
        </w:rPr>
      </w:pPr>
      <w:r w:rsidRPr="00383667">
        <w:rPr>
          <w:rFonts w:cs="Huawei Sans"/>
        </w:rPr>
        <w:t>----------------------------------------------------------------------------------------</w:t>
      </w:r>
    </w:p>
    <w:p w14:paraId="367891DF" w14:textId="77777777" w:rsidR="00135587" w:rsidRPr="00383667" w:rsidRDefault="008A1952" w:rsidP="005714FA">
      <w:pPr>
        <w:pStyle w:val="2f3"/>
        <w:rPr>
          <w:rFonts w:cs="Huawei Sans"/>
        </w:rPr>
      </w:pPr>
      <w:r w:rsidRPr="00383667">
        <w:rPr>
          <w:rFonts w:cs="Huawei Sans"/>
        </w:rPr>
        <w:t>0</w:t>
      </w:r>
      <w:r w:rsidRPr="00383667">
        <w:rPr>
          <w:rFonts w:cs="Huawei Sans"/>
        </w:rPr>
        <w:tab/>
      </w:r>
      <w:r w:rsidRPr="00383667">
        <w:rPr>
          <w:rFonts w:cs="Huawei Sans"/>
        </w:rPr>
        <w:tab/>
      </w:r>
      <w:r w:rsidRPr="00383667">
        <w:rPr>
          <w:rFonts w:cs="Huawei Sans"/>
        </w:rPr>
        <w:tab/>
      </w:r>
      <w:r w:rsidRPr="00383667">
        <w:rPr>
          <w:rFonts w:cs="Huawei Sans"/>
        </w:rPr>
        <w:tab/>
        <w:t>00e0-fc6e-2890</w:t>
      </w:r>
      <w:r w:rsidRPr="00383667">
        <w:rPr>
          <w:rFonts w:cs="Huawei Sans"/>
        </w:rPr>
        <w:tab/>
      </w:r>
      <w:r w:rsidRPr="00383667">
        <w:rPr>
          <w:rFonts w:cs="Huawei Sans"/>
        </w:rPr>
        <w:tab/>
      </w:r>
      <w:r w:rsidRPr="00383667">
        <w:rPr>
          <w:rFonts w:cs="Huawei Sans"/>
        </w:rPr>
        <w:tab/>
      </w:r>
      <w:r w:rsidRPr="00383667">
        <w:rPr>
          <w:rFonts w:cs="Huawei Sans"/>
        </w:rPr>
        <w:tab/>
        <w:t>ap1</w:t>
      </w:r>
      <w:r w:rsidRPr="00383667">
        <w:rPr>
          <w:rFonts w:cs="Huawei Sans"/>
        </w:rPr>
        <w:tab/>
      </w:r>
      <w:r w:rsidRPr="00383667">
        <w:rPr>
          <w:rFonts w:cs="Huawei Sans"/>
        </w:rPr>
        <w:tab/>
        <w:t xml:space="preserve">  depart  10.0.10.254</w:t>
      </w:r>
      <w:r w:rsidRPr="00383667">
        <w:rPr>
          <w:rFonts w:cs="Huawei Sans"/>
        </w:rPr>
        <w:tab/>
      </w:r>
      <w:r w:rsidRPr="00383667">
        <w:rPr>
          <w:rFonts w:cs="Huawei Sans"/>
        </w:rPr>
        <w:tab/>
        <w:t>AirEngine5760-10</w:t>
      </w:r>
      <w:r w:rsidRPr="00383667">
        <w:rPr>
          <w:rFonts w:cs="Huawei Sans"/>
        </w:rPr>
        <w:tab/>
      </w:r>
      <w:r w:rsidRPr="00383667">
        <w:rPr>
          <w:rFonts w:cs="Huawei Sans"/>
        </w:rPr>
        <w:tab/>
      </w:r>
      <w:r w:rsidRPr="00383667">
        <w:rPr>
          <w:rFonts w:cs="Huawei Sans"/>
          <w:color w:val="EC7061"/>
          <w:shd w:val="clear" w:color="auto" w:fill="D9D9D9"/>
        </w:rPr>
        <w:t>nor</w:t>
      </w:r>
      <w:r w:rsidRPr="00383667">
        <w:rPr>
          <w:rFonts w:cs="Huawei Sans"/>
          <w:color w:val="EC7061"/>
          <w:shd w:val="clear" w:color="auto" w:fill="D9D9D9"/>
        </w:rPr>
        <w:tab/>
      </w:r>
      <w:r w:rsidRPr="00383667">
        <w:rPr>
          <w:rFonts w:cs="Huawei Sans"/>
        </w:rPr>
        <w:tab/>
      </w:r>
      <w:r w:rsidRPr="00383667">
        <w:rPr>
          <w:rFonts w:cs="Huawei Sans"/>
        </w:rPr>
        <w:tab/>
        <w:t>1</w:t>
      </w:r>
      <w:r w:rsidRPr="00383667">
        <w:rPr>
          <w:rFonts w:cs="Huawei Sans"/>
        </w:rPr>
        <w:tab/>
      </w:r>
      <w:r w:rsidRPr="00383667">
        <w:rPr>
          <w:rFonts w:cs="Huawei Sans"/>
        </w:rPr>
        <w:tab/>
      </w:r>
      <w:r w:rsidRPr="00383667">
        <w:rPr>
          <w:rFonts w:cs="Huawei Sans"/>
        </w:rPr>
        <w:tab/>
        <w:t>39M:53S</w:t>
      </w:r>
    </w:p>
    <w:p w14:paraId="4F7A8D7D" w14:textId="77777777" w:rsidR="00135587" w:rsidRPr="00383667" w:rsidRDefault="008A1952" w:rsidP="005714FA">
      <w:pPr>
        <w:pStyle w:val="2f3"/>
        <w:rPr>
          <w:rStyle w:val="2f4"/>
          <w:rFonts w:cs="Huawei Sans"/>
          <w:shd w:val="clear" w:color="auto" w:fill="auto"/>
        </w:rPr>
      </w:pPr>
      <w:r w:rsidRPr="00383667">
        <w:rPr>
          <w:rFonts w:cs="Huawei Sans"/>
        </w:rPr>
        <w:t>1</w:t>
      </w:r>
      <w:r w:rsidRPr="00383667">
        <w:rPr>
          <w:rFonts w:cs="Huawei Sans"/>
        </w:rPr>
        <w:tab/>
      </w:r>
      <w:r w:rsidRPr="00383667">
        <w:rPr>
          <w:rFonts w:cs="Huawei Sans"/>
        </w:rPr>
        <w:tab/>
      </w:r>
      <w:r w:rsidRPr="00383667">
        <w:rPr>
          <w:rFonts w:cs="Huawei Sans"/>
        </w:rPr>
        <w:tab/>
      </w:r>
      <w:r w:rsidRPr="00383667">
        <w:rPr>
          <w:rFonts w:cs="Huawei Sans"/>
        </w:rPr>
        <w:tab/>
        <w:t>00e0-fcde-1990</w:t>
      </w:r>
      <w:r w:rsidRPr="00383667">
        <w:rPr>
          <w:rFonts w:cs="Huawei Sans"/>
        </w:rPr>
        <w:tab/>
      </w:r>
      <w:r w:rsidRPr="00383667">
        <w:rPr>
          <w:rFonts w:cs="Huawei Sans"/>
        </w:rPr>
        <w:tab/>
      </w:r>
      <w:r w:rsidRPr="00383667">
        <w:rPr>
          <w:rFonts w:cs="Huawei Sans"/>
        </w:rPr>
        <w:tab/>
      </w:r>
      <w:r w:rsidRPr="00383667">
        <w:rPr>
          <w:rFonts w:cs="Huawei Sans"/>
        </w:rPr>
        <w:tab/>
        <w:t>ap2</w:t>
      </w:r>
      <w:r w:rsidRPr="00383667">
        <w:rPr>
          <w:rFonts w:cs="Huawei Sans"/>
        </w:rPr>
        <w:tab/>
      </w:r>
      <w:r w:rsidRPr="00383667">
        <w:rPr>
          <w:rFonts w:cs="Huawei Sans"/>
        </w:rPr>
        <w:tab/>
        <w:t xml:space="preserve">  depart  </w:t>
      </w:r>
      <w:r w:rsidRPr="00383667">
        <w:rPr>
          <w:rFonts w:cs="Huawei Sans"/>
        </w:rPr>
        <w:tab/>
        <w:t>10.0.10.253</w:t>
      </w:r>
      <w:r w:rsidRPr="00383667">
        <w:rPr>
          <w:rFonts w:cs="Huawei Sans"/>
        </w:rPr>
        <w:tab/>
      </w:r>
      <w:r w:rsidRPr="00383667">
        <w:rPr>
          <w:rFonts w:cs="Huawei Sans"/>
        </w:rPr>
        <w:tab/>
        <w:t>AirEngine5760-10</w:t>
      </w:r>
      <w:r w:rsidRPr="00383667">
        <w:rPr>
          <w:rFonts w:cs="Huawei Sans"/>
        </w:rPr>
        <w:tab/>
      </w:r>
      <w:r w:rsidRPr="00383667">
        <w:rPr>
          <w:rFonts w:cs="Huawei Sans"/>
          <w:color w:val="EC7061"/>
          <w:shd w:val="clear" w:color="auto" w:fill="D9D9D9"/>
        </w:rPr>
        <w:tab/>
        <w:t>nor</w:t>
      </w:r>
      <w:r w:rsidRPr="00383667">
        <w:rPr>
          <w:rFonts w:cs="Huawei Sans"/>
          <w:color w:val="EC7061"/>
          <w:shd w:val="clear" w:color="auto" w:fill="D9D9D9"/>
        </w:rPr>
        <w:tab/>
      </w:r>
      <w:r w:rsidRPr="00383667">
        <w:rPr>
          <w:rStyle w:val="2f4"/>
          <w:rFonts w:cs="Huawei Sans"/>
          <w:shd w:val="clear" w:color="auto" w:fill="auto"/>
        </w:rPr>
        <w:tab/>
      </w:r>
      <w:r w:rsidRPr="00383667">
        <w:rPr>
          <w:rStyle w:val="2f4"/>
          <w:rFonts w:cs="Huawei Sans"/>
          <w:shd w:val="clear" w:color="auto" w:fill="auto"/>
        </w:rPr>
        <w:tab/>
        <w:t>0</w:t>
      </w:r>
      <w:r w:rsidRPr="00383667">
        <w:rPr>
          <w:rStyle w:val="2f4"/>
          <w:rFonts w:cs="Huawei Sans"/>
          <w:shd w:val="clear" w:color="auto" w:fill="auto"/>
        </w:rPr>
        <w:tab/>
      </w:r>
      <w:r w:rsidRPr="00383667">
        <w:rPr>
          <w:rStyle w:val="2f4"/>
          <w:rFonts w:cs="Huawei Sans"/>
          <w:shd w:val="clear" w:color="auto" w:fill="auto"/>
        </w:rPr>
        <w:tab/>
      </w:r>
      <w:r w:rsidRPr="00383667">
        <w:rPr>
          <w:rStyle w:val="2f4"/>
          <w:rFonts w:cs="Huawei Sans"/>
          <w:shd w:val="clear" w:color="auto" w:fill="auto"/>
        </w:rPr>
        <w:tab/>
        <w:t>39M:55S</w:t>
      </w:r>
    </w:p>
    <w:p w14:paraId="39F97F2E" w14:textId="77777777" w:rsidR="00135587" w:rsidRPr="00383667" w:rsidRDefault="008A1952" w:rsidP="005714FA">
      <w:pPr>
        <w:pStyle w:val="2f3"/>
        <w:rPr>
          <w:rFonts w:cs="Huawei Sans"/>
        </w:rPr>
      </w:pPr>
      <w:r w:rsidRPr="00383667">
        <w:rPr>
          <w:rFonts w:cs="Huawei Sans"/>
        </w:rPr>
        <w:t>----------------------------------------------------------------------------------------</w:t>
      </w:r>
    </w:p>
    <w:p w14:paraId="5954A272" w14:textId="77777777" w:rsidR="00135587" w:rsidRPr="00383667" w:rsidRDefault="008A1952" w:rsidP="005714FA">
      <w:pPr>
        <w:pStyle w:val="2f3"/>
        <w:rPr>
          <w:rFonts w:cs="Huawei Sans"/>
        </w:rPr>
      </w:pPr>
      <w:r w:rsidRPr="00383667">
        <w:rPr>
          <w:rFonts w:cs="Huawei Sans"/>
        </w:rPr>
        <w:t>Total:</w:t>
      </w:r>
      <w:r w:rsidRPr="00383667">
        <w:rPr>
          <w:rFonts w:cs="Huawei Sans"/>
        </w:rPr>
        <w:tab/>
        <w:t>2</w:t>
      </w:r>
    </w:p>
    <w:p w14:paraId="626F6071" w14:textId="77777777" w:rsidR="00135587" w:rsidRPr="00383667" w:rsidRDefault="008A1952" w:rsidP="005714FA">
      <w:pPr>
        <w:pStyle w:val="1e"/>
      </w:pPr>
      <w:r w:rsidRPr="00383667">
        <w:t xml:space="preserve">The AP status on AC2 is normal, and the </w:t>
      </w:r>
      <w:r w:rsidRPr="00383667">
        <w:rPr>
          <w:b/>
          <w:bCs/>
        </w:rPr>
        <w:t>Uptime</w:t>
      </w:r>
      <w:r w:rsidRPr="00383667">
        <w:t xml:space="preserve"> value is not null (-).</w:t>
      </w:r>
    </w:p>
    <w:p w14:paraId="76EAAF13" w14:textId="77777777" w:rsidR="00135587" w:rsidRPr="00383667" w:rsidRDefault="008A1952" w:rsidP="005714FA">
      <w:pPr>
        <w:pStyle w:val="1e"/>
      </w:pPr>
      <w:r w:rsidRPr="00383667">
        <w:t># Check STA information on AC2.</w:t>
      </w:r>
    </w:p>
    <w:p w14:paraId="7D39F112" w14:textId="77777777" w:rsidR="00135587" w:rsidRPr="00383667" w:rsidRDefault="008A1952" w:rsidP="005714FA">
      <w:pPr>
        <w:pStyle w:val="2f3"/>
        <w:rPr>
          <w:rFonts w:cs="Huawei Sans"/>
        </w:rPr>
      </w:pPr>
      <w:r w:rsidRPr="00383667">
        <w:rPr>
          <w:rFonts w:cs="Huawei Sans"/>
        </w:rPr>
        <w:t>&lt;AC2&gt;display station all</w:t>
      </w:r>
    </w:p>
    <w:p w14:paraId="2CBCCD75" w14:textId="77777777" w:rsidR="00135587" w:rsidRPr="00383667" w:rsidRDefault="008A1952" w:rsidP="005714FA">
      <w:pPr>
        <w:pStyle w:val="2f3"/>
        <w:rPr>
          <w:rFonts w:cs="Huawei Sans"/>
        </w:rPr>
      </w:pPr>
      <w:r w:rsidRPr="00383667">
        <w:rPr>
          <w:rFonts w:cs="Huawei Sans"/>
        </w:rPr>
        <w:t xml:space="preserve">Rf/WLAN: Radio ID/WLAN ID                                                     </w:t>
      </w:r>
    </w:p>
    <w:p w14:paraId="6E70AEB3" w14:textId="77777777" w:rsidR="00135587" w:rsidRPr="00383667" w:rsidRDefault="008A1952" w:rsidP="005714FA">
      <w:pPr>
        <w:pStyle w:val="2f3"/>
        <w:rPr>
          <w:rFonts w:cs="Huawei Sans"/>
        </w:rPr>
      </w:pPr>
      <w:r w:rsidRPr="00383667">
        <w:rPr>
          <w:rFonts w:cs="Huawei Sans"/>
        </w:rPr>
        <w:t xml:space="preserve">Rx/Tx: link receive rate/link transmit rate(Mbps)                             </w:t>
      </w:r>
    </w:p>
    <w:p w14:paraId="1738F75D" w14:textId="77777777" w:rsidR="00135587" w:rsidRPr="00383667" w:rsidRDefault="008A1952" w:rsidP="005714FA">
      <w:pPr>
        <w:pStyle w:val="2f3"/>
        <w:rPr>
          <w:rFonts w:cs="Huawei Sans"/>
        </w:rPr>
      </w:pPr>
      <w:r w:rsidRPr="00383667">
        <w:rPr>
          <w:rFonts w:cs="Huawei Sans"/>
        </w:rPr>
        <w:t>-------------------------------------------------------------------------------------------------</w:t>
      </w:r>
    </w:p>
    <w:p w14:paraId="7C8670F0" w14:textId="2E792ACF" w:rsidR="00135587" w:rsidRPr="00383667" w:rsidRDefault="008A1952" w:rsidP="005714FA">
      <w:pPr>
        <w:pStyle w:val="2f3"/>
        <w:rPr>
          <w:rFonts w:cs="Huawei Sans"/>
        </w:rPr>
      </w:pPr>
      <w:r w:rsidRPr="00383667">
        <w:rPr>
          <w:rFonts w:cs="Huawei Sans"/>
        </w:rPr>
        <w:t xml:space="preserve">STA MAC          </w:t>
      </w:r>
      <w:r w:rsidR="00F4454B">
        <w:rPr>
          <w:rFonts w:cs="Huawei Sans"/>
        </w:rPr>
        <w:tab/>
      </w:r>
      <w:r w:rsidRPr="00383667">
        <w:rPr>
          <w:rFonts w:cs="Huawei Sans"/>
        </w:rPr>
        <w:t xml:space="preserve">AP ID Ap name  Rf/WLAN  Band  Type  Rx/Tx      RSSI  VLAN  IP address SSID      </w:t>
      </w:r>
    </w:p>
    <w:p w14:paraId="55B9857D" w14:textId="77777777" w:rsidR="00135587" w:rsidRPr="00383667" w:rsidRDefault="008A1952" w:rsidP="005714FA">
      <w:pPr>
        <w:pStyle w:val="2f3"/>
        <w:rPr>
          <w:rFonts w:cs="Huawei Sans"/>
        </w:rPr>
      </w:pPr>
      <w:r w:rsidRPr="00383667">
        <w:rPr>
          <w:rFonts w:cs="Huawei Sans"/>
        </w:rPr>
        <w:t>--------------------------------------------------------------------------------------------------</w:t>
      </w:r>
    </w:p>
    <w:p w14:paraId="294DF6FB" w14:textId="08CAD81A" w:rsidR="00135587" w:rsidRPr="00383667" w:rsidRDefault="008A1952" w:rsidP="005714FA">
      <w:pPr>
        <w:pStyle w:val="2f3"/>
        <w:rPr>
          <w:rFonts w:cs="Huawei Sans"/>
        </w:rPr>
      </w:pPr>
      <w:r w:rsidRPr="00383667">
        <w:rPr>
          <w:rFonts w:cs="Huawei Sans"/>
        </w:rPr>
        <w:t xml:space="preserve">5489-986f-73ad        0   ap1      0/1       2.4G      -     -/-        -     11    10.0.11.254 HSB </w:t>
      </w:r>
    </w:p>
    <w:p w14:paraId="7DBF1CEE" w14:textId="77777777" w:rsidR="00135587" w:rsidRPr="00383667" w:rsidRDefault="008A1952" w:rsidP="005714FA">
      <w:pPr>
        <w:pStyle w:val="2f3"/>
        <w:rPr>
          <w:rFonts w:cs="Huawei Sans"/>
        </w:rPr>
      </w:pPr>
      <w:r w:rsidRPr="00383667">
        <w:rPr>
          <w:rFonts w:cs="Huawei Sans"/>
        </w:rPr>
        <w:lastRenderedPageBreak/>
        <w:t>--------------------------------------------------------------------------------------------------</w:t>
      </w:r>
    </w:p>
    <w:p w14:paraId="6B8CAC4B" w14:textId="77777777" w:rsidR="00135587" w:rsidRPr="00383667" w:rsidRDefault="008A1952" w:rsidP="005714FA">
      <w:pPr>
        <w:pStyle w:val="2f3"/>
        <w:rPr>
          <w:rFonts w:cs="Huawei Sans"/>
        </w:rPr>
      </w:pPr>
      <w:r w:rsidRPr="00383667">
        <w:rPr>
          <w:rFonts w:cs="Huawei Sans"/>
        </w:rPr>
        <w:t>Total: 1 2.4G: 1 5G: 0</w:t>
      </w:r>
    </w:p>
    <w:p w14:paraId="2A277C98" w14:textId="77777777" w:rsidR="00135587" w:rsidRPr="00383667" w:rsidRDefault="008A1952" w:rsidP="005714FA">
      <w:pPr>
        <w:pStyle w:val="1e"/>
      </w:pPr>
      <w:r w:rsidRPr="00383667">
        <w:t>STA information is still displayed on AC2.</w:t>
      </w:r>
    </w:p>
    <w:p w14:paraId="499281D2" w14:textId="77777777" w:rsidR="00135587" w:rsidRPr="00383667" w:rsidRDefault="008A1952" w:rsidP="005714FA">
      <w:pPr>
        <w:pStyle w:val="End"/>
        <w:rPr>
          <w:rFonts w:ascii="Huawei Sans" w:hAnsi="Huawei Sans" w:cs="Huawei Sans"/>
        </w:rPr>
      </w:pPr>
      <w:r w:rsidRPr="00383667">
        <w:rPr>
          <w:rFonts w:ascii="Huawei Sans" w:hAnsi="Huawei Sans" w:cs="Huawei Sans"/>
        </w:rPr>
        <w:t>----End</w:t>
      </w:r>
    </w:p>
    <w:p w14:paraId="3CFD3B3E" w14:textId="77777777" w:rsidR="00135587" w:rsidRPr="00383667" w:rsidRDefault="008A1952" w:rsidP="004027AB">
      <w:pPr>
        <w:pStyle w:val="3"/>
      </w:pPr>
      <w:bookmarkStart w:id="159" w:name="_Toc49940079"/>
      <w:r w:rsidRPr="00383667">
        <w:t>Quiz</w:t>
      </w:r>
      <w:bookmarkEnd w:id="159"/>
    </w:p>
    <w:p w14:paraId="191C5A3C" w14:textId="77777777" w:rsidR="00135587" w:rsidRPr="00383667" w:rsidRDefault="008A1952" w:rsidP="005714FA">
      <w:pPr>
        <w:pStyle w:val="1e"/>
      </w:pPr>
      <w:r w:rsidRPr="00383667">
        <w:t>How many CAPWAP control channels are established between an AP and ACs when VRRP HSB is deployed?</w:t>
      </w:r>
    </w:p>
    <w:p w14:paraId="76F03AB8" w14:textId="5AE32859" w:rsidR="00135587" w:rsidRPr="00383667" w:rsidRDefault="008A1952" w:rsidP="004027AB">
      <w:pPr>
        <w:pStyle w:val="3"/>
      </w:pPr>
      <w:bookmarkStart w:id="160" w:name="_Toc49940080"/>
      <w:r w:rsidRPr="00383667">
        <w:t>Configuration Reference</w:t>
      </w:r>
      <w:bookmarkEnd w:id="160"/>
    </w:p>
    <w:p w14:paraId="7F672DA0" w14:textId="77777777" w:rsidR="00135587" w:rsidRPr="00383667" w:rsidRDefault="008A1952" w:rsidP="005714FA">
      <w:pPr>
        <w:pStyle w:val="1e"/>
      </w:pPr>
      <w:r w:rsidRPr="00383667">
        <w:t xml:space="preserve">Configuration on S3 </w:t>
      </w:r>
    </w:p>
    <w:p w14:paraId="39222ED2" w14:textId="77777777" w:rsidR="00135587" w:rsidRPr="00383667" w:rsidRDefault="008A1952" w:rsidP="005714FA">
      <w:pPr>
        <w:pStyle w:val="2f3"/>
        <w:rPr>
          <w:rFonts w:cs="Huawei Sans"/>
        </w:rPr>
      </w:pPr>
      <w:r w:rsidRPr="00383667">
        <w:rPr>
          <w:rFonts w:cs="Huawei Sans"/>
        </w:rPr>
        <w:t>#</w:t>
      </w:r>
    </w:p>
    <w:p w14:paraId="749474A7" w14:textId="77777777" w:rsidR="00135587" w:rsidRPr="00383667" w:rsidRDefault="008A1952" w:rsidP="005714FA">
      <w:pPr>
        <w:pStyle w:val="2f3"/>
        <w:rPr>
          <w:rFonts w:cs="Huawei Sans"/>
        </w:rPr>
      </w:pPr>
      <w:r w:rsidRPr="00497E5B">
        <w:rPr>
          <w:rFonts w:cs="Huawei Sans"/>
        </w:rPr>
        <w:t>sysname</w:t>
      </w:r>
      <w:r w:rsidRPr="00383667">
        <w:rPr>
          <w:rFonts w:cs="Huawei Sans"/>
        </w:rPr>
        <w:t xml:space="preserve"> S3</w:t>
      </w:r>
    </w:p>
    <w:p w14:paraId="4B54BBEA" w14:textId="77777777" w:rsidR="00135587" w:rsidRPr="00383667" w:rsidRDefault="008A1952" w:rsidP="005714FA">
      <w:pPr>
        <w:pStyle w:val="2f3"/>
        <w:rPr>
          <w:rFonts w:cs="Huawei Sans"/>
        </w:rPr>
      </w:pPr>
      <w:r w:rsidRPr="00383667">
        <w:rPr>
          <w:rFonts w:cs="Huawei Sans"/>
        </w:rPr>
        <w:t>#</w:t>
      </w:r>
    </w:p>
    <w:p w14:paraId="4FCD782D"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10 to 11 100 </w:t>
      </w:r>
    </w:p>
    <w:p w14:paraId="3EA450F8" w14:textId="77777777" w:rsidR="00135587" w:rsidRPr="00383667" w:rsidRDefault="008A1952" w:rsidP="005714FA">
      <w:pPr>
        <w:pStyle w:val="2f3"/>
        <w:rPr>
          <w:rFonts w:cs="Huawei Sans"/>
        </w:rPr>
      </w:pPr>
      <w:r w:rsidRPr="00383667">
        <w:rPr>
          <w:rFonts w:cs="Huawei Sans"/>
        </w:rPr>
        <w:t>#</w:t>
      </w:r>
    </w:p>
    <w:p w14:paraId="14BE6212" w14:textId="77777777" w:rsidR="00135587" w:rsidRPr="00383667" w:rsidRDefault="008A1952" w:rsidP="005714FA">
      <w:pPr>
        <w:pStyle w:val="2f3"/>
        <w:rPr>
          <w:rFonts w:cs="Huawei Sans"/>
        </w:rPr>
      </w:pPr>
      <w:r w:rsidRPr="00497E5B">
        <w:rPr>
          <w:rFonts w:cs="Huawei Sans"/>
        </w:rPr>
        <w:t>dhcp</w:t>
      </w:r>
      <w:r w:rsidRPr="00383667">
        <w:rPr>
          <w:rFonts w:cs="Huawei Sans"/>
        </w:rPr>
        <w:t xml:space="preserve"> enable</w:t>
      </w:r>
    </w:p>
    <w:p w14:paraId="30E8D0BE" w14:textId="77777777" w:rsidR="00135587" w:rsidRPr="00383667" w:rsidRDefault="008A1952" w:rsidP="005714FA">
      <w:pPr>
        <w:pStyle w:val="2f3"/>
        <w:rPr>
          <w:rFonts w:cs="Huawei Sans"/>
        </w:rPr>
      </w:pPr>
      <w:r w:rsidRPr="00383667">
        <w:rPr>
          <w:rFonts w:cs="Huawei Sans"/>
        </w:rPr>
        <w:t>#</w:t>
      </w:r>
    </w:p>
    <w:p w14:paraId="1425450C"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pool </w:t>
      </w:r>
      <w:r w:rsidRPr="00497E5B">
        <w:rPr>
          <w:rFonts w:cs="Huawei Sans"/>
        </w:rPr>
        <w:t>ap</w:t>
      </w:r>
    </w:p>
    <w:p w14:paraId="65F5399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10.0.10.1</w:t>
      </w:r>
    </w:p>
    <w:p w14:paraId="099DF5CB"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10.0.10.0 mask 255.255.255.0</w:t>
      </w:r>
    </w:p>
    <w:p w14:paraId="553D480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option</w:t>
      </w:r>
      <w:r w:rsidRPr="00383667">
        <w:rPr>
          <w:rFonts w:cs="Huawei Sans"/>
        </w:rPr>
        <w:t xml:space="preserve"> 43 sub-option 3 ascii 10.0.100.254</w:t>
      </w:r>
    </w:p>
    <w:p w14:paraId="55183277" w14:textId="77777777" w:rsidR="00135587" w:rsidRPr="00383667" w:rsidRDefault="008A1952" w:rsidP="005714FA">
      <w:pPr>
        <w:pStyle w:val="2f3"/>
        <w:rPr>
          <w:rFonts w:cs="Huawei Sans"/>
        </w:rPr>
      </w:pPr>
      <w:r w:rsidRPr="00383667">
        <w:rPr>
          <w:rFonts w:cs="Huawei Sans"/>
        </w:rPr>
        <w:t>#</w:t>
      </w:r>
    </w:p>
    <w:p w14:paraId="7D7D2031"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pool service</w:t>
      </w:r>
    </w:p>
    <w:p w14:paraId="3D289E1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10.0.11.1</w:t>
      </w:r>
    </w:p>
    <w:p w14:paraId="2C426F9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10.0.11.0 mask 255.255.255.0</w:t>
      </w:r>
    </w:p>
    <w:p w14:paraId="7834E76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dns-list</w:t>
      </w:r>
      <w:r w:rsidRPr="00383667">
        <w:rPr>
          <w:rFonts w:cs="Huawei Sans"/>
        </w:rPr>
        <w:t xml:space="preserve"> 10.0.11.1</w:t>
      </w:r>
    </w:p>
    <w:p w14:paraId="726CA118" w14:textId="77777777" w:rsidR="00135587" w:rsidRPr="00383667" w:rsidRDefault="008A1952" w:rsidP="005714FA">
      <w:pPr>
        <w:pStyle w:val="2f3"/>
        <w:rPr>
          <w:rFonts w:cs="Huawei Sans"/>
        </w:rPr>
      </w:pPr>
      <w:r w:rsidRPr="00383667">
        <w:rPr>
          <w:rFonts w:cs="Huawei Sans"/>
        </w:rPr>
        <w:t>#</w:t>
      </w:r>
    </w:p>
    <w:p w14:paraId="0EFA7B8D"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w:t>
      </w:r>
    </w:p>
    <w:p w14:paraId="73293BC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ap_mgnt</w:t>
      </w:r>
    </w:p>
    <w:p w14:paraId="1028082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10.0.10.1 255.255.255.0</w:t>
      </w:r>
    </w:p>
    <w:p w14:paraId="149BE39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global</w:t>
      </w:r>
    </w:p>
    <w:p w14:paraId="7B4BEFF7" w14:textId="77777777" w:rsidR="00135587" w:rsidRPr="00383667" w:rsidRDefault="008A1952" w:rsidP="005714FA">
      <w:pPr>
        <w:pStyle w:val="2f3"/>
        <w:rPr>
          <w:rFonts w:cs="Huawei Sans"/>
        </w:rPr>
      </w:pPr>
      <w:r w:rsidRPr="00383667">
        <w:rPr>
          <w:rFonts w:cs="Huawei Sans"/>
        </w:rPr>
        <w:t>#</w:t>
      </w:r>
    </w:p>
    <w:p w14:paraId="14BA84C9"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Vlanif11</w:t>
      </w:r>
    </w:p>
    <w:p w14:paraId="4C2CD76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ap_service</w:t>
      </w:r>
    </w:p>
    <w:p w14:paraId="5F611DD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10.0.11.1 255.255.255.0</w:t>
      </w:r>
    </w:p>
    <w:p w14:paraId="581D0D9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global</w:t>
      </w:r>
    </w:p>
    <w:p w14:paraId="6EA8C042" w14:textId="77777777" w:rsidR="00135587" w:rsidRPr="00383667" w:rsidRDefault="008A1952" w:rsidP="005714FA">
      <w:pPr>
        <w:pStyle w:val="2f3"/>
        <w:rPr>
          <w:rFonts w:cs="Huawei Sans"/>
        </w:rPr>
      </w:pPr>
      <w:r w:rsidRPr="00383667">
        <w:rPr>
          <w:rFonts w:cs="Huawei Sans"/>
        </w:rPr>
        <w:t>#</w:t>
      </w:r>
    </w:p>
    <w:p w14:paraId="0EF45C0D"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Vlanif100</w:t>
      </w:r>
    </w:p>
    <w:p w14:paraId="648E2ED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to_AC</w:t>
      </w:r>
    </w:p>
    <w:p w14:paraId="412B07A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10.0.100.3 255.255.255.0</w:t>
      </w:r>
    </w:p>
    <w:p w14:paraId="6D1CB9CA" w14:textId="77777777" w:rsidR="00135587" w:rsidRPr="00383667" w:rsidRDefault="008A1952" w:rsidP="005714FA">
      <w:pPr>
        <w:pStyle w:val="2f3"/>
        <w:rPr>
          <w:rFonts w:cs="Huawei Sans"/>
        </w:rPr>
      </w:pPr>
      <w:r w:rsidRPr="00383667">
        <w:rPr>
          <w:rFonts w:cs="Huawei Sans"/>
        </w:rPr>
        <w:t>#</w:t>
      </w:r>
    </w:p>
    <w:p w14:paraId="4B501447"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GigabitEthernet0/0/1</w:t>
      </w:r>
    </w:p>
    <w:p w14:paraId="1DED54D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2AB9E54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3B884A24" w14:textId="77777777" w:rsidR="00135587" w:rsidRPr="00383667" w:rsidRDefault="008A1952" w:rsidP="005714FA">
      <w:pPr>
        <w:pStyle w:val="2f3"/>
        <w:rPr>
          <w:rFonts w:cs="Huawei Sans"/>
        </w:rPr>
      </w:pPr>
      <w:r w:rsidRPr="00383667">
        <w:rPr>
          <w:rFonts w:cs="Huawei Sans"/>
        </w:rPr>
        <w:t>#</w:t>
      </w:r>
    </w:p>
    <w:p w14:paraId="39F61A0B"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GigabitEthernet0/0/2</w:t>
      </w:r>
    </w:p>
    <w:p w14:paraId="2D058F7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158CF41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09674694" w14:textId="77777777" w:rsidR="00135587" w:rsidRPr="00383667" w:rsidRDefault="008A1952" w:rsidP="005714FA">
      <w:pPr>
        <w:pStyle w:val="2f3"/>
        <w:rPr>
          <w:rFonts w:cs="Huawei Sans"/>
        </w:rPr>
      </w:pPr>
      <w:r w:rsidRPr="00383667">
        <w:rPr>
          <w:rFonts w:cs="Huawei Sans"/>
        </w:rPr>
        <w:t>#</w:t>
      </w:r>
    </w:p>
    <w:p w14:paraId="0197F06B" w14:textId="77777777" w:rsidR="00135587" w:rsidRPr="00383667" w:rsidRDefault="008A1952" w:rsidP="005714FA">
      <w:pPr>
        <w:pStyle w:val="2f3"/>
        <w:rPr>
          <w:rFonts w:cs="Huawei Sans"/>
        </w:rPr>
      </w:pPr>
      <w:r w:rsidRPr="00497E5B">
        <w:rPr>
          <w:rFonts w:cs="Huawei Sans"/>
        </w:rPr>
        <w:lastRenderedPageBreak/>
        <w:t>interface</w:t>
      </w:r>
      <w:r w:rsidRPr="00383667">
        <w:rPr>
          <w:rFonts w:cs="Huawei Sans"/>
        </w:rPr>
        <w:t xml:space="preserve"> GigabitEthernet0/0/3</w:t>
      </w:r>
    </w:p>
    <w:p w14:paraId="375AC81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72F3D95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to 11</w:t>
      </w:r>
    </w:p>
    <w:p w14:paraId="08808238" w14:textId="77777777" w:rsidR="00135587" w:rsidRPr="00383667" w:rsidRDefault="008A1952" w:rsidP="005714FA">
      <w:pPr>
        <w:pStyle w:val="2f3"/>
        <w:rPr>
          <w:rFonts w:cs="Huawei Sans"/>
        </w:rPr>
      </w:pPr>
      <w:r w:rsidRPr="00383667">
        <w:rPr>
          <w:rFonts w:cs="Huawei Sans"/>
        </w:rPr>
        <w:t>#</w:t>
      </w:r>
    </w:p>
    <w:p w14:paraId="1C50EBC9"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GigabitEthernet0/0/4</w:t>
      </w:r>
    </w:p>
    <w:p w14:paraId="2482740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2FF9D87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63AAF10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to 11</w:t>
      </w:r>
    </w:p>
    <w:p w14:paraId="2DF55FAD" w14:textId="77777777" w:rsidR="00135587" w:rsidRPr="00383667" w:rsidRDefault="008A1952" w:rsidP="005714FA">
      <w:pPr>
        <w:pStyle w:val="2f3"/>
        <w:rPr>
          <w:rFonts w:cs="Huawei Sans"/>
        </w:rPr>
      </w:pPr>
      <w:r w:rsidRPr="00383667">
        <w:rPr>
          <w:rFonts w:cs="Huawei Sans"/>
        </w:rPr>
        <w:t>#</w:t>
      </w:r>
    </w:p>
    <w:p w14:paraId="5477B89F" w14:textId="77777777" w:rsidR="00135587" w:rsidRPr="00383667" w:rsidRDefault="008A1952" w:rsidP="005714FA">
      <w:pPr>
        <w:pStyle w:val="2f3"/>
        <w:rPr>
          <w:rFonts w:cs="Huawei Sans"/>
        </w:rPr>
      </w:pPr>
      <w:r w:rsidRPr="00497E5B">
        <w:rPr>
          <w:rFonts w:cs="Huawei Sans"/>
        </w:rPr>
        <w:t>return</w:t>
      </w:r>
    </w:p>
    <w:p w14:paraId="0FF28ED2" w14:textId="77777777" w:rsidR="00135587" w:rsidRPr="00383667" w:rsidRDefault="00135587" w:rsidP="005714FA">
      <w:pPr>
        <w:pStyle w:val="1e"/>
      </w:pPr>
    </w:p>
    <w:p w14:paraId="139D0558" w14:textId="77777777" w:rsidR="00135587" w:rsidRPr="00383667" w:rsidRDefault="008A1952" w:rsidP="005714FA">
      <w:pPr>
        <w:pStyle w:val="1e"/>
      </w:pPr>
      <w:r w:rsidRPr="00383667">
        <w:t xml:space="preserve">Configuration on S4 </w:t>
      </w:r>
    </w:p>
    <w:p w14:paraId="589BD1CF" w14:textId="77777777" w:rsidR="00135587" w:rsidRPr="00383667" w:rsidRDefault="008A1952" w:rsidP="005714FA">
      <w:pPr>
        <w:pStyle w:val="2f3"/>
        <w:rPr>
          <w:rFonts w:cs="Huawei Sans"/>
        </w:rPr>
      </w:pPr>
      <w:r w:rsidRPr="00383667">
        <w:rPr>
          <w:rFonts w:cs="Huawei Sans"/>
        </w:rPr>
        <w:t>#</w:t>
      </w:r>
    </w:p>
    <w:p w14:paraId="0B098749" w14:textId="77777777" w:rsidR="00135587" w:rsidRPr="00383667" w:rsidRDefault="008A1952" w:rsidP="005714FA">
      <w:pPr>
        <w:pStyle w:val="2f3"/>
        <w:rPr>
          <w:rFonts w:cs="Huawei Sans"/>
        </w:rPr>
      </w:pPr>
      <w:r w:rsidRPr="00497E5B">
        <w:rPr>
          <w:rFonts w:cs="Huawei Sans"/>
        </w:rPr>
        <w:t>sysname</w:t>
      </w:r>
      <w:r w:rsidRPr="00383667">
        <w:rPr>
          <w:rFonts w:cs="Huawei Sans"/>
        </w:rPr>
        <w:t xml:space="preserve"> S4</w:t>
      </w:r>
    </w:p>
    <w:p w14:paraId="63772368" w14:textId="77777777" w:rsidR="00135587" w:rsidRPr="00383667" w:rsidRDefault="008A1952" w:rsidP="005714FA">
      <w:pPr>
        <w:pStyle w:val="2f3"/>
        <w:rPr>
          <w:rFonts w:cs="Huawei Sans"/>
        </w:rPr>
      </w:pPr>
      <w:r w:rsidRPr="00383667">
        <w:rPr>
          <w:rFonts w:cs="Huawei Sans"/>
        </w:rPr>
        <w:t>#</w:t>
      </w:r>
    </w:p>
    <w:p w14:paraId="5B0908C1"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10 to 11 </w:t>
      </w:r>
    </w:p>
    <w:p w14:paraId="4CB4979E" w14:textId="77777777" w:rsidR="00135587" w:rsidRPr="00383667" w:rsidRDefault="008A1952" w:rsidP="005714FA">
      <w:pPr>
        <w:pStyle w:val="2f3"/>
        <w:rPr>
          <w:rFonts w:cs="Huawei Sans"/>
        </w:rPr>
      </w:pPr>
      <w:r w:rsidRPr="00383667">
        <w:rPr>
          <w:rFonts w:cs="Huawei Sans"/>
        </w:rPr>
        <w:t>#</w:t>
      </w:r>
    </w:p>
    <w:p w14:paraId="1B9EB955" w14:textId="77777777" w:rsidR="00135587" w:rsidRPr="00383667" w:rsidRDefault="008A1952" w:rsidP="005714FA">
      <w:pPr>
        <w:pStyle w:val="2f3"/>
        <w:rPr>
          <w:rFonts w:cs="Huawei Sans"/>
        </w:rPr>
      </w:pPr>
      <w:r w:rsidRPr="00383667">
        <w:rPr>
          <w:rFonts w:cs="Huawei Sans"/>
        </w:rPr>
        <w:t>#</w:t>
      </w:r>
    </w:p>
    <w:p w14:paraId="20E15213"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GigabitEthernet0/0/3</w:t>
      </w:r>
    </w:p>
    <w:p w14:paraId="1AC82D3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5DCD980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to 11</w:t>
      </w:r>
    </w:p>
    <w:p w14:paraId="5A6B7F2E" w14:textId="77777777" w:rsidR="00135587" w:rsidRPr="00383667" w:rsidRDefault="008A1952" w:rsidP="005714FA">
      <w:pPr>
        <w:pStyle w:val="2f3"/>
        <w:rPr>
          <w:rFonts w:cs="Huawei Sans"/>
        </w:rPr>
      </w:pPr>
      <w:r w:rsidRPr="00383667">
        <w:rPr>
          <w:rFonts w:cs="Huawei Sans"/>
        </w:rPr>
        <w:t>#</w:t>
      </w:r>
    </w:p>
    <w:p w14:paraId="7F9F825E"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GigabitEthernet0/0/4</w:t>
      </w:r>
    </w:p>
    <w:p w14:paraId="6F6F12C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60FAB97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79CDCD4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to 11</w:t>
      </w:r>
    </w:p>
    <w:p w14:paraId="6FA71605" w14:textId="77777777" w:rsidR="00135587" w:rsidRPr="00383667" w:rsidRDefault="008A1952" w:rsidP="005714FA">
      <w:pPr>
        <w:pStyle w:val="2f3"/>
        <w:rPr>
          <w:rFonts w:cs="Huawei Sans"/>
        </w:rPr>
      </w:pPr>
      <w:r w:rsidRPr="00383667">
        <w:rPr>
          <w:rFonts w:cs="Huawei Sans"/>
        </w:rPr>
        <w:t>#</w:t>
      </w:r>
    </w:p>
    <w:p w14:paraId="6770C95B" w14:textId="77777777" w:rsidR="00135587" w:rsidRPr="00383667" w:rsidRDefault="008A1952" w:rsidP="005714FA">
      <w:pPr>
        <w:pStyle w:val="2f3"/>
        <w:rPr>
          <w:rFonts w:cs="Huawei Sans"/>
        </w:rPr>
      </w:pPr>
      <w:r w:rsidRPr="00497E5B">
        <w:rPr>
          <w:rFonts w:cs="Huawei Sans"/>
        </w:rPr>
        <w:t>return</w:t>
      </w:r>
    </w:p>
    <w:p w14:paraId="6CE98498" w14:textId="77777777" w:rsidR="00135587" w:rsidRPr="00383667" w:rsidRDefault="00135587" w:rsidP="005714FA">
      <w:pPr>
        <w:pStyle w:val="1e"/>
      </w:pPr>
    </w:p>
    <w:p w14:paraId="28933CAD" w14:textId="77777777" w:rsidR="00135587" w:rsidRPr="00383667" w:rsidRDefault="008A1952" w:rsidP="005714FA">
      <w:pPr>
        <w:pStyle w:val="1e"/>
      </w:pPr>
      <w:r w:rsidRPr="00383667">
        <w:t xml:space="preserve">Configuration on AC1 </w:t>
      </w:r>
    </w:p>
    <w:p w14:paraId="0926028A" w14:textId="77777777" w:rsidR="00135587" w:rsidRPr="00383667" w:rsidRDefault="008A1952" w:rsidP="005714FA">
      <w:pPr>
        <w:pStyle w:val="2f3"/>
        <w:rPr>
          <w:rFonts w:cs="Huawei Sans"/>
        </w:rPr>
      </w:pPr>
      <w:r w:rsidRPr="00383667">
        <w:rPr>
          <w:rFonts w:cs="Huawei Sans"/>
        </w:rPr>
        <w:t>#</w:t>
      </w:r>
    </w:p>
    <w:p w14:paraId="28D64C0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sysname</w:t>
      </w:r>
      <w:r w:rsidRPr="00383667">
        <w:rPr>
          <w:rFonts w:cs="Huawei Sans"/>
        </w:rPr>
        <w:t xml:space="preserve"> AC1</w:t>
      </w:r>
    </w:p>
    <w:p w14:paraId="58AF571A" w14:textId="77777777" w:rsidR="00135587" w:rsidRPr="00383667" w:rsidRDefault="008A1952" w:rsidP="005714FA">
      <w:pPr>
        <w:pStyle w:val="2f3"/>
        <w:rPr>
          <w:rFonts w:cs="Huawei Sans"/>
        </w:rPr>
      </w:pPr>
      <w:r w:rsidRPr="00383667">
        <w:rPr>
          <w:rFonts w:cs="Huawei Sans"/>
        </w:rPr>
        <w:t>#</w:t>
      </w:r>
    </w:p>
    <w:p w14:paraId="6D3933FD" w14:textId="77777777" w:rsidR="00135587" w:rsidRPr="00383667" w:rsidRDefault="008A1952" w:rsidP="005714FA">
      <w:pPr>
        <w:pStyle w:val="2f3"/>
        <w:rPr>
          <w:rFonts w:cs="Huawei Sans"/>
        </w:rPr>
      </w:pPr>
      <w:r w:rsidRPr="00497E5B">
        <w:rPr>
          <w:rFonts w:cs="Huawei Sans"/>
        </w:rPr>
        <w:t>vrrp</w:t>
      </w:r>
      <w:r w:rsidRPr="00383667">
        <w:rPr>
          <w:rFonts w:cs="Huawei Sans"/>
        </w:rPr>
        <w:t xml:space="preserve"> recover-delay 60</w:t>
      </w:r>
    </w:p>
    <w:p w14:paraId="107E09AB" w14:textId="77777777" w:rsidR="00135587" w:rsidRPr="00383667" w:rsidRDefault="008A1952" w:rsidP="005714FA">
      <w:pPr>
        <w:pStyle w:val="2f3"/>
        <w:rPr>
          <w:rFonts w:cs="Huawei Sans"/>
        </w:rPr>
      </w:pPr>
      <w:r w:rsidRPr="00383667">
        <w:rPr>
          <w:rFonts w:cs="Huawei Sans"/>
        </w:rPr>
        <w:t>#</w:t>
      </w:r>
    </w:p>
    <w:p w14:paraId="5FC80E12"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100</w:t>
      </w:r>
    </w:p>
    <w:p w14:paraId="1905FCFD" w14:textId="77777777" w:rsidR="00135587" w:rsidRPr="00383667" w:rsidRDefault="008A1952" w:rsidP="005714FA">
      <w:pPr>
        <w:pStyle w:val="2f3"/>
        <w:rPr>
          <w:rFonts w:cs="Huawei Sans"/>
        </w:rPr>
      </w:pPr>
      <w:r w:rsidRPr="00383667">
        <w:rPr>
          <w:rFonts w:cs="Huawei Sans"/>
        </w:rPr>
        <w:t>#</w:t>
      </w:r>
    </w:p>
    <w:p w14:paraId="15352502"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Vlanif100</w:t>
      </w:r>
    </w:p>
    <w:p w14:paraId="5E95DE7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to_S3_CAPWAP</w:t>
      </w:r>
    </w:p>
    <w:p w14:paraId="3CFD652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10.0.100.1 255.255.255.0</w:t>
      </w:r>
    </w:p>
    <w:p w14:paraId="7228F9F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1 </w:t>
      </w:r>
      <w:r w:rsidRPr="00497E5B">
        <w:rPr>
          <w:rFonts w:cs="Huawei Sans"/>
        </w:rPr>
        <w:t>virtual-ip</w:t>
      </w:r>
      <w:r w:rsidRPr="00383667">
        <w:rPr>
          <w:rFonts w:cs="Huawei Sans"/>
        </w:rPr>
        <w:t xml:space="preserve"> 10.0.100.254</w:t>
      </w:r>
    </w:p>
    <w:p w14:paraId="3119723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admin-vrrp</w:t>
      </w:r>
      <w:r w:rsidRPr="00383667">
        <w:rPr>
          <w:rFonts w:cs="Huawei Sans"/>
        </w:rPr>
        <w:t xml:space="preserve"> </w:t>
      </w:r>
      <w:r w:rsidRPr="00497E5B">
        <w:rPr>
          <w:rFonts w:cs="Huawei Sans"/>
        </w:rPr>
        <w:t>vrid</w:t>
      </w:r>
      <w:r w:rsidRPr="00383667">
        <w:rPr>
          <w:rFonts w:cs="Huawei Sans"/>
        </w:rPr>
        <w:t xml:space="preserve"> 1 </w:t>
      </w:r>
    </w:p>
    <w:p w14:paraId="7733492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1 priority 120</w:t>
      </w:r>
    </w:p>
    <w:p w14:paraId="2CDB814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1 </w:t>
      </w:r>
      <w:r w:rsidRPr="00497E5B">
        <w:rPr>
          <w:rFonts w:cs="Huawei Sans"/>
        </w:rPr>
        <w:t>preempt-mode</w:t>
      </w:r>
      <w:r w:rsidRPr="00383667">
        <w:rPr>
          <w:rFonts w:cs="Huawei Sans"/>
        </w:rPr>
        <w:t xml:space="preserve"> timer delay 1800</w:t>
      </w:r>
    </w:p>
    <w:p w14:paraId="536EEB02" w14:textId="77777777" w:rsidR="00135587" w:rsidRPr="00383667" w:rsidRDefault="008A1952" w:rsidP="005714FA">
      <w:pPr>
        <w:pStyle w:val="2f3"/>
        <w:rPr>
          <w:rFonts w:cs="Huawei Sans"/>
        </w:rPr>
      </w:pPr>
      <w:r w:rsidRPr="00383667">
        <w:rPr>
          <w:rFonts w:cs="Huawei Sans"/>
        </w:rPr>
        <w:t>#</w:t>
      </w:r>
    </w:p>
    <w:p w14:paraId="1F2E05D0"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GigabitEthernet0/0/12</w:t>
      </w:r>
    </w:p>
    <w:p w14:paraId="2F6F245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6CE1A93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4199D161" w14:textId="77777777" w:rsidR="00135587" w:rsidRPr="00383667" w:rsidRDefault="008A1952" w:rsidP="005714FA">
      <w:pPr>
        <w:pStyle w:val="2f3"/>
        <w:rPr>
          <w:rFonts w:cs="Huawei Sans"/>
        </w:rPr>
      </w:pPr>
      <w:r w:rsidRPr="00383667">
        <w:rPr>
          <w:rFonts w:cs="Huawei Sans"/>
        </w:rPr>
        <w:t>#</w:t>
      </w:r>
    </w:p>
    <w:p w14:paraId="06846CE5"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route-static 10.0.10.0 255.255.255.0 10.0.100.3</w:t>
      </w:r>
    </w:p>
    <w:p w14:paraId="6D78FB6B" w14:textId="77777777" w:rsidR="00135587" w:rsidRPr="00383667" w:rsidRDefault="008A1952" w:rsidP="005714FA">
      <w:pPr>
        <w:pStyle w:val="2f3"/>
        <w:rPr>
          <w:rFonts w:cs="Huawei Sans"/>
        </w:rPr>
      </w:pPr>
      <w:r w:rsidRPr="00383667">
        <w:rPr>
          <w:rFonts w:cs="Huawei Sans"/>
        </w:rPr>
        <w:lastRenderedPageBreak/>
        <w:t>#</w:t>
      </w:r>
    </w:p>
    <w:p w14:paraId="4AD14A2B" w14:textId="77777777" w:rsidR="00135587" w:rsidRPr="00383667" w:rsidRDefault="008A1952" w:rsidP="005714FA">
      <w:pPr>
        <w:pStyle w:val="2f3"/>
        <w:rPr>
          <w:rFonts w:cs="Huawei Sans"/>
        </w:rPr>
      </w:pPr>
      <w:r w:rsidRPr="00497E5B">
        <w:rPr>
          <w:rFonts w:cs="Huawei Sans"/>
        </w:rPr>
        <w:t>capwap</w:t>
      </w:r>
      <w:r w:rsidRPr="00383667">
        <w:rPr>
          <w:rFonts w:cs="Huawei Sans"/>
        </w:rPr>
        <w:t xml:space="preserve"> source </w:t>
      </w:r>
      <w:r w:rsidRPr="00497E5B">
        <w:rPr>
          <w:rFonts w:cs="Huawei Sans"/>
        </w:rPr>
        <w:t>ip-address</w:t>
      </w:r>
      <w:r w:rsidRPr="00383667">
        <w:rPr>
          <w:rFonts w:cs="Huawei Sans"/>
        </w:rPr>
        <w:t xml:space="preserve"> 10.0.100.254</w:t>
      </w:r>
    </w:p>
    <w:p w14:paraId="46E171E9" w14:textId="77777777" w:rsidR="00135587" w:rsidRPr="00383667" w:rsidRDefault="008A1952" w:rsidP="005714FA">
      <w:pPr>
        <w:pStyle w:val="2f3"/>
        <w:rPr>
          <w:rFonts w:cs="Huawei Sans"/>
        </w:rPr>
      </w:pPr>
      <w:r w:rsidRPr="00383667">
        <w:rPr>
          <w:rFonts w:cs="Huawei Sans"/>
        </w:rPr>
        <w:t>#</w:t>
      </w:r>
    </w:p>
    <w:p w14:paraId="76FDCADD" w14:textId="77777777" w:rsidR="00135587" w:rsidRPr="00383667" w:rsidRDefault="008A1952" w:rsidP="005714FA">
      <w:pPr>
        <w:pStyle w:val="2f3"/>
        <w:rPr>
          <w:rFonts w:cs="Huawei Sans"/>
        </w:rPr>
      </w:pPr>
      <w:r w:rsidRPr="00497E5B">
        <w:rPr>
          <w:rFonts w:cs="Huawei Sans"/>
        </w:rPr>
        <w:t>hsb-service</w:t>
      </w:r>
      <w:r w:rsidRPr="00383667">
        <w:rPr>
          <w:rFonts w:cs="Huawei Sans"/>
        </w:rPr>
        <w:t xml:space="preserve"> 0</w:t>
      </w:r>
    </w:p>
    <w:p w14:paraId="55F91EE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service-ip-port</w:t>
      </w:r>
      <w:r w:rsidRPr="00383667">
        <w:rPr>
          <w:rFonts w:cs="Huawei Sans"/>
        </w:rPr>
        <w:t xml:space="preserve"> </w:t>
      </w:r>
      <w:r w:rsidRPr="00497E5B">
        <w:rPr>
          <w:rFonts w:cs="Huawei Sans"/>
        </w:rPr>
        <w:t>local-ip</w:t>
      </w:r>
      <w:r w:rsidRPr="00383667">
        <w:rPr>
          <w:rFonts w:cs="Huawei Sans"/>
        </w:rPr>
        <w:t xml:space="preserve"> 10.0.100.1 </w:t>
      </w:r>
      <w:r w:rsidRPr="00497E5B">
        <w:rPr>
          <w:rFonts w:cs="Huawei Sans"/>
        </w:rPr>
        <w:t>peer-ip</w:t>
      </w:r>
      <w:r w:rsidRPr="00383667">
        <w:rPr>
          <w:rFonts w:cs="Huawei Sans"/>
        </w:rPr>
        <w:t xml:space="preserve"> 10.0.100.2 local-data-port 10241 </w:t>
      </w:r>
      <w:r w:rsidRPr="00497E5B">
        <w:rPr>
          <w:rFonts w:cs="Huawei Sans"/>
        </w:rPr>
        <w:t>pe</w:t>
      </w:r>
    </w:p>
    <w:p w14:paraId="2F080BCC" w14:textId="77777777" w:rsidR="00135587" w:rsidRPr="00383667" w:rsidRDefault="008A1952" w:rsidP="005714FA">
      <w:pPr>
        <w:pStyle w:val="2f3"/>
        <w:rPr>
          <w:rFonts w:cs="Huawei Sans"/>
        </w:rPr>
      </w:pPr>
      <w:r w:rsidRPr="00497E5B">
        <w:rPr>
          <w:rFonts w:cs="Huawei Sans"/>
        </w:rPr>
        <w:t>er-data-port</w:t>
      </w:r>
      <w:r w:rsidRPr="00383667">
        <w:rPr>
          <w:rFonts w:cs="Huawei Sans"/>
        </w:rPr>
        <w:t xml:space="preserve"> 10241</w:t>
      </w:r>
    </w:p>
    <w:p w14:paraId="79FEAF5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service-keep-alive</w:t>
      </w:r>
      <w:r w:rsidRPr="00383667">
        <w:rPr>
          <w:rFonts w:cs="Huawei Sans"/>
        </w:rPr>
        <w:t xml:space="preserve"> </w:t>
      </w:r>
      <w:r w:rsidRPr="00497E5B">
        <w:rPr>
          <w:rFonts w:cs="Huawei Sans"/>
        </w:rPr>
        <w:t>detect retransmit</w:t>
      </w:r>
      <w:r w:rsidRPr="00383667">
        <w:rPr>
          <w:rFonts w:cs="Huawei Sans"/>
        </w:rPr>
        <w:t xml:space="preserve"> 3 interval 6</w:t>
      </w:r>
    </w:p>
    <w:p w14:paraId="3DC37CF7" w14:textId="77777777" w:rsidR="00135587" w:rsidRPr="00383667" w:rsidRDefault="008A1952" w:rsidP="005714FA">
      <w:pPr>
        <w:pStyle w:val="2f3"/>
        <w:rPr>
          <w:rFonts w:cs="Huawei Sans"/>
        </w:rPr>
      </w:pPr>
      <w:r w:rsidRPr="00383667">
        <w:rPr>
          <w:rFonts w:cs="Huawei Sans"/>
        </w:rPr>
        <w:t>#</w:t>
      </w:r>
    </w:p>
    <w:p w14:paraId="3766FF9A" w14:textId="77777777" w:rsidR="00135587" w:rsidRPr="00383667" w:rsidRDefault="008A1952" w:rsidP="005714FA">
      <w:pPr>
        <w:pStyle w:val="2f3"/>
        <w:rPr>
          <w:rFonts w:cs="Huawei Sans"/>
        </w:rPr>
      </w:pPr>
      <w:r w:rsidRPr="00497E5B">
        <w:rPr>
          <w:rFonts w:cs="Huawei Sans"/>
        </w:rPr>
        <w:t>hsb-group</w:t>
      </w:r>
      <w:r w:rsidRPr="00383667">
        <w:rPr>
          <w:rFonts w:cs="Huawei Sans"/>
        </w:rPr>
        <w:t xml:space="preserve"> 0</w:t>
      </w:r>
    </w:p>
    <w:p w14:paraId="14E3BF1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track</w:t>
      </w:r>
      <w:r w:rsidRPr="00383667">
        <w:rPr>
          <w:rFonts w:cs="Huawei Sans"/>
        </w:rPr>
        <w:t xml:space="preserve"> vrrp </w:t>
      </w:r>
      <w:r w:rsidRPr="00497E5B">
        <w:rPr>
          <w:rFonts w:cs="Huawei Sans"/>
        </w:rPr>
        <w:t>vrid</w:t>
      </w:r>
      <w:r w:rsidRPr="00383667">
        <w:rPr>
          <w:rFonts w:cs="Huawei Sans"/>
        </w:rPr>
        <w:t xml:space="preserve"> 1 interface Vlanif100</w:t>
      </w:r>
    </w:p>
    <w:p w14:paraId="5CF277E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bind-service</w:t>
      </w:r>
      <w:r w:rsidRPr="00383667">
        <w:rPr>
          <w:rFonts w:cs="Huawei Sans"/>
        </w:rPr>
        <w:t xml:space="preserve"> 0</w:t>
      </w:r>
    </w:p>
    <w:p w14:paraId="253C3E7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hsb</w:t>
      </w:r>
      <w:r w:rsidRPr="00383667">
        <w:rPr>
          <w:rFonts w:cs="Huawei Sans"/>
        </w:rPr>
        <w:t xml:space="preserve"> enable</w:t>
      </w:r>
    </w:p>
    <w:p w14:paraId="731DC2F8" w14:textId="77777777" w:rsidR="00135587" w:rsidRPr="00383667" w:rsidRDefault="008A1952" w:rsidP="005714FA">
      <w:pPr>
        <w:pStyle w:val="2f3"/>
        <w:rPr>
          <w:rFonts w:cs="Huawei Sans"/>
        </w:rPr>
      </w:pPr>
      <w:r w:rsidRPr="00383667">
        <w:rPr>
          <w:rFonts w:cs="Huawei Sans"/>
        </w:rPr>
        <w:t>#</w:t>
      </w:r>
    </w:p>
    <w:p w14:paraId="066431F3" w14:textId="77777777" w:rsidR="00135587" w:rsidRPr="00383667" w:rsidRDefault="008A1952" w:rsidP="005714FA">
      <w:pPr>
        <w:pStyle w:val="2f3"/>
        <w:rPr>
          <w:rFonts w:cs="Huawei Sans"/>
        </w:rPr>
      </w:pPr>
      <w:r w:rsidRPr="00497E5B">
        <w:rPr>
          <w:rFonts w:cs="Huawei Sans"/>
        </w:rPr>
        <w:t>hsb-service-type</w:t>
      </w:r>
      <w:r w:rsidRPr="00383667">
        <w:rPr>
          <w:rFonts w:cs="Huawei Sans"/>
        </w:rPr>
        <w:t xml:space="preserve"> access-user </w:t>
      </w:r>
      <w:r w:rsidRPr="00497E5B">
        <w:rPr>
          <w:rFonts w:cs="Huawei Sans"/>
        </w:rPr>
        <w:t>hsb-group</w:t>
      </w:r>
      <w:r w:rsidRPr="00383667">
        <w:rPr>
          <w:rFonts w:cs="Huawei Sans"/>
        </w:rPr>
        <w:t xml:space="preserve"> 0</w:t>
      </w:r>
    </w:p>
    <w:p w14:paraId="5337D380" w14:textId="77777777" w:rsidR="00135587" w:rsidRPr="00383667" w:rsidRDefault="008A1952" w:rsidP="005714FA">
      <w:pPr>
        <w:pStyle w:val="2f3"/>
        <w:rPr>
          <w:rFonts w:cs="Huawei Sans"/>
        </w:rPr>
      </w:pPr>
      <w:r w:rsidRPr="00383667">
        <w:rPr>
          <w:rFonts w:cs="Huawei Sans"/>
        </w:rPr>
        <w:t>#</w:t>
      </w:r>
    </w:p>
    <w:p w14:paraId="30495CA2" w14:textId="77777777" w:rsidR="00135587" w:rsidRPr="00383667" w:rsidRDefault="008A1952" w:rsidP="005714FA">
      <w:pPr>
        <w:pStyle w:val="2f3"/>
        <w:rPr>
          <w:rFonts w:cs="Huawei Sans"/>
        </w:rPr>
      </w:pPr>
      <w:r w:rsidRPr="00497E5B">
        <w:rPr>
          <w:rFonts w:cs="Huawei Sans"/>
        </w:rPr>
        <w:t>hsb-service-type</w:t>
      </w:r>
      <w:r w:rsidRPr="00383667">
        <w:rPr>
          <w:rFonts w:cs="Huawei Sans"/>
        </w:rPr>
        <w:t xml:space="preserve"> </w:t>
      </w:r>
      <w:r w:rsidRPr="00497E5B">
        <w:rPr>
          <w:rFonts w:cs="Huawei Sans"/>
        </w:rPr>
        <w:t>ap</w:t>
      </w:r>
      <w:r w:rsidRPr="00383667">
        <w:rPr>
          <w:rFonts w:cs="Huawei Sans"/>
        </w:rPr>
        <w:t xml:space="preserve"> </w:t>
      </w:r>
      <w:r w:rsidRPr="00497E5B">
        <w:rPr>
          <w:rFonts w:cs="Huawei Sans"/>
        </w:rPr>
        <w:t>hsb-group</w:t>
      </w:r>
      <w:r w:rsidRPr="00383667">
        <w:rPr>
          <w:rFonts w:cs="Huawei Sans"/>
        </w:rPr>
        <w:t xml:space="preserve"> 0</w:t>
      </w:r>
    </w:p>
    <w:p w14:paraId="3067D9CB" w14:textId="77777777" w:rsidR="00135587" w:rsidRPr="00383667" w:rsidRDefault="008A1952" w:rsidP="005714FA">
      <w:pPr>
        <w:pStyle w:val="2f3"/>
        <w:rPr>
          <w:rFonts w:cs="Huawei Sans"/>
        </w:rPr>
      </w:pPr>
      <w:r w:rsidRPr="00383667">
        <w:rPr>
          <w:rFonts w:cs="Huawei Sans"/>
        </w:rPr>
        <w:t>#</w:t>
      </w:r>
    </w:p>
    <w:p w14:paraId="78D229EE" w14:textId="77777777" w:rsidR="00135587" w:rsidRPr="00383667" w:rsidRDefault="008A1952" w:rsidP="005714FA">
      <w:pPr>
        <w:pStyle w:val="2f3"/>
        <w:rPr>
          <w:rFonts w:cs="Huawei Sans"/>
        </w:rPr>
      </w:pPr>
      <w:r w:rsidRPr="00497E5B">
        <w:rPr>
          <w:rFonts w:cs="Huawei Sans"/>
        </w:rPr>
        <w:t>wlan</w:t>
      </w:r>
    </w:p>
    <w:p w14:paraId="4FFB6E3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traffic-profile</w:t>
      </w:r>
      <w:r w:rsidRPr="00383667">
        <w:rPr>
          <w:rFonts w:cs="Huawei Sans"/>
        </w:rPr>
        <w:t xml:space="preserve"> name default</w:t>
      </w:r>
    </w:p>
    <w:p w14:paraId="2520C52B"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w:t>
      </w:r>
      <w:r w:rsidRPr="00497E5B">
        <w:rPr>
          <w:rFonts w:cs="Huawei Sans"/>
        </w:rPr>
        <w:t>name depart</w:t>
      </w:r>
    </w:p>
    <w:p w14:paraId="200FBC5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w:t>
      </w:r>
      <w:r w:rsidRPr="00383667">
        <w:rPr>
          <w:rFonts w:cs="Huawei Sans"/>
        </w:rPr>
        <w:t xml:space="preserve"> wpa2 psk pass-phrase huawei123 </w:t>
      </w:r>
      <w:r w:rsidRPr="00497E5B">
        <w:rPr>
          <w:rFonts w:cs="Huawei Sans"/>
        </w:rPr>
        <w:t>aes</w:t>
      </w:r>
    </w:p>
    <w:p w14:paraId="3769812B"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w:t>
      </w:r>
      <w:r w:rsidRPr="00497E5B">
        <w:rPr>
          <w:rFonts w:cs="Huawei Sans"/>
        </w:rPr>
        <w:t>name depart</w:t>
      </w:r>
    </w:p>
    <w:p w14:paraId="725ED3A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w:t>
      </w:r>
      <w:r w:rsidRPr="00383667">
        <w:rPr>
          <w:rFonts w:cs="Huawei Sans"/>
        </w:rPr>
        <w:t xml:space="preserve"> HSB</w:t>
      </w:r>
    </w:p>
    <w:p w14:paraId="5F2A448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w:t>
      </w:r>
      <w:r w:rsidRPr="00497E5B">
        <w:rPr>
          <w:rFonts w:cs="Huawei Sans"/>
        </w:rPr>
        <w:t>name depart</w:t>
      </w:r>
    </w:p>
    <w:p w14:paraId="1CE1023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11</w:t>
      </w:r>
    </w:p>
    <w:p w14:paraId="2E6088F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depart</w:t>
      </w:r>
    </w:p>
    <w:p w14:paraId="622D85C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depart</w:t>
      </w:r>
    </w:p>
    <w:p w14:paraId="28BB65D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regulatory-domain-profile</w:t>
      </w:r>
      <w:r w:rsidRPr="00383667">
        <w:rPr>
          <w:rFonts w:cs="Huawei Sans"/>
        </w:rPr>
        <w:t xml:space="preserve"> name default</w:t>
      </w:r>
    </w:p>
    <w:p w14:paraId="444912C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w:t>
      </w:r>
      <w:r w:rsidRPr="00497E5B">
        <w:rPr>
          <w:rFonts w:cs="Huawei Sans"/>
        </w:rPr>
        <w:t>name depart</w:t>
      </w:r>
    </w:p>
    <w:p w14:paraId="2BC643F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0</w:t>
      </w:r>
    </w:p>
    <w:p w14:paraId="3898668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798EEF1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1</w:t>
      </w:r>
    </w:p>
    <w:p w14:paraId="32652C9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5DBA161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2</w:t>
      </w:r>
    </w:p>
    <w:p w14:paraId="4729CF8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2C8FD8A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name default</w:t>
      </w:r>
    </w:p>
    <w:p w14:paraId="1605FE3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name ap-group1</w:t>
      </w:r>
    </w:p>
    <w:p w14:paraId="25EB0F1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ap-id</w:t>
      </w:r>
      <w:r w:rsidRPr="00383667">
        <w:rPr>
          <w:rFonts w:cs="Huawei Sans"/>
        </w:rPr>
        <w:t xml:space="preserve"> 0 type-id 56 </w:t>
      </w:r>
      <w:r w:rsidRPr="00497E5B">
        <w:rPr>
          <w:rFonts w:cs="Huawei Sans"/>
        </w:rPr>
        <w:t>ap-mac</w:t>
      </w:r>
      <w:r w:rsidRPr="00383667">
        <w:rPr>
          <w:rFonts w:cs="Huawei Sans"/>
        </w:rPr>
        <w:t xml:space="preserve"> 00e0-fc6e-2890 </w:t>
      </w:r>
      <w:r w:rsidRPr="00497E5B">
        <w:rPr>
          <w:rFonts w:cs="Huawei Sans"/>
        </w:rPr>
        <w:t>ap-sn</w:t>
      </w:r>
      <w:r w:rsidRPr="00383667">
        <w:rPr>
          <w:rFonts w:cs="Huawei Sans"/>
        </w:rPr>
        <w:t xml:space="preserve"> 210235448310F30CF56D</w:t>
      </w:r>
    </w:p>
    <w:p w14:paraId="38B3486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ap1</w:t>
      </w:r>
    </w:p>
    <w:p w14:paraId="3F558BB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w:t>
      </w:r>
    </w:p>
    <w:p w14:paraId="75D413B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ap-id</w:t>
      </w:r>
      <w:r w:rsidRPr="00383667">
        <w:rPr>
          <w:rFonts w:cs="Huawei Sans"/>
        </w:rPr>
        <w:t xml:space="preserve"> 1 type-id 56 </w:t>
      </w:r>
      <w:r w:rsidRPr="00497E5B">
        <w:rPr>
          <w:rFonts w:cs="Huawei Sans"/>
        </w:rPr>
        <w:t>ap-mac</w:t>
      </w:r>
      <w:r w:rsidRPr="00383667">
        <w:rPr>
          <w:rFonts w:cs="Huawei Sans"/>
        </w:rPr>
        <w:t xml:space="preserve"> 00e0-fcde-1990 </w:t>
      </w:r>
      <w:r w:rsidRPr="00497E5B">
        <w:rPr>
          <w:rFonts w:cs="Huawei Sans"/>
        </w:rPr>
        <w:t>ap-sn</w:t>
      </w:r>
      <w:r w:rsidRPr="00383667">
        <w:rPr>
          <w:rFonts w:cs="Huawei Sans"/>
        </w:rPr>
        <w:t xml:space="preserve"> 210235448310FA145341</w:t>
      </w:r>
    </w:p>
    <w:p w14:paraId="193FFBB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ap2</w:t>
      </w:r>
    </w:p>
    <w:p w14:paraId="5E5AF71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w:t>
      </w:r>
    </w:p>
    <w:p w14:paraId="672ABFF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provision-ap</w:t>
      </w:r>
    </w:p>
    <w:p w14:paraId="1C82FBD7" w14:textId="77777777" w:rsidR="00135587" w:rsidRPr="00383667" w:rsidRDefault="008A1952" w:rsidP="005714FA">
      <w:pPr>
        <w:pStyle w:val="2f3"/>
        <w:rPr>
          <w:rFonts w:cs="Huawei Sans"/>
        </w:rPr>
      </w:pPr>
      <w:r w:rsidRPr="00383667">
        <w:rPr>
          <w:rFonts w:cs="Huawei Sans"/>
        </w:rPr>
        <w:t>#</w:t>
      </w:r>
    </w:p>
    <w:p w14:paraId="7FB92097" w14:textId="77777777" w:rsidR="00135587" w:rsidRPr="00383667" w:rsidRDefault="008A1952" w:rsidP="005714FA">
      <w:pPr>
        <w:pStyle w:val="2f3"/>
        <w:rPr>
          <w:rFonts w:cs="Huawei Sans"/>
        </w:rPr>
      </w:pPr>
      <w:r w:rsidRPr="00383667">
        <w:rPr>
          <w:rFonts w:cs="Huawei Sans"/>
        </w:rPr>
        <w:t>Return</w:t>
      </w:r>
    </w:p>
    <w:p w14:paraId="7C244C4B" w14:textId="77777777" w:rsidR="00135587" w:rsidRPr="00383667" w:rsidRDefault="00135587" w:rsidP="005714FA">
      <w:pPr>
        <w:pStyle w:val="1e"/>
      </w:pPr>
    </w:p>
    <w:p w14:paraId="04C9A033" w14:textId="77777777" w:rsidR="00135587" w:rsidRPr="00383667" w:rsidRDefault="008A1952" w:rsidP="005714FA">
      <w:pPr>
        <w:pStyle w:val="1e"/>
      </w:pPr>
      <w:r w:rsidRPr="00383667">
        <w:t>Configuration on AC2</w:t>
      </w:r>
    </w:p>
    <w:p w14:paraId="754B6062" w14:textId="77777777" w:rsidR="00135587" w:rsidRPr="00383667" w:rsidRDefault="008A1952" w:rsidP="005714FA">
      <w:pPr>
        <w:pStyle w:val="2f3"/>
        <w:rPr>
          <w:rFonts w:cs="Huawei Sans"/>
        </w:rPr>
      </w:pPr>
      <w:r w:rsidRPr="00383667">
        <w:rPr>
          <w:rFonts w:cs="Huawei Sans"/>
        </w:rPr>
        <w:t>#</w:t>
      </w:r>
    </w:p>
    <w:p w14:paraId="6E34444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sysname</w:t>
      </w:r>
      <w:r w:rsidRPr="00383667">
        <w:rPr>
          <w:rFonts w:cs="Huawei Sans"/>
        </w:rPr>
        <w:t xml:space="preserve"> AC2</w:t>
      </w:r>
    </w:p>
    <w:p w14:paraId="70133D8A" w14:textId="77777777" w:rsidR="00135587" w:rsidRPr="00383667" w:rsidRDefault="008A1952" w:rsidP="005714FA">
      <w:pPr>
        <w:pStyle w:val="2f3"/>
        <w:rPr>
          <w:rFonts w:cs="Huawei Sans"/>
        </w:rPr>
      </w:pPr>
      <w:r w:rsidRPr="00383667">
        <w:rPr>
          <w:rFonts w:cs="Huawei Sans"/>
        </w:rPr>
        <w:t>#</w:t>
      </w:r>
    </w:p>
    <w:p w14:paraId="294892DB" w14:textId="77777777" w:rsidR="00135587" w:rsidRPr="00383667" w:rsidRDefault="008A1952" w:rsidP="005714FA">
      <w:pPr>
        <w:pStyle w:val="2f3"/>
        <w:rPr>
          <w:rFonts w:cs="Huawei Sans"/>
        </w:rPr>
      </w:pPr>
      <w:r w:rsidRPr="00497E5B">
        <w:rPr>
          <w:rFonts w:cs="Huawei Sans"/>
        </w:rPr>
        <w:t>vrrp</w:t>
      </w:r>
      <w:r w:rsidRPr="00383667">
        <w:rPr>
          <w:rFonts w:cs="Huawei Sans"/>
        </w:rPr>
        <w:t xml:space="preserve"> recover-delay 60</w:t>
      </w:r>
    </w:p>
    <w:p w14:paraId="29872D85" w14:textId="77777777" w:rsidR="00135587" w:rsidRPr="00383667" w:rsidRDefault="008A1952" w:rsidP="005714FA">
      <w:pPr>
        <w:pStyle w:val="2f3"/>
        <w:rPr>
          <w:rFonts w:cs="Huawei Sans"/>
        </w:rPr>
      </w:pPr>
      <w:r w:rsidRPr="00383667">
        <w:rPr>
          <w:rFonts w:cs="Huawei Sans"/>
        </w:rPr>
        <w:t>#</w:t>
      </w:r>
    </w:p>
    <w:p w14:paraId="4A43D887" w14:textId="77777777" w:rsidR="00135587" w:rsidRPr="00383667" w:rsidRDefault="008A1952" w:rsidP="005714FA">
      <w:pPr>
        <w:pStyle w:val="2f3"/>
        <w:rPr>
          <w:rFonts w:cs="Huawei Sans"/>
        </w:rPr>
      </w:pPr>
      <w:r w:rsidRPr="00497E5B">
        <w:rPr>
          <w:rFonts w:cs="Huawei Sans"/>
        </w:rPr>
        <w:lastRenderedPageBreak/>
        <w:t>vlan</w:t>
      </w:r>
      <w:r w:rsidRPr="00383667">
        <w:rPr>
          <w:rFonts w:cs="Huawei Sans"/>
        </w:rPr>
        <w:t xml:space="preserve"> batch 100</w:t>
      </w:r>
    </w:p>
    <w:p w14:paraId="6CC22D74" w14:textId="77777777" w:rsidR="00135587" w:rsidRPr="00383667" w:rsidRDefault="008A1952" w:rsidP="005714FA">
      <w:pPr>
        <w:pStyle w:val="2f3"/>
        <w:rPr>
          <w:rFonts w:cs="Huawei Sans"/>
        </w:rPr>
      </w:pPr>
      <w:r w:rsidRPr="00383667">
        <w:rPr>
          <w:rFonts w:cs="Huawei Sans"/>
        </w:rPr>
        <w:t>#</w:t>
      </w:r>
    </w:p>
    <w:p w14:paraId="46D47961"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Vlanif100</w:t>
      </w:r>
    </w:p>
    <w:p w14:paraId="44DFD45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to_S3_CAPWAP</w:t>
      </w:r>
    </w:p>
    <w:p w14:paraId="2A84022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10.0.100.2 255.255.255.0</w:t>
      </w:r>
    </w:p>
    <w:p w14:paraId="04FA2FC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vrrp</w:t>
      </w:r>
      <w:r w:rsidRPr="00383667">
        <w:rPr>
          <w:rFonts w:cs="Huawei Sans"/>
        </w:rPr>
        <w:t xml:space="preserve"> </w:t>
      </w:r>
      <w:r w:rsidRPr="00497E5B">
        <w:rPr>
          <w:rFonts w:cs="Huawei Sans"/>
        </w:rPr>
        <w:t>vrid</w:t>
      </w:r>
      <w:r w:rsidRPr="00383667">
        <w:rPr>
          <w:rFonts w:cs="Huawei Sans"/>
        </w:rPr>
        <w:t xml:space="preserve"> 1 </w:t>
      </w:r>
      <w:r w:rsidRPr="00497E5B">
        <w:rPr>
          <w:rFonts w:cs="Huawei Sans"/>
        </w:rPr>
        <w:t>virtual-ip</w:t>
      </w:r>
      <w:r w:rsidRPr="00383667">
        <w:rPr>
          <w:rFonts w:cs="Huawei Sans"/>
        </w:rPr>
        <w:t xml:space="preserve"> 10.0.100.254</w:t>
      </w:r>
    </w:p>
    <w:p w14:paraId="5A1721D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admin-vrrp</w:t>
      </w:r>
      <w:r w:rsidRPr="00383667">
        <w:rPr>
          <w:rFonts w:cs="Huawei Sans"/>
        </w:rPr>
        <w:t xml:space="preserve"> </w:t>
      </w:r>
      <w:r w:rsidRPr="00497E5B">
        <w:rPr>
          <w:rFonts w:cs="Huawei Sans"/>
        </w:rPr>
        <w:t>vrid</w:t>
      </w:r>
      <w:r w:rsidRPr="00383667">
        <w:rPr>
          <w:rFonts w:cs="Huawei Sans"/>
        </w:rPr>
        <w:t xml:space="preserve"> 1 </w:t>
      </w:r>
    </w:p>
    <w:p w14:paraId="729FEC9A" w14:textId="77777777" w:rsidR="00135587" w:rsidRPr="00383667" w:rsidRDefault="008A1952" w:rsidP="005714FA">
      <w:pPr>
        <w:pStyle w:val="2f3"/>
        <w:rPr>
          <w:rFonts w:cs="Huawei Sans"/>
        </w:rPr>
      </w:pPr>
      <w:r w:rsidRPr="00383667">
        <w:rPr>
          <w:rFonts w:cs="Huawei Sans"/>
        </w:rPr>
        <w:t>#</w:t>
      </w:r>
    </w:p>
    <w:p w14:paraId="76B2D665"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GigabitEthernet0/0/13</w:t>
      </w:r>
    </w:p>
    <w:p w14:paraId="032F61B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512A61B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4B0670F1" w14:textId="77777777" w:rsidR="00135587" w:rsidRPr="00383667" w:rsidRDefault="008A1952" w:rsidP="005714FA">
      <w:pPr>
        <w:pStyle w:val="2f3"/>
        <w:rPr>
          <w:rFonts w:cs="Huawei Sans"/>
        </w:rPr>
      </w:pPr>
      <w:r w:rsidRPr="00383667">
        <w:rPr>
          <w:rFonts w:cs="Huawei Sans"/>
        </w:rPr>
        <w:t>#</w:t>
      </w:r>
    </w:p>
    <w:p w14:paraId="799275E5"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route-static 10.0.10.0 255.255.255.0 10.0.100.3</w:t>
      </w:r>
    </w:p>
    <w:p w14:paraId="5D4D257E" w14:textId="77777777" w:rsidR="00135587" w:rsidRPr="00383667" w:rsidRDefault="008A1952" w:rsidP="005714FA">
      <w:pPr>
        <w:pStyle w:val="2f3"/>
        <w:rPr>
          <w:rFonts w:cs="Huawei Sans"/>
        </w:rPr>
      </w:pPr>
      <w:r w:rsidRPr="00383667">
        <w:rPr>
          <w:rFonts w:cs="Huawei Sans"/>
        </w:rPr>
        <w:t>#</w:t>
      </w:r>
    </w:p>
    <w:p w14:paraId="7FD4233A" w14:textId="77777777" w:rsidR="00135587" w:rsidRPr="00383667" w:rsidRDefault="008A1952" w:rsidP="005714FA">
      <w:pPr>
        <w:pStyle w:val="2f3"/>
        <w:rPr>
          <w:rFonts w:cs="Huawei Sans"/>
        </w:rPr>
      </w:pPr>
      <w:r w:rsidRPr="00497E5B">
        <w:rPr>
          <w:rFonts w:cs="Huawei Sans"/>
        </w:rPr>
        <w:t>capwap</w:t>
      </w:r>
      <w:r w:rsidRPr="00383667">
        <w:rPr>
          <w:rFonts w:cs="Huawei Sans"/>
        </w:rPr>
        <w:t xml:space="preserve"> source </w:t>
      </w:r>
      <w:r w:rsidRPr="00497E5B">
        <w:rPr>
          <w:rFonts w:cs="Huawei Sans"/>
        </w:rPr>
        <w:t>ip-address</w:t>
      </w:r>
      <w:r w:rsidRPr="00383667">
        <w:rPr>
          <w:rFonts w:cs="Huawei Sans"/>
        </w:rPr>
        <w:t xml:space="preserve"> 10.0.100.254</w:t>
      </w:r>
    </w:p>
    <w:p w14:paraId="43688E62" w14:textId="77777777" w:rsidR="00135587" w:rsidRPr="00383667" w:rsidRDefault="008A1952" w:rsidP="005714FA">
      <w:pPr>
        <w:pStyle w:val="2f3"/>
        <w:rPr>
          <w:rFonts w:cs="Huawei Sans"/>
        </w:rPr>
      </w:pPr>
      <w:r w:rsidRPr="00383667">
        <w:rPr>
          <w:rFonts w:cs="Huawei Sans"/>
        </w:rPr>
        <w:t>#</w:t>
      </w:r>
    </w:p>
    <w:p w14:paraId="199BACA6" w14:textId="77777777" w:rsidR="00135587" w:rsidRPr="00383667" w:rsidRDefault="008A1952" w:rsidP="005714FA">
      <w:pPr>
        <w:pStyle w:val="2f3"/>
        <w:rPr>
          <w:rFonts w:cs="Huawei Sans"/>
        </w:rPr>
      </w:pPr>
      <w:r w:rsidRPr="00497E5B">
        <w:rPr>
          <w:rFonts w:cs="Huawei Sans"/>
        </w:rPr>
        <w:t>hsb-service</w:t>
      </w:r>
      <w:r w:rsidRPr="00383667">
        <w:rPr>
          <w:rFonts w:cs="Huawei Sans"/>
        </w:rPr>
        <w:t xml:space="preserve"> 0</w:t>
      </w:r>
    </w:p>
    <w:p w14:paraId="6B2682D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service-ip-port</w:t>
      </w:r>
      <w:r w:rsidRPr="00383667">
        <w:rPr>
          <w:rFonts w:cs="Huawei Sans"/>
        </w:rPr>
        <w:t xml:space="preserve"> </w:t>
      </w:r>
      <w:r w:rsidRPr="00497E5B">
        <w:rPr>
          <w:rFonts w:cs="Huawei Sans"/>
        </w:rPr>
        <w:t>local-ip</w:t>
      </w:r>
      <w:r w:rsidRPr="00383667">
        <w:rPr>
          <w:rFonts w:cs="Huawei Sans"/>
        </w:rPr>
        <w:t xml:space="preserve"> 10.0.100.2 </w:t>
      </w:r>
      <w:r w:rsidRPr="00497E5B">
        <w:rPr>
          <w:rFonts w:cs="Huawei Sans"/>
        </w:rPr>
        <w:t>peer-ip</w:t>
      </w:r>
      <w:r w:rsidRPr="00383667">
        <w:rPr>
          <w:rFonts w:cs="Huawei Sans"/>
        </w:rPr>
        <w:t xml:space="preserve"> 10.0.100.1 local-data-port 10241 </w:t>
      </w:r>
      <w:r w:rsidRPr="00497E5B">
        <w:rPr>
          <w:rFonts w:cs="Huawei Sans"/>
        </w:rPr>
        <w:t>pe</w:t>
      </w:r>
    </w:p>
    <w:p w14:paraId="159D043A" w14:textId="77777777" w:rsidR="00135587" w:rsidRPr="00383667" w:rsidRDefault="008A1952" w:rsidP="005714FA">
      <w:pPr>
        <w:pStyle w:val="2f3"/>
        <w:rPr>
          <w:rFonts w:cs="Huawei Sans"/>
        </w:rPr>
      </w:pPr>
      <w:r w:rsidRPr="00497E5B">
        <w:rPr>
          <w:rFonts w:cs="Huawei Sans"/>
        </w:rPr>
        <w:t>er-data-port</w:t>
      </w:r>
      <w:r w:rsidRPr="00383667">
        <w:rPr>
          <w:rFonts w:cs="Huawei Sans"/>
        </w:rPr>
        <w:t xml:space="preserve"> 10241</w:t>
      </w:r>
    </w:p>
    <w:p w14:paraId="0000D8C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service-keep-alive</w:t>
      </w:r>
      <w:r w:rsidRPr="00383667">
        <w:rPr>
          <w:rFonts w:cs="Huawei Sans"/>
        </w:rPr>
        <w:t xml:space="preserve"> </w:t>
      </w:r>
      <w:r w:rsidRPr="00497E5B">
        <w:rPr>
          <w:rFonts w:cs="Huawei Sans"/>
        </w:rPr>
        <w:t>detect retransmit</w:t>
      </w:r>
      <w:r w:rsidRPr="00383667">
        <w:rPr>
          <w:rFonts w:cs="Huawei Sans"/>
        </w:rPr>
        <w:t xml:space="preserve"> 3 interval 6</w:t>
      </w:r>
    </w:p>
    <w:p w14:paraId="017658CB" w14:textId="77777777" w:rsidR="00135587" w:rsidRPr="00383667" w:rsidRDefault="008A1952" w:rsidP="005714FA">
      <w:pPr>
        <w:pStyle w:val="2f3"/>
        <w:rPr>
          <w:rFonts w:cs="Huawei Sans"/>
        </w:rPr>
      </w:pPr>
      <w:r w:rsidRPr="00383667">
        <w:rPr>
          <w:rFonts w:cs="Huawei Sans"/>
        </w:rPr>
        <w:t>#</w:t>
      </w:r>
    </w:p>
    <w:p w14:paraId="0B28EF4F" w14:textId="77777777" w:rsidR="00135587" w:rsidRPr="00383667" w:rsidRDefault="008A1952" w:rsidP="005714FA">
      <w:pPr>
        <w:pStyle w:val="2f3"/>
        <w:rPr>
          <w:rFonts w:cs="Huawei Sans"/>
        </w:rPr>
      </w:pPr>
      <w:r w:rsidRPr="00497E5B">
        <w:rPr>
          <w:rFonts w:cs="Huawei Sans"/>
        </w:rPr>
        <w:t>hsb-group</w:t>
      </w:r>
      <w:r w:rsidRPr="00383667">
        <w:rPr>
          <w:rFonts w:cs="Huawei Sans"/>
        </w:rPr>
        <w:t xml:space="preserve"> 0</w:t>
      </w:r>
    </w:p>
    <w:p w14:paraId="64FD7E5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track</w:t>
      </w:r>
      <w:r w:rsidRPr="00383667">
        <w:rPr>
          <w:rFonts w:cs="Huawei Sans"/>
        </w:rPr>
        <w:t xml:space="preserve"> vrrp </w:t>
      </w:r>
      <w:r w:rsidRPr="00497E5B">
        <w:rPr>
          <w:rFonts w:cs="Huawei Sans"/>
        </w:rPr>
        <w:t>vrid</w:t>
      </w:r>
      <w:r w:rsidRPr="00383667">
        <w:rPr>
          <w:rFonts w:cs="Huawei Sans"/>
        </w:rPr>
        <w:t xml:space="preserve"> 1 interface Vlanif100</w:t>
      </w:r>
    </w:p>
    <w:p w14:paraId="4D5F7E2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bind-service</w:t>
      </w:r>
      <w:r w:rsidRPr="00383667">
        <w:rPr>
          <w:rFonts w:cs="Huawei Sans"/>
        </w:rPr>
        <w:t xml:space="preserve"> 0</w:t>
      </w:r>
    </w:p>
    <w:p w14:paraId="6AEFDB6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hsb</w:t>
      </w:r>
      <w:r w:rsidRPr="00383667">
        <w:rPr>
          <w:rFonts w:cs="Huawei Sans"/>
        </w:rPr>
        <w:t xml:space="preserve"> enable</w:t>
      </w:r>
    </w:p>
    <w:p w14:paraId="2E8A60FC" w14:textId="77777777" w:rsidR="00135587" w:rsidRPr="00383667" w:rsidRDefault="008A1952" w:rsidP="005714FA">
      <w:pPr>
        <w:pStyle w:val="2f3"/>
        <w:rPr>
          <w:rFonts w:cs="Huawei Sans"/>
        </w:rPr>
      </w:pPr>
      <w:r w:rsidRPr="00383667">
        <w:rPr>
          <w:rFonts w:cs="Huawei Sans"/>
        </w:rPr>
        <w:t>#</w:t>
      </w:r>
    </w:p>
    <w:p w14:paraId="53047421" w14:textId="77777777" w:rsidR="00135587" w:rsidRPr="00383667" w:rsidRDefault="008A1952" w:rsidP="005714FA">
      <w:pPr>
        <w:pStyle w:val="2f3"/>
        <w:rPr>
          <w:rFonts w:cs="Huawei Sans"/>
        </w:rPr>
      </w:pPr>
      <w:r w:rsidRPr="00497E5B">
        <w:rPr>
          <w:rFonts w:cs="Huawei Sans"/>
        </w:rPr>
        <w:t>hsb-service-type</w:t>
      </w:r>
      <w:r w:rsidRPr="00383667">
        <w:rPr>
          <w:rFonts w:cs="Huawei Sans"/>
        </w:rPr>
        <w:t xml:space="preserve"> access-user </w:t>
      </w:r>
      <w:r w:rsidRPr="00497E5B">
        <w:rPr>
          <w:rFonts w:cs="Huawei Sans"/>
        </w:rPr>
        <w:t>hsb-group</w:t>
      </w:r>
      <w:r w:rsidRPr="00383667">
        <w:rPr>
          <w:rFonts w:cs="Huawei Sans"/>
        </w:rPr>
        <w:t xml:space="preserve"> 0</w:t>
      </w:r>
    </w:p>
    <w:p w14:paraId="18449110" w14:textId="77777777" w:rsidR="00135587" w:rsidRPr="00383667" w:rsidRDefault="008A1952" w:rsidP="005714FA">
      <w:pPr>
        <w:pStyle w:val="2f3"/>
        <w:rPr>
          <w:rFonts w:cs="Huawei Sans"/>
        </w:rPr>
      </w:pPr>
      <w:r w:rsidRPr="00383667">
        <w:rPr>
          <w:rFonts w:cs="Huawei Sans"/>
        </w:rPr>
        <w:t>#</w:t>
      </w:r>
    </w:p>
    <w:p w14:paraId="09D38F0F" w14:textId="77777777" w:rsidR="00135587" w:rsidRPr="00383667" w:rsidRDefault="008A1952" w:rsidP="005714FA">
      <w:pPr>
        <w:pStyle w:val="2f3"/>
        <w:rPr>
          <w:rFonts w:cs="Huawei Sans"/>
        </w:rPr>
      </w:pPr>
      <w:r w:rsidRPr="00497E5B">
        <w:rPr>
          <w:rFonts w:cs="Huawei Sans"/>
        </w:rPr>
        <w:t>hsb-service-type</w:t>
      </w:r>
      <w:r w:rsidRPr="00383667">
        <w:rPr>
          <w:rFonts w:cs="Huawei Sans"/>
        </w:rPr>
        <w:t xml:space="preserve"> </w:t>
      </w:r>
      <w:r w:rsidRPr="00497E5B">
        <w:rPr>
          <w:rFonts w:cs="Huawei Sans"/>
        </w:rPr>
        <w:t>ap</w:t>
      </w:r>
      <w:r w:rsidRPr="00383667">
        <w:rPr>
          <w:rFonts w:cs="Huawei Sans"/>
        </w:rPr>
        <w:t xml:space="preserve"> </w:t>
      </w:r>
      <w:r w:rsidRPr="00497E5B">
        <w:rPr>
          <w:rFonts w:cs="Huawei Sans"/>
        </w:rPr>
        <w:t>hsb-group</w:t>
      </w:r>
      <w:r w:rsidRPr="00383667">
        <w:rPr>
          <w:rFonts w:cs="Huawei Sans"/>
        </w:rPr>
        <w:t xml:space="preserve"> 0</w:t>
      </w:r>
    </w:p>
    <w:p w14:paraId="3ED416CE" w14:textId="77777777" w:rsidR="00135587" w:rsidRPr="00383667" w:rsidRDefault="008A1952" w:rsidP="005714FA">
      <w:pPr>
        <w:pStyle w:val="2f3"/>
        <w:rPr>
          <w:rFonts w:cs="Huawei Sans"/>
        </w:rPr>
      </w:pPr>
      <w:r w:rsidRPr="00383667">
        <w:rPr>
          <w:rFonts w:cs="Huawei Sans"/>
        </w:rPr>
        <w:t>#</w:t>
      </w:r>
    </w:p>
    <w:p w14:paraId="4BE20816" w14:textId="77777777" w:rsidR="00135587" w:rsidRPr="00383667" w:rsidRDefault="008A1952" w:rsidP="005714FA">
      <w:pPr>
        <w:pStyle w:val="2f3"/>
        <w:rPr>
          <w:rFonts w:cs="Huawei Sans"/>
        </w:rPr>
      </w:pPr>
      <w:r w:rsidRPr="00497E5B">
        <w:rPr>
          <w:rFonts w:cs="Huawei Sans"/>
        </w:rPr>
        <w:t>wlan</w:t>
      </w:r>
    </w:p>
    <w:p w14:paraId="41FF750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traffic-profile</w:t>
      </w:r>
      <w:r w:rsidRPr="00383667">
        <w:rPr>
          <w:rFonts w:cs="Huawei Sans"/>
        </w:rPr>
        <w:t xml:space="preserve"> name default</w:t>
      </w:r>
    </w:p>
    <w:p w14:paraId="24BE6A6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w:t>
      </w:r>
      <w:r w:rsidRPr="00497E5B">
        <w:rPr>
          <w:rFonts w:cs="Huawei Sans"/>
        </w:rPr>
        <w:t>name depart</w:t>
      </w:r>
    </w:p>
    <w:p w14:paraId="0DA254D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w:t>
      </w:r>
      <w:r w:rsidRPr="00383667">
        <w:rPr>
          <w:rFonts w:cs="Huawei Sans"/>
        </w:rPr>
        <w:t xml:space="preserve"> wpa2 psk pass-phrase huawei123 </w:t>
      </w:r>
      <w:r w:rsidRPr="00497E5B">
        <w:rPr>
          <w:rFonts w:cs="Huawei Sans"/>
        </w:rPr>
        <w:t>aes</w:t>
      </w:r>
    </w:p>
    <w:p w14:paraId="5AA3DD4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w:t>
      </w:r>
      <w:r w:rsidRPr="00497E5B">
        <w:rPr>
          <w:rFonts w:cs="Huawei Sans"/>
        </w:rPr>
        <w:t>name depart</w:t>
      </w:r>
    </w:p>
    <w:p w14:paraId="6D2B785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w:t>
      </w:r>
      <w:r w:rsidRPr="00383667">
        <w:rPr>
          <w:rFonts w:cs="Huawei Sans"/>
        </w:rPr>
        <w:t xml:space="preserve"> HSB</w:t>
      </w:r>
    </w:p>
    <w:p w14:paraId="13ADFA6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w:t>
      </w:r>
      <w:r w:rsidRPr="00497E5B">
        <w:rPr>
          <w:rFonts w:cs="Huawei Sans"/>
        </w:rPr>
        <w:t>name depart</w:t>
      </w:r>
    </w:p>
    <w:p w14:paraId="15CB3D3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11</w:t>
      </w:r>
    </w:p>
    <w:p w14:paraId="2EE6E1B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depart</w:t>
      </w:r>
    </w:p>
    <w:p w14:paraId="34275F9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depart</w:t>
      </w:r>
    </w:p>
    <w:p w14:paraId="03E4CD5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regulatory-domain-profile</w:t>
      </w:r>
      <w:r w:rsidRPr="00383667">
        <w:rPr>
          <w:rFonts w:cs="Huawei Sans"/>
        </w:rPr>
        <w:t xml:space="preserve"> name default</w:t>
      </w:r>
    </w:p>
    <w:p w14:paraId="5F4B70E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w:t>
      </w:r>
      <w:r w:rsidRPr="00497E5B">
        <w:rPr>
          <w:rFonts w:cs="Huawei Sans"/>
        </w:rPr>
        <w:t>name depart</w:t>
      </w:r>
    </w:p>
    <w:p w14:paraId="1B4D8B8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0</w:t>
      </w:r>
    </w:p>
    <w:p w14:paraId="439517C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47422D6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1</w:t>
      </w:r>
    </w:p>
    <w:p w14:paraId="793EBDF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7FA7A5A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2</w:t>
      </w:r>
    </w:p>
    <w:p w14:paraId="180BA01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061CDFF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name default</w:t>
      </w:r>
    </w:p>
    <w:p w14:paraId="3B59E87B"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ap-id</w:t>
      </w:r>
      <w:r w:rsidRPr="00383667">
        <w:rPr>
          <w:rFonts w:cs="Huawei Sans"/>
        </w:rPr>
        <w:t xml:space="preserve"> 0 type-id 56 </w:t>
      </w:r>
      <w:r w:rsidRPr="00497E5B">
        <w:rPr>
          <w:rFonts w:cs="Huawei Sans"/>
        </w:rPr>
        <w:t>ap-mac</w:t>
      </w:r>
      <w:r w:rsidRPr="00383667">
        <w:rPr>
          <w:rFonts w:cs="Huawei Sans"/>
        </w:rPr>
        <w:t xml:space="preserve"> 00e0-fc6e-2890 </w:t>
      </w:r>
      <w:r w:rsidRPr="00497E5B">
        <w:rPr>
          <w:rFonts w:cs="Huawei Sans"/>
        </w:rPr>
        <w:t>ap-sn</w:t>
      </w:r>
      <w:r w:rsidRPr="00383667">
        <w:rPr>
          <w:rFonts w:cs="Huawei Sans"/>
        </w:rPr>
        <w:t xml:space="preserve"> 210235448310F30CF56D</w:t>
      </w:r>
    </w:p>
    <w:p w14:paraId="29D1301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ap1</w:t>
      </w:r>
    </w:p>
    <w:p w14:paraId="6D507CD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w:t>
      </w:r>
    </w:p>
    <w:p w14:paraId="1AE3233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ap-id</w:t>
      </w:r>
      <w:r w:rsidRPr="00383667">
        <w:rPr>
          <w:rFonts w:cs="Huawei Sans"/>
        </w:rPr>
        <w:t xml:space="preserve"> 1 type-id 56 </w:t>
      </w:r>
      <w:r w:rsidRPr="00497E5B">
        <w:rPr>
          <w:rFonts w:cs="Huawei Sans"/>
        </w:rPr>
        <w:t>ap-mac</w:t>
      </w:r>
      <w:r w:rsidRPr="00383667">
        <w:rPr>
          <w:rFonts w:cs="Huawei Sans"/>
        </w:rPr>
        <w:t xml:space="preserve"> 00e0-fcde-1990 </w:t>
      </w:r>
      <w:r w:rsidRPr="00497E5B">
        <w:rPr>
          <w:rFonts w:cs="Huawei Sans"/>
        </w:rPr>
        <w:t>ap-sn</w:t>
      </w:r>
      <w:r w:rsidRPr="00383667">
        <w:rPr>
          <w:rFonts w:cs="Huawei Sans"/>
        </w:rPr>
        <w:t xml:space="preserve"> 210235448310FA145341</w:t>
      </w:r>
    </w:p>
    <w:p w14:paraId="5326A6D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ap2</w:t>
      </w:r>
    </w:p>
    <w:p w14:paraId="0775CA4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w:t>
      </w:r>
    </w:p>
    <w:p w14:paraId="03C5A6AC" w14:textId="77777777" w:rsidR="00135587" w:rsidRPr="00383667" w:rsidRDefault="008A1952" w:rsidP="005714FA">
      <w:pPr>
        <w:pStyle w:val="2f3"/>
        <w:rPr>
          <w:rFonts w:cs="Huawei Sans"/>
        </w:rPr>
      </w:pPr>
      <w:r w:rsidRPr="00383667">
        <w:rPr>
          <w:rFonts w:cs="Huawei Sans"/>
        </w:rPr>
        <w:lastRenderedPageBreak/>
        <w:t xml:space="preserve"> </w:t>
      </w:r>
      <w:r w:rsidRPr="00497E5B">
        <w:rPr>
          <w:rFonts w:cs="Huawei Sans"/>
        </w:rPr>
        <w:t>provision-ap</w:t>
      </w:r>
    </w:p>
    <w:p w14:paraId="6BDBC325" w14:textId="77777777" w:rsidR="00135587" w:rsidRPr="00383667" w:rsidRDefault="008A1952" w:rsidP="005714FA">
      <w:pPr>
        <w:pStyle w:val="2f3"/>
        <w:rPr>
          <w:rFonts w:cs="Huawei Sans"/>
        </w:rPr>
      </w:pPr>
      <w:r w:rsidRPr="00383667">
        <w:rPr>
          <w:rFonts w:cs="Huawei Sans"/>
        </w:rPr>
        <w:t>#</w:t>
      </w:r>
    </w:p>
    <w:p w14:paraId="1CE1C772" w14:textId="77777777" w:rsidR="00135587" w:rsidRPr="00383667" w:rsidRDefault="008A1952" w:rsidP="005714FA">
      <w:pPr>
        <w:pStyle w:val="2f3"/>
        <w:rPr>
          <w:rFonts w:cs="Huawei Sans"/>
        </w:rPr>
      </w:pPr>
      <w:r w:rsidRPr="00497E5B">
        <w:rPr>
          <w:rFonts w:cs="Huawei Sans"/>
        </w:rPr>
        <w:t>return</w:t>
      </w:r>
    </w:p>
    <w:p w14:paraId="22135517" w14:textId="387FCCB6" w:rsidR="00135587" w:rsidRPr="00383667" w:rsidRDefault="008A1952" w:rsidP="004027AB">
      <w:pPr>
        <w:pStyle w:val="2"/>
      </w:pPr>
      <w:bookmarkStart w:id="161" w:name="_Toc44492834"/>
      <w:bookmarkStart w:id="162" w:name="_Toc47368971"/>
      <w:bookmarkStart w:id="163" w:name="_Toc49940081"/>
      <w:r w:rsidRPr="00383667">
        <w:t>Dual-Link Cold Backup Configuration</w:t>
      </w:r>
      <w:bookmarkEnd w:id="161"/>
      <w:bookmarkEnd w:id="162"/>
      <w:bookmarkEnd w:id="163"/>
    </w:p>
    <w:p w14:paraId="47C1A7B0" w14:textId="77777777" w:rsidR="00135587" w:rsidRPr="00383667" w:rsidRDefault="008A1952" w:rsidP="004027AB">
      <w:pPr>
        <w:pStyle w:val="3"/>
      </w:pPr>
      <w:bookmarkStart w:id="164" w:name="_Toc49940082"/>
      <w:r w:rsidRPr="00383667">
        <w:t>Introduction</w:t>
      </w:r>
      <w:bookmarkEnd w:id="164"/>
    </w:p>
    <w:p w14:paraId="3456EB09" w14:textId="77777777" w:rsidR="00135587" w:rsidRPr="00383667" w:rsidRDefault="008A1952" w:rsidP="004027AB">
      <w:pPr>
        <w:pStyle w:val="4"/>
      </w:pPr>
      <w:r w:rsidRPr="00383667">
        <w:t>Objectives</w:t>
      </w:r>
    </w:p>
    <w:p w14:paraId="1F393F82" w14:textId="77777777" w:rsidR="00135587" w:rsidRPr="00383667" w:rsidRDefault="008A1952" w:rsidP="00495830">
      <w:pPr>
        <w:pStyle w:val="1e"/>
      </w:pPr>
      <w:r w:rsidRPr="00383667">
        <w:t>Upon completion of this task, you will be able to:</w:t>
      </w:r>
    </w:p>
    <w:p w14:paraId="0680A84A" w14:textId="77777777" w:rsidR="00135587" w:rsidRPr="00383667" w:rsidRDefault="008A1952" w:rsidP="00604E8C">
      <w:pPr>
        <w:pStyle w:val="4a"/>
      </w:pPr>
      <w:r w:rsidRPr="00383667">
        <w:t>Configure dual-link cold backup.</w:t>
      </w:r>
    </w:p>
    <w:p w14:paraId="691A6CDA" w14:textId="77777777" w:rsidR="00135587" w:rsidRPr="00383667" w:rsidRDefault="008A1952" w:rsidP="00604E8C">
      <w:pPr>
        <w:pStyle w:val="4a"/>
      </w:pPr>
      <w:r w:rsidRPr="00383667">
        <w:t>Improve AC reliability through dual-link cold backup.</w:t>
      </w:r>
    </w:p>
    <w:p w14:paraId="5A4E6B3B" w14:textId="77777777" w:rsidR="00135587" w:rsidRPr="00383667" w:rsidRDefault="008A1952" w:rsidP="00604E8C">
      <w:pPr>
        <w:pStyle w:val="4a"/>
      </w:pPr>
      <w:r w:rsidRPr="00383667">
        <w:t>Explain the technical implementation of dual-link cold backup.</w:t>
      </w:r>
    </w:p>
    <w:p w14:paraId="4C9E95CA" w14:textId="77777777" w:rsidR="00135587" w:rsidRPr="00383667" w:rsidRDefault="008A1952" w:rsidP="00604E8C">
      <w:pPr>
        <w:pStyle w:val="4a"/>
      </w:pPr>
      <w:r w:rsidRPr="00383667">
        <w:t>Specify the IP addresses of the active and standby ACs through DHCP Option 43.</w:t>
      </w:r>
    </w:p>
    <w:p w14:paraId="49534B91" w14:textId="77777777" w:rsidR="00135587" w:rsidRPr="00383667" w:rsidRDefault="008A1952" w:rsidP="004027AB">
      <w:pPr>
        <w:pStyle w:val="4"/>
      </w:pPr>
      <w:r w:rsidRPr="00383667">
        <w:t>Networking Topology</w:t>
      </w:r>
    </w:p>
    <w:p w14:paraId="1E8FBF13" w14:textId="77777777" w:rsidR="00135587" w:rsidRPr="00A03879" w:rsidRDefault="008A1952" w:rsidP="00A03879">
      <w:pPr>
        <w:pStyle w:val="FigureDescription"/>
        <w:numPr>
          <w:ilvl w:val="7"/>
          <w:numId w:val="31"/>
        </w:numPr>
        <w:ind w:left="1021"/>
        <w:jc w:val="center"/>
        <w:outlineLvl w:val="9"/>
        <w:rPr>
          <w:rFonts w:ascii="Huawei Sans" w:hAnsi="Huawei Sans" w:cs="Huawei Sans"/>
          <w:bCs w:val="0"/>
          <w:sz w:val="21"/>
          <w:szCs w:val="21"/>
        </w:rPr>
      </w:pPr>
      <w:r w:rsidRPr="00A03879">
        <w:rPr>
          <w:rFonts w:ascii="Huawei Sans" w:hAnsi="Huawei Sans" w:cs="Huawei Sans"/>
          <w:bCs w:val="0"/>
          <w:sz w:val="21"/>
          <w:szCs w:val="21"/>
        </w:rPr>
        <w:t>Dual-Link cold backup configuration</w:t>
      </w:r>
    </w:p>
    <w:p w14:paraId="626E3F9C" w14:textId="77777777" w:rsidR="00135587" w:rsidRPr="00383667" w:rsidRDefault="008A1952" w:rsidP="00B32780">
      <w:pPr>
        <w:pStyle w:val="1e"/>
        <w:ind w:left="2977"/>
      </w:pPr>
      <w:r w:rsidRPr="00383667">
        <w:rPr>
          <w:noProof/>
        </w:rPr>
        <w:drawing>
          <wp:inline distT="0" distB="0" distL="0" distR="0" wp14:anchorId="3A37D4A7" wp14:editId="2356F8C9">
            <wp:extent cx="3214048" cy="2506399"/>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19621" cy="2510745"/>
                    </a:xfrm>
                    <a:prstGeom prst="rect">
                      <a:avLst/>
                    </a:prstGeom>
                    <a:noFill/>
                    <a:ln>
                      <a:noFill/>
                    </a:ln>
                  </pic:spPr>
                </pic:pic>
              </a:graphicData>
            </a:graphic>
          </wp:inline>
        </w:drawing>
      </w:r>
    </w:p>
    <w:p w14:paraId="3A8B31E4" w14:textId="77777777" w:rsidR="00135587" w:rsidRPr="00383667" w:rsidRDefault="00135587" w:rsidP="005714FA">
      <w:pPr>
        <w:pStyle w:val="1e"/>
      </w:pPr>
    </w:p>
    <w:p w14:paraId="4065F1FD" w14:textId="77777777" w:rsidR="00135587" w:rsidRPr="00383667" w:rsidRDefault="008A1952" w:rsidP="005714FA">
      <w:pPr>
        <w:pStyle w:val="1e"/>
      </w:pPr>
      <w:r w:rsidRPr="00383667">
        <w:t>As shown in the figure, AC1 is the active AC, and AC2 is the standby AC. APs establish CAPWAP links with the active and standby ACs, and periodically exchange CAPWAP packets with the ACs to monitor the link status. When the AP detects a failure of the link with the active AC, the AP instructs the standby AC to perform an active/standby switchover. The standby AC becomes the active AC and controls STA access, thereby improving WLAN reliability.</w:t>
      </w:r>
    </w:p>
    <w:p w14:paraId="298BF004" w14:textId="77777777" w:rsidR="00135587" w:rsidRPr="00383667" w:rsidRDefault="008A1952" w:rsidP="005714FA">
      <w:pPr>
        <w:pStyle w:val="1e"/>
      </w:pPr>
      <w:r w:rsidRPr="00383667">
        <w:t>S4 transparently transmits packets from AP2 at Layer 2. S3 serves as the gateway for APs and STAs.</w:t>
      </w:r>
    </w:p>
    <w:p w14:paraId="6A7E840C" w14:textId="77777777" w:rsidR="00135587" w:rsidRPr="00383667" w:rsidRDefault="008A1952" w:rsidP="005714FA">
      <w:pPr>
        <w:pStyle w:val="1e"/>
      </w:pPr>
      <w:r w:rsidRPr="00383667">
        <w:t>S3 is enabled with DHCP to allocate IP addresses to AP1, AP2, and STAs associated with them. APs obtain the IP addresses of AC1 and AC2 from Option 43 in DHCP packets. The direct forwarding mode is configured for all APs.</w:t>
      </w:r>
    </w:p>
    <w:p w14:paraId="22B0E4B1" w14:textId="451E942F" w:rsidR="00135587" w:rsidRPr="00383667" w:rsidRDefault="00B17F02" w:rsidP="004027AB">
      <w:pPr>
        <w:pStyle w:val="4"/>
      </w:pPr>
      <w:r>
        <w:lastRenderedPageBreak/>
        <w:t>Background</w:t>
      </w:r>
    </w:p>
    <w:p w14:paraId="4158A071" w14:textId="77777777" w:rsidR="00135587" w:rsidRPr="00383667" w:rsidRDefault="008A1952" w:rsidP="005714FA">
      <w:pPr>
        <w:pStyle w:val="1e"/>
      </w:pPr>
      <w:r w:rsidRPr="00497E5B">
        <w:t>As</w:t>
      </w:r>
      <w:r w:rsidRPr="00383667">
        <w:t xml:space="preserve"> the number of STAs on the enterprise intranet keeps increasing</w:t>
      </w:r>
      <w:r w:rsidRPr="00497E5B">
        <w:t>,</w:t>
      </w:r>
      <w:r w:rsidRPr="00383667">
        <w:t xml:space="preserve"> to ensure the stability of wireless services, you, a network engineer, decide to purchase a new AC and deploy dual-link cold backup so that the new AC works as a backup of the existing AC, thereby improving the reliability of wireless </w:t>
      </w:r>
      <w:r w:rsidRPr="00497E5B">
        <w:t>services</w:t>
      </w:r>
      <w:r w:rsidRPr="00383667">
        <w:t>.</w:t>
      </w:r>
    </w:p>
    <w:p w14:paraId="7BC8571F" w14:textId="77777777" w:rsidR="00135587" w:rsidRPr="00383667" w:rsidRDefault="008A1952" w:rsidP="004027AB">
      <w:pPr>
        <w:pStyle w:val="4"/>
      </w:pPr>
      <w:r w:rsidRPr="00383667">
        <w:t>Data Planning</w:t>
      </w:r>
    </w:p>
    <w:p w14:paraId="49638725" w14:textId="000FDE1B" w:rsidR="008A1952" w:rsidRPr="00383667" w:rsidRDefault="008A1952" w:rsidP="005714FA">
      <w:pPr>
        <w:pStyle w:val="TableDescription"/>
        <w:ind w:left="1020"/>
        <w:jc w:val="center"/>
        <w:outlineLvl w:val="9"/>
        <w:rPr>
          <w:rFonts w:ascii="Huawei Sans" w:hAnsi="Huawei Sans" w:cs="Huawei Sans"/>
          <w:b/>
          <w:bCs/>
        </w:rPr>
      </w:pPr>
      <w:r w:rsidRPr="00383667">
        <w:rPr>
          <w:rFonts w:ascii="Huawei Sans" w:hAnsi="Huawei Sans" w:cs="Huawei Sans"/>
          <w:b/>
          <w:bCs/>
        </w:rPr>
        <w:t>AC's data planning</w:t>
      </w:r>
    </w:p>
    <w:tbl>
      <w:tblPr>
        <w:tblStyle w:val="Table"/>
        <w:tblW w:w="8589" w:type="dxa"/>
        <w:tblInd w:w="1042" w:type="dxa"/>
        <w:tblLook w:val="04A0" w:firstRow="1" w:lastRow="0" w:firstColumn="1" w:lastColumn="0" w:noHBand="0" w:noVBand="1"/>
      </w:tblPr>
      <w:tblGrid>
        <w:gridCol w:w="3412"/>
        <w:gridCol w:w="5177"/>
      </w:tblGrid>
      <w:tr w:rsidR="008A1952" w:rsidRPr="00383667" w14:paraId="3344C98F" w14:textId="77777777" w:rsidTr="009974F2">
        <w:trPr>
          <w:cnfStyle w:val="100000000000" w:firstRow="1" w:lastRow="0" w:firstColumn="0" w:lastColumn="0" w:oddVBand="0" w:evenVBand="0" w:oddHBand="0" w:evenHBand="0" w:firstRowFirstColumn="0" w:firstRowLastColumn="0" w:lastRowFirstColumn="0" w:lastRowLastColumn="0"/>
          <w:cantSplit w:val="0"/>
          <w:tblHeader/>
        </w:trPr>
        <w:tc>
          <w:tcPr>
            <w:tcW w:w="3412" w:type="dxa"/>
            <w:hideMark/>
          </w:tcPr>
          <w:p w14:paraId="0A4484BD" w14:textId="77777777" w:rsidR="008A1952" w:rsidRPr="00383667" w:rsidRDefault="008A1952" w:rsidP="005714FA">
            <w:pPr>
              <w:pStyle w:val="TableHeading"/>
              <w:keepLines/>
              <w:rPr>
                <w:rFonts w:ascii="Huawei Sans" w:hAnsi="Huawei Sans" w:cs="Huawei Sans"/>
                <w:b/>
                <w:bCs w:val="0"/>
              </w:rPr>
            </w:pPr>
            <w:r w:rsidRPr="00383667">
              <w:rPr>
                <w:rFonts w:ascii="Huawei Sans" w:hAnsi="Huawei Sans" w:cs="Huawei Sans"/>
                <w:b/>
                <w:bCs w:val="0"/>
              </w:rPr>
              <w:t>Item</w:t>
            </w:r>
          </w:p>
        </w:tc>
        <w:tc>
          <w:tcPr>
            <w:tcW w:w="5177" w:type="dxa"/>
          </w:tcPr>
          <w:p w14:paraId="01A50887" w14:textId="77777777" w:rsidR="008A1952" w:rsidRPr="00383667" w:rsidRDefault="008A1952" w:rsidP="005714FA">
            <w:pPr>
              <w:pStyle w:val="TableHeading"/>
              <w:rPr>
                <w:rFonts w:ascii="Huawei Sans" w:hAnsi="Huawei Sans" w:cs="Huawei Sans"/>
                <w:b/>
                <w:bCs w:val="0"/>
              </w:rPr>
            </w:pPr>
            <w:r w:rsidRPr="00383667">
              <w:rPr>
                <w:rFonts w:ascii="Huawei Sans" w:hAnsi="Huawei Sans" w:cs="Huawei Sans"/>
                <w:b/>
                <w:bCs w:val="0"/>
              </w:rPr>
              <w:t>Configuration</w:t>
            </w:r>
          </w:p>
        </w:tc>
      </w:tr>
      <w:tr w:rsidR="008A1952" w:rsidRPr="00383667" w14:paraId="70E35D4D" w14:textId="77777777" w:rsidTr="009974F2">
        <w:trPr>
          <w:cantSplit w:val="0"/>
        </w:trPr>
        <w:tc>
          <w:tcPr>
            <w:tcW w:w="3412" w:type="dxa"/>
            <w:hideMark/>
          </w:tcPr>
          <w:p w14:paraId="70F5345C"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Management VLAN for APs</w:t>
            </w:r>
          </w:p>
        </w:tc>
        <w:tc>
          <w:tcPr>
            <w:tcW w:w="5177" w:type="dxa"/>
            <w:hideMark/>
          </w:tcPr>
          <w:p w14:paraId="09E6A8B8"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VLAN 10</w:t>
            </w:r>
          </w:p>
        </w:tc>
      </w:tr>
      <w:tr w:rsidR="008A1952" w:rsidRPr="00383667" w14:paraId="19083B80" w14:textId="77777777" w:rsidTr="009974F2">
        <w:trPr>
          <w:cantSplit w:val="0"/>
        </w:trPr>
        <w:tc>
          <w:tcPr>
            <w:tcW w:w="3412" w:type="dxa"/>
            <w:hideMark/>
          </w:tcPr>
          <w:p w14:paraId="5D7F5798"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Service VLAN for STAs</w:t>
            </w:r>
          </w:p>
        </w:tc>
        <w:tc>
          <w:tcPr>
            <w:tcW w:w="5177" w:type="dxa"/>
            <w:hideMark/>
          </w:tcPr>
          <w:p w14:paraId="79504F89"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VLAN 11</w:t>
            </w:r>
          </w:p>
        </w:tc>
      </w:tr>
      <w:tr w:rsidR="008A1952" w:rsidRPr="00383667" w14:paraId="7C46EFD0" w14:textId="77777777" w:rsidTr="009974F2">
        <w:trPr>
          <w:cantSplit w:val="0"/>
        </w:trPr>
        <w:tc>
          <w:tcPr>
            <w:tcW w:w="3412" w:type="dxa"/>
            <w:hideMark/>
          </w:tcPr>
          <w:p w14:paraId="6BDF535F"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DHCP server</w:t>
            </w:r>
          </w:p>
        </w:tc>
        <w:tc>
          <w:tcPr>
            <w:tcW w:w="5177" w:type="dxa"/>
            <w:hideMark/>
          </w:tcPr>
          <w:p w14:paraId="718E545A"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S3 functions as a DHCP server to allocate IP addresses to APs and STAs.</w:t>
            </w:r>
          </w:p>
        </w:tc>
      </w:tr>
      <w:tr w:rsidR="008A1952" w:rsidRPr="00383667" w14:paraId="4027CBA0" w14:textId="77777777" w:rsidTr="009974F2">
        <w:trPr>
          <w:cantSplit w:val="0"/>
        </w:trPr>
        <w:tc>
          <w:tcPr>
            <w:tcW w:w="3412" w:type="dxa"/>
            <w:hideMark/>
          </w:tcPr>
          <w:p w14:paraId="486AE6CA"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IP address pool for APs</w:t>
            </w:r>
          </w:p>
        </w:tc>
        <w:tc>
          <w:tcPr>
            <w:tcW w:w="5177" w:type="dxa"/>
            <w:hideMark/>
          </w:tcPr>
          <w:p w14:paraId="4824A056"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10.0.10.0/24</w:t>
            </w:r>
          </w:p>
        </w:tc>
      </w:tr>
      <w:tr w:rsidR="008A1952" w:rsidRPr="00383667" w14:paraId="6F86F5C3" w14:textId="77777777" w:rsidTr="009974F2">
        <w:trPr>
          <w:cantSplit w:val="0"/>
        </w:trPr>
        <w:tc>
          <w:tcPr>
            <w:tcW w:w="3412" w:type="dxa"/>
            <w:hideMark/>
          </w:tcPr>
          <w:p w14:paraId="51BB7E6F"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IP address pool for STAs</w:t>
            </w:r>
          </w:p>
        </w:tc>
        <w:tc>
          <w:tcPr>
            <w:tcW w:w="5177" w:type="dxa"/>
            <w:hideMark/>
          </w:tcPr>
          <w:p w14:paraId="20EE42D7"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10.0.11.0/24</w:t>
            </w:r>
          </w:p>
        </w:tc>
      </w:tr>
      <w:tr w:rsidR="008A1952" w:rsidRPr="00383667" w14:paraId="65648B0C" w14:textId="77777777" w:rsidTr="009974F2">
        <w:trPr>
          <w:cantSplit w:val="0"/>
        </w:trPr>
        <w:tc>
          <w:tcPr>
            <w:tcW w:w="3412" w:type="dxa"/>
            <w:hideMark/>
          </w:tcPr>
          <w:p w14:paraId="278F3ADE"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AC's source interface address</w:t>
            </w:r>
          </w:p>
        </w:tc>
        <w:tc>
          <w:tcPr>
            <w:tcW w:w="5177" w:type="dxa"/>
            <w:hideMark/>
          </w:tcPr>
          <w:p w14:paraId="3CD22865"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10.0.100.1 and 10.0.100.2</w:t>
            </w:r>
          </w:p>
        </w:tc>
      </w:tr>
      <w:tr w:rsidR="008A1952" w:rsidRPr="00383667" w14:paraId="13B553E6" w14:textId="77777777" w:rsidTr="009974F2">
        <w:trPr>
          <w:cantSplit w:val="0"/>
        </w:trPr>
        <w:tc>
          <w:tcPr>
            <w:tcW w:w="3412" w:type="dxa"/>
            <w:vMerge w:val="restart"/>
            <w:hideMark/>
          </w:tcPr>
          <w:p w14:paraId="5D373BD3"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AP group</w:t>
            </w:r>
          </w:p>
        </w:tc>
        <w:tc>
          <w:tcPr>
            <w:tcW w:w="5177" w:type="dxa"/>
            <w:hideMark/>
          </w:tcPr>
          <w:p w14:paraId="2AFF0025"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depart</w:t>
            </w:r>
          </w:p>
        </w:tc>
      </w:tr>
      <w:tr w:rsidR="008A1952" w:rsidRPr="00383667" w14:paraId="4D07C6F7" w14:textId="77777777" w:rsidTr="009974F2">
        <w:trPr>
          <w:cantSplit w:val="0"/>
        </w:trPr>
        <w:tc>
          <w:tcPr>
            <w:tcW w:w="3412" w:type="dxa"/>
            <w:vMerge/>
            <w:hideMark/>
          </w:tcPr>
          <w:p w14:paraId="2E606AD5"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177" w:type="dxa"/>
            <w:hideMark/>
          </w:tcPr>
          <w:p w14:paraId="43EF43C5"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 xml:space="preserve">Referenced profile: VAP </w:t>
            </w:r>
            <w:r w:rsidRPr="00497E5B">
              <w:rPr>
                <w:rFonts w:ascii="Huawei Sans" w:hAnsi="Huawei Sans" w:cs="Huawei Sans"/>
              </w:rPr>
              <w:t xml:space="preserve">profile </w:t>
            </w:r>
            <w:r w:rsidRPr="00497E5B">
              <w:rPr>
                <w:rFonts w:ascii="Huawei Sans" w:hAnsi="Huawei Sans" w:cs="Huawei Sans"/>
                <w:b/>
                <w:bCs/>
              </w:rPr>
              <w:t>depart</w:t>
            </w:r>
          </w:p>
        </w:tc>
      </w:tr>
      <w:tr w:rsidR="008A1952" w:rsidRPr="00383667" w14:paraId="6E6E4871" w14:textId="77777777" w:rsidTr="009974F2">
        <w:trPr>
          <w:cantSplit w:val="0"/>
        </w:trPr>
        <w:tc>
          <w:tcPr>
            <w:tcW w:w="3412" w:type="dxa"/>
            <w:vMerge w:val="restart"/>
            <w:hideMark/>
          </w:tcPr>
          <w:p w14:paraId="3E68C8DF"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Regulatory domain profile</w:t>
            </w:r>
          </w:p>
        </w:tc>
        <w:tc>
          <w:tcPr>
            <w:tcW w:w="5177" w:type="dxa"/>
            <w:hideMark/>
          </w:tcPr>
          <w:p w14:paraId="54EEF65E"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default</w:t>
            </w:r>
          </w:p>
        </w:tc>
      </w:tr>
      <w:tr w:rsidR="008A1952" w:rsidRPr="00383667" w14:paraId="5ABA3A89" w14:textId="77777777" w:rsidTr="009974F2">
        <w:trPr>
          <w:cantSplit w:val="0"/>
        </w:trPr>
        <w:tc>
          <w:tcPr>
            <w:tcW w:w="3412" w:type="dxa"/>
            <w:vMerge/>
            <w:hideMark/>
          </w:tcPr>
          <w:p w14:paraId="17DDFE28"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177" w:type="dxa"/>
            <w:hideMark/>
          </w:tcPr>
          <w:p w14:paraId="3A6BF59C"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Country code: CN</w:t>
            </w:r>
          </w:p>
        </w:tc>
      </w:tr>
      <w:tr w:rsidR="008A1952" w:rsidRPr="00383667" w14:paraId="2067AA86" w14:textId="77777777" w:rsidTr="009974F2">
        <w:trPr>
          <w:cantSplit w:val="0"/>
        </w:trPr>
        <w:tc>
          <w:tcPr>
            <w:tcW w:w="3412" w:type="dxa"/>
            <w:vMerge w:val="restart"/>
            <w:hideMark/>
          </w:tcPr>
          <w:p w14:paraId="356483F2"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SSID profile</w:t>
            </w:r>
          </w:p>
        </w:tc>
        <w:tc>
          <w:tcPr>
            <w:tcW w:w="5177" w:type="dxa"/>
            <w:hideMark/>
          </w:tcPr>
          <w:p w14:paraId="6C269D26"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depart</w:t>
            </w:r>
          </w:p>
        </w:tc>
      </w:tr>
      <w:tr w:rsidR="008A1952" w:rsidRPr="00383667" w14:paraId="55A4EFEC" w14:textId="77777777" w:rsidTr="009974F2">
        <w:trPr>
          <w:cantSplit w:val="0"/>
        </w:trPr>
        <w:tc>
          <w:tcPr>
            <w:tcW w:w="3412" w:type="dxa"/>
            <w:vMerge/>
            <w:hideMark/>
          </w:tcPr>
          <w:p w14:paraId="4405A9ED"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177" w:type="dxa"/>
            <w:hideMark/>
          </w:tcPr>
          <w:p w14:paraId="2854BB5F"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SSID name: LB</w:t>
            </w:r>
          </w:p>
        </w:tc>
      </w:tr>
      <w:tr w:rsidR="008A1952" w:rsidRPr="00383667" w14:paraId="60810C5D" w14:textId="77777777" w:rsidTr="009974F2">
        <w:trPr>
          <w:cantSplit w:val="0"/>
        </w:trPr>
        <w:tc>
          <w:tcPr>
            <w:tcW w:w="3412" w:type="dxa"/>
            <w:vMerge w:val="restart"/>
            <w:hideMark/>
          </w:tcPr>
          <w:p w14:paraId="3395045B"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Security profile</w:t>
            </w:r>
          </w:p>
        </w:tc>
        <w:tc>
          <w:tcPr>
            <w:tcW w:w="5177" w:type="dxa"/>
            <w:hideMark/>
          </w:tcPr>
          <w:p w14:paraId="76D4E5CE"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depart</w:t>
            </w:r>
          </w:p>
        </w:tc>
      </w:tr>
      <w:tr w:rsidR="008A1952" w:rsidRPr="00383667" w14:paraId="7869D5A3" w14:textId="77777777" w:rsidTr="009974F2">
        <w:trPr>
          <w:cantSplit w:val="0"/>
        </w:trPr>
        <w:tc>
          <w:tcPr>
            <w:tcW w:w="3412" w:type="dxa"/>
            <w:vMerge/>
            <w:hideMark/>
          </w:tcPr>
          <w:p w14:paraId="51C447CA"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177" w:type="dxa"/>
            <w:hideMark/>
          </w:tcPr>
          <w:p w14:paraId="720301D2"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Security policy: WPA-WPA2+PSK+AES</w:t>
            </w:r>
          </w:p>
        </w:tc>
      </w:tr>
      <w:tr w:rsidR="008A1952" w:rsidRPr="00383667" w14:paraId="32C4C13B" w14:textId="77777777" w:rsidTr="009974F2">
        <w:trPr>
          <w:cantSplit w:val="0"/>
        </w:trPr>
        <w:tc>
          <w:tcPr>
            <w:tcW w:w="3412" w:type="dxa"/>
            <w:vMerge/>
            <w:hideMark/>
          </w:tcPr>
          <w:p w14:paraId="0F35D444"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177" w:type="dxa"/>
            <w:hideMark/>
          </w:tcPr>
          <w:p w14:paraId="1F1CE688"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Password: huawei123</w:t>
            </w:r>
          </w:p>
        </w:tc>
      </w:tr>
      <w:tr w:rsidR="008A1952" w:rsidRPr="00383667" w14:paraId="0345DC23" w14:textId="77777777" w:rsidTr="009974F2">
        <w:trPr>
          <w:cantSplit w:val="0"/>
        </w:trPr>
        <w:tc>
          <w:tcPr>
            <w:tcW w:w="3412" w:type="dxa"/>
            <w:vMerge w:val="restart"/>
            <w:hideMark/>
          </w:tcPr>
          <w:p w14:paraId="4135B566"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VAP profile</w:t>
            </w:r>
          </w:p>
        </w:tc>
        <w:tc>
          <w:tcPr>
            <w:tcW w:w="5177" w:type="dxa"/>
            <w:hideMark/>
          </w:tcPr>
          <w:p w14:paraId="447CD00A"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Name: depart</w:t>
            </w:r>
          </w:p>
        </w:tc>
      </w:tr>
      <w:tr w:rsidR="008A1952" w:rsidRPr="00383667" w14:paraId="549CA5E0" w14:textId="77777777" w:rsidTr="009974F2">
        <w:trPr>
          <w:cantSplit w:val="0"/>
        </w:trPr>
        <w:tc>
          <w:tcPr>
            <w:tcW w:w="3412" w:type="dxa"/>
            <w:vMerge/>
            <w:hideMark/>
          </w:tcPr>
          <w:p w14:paraId="2A1AEFA7"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177" w:type="dxa"/>
            <w:hideMark/>
          </w:tcPr>
          <w:p w14:paraId="66689157"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Forwarding mode: direct forwarding</w:t>
            </w:r>
          </w:p>
        </w:tc>
      </w:tr>
      <w:tr w:rsidR="008A1952" w:rsidRPr="00383667" w14:paraId="634CB7D1" w14:textId="77777777" w:rsidTr="009974F2">
        <w:trPr>
          <w:cantSplit w:val="0"/>
        </w:trPr>
        <w:tc>
          <w:tcPr>
            <w:tcW w:w="3412" w:type="dxa"/>
            <w:vMerge/>
            <w:hideMark/>
          </w:tcPr>
          <w:p w14:paraId="1894521A"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177" w:type="dxa"/>
            <w:hideMark/>
          </w:tcPr>
          <w:p w14:paraId="0D1E6D1D"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Service VLAN: VLAN 11</w:t>
            </w:r>
          </w:p>
        </w:tc>
      </w:tr>
      <w:tr w:rsidR="008A1952" w:rsidRPr="00383667" w14:paraId="08E26F8F" w14:textId="77777777" w:rsidTr="009974F2">
        <w:trPr>
          <w:cantSplit w:val="0"/>
        </w:trPr>
        <w:tc>
          <w:tcPr>
            <w:tcW w:w="3412" w:type="dxa"/>
            <w:vMerge/>
            <w:hideMark/>
          </w:tcPr>
          <w:p w14:paraId="1134B54E"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177" w:type="dxa"/>
            <w:hideMark/>
          </w:tcPr>
          <w:p w14:paraId="2E1C25CA" w14:textId="77777777" w:rsidR="008A1952" w:rsidRPr="00383667" w:rsidRDefault="008A1952" w:rsidP="005714FA">
            <w:pPr>
              <w:pStyle w:val="TableText"/>
              <w:rPr>
                <w:rFonts w:ascii="Huawei Sans" w:hAnsi="Huawei Sans" w:cs="Huawei Sans"/>
                <w:color w:val="000000" w:themeColor="text1"/>
              </w:rPr>
            </w:pPr>
            <w:r w:rsidRPr="00383667">
              <w:rPr>
                <w:rFonts w:ascii="Huawei Sans" w:hAnsi="Huawei Sans" w:cs="Huawei Sans"/>
              </w:rPr>
              <w:t xml:space="preserve">Referenced profiles: SSID </w:t>
            </w:r>
            <w:r w:rsidRPr="00497E5B">
              <w:rPr>
                <w:rFonts w:ascii="Huawei Sans" w:hAnsi="Huawei Sans" w:cs="Huawei Sans"/>
              </w:rPr>
              <w:t xml:space="preserve">profile </w:t>
            </w:r>
            <w:r w:rsidRPr="00497E5B">
              <w:rPr>
                <w:rFonts w:ascii="Huawei Sans" w:hAnsi="Huawei Sans" w:cs="Huawei Sans"/>
                <w:b/>
              </w:rPr>
              <w:t>depart</w:t>
            </w:r>
            <w:r w:rsidRPr="00383667">
              <w:rPr>
                <w:rFonts w:ascii="Huawei Sans" w:hAnsi="Huawei Sans" w:cs="Huawei Sans"/>
              </w:rPr>
              <w:t xml:space="preserve"> and security profile </w:t>
            </w:r>
            <w:r w:rsidRPr="00383667">
              <w:rPr>
                <w:rFonts w:ascii="Huawei Sans" w:hAnsi="Huawei Sans" w:cs="Huawei Sans"/>
                <w:b/>
              </w:rPr>
              <w:t>depart</w:t>
            </w:r>
          </w:p>
        </w:tc>
      </w:tr>
      <w:tr w:rsidR="008A1952" w:rsidRPr="00383667" w14:paraId="7048FC61" w14:textId="77777777" w:rsidTr="009974F2">
        <w:trPr>
          <w:cantSplit w:val="0"/>
        </w:trPr>
        <w:tc>
          <w:tcPr>
            <w:tcW w:w="3412" w:type="dxa"/>
            <w:vMerge w:val="restart"/>
          </w:tcPr>
          <w:p w14:paraId="71DE64C3"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Dual-link cold backup</w:t>
            </w:r>
          </w:p>
        </w:tc>
        <w:tc>
          <w:tcPr>
            <w:tcW w:w="5177" w:type="dxa"/>
          </w:tcPr>
          <w:p w14:paraId="7BCC864C"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AC1 priority: 0</w:t>
            </w:r>
          </w:p>
        </w:tc>
      </w:tr>
      <w:tr w:rsidR="008A1952" w:rsidRPr="00383667" w14:paraId="4AFCC46F" w14:textId="77777777" w:rsidTr="009974F2">
        <w:trPr>
          <w:cantSplit w:val="0"/>
        </w:trPr>
        <w:tc>
          <w:tcPr>
            <w:tcW w:w="3412" w:type="dxa"/>
            <w:vMerge/>
          </w:tcPr>
          <w:p w14:paraId="3B070F4C" w14:textId="77777777" w:rsidR="008A1952" w:rsidRPr="00383667" w:rsidRDefault="008A1952" w:rsidP="005714FA">
            <w:pPr>
              <w:topLinePunct w:val="0"/>
              <w:adjustRightInd/>
              <w:snapToGrid/>
              <w:spacing w:before="0" w:after="0" w:line="240" w:lineRule="auto"/>
              <w:ind w:left="0"/>
              <w:rPr>
                <w:rFonts w:ascii="Huawei Sans" w:hAnsi="Huawei Sans" w:cs="Huawei Sans"/>
                <w:color w:val="000000" w:themeColor="text1"/>
              </w:rPr>
            </w:pPr>
          </w:p>
        </w:tc>
        <w:tc>
          <w:tcPr>
            <w:tcW w:w="5177" w:type="dxa"/>
          </w:tcPr>
          <w:p w14:paraId="18E2AC68" w14:textId="77777777" w:rsidR="008A1952" w:rsidRPr="00383667" w:rsidRDefault="008A1952" w:rsidP="005714FA">
            <w:pPr>
              <w:pStyle w:val="TableText"/>
              <w:rPr>
                <w:rFonts w:ascii="Huawei Sans" w:hAnsi="Huawei Sans" w:cs="Huawei Sans"/>
              </w:rPr>
            </w:pPr>
            <w:r w:rsidRPr="00383667">
              <w:rPr>
                <w:rFonts w:ascii="Huawei Sans" w:hAnsi="Huawei Sans" w:cs="Huawei Sans"/>
              </w:rPr>
              <w:t>AC2 priority: 1</w:t>
            </w:r>
          </w:p>
        </w:tc>
      </w:tr>
    </w:tbl>
    <w:p w14:paraId="4FC32BA2" w14:textId="77777777" w:rsidR="00135587" w:rsidRPr="00383667" w:rsidRDefault="00135587" w:rsidP="005714FA">
      <w:pPr>
        <w:pStyle w:val="1e"/>
      </w:pPr>
    </w:p>
    <w:p w14:paraId="4A1A1009" w14:textId="14D5BA3E" w:rsidR="00135587" w:rsidRPr="00383667" w:rsidRDefault="008A1952" w:rsidP="004027AB">
      <w:pPr>
        <w:pStyle w:val="3"/>
      </w:pPr>
      <w:bookmarkStart w:id="165" w:name="_Toc49940083"/>
      <w:r w:rsidRPr="00383667">
        <w:t>Lab Configuration</w:t>
      </w:r>
      <w:bookmarkEnd w:id="165"/>
    </w:p>
    <w:p w14:paraId="68EF4560" w14:textId="77777777" w:rsidR="00135587" w:rsidRPr="00383667" w:rsidRDefault="008A1952" w:rsidP="004027AB">
      <w:pPr>
        <w:pStyle w:val="4"/>
      </w:pPr>
      <w:r w:rsidRPr="00383667">
        <w:t>Configuration Roadmap</w:t>
      </w:r>
    </w:p>
    <w:p w14:paraId="04A92CCF" w14:textId="77777777" w:rsidR="00135587" w:rsidRPr="00383667" w:rsidRDefault="008A1952" w:rsidP="005714FA">
      <w:pPr>
        <w:pStyle w:val="1e"/>
      </w:pPr>
      <w:r w:rsidRPr="00383667">
        <w:t>Shut down unnecessary ports and enable the PoE function on switches.</w:t>
      </w:r>
    </w:p>
    <w:p w14:paraId="5BECC865" w14:textId="77777777" w:rsidR="00135587" w:rsidRPr="00383667" w:rsidRDefault="008A1952" w:rsidP="005714FA">
      <w:pPr>
        <w:pStyle w:val="1e"/>
      </w:pPr>
      <w:r w:rsidRPr="00383667">
        <w:t>Configure wired-side functions so that S3 serves as the gateway for APs and STAs, and AC1 and AC2 communicate with S3 at Layer 3 through VLANIF 100 working as the CAPWAP source interface.</w:t>
      </w:r>
    </w:p>
    <w:p w14:paraId="51EE33F0" w14:textId="77777777" w:rsidR="00135587" w:rsidRPr="00383667" w:rsidRDefault="008A1952" w:rsidP="005714FA">
      <w:pPr>
        <w:pStyle w:val="1e"/>
      </w:pPr>
      <w:r w:rsidRPr="00383667">
        <w:t>Configure WLAN services on AC1 and AC2.</w:t>
      </w:r>
    </w:p>
    <w:p w14:paraId="78011043" w14:textId="77777777" w:rsidR="00135587" w:rsidRPr="00383667" w:rsidRDefault="008A1952" w:rsidP="005714FA">
      <w:pPr>
        <w:pStyle w:val="1e"/>
      </w:pPr>
      <w:r w:rsidRPr="00383667">
        <w:t>Configure dual-link cold backup. Set the priority of AC1 to 0 and that of AC2 to 1 so that AC1 and AC2 become the active and standby ACs, respectively.</w:t>
      </w:r>
    </w:p>
    <w:p w14:paraId="4FE6D523" w14:textId="77777777" w:rsidR="00135587" w:rsidRPr="00383667" w:rsidRDefault="008A1952" w:rsidP="005714FA">
      <w:pPr>
        <w:pStyle w:val="1e"/>
      </w:pPr>
      <w:r w:rsidRPr="00383667">
        <w:t>Verify dual-link cold backup. Shut down the downlink interface on AC1, and check the states of APs and STAs on AC2.</w:t>
      </w:r>
    </w:p>
    <w:p w14:paraId="362A0713" w14:textId="77777777" w:rsidR="00135587" w:rsidRPr="00383667" w:rsidRDefault="008A1952" w:rsidP="004027AB">
      <w:pPr>
        <w:pStyle w:val="4"/>
      </w:pPr>
      <w:r w:rsidRPr="00383667">
        <w:t>Configuration Procedure</w:t>
      </w:r>
    </w:p>
    <w:p w14:paraId="083A78D1" w14:textId="77777777" w:rsidR="00135587" w:rsidRPr="00383667" w:rsidRDefault="008A1952" w:rsidP="00604E8C">
      <w:pPr>
        <w:pStyle w:val="30"/>
        <w:ind w:left="1032" w:hanging="278"/>
        <w:outlineLvl w:val="9"/>
        <w:rPr>
          <w:rFonts w:cs="Huawei Sans"/>
        </w:rPr>
      </w:pPr>
      <w:r w:rsidRPr="00383667">
        <w:rPr>
          <w:rFonts w:cs="Huawei Sans"/>
        </w:rPr>
        <w:t>Complete basic device configurations.</w:t>
      </w:r>
    </w:p>
    <w:p w14:paraId="2A4CF61E" w14:textId="77777777" w:rsidR="00135587" w:rsidRPr="00383667" w:rsidRDefault="008A1952" w:rsidP="005714FA">
      <w:pPr>
        <w:pStyle w:val="1e"/>
      </w:pPr>
      <w:r w:rsidRPr="00383667">
        <w:t># Name the devices.</w:t>
      </w:r>
    </w:p>
    <w:p w14:paraId="4EB1F06A" w14:textId="002E289B" w:rsidR="001F4559" w:rsidRPr="00383667" w:rsidRDefault="001F4559" w:rsidP="005714FA">
      <w:pPr>
        <w:pStyle w:val="1e"/>
      </w:pPr>
      <w:r w:rsidRPr="00383667">
        <w:t>The configuration details are not provided.</w:t>
      </w:r>
    </w:p>
    <w:p w14:paraId="7B5048F0" w14:textId="7F828EEC" w:rsidR="00135587" w:rsidRPr="00383667" w:rsidRDefault="008A1952" w:rsidP="005714FA">
      <w:pPr>
        <w:pStyle w:val="1e"/>
      </w:pPr>
      <w:r w:rsidRPr="00383667">
        <w:t xml:space="preserve"># Shut down unnecessary ports. </w:t>
      </w:r>
    </w:p>
    <w:p w14:paraId="71C7D373" w14:textId="5C568FC0" w:rsidR="001F4559" w:rsidRPr="00383667" w:rsidRDefault="001F4559" w:rsidP="005714FA">
      <w:pPr>
        <w:pStyle w:val="1e"/>
      </w:pPr>
      <w:r w:rsidRPr="00383667">
        <w:t>The configuration details are not provided.</w:t>
      </w:r>
    </w:p>
    <w:p w14:paraId="15134DF0" w14:textId="1B60F5F1" w:rsidR="00135587" w:rsidRPr="00383667" w:rsidRDefault="008A1952" w:rsidP="005714FA">
      <w:pPr>
        <w:pStyle w:val="1e"/>
      </w:pPr>
      <w:r w:rsidRPr="00383667">
        <w:t># Enable the PoE function on S3 and S4 ports connected to APs.</w:t>
      </w:r>
    </w:p>
    <w:p w14:paraId="74F67815" w14:textId="77777777" w:rsidR="00135587" w:rsidRPr="00383667" w:rsidRDefault="008A1952" w:rsidP="005714FA">
      <w:pPr>
        <w:pStyle w:val="2f3"/>
        <w:rPr>
          <w:rFonts w:cs="Huawei Sans"/>
        </w:rPr>
      </w:pPr>
      <w:r w:rsidRPr="00383667">
        <w:rPr>
          <w:rFonts w:cs="Huawei Sans"/>
        </w:rPr>
        <w:t>[S3]interface GigabitEthernet 0/0/4</w:t>
      </w:r>
    </w:p>
    <w:p w14:paraId="38F5878F" w14:textId="77777777" w:rsidR="00227531" w:rsidRDefault="008A1952" w:rsidP="005714FA">
      <w:pPr>
        <w:pStyle w:val="2f3"/>
        <w:rPr>
          <w:rFonts w:cs="Huawei Sans"/>
        </w:rPr>
      </w:pPr>
      <w:r w:rsidRPr="00383667">
        <w:rPr>
          <w:rFonts w:cs="Huawei Sans"/>
        </w:rPr>
        <w:t xml:space="preserve">[S3-GigabitEthernet0/0/4] </w:t>
      </w:r>
      <w:r w:rsidRPr="00497E5B">
        <w:rPr>
          <w:rFonts w:cs="Huawei Sans"/>
        </w:rPr>
        <w:t>poe</w:t>
      </w:r>
      <w:r w:rsidRPr="00383667">
        <w:rPr>
          <w:rFonts w:cs="Huawei Sans"/>
        </w:rPr>
        <w:t xml:space="preserve"> enable</w:t>
      </w:r>
    </w:p>
    <w:p w14:paraId="19AA7FE1" w14:textId="3F65A19B" w:rsidR="00135587" w:rsidRPr="00383667" w:rsidRDefault="00135587" w:rsidP="005714FA">
      <w:pPr>
        <w:pStyle w:val="2f3"/>
        <w:rPr>
          <w:rFonts w:cs="Huawei Sans"/>
        </w:rPr>
      </w:pPr>
    </w:p>
    <w:p w14:paraId="29B08068" w14:textId="77777777" w:rsidR="00135587" w:rsidRPr="00383667" w:rsidRDefault="008A1952" w:rsidP="005714FA">
      <w:pPr>
        <w:pStyle w:val="2f3"/>
        <w:rPr>
          <w:rFonts w:cs="Huawei Sans"/>
        </w:rPr>
      </w:pPr>
      <w:r w:rsidRPr="00383667">
        <w:rPr>
          <w:rFonts w:cs="Huawei Sans"/>
        </w:rPr>
        <w:t>[S4]interface GigabitEthernet 0/0/4</w:t>
      </w:r>
    </w:p>
    <w:p w14:paraId="40F19FB5" w14:textId="77777777" w:rsidR="00227531" w:rsidRDefault="008A1952" w:rsidP="005714FA">
      <w:pPr>
        <w:pStyle w:val="2f3"/>
        <w:rPr>
          <w:rFonts w:cs="Huawei Sans"/>
        </w:rPr>
      </w:pPr>
      <w:r w:rsidRPr="00383667">
        <w:rPr>
          <w:rFonts w:cs="Huawei Sans"/>
        </w:rPr>
        <w:t xml:space="preserve">[S4-GigabitEthernet0/0/4] </w:t>
      </w:r>
      <w:r w:rsidRPr="00497E5B">
        <w:rPr>
          <w:rFonts w:cs="Huawei Sans"/>
        </w:rPr>
        <w:t>poe</w:t>
      </w:r>
      <w:r w:rsidRPr="00383667">
        <w:rPr>
          <w:rFonts w:cs="Huawei Sans"/>
        </w:rPr>
        <w:t xml:space="preserve"> enable</w:t>
      </w:r>
    </w:p>
    <w:p w14:paraId="373A7B5E" w14:textId="3E5E4108" w:rsidR="001F4559" w:rsidRPr="00383667" w:rsidRDefault="008A1952" w:rsidP="005714FA">
      <w:pPr>
        <w:pStyle w:val="1e"/>
      </w:pPr>
      <w:r w:rsidRPr="00383667">
        <w:t xml:space="preserve">The </w:t>
      </w:r>
      <w:r w:rsidRPr="00497E5B">
        <w:rPr>
          <w:b/>
          <w:bCs/>
        </w:rPr>
        <w:t>poe</w:t>
      </w:r>
      <w:r w:rsidRPr="00383667">
        <w:rPr>
          <w:b/>
          <w:bCs/>
        </w:rPr>
        <w:t xml:space="preserve"> enable</w:t>
      </w:r>
      <w:r w:rsidRPr="00383667">
        <w:t xml:space="preserve"> command enables the PoE function on a port. When a port detects a PD connected, the port supplies power to the PD. By default, the PoE function is enabled on a port. Therefore, this command is unnecessary and is provided for demonstration purpose only.</w:t>
      </w:r>
    </w:p>
    <w:p w14:paraId="00FF02AA" w14:textId="1A07C5C3" w:rsidR="00135587" w:rsidRPr="00383667" w:rsidRDefault="008A1952" w:rsidP="00604E8C">
      <w:pPr>
        <w:pStyle w:val="30"/>
        <w:ind w:left="1032" w:hanging="278"/>
        <w:outlineLvl w:val="9"/>
        <w:rPr>
          <w:rFonts w:cs="Huawei Sans"/>
        </w:rPr>
      </w:pPr>
      <w:r w:rsidRPr="00383667">
        <w:rPr>
          <w:rFonts w:cs="Huawei Sans"/>
        </w:rPr>
        <w:t>Configure the wired network.</w:t>
      </w:r>
    </w:p>
    <w:p w14:paraId="428DFD50" w14:textId="77777777" w:rsidR="001F4559" w:rsidRPr="00383667" w:rsidRDefault="008A1952" w:rsidP="005714FA">
      <w:pPr>
        <w:pStyle w:val="1e"/>
      </w:pPr>
      <w:r w:rsidRPr="00383667">
        <w:t>Configure the wired network of the switches and ACs as planned.</w:t>
      </w:r>
    </w:p>
    <w:p w14:paraId="20071E02" w14:textId="599BA175" w:rsidR="00135587" w:rsidRPr="00383667" w:rsidRDefault="008A1952" w:rsidP="005714FA">
      <w:pPr>
        <w:pStyle w:val="1e"/>
      </w:pPr>
      <w:r w:rsidRPr="00383667">
        <w:t># Create VLANs on S3, S4, AC1, and AC2, and assign ports to the VLANs.</w:t>
      </w:r>
    </w:p>
    <w:p w14:paraId="28AF065A" w14:textId="77777777" w:rsidR="00135587" w:rsidRPr="00383667" w:rsidRDefault="008A1952" w:rsidP="005714FA">
      <w:pPr>
        <w:pStyle w:val="2f3"/>
        <w:rPr>
          <w:rFonts w:cs="Huawei Sans"/>
        </w:rPr>
      </w:pPr>
      <w:r w:rsidRPr="00383667">
        <w:rPr>
          <w:rFonts w:cs="Huawei Sans"/>
        </w:rPr>
        <w:t>[S3]</w:t>
      </w:r>
      <w:r w:rsidRPr="00497E5B">
        <w:rPr>
          <w:rFonts w:cs="Huawei Sans"/>
        </w:rPr>
        <w:t>vlan</w:t>
      </w:r>
      <w:r w:rsidRPr="00383667">
        <w:rPr>
          <w:rFonts w:cs="Huawei Sans"/>
        </w:rPr>
        <w:t xml:space="preserve"> batch 10 11 100</w:t>
      </w:r>
    </w:p>
    <w:p w14:paraId="7ECC1363" w14:textId="77777777" w:rsidR="00135587" w:rsidRPr="00383667" w:rsidRDefault="008A1952" w:rsidP="005714FA">
      <w:pPr>
        <w:pStyle w:val="2f3"/>
        <w:rPr>
          <w:rFonts w:cs="Huawei Sans"/>
        </w:rPr>
      </w:pPr>
      <w:r w:rsidRPr="00383667">
        <w:rPr>
          <w:rFonts w:cs="Huawei Sans"/>
        </w:rPr>
        <w:t>[S3]interface GigabitEthernet0/0/1</w:t>
      </w:r>
    </w:p>
    <w:p w14:paraId="7ACE7105" w14:textId="77777777" w:rsidR="00135587" w:rsidRPr="00383667" w:rsidRDefault="008A1952" w:rsidP="005714FA">
      <w:pPr>
        <w:pStyle w:val="2f3"/>
        <w:rPr>
          <w:rFonts w:cs="Huawei Sans"/>
        </w:rPr>
      </w:pPr>
      <w:r w:rsidRPr="00383667">
        <w:rPr>
          <w:rFonts w:cs="Huawei Sans"/>
        </w:rPr>
        <w:t>[S3-GigabitEthernet0/0/1] port link-type trunk</w:t>
      </w:r>
    </w:p>
    <w:p w14:paraId="1E4987FB" w14:textId="77777777" w:rsidR="00135587" w:rsidRPr="00383667" w:rsidRDefault="008A1952" w:rsidP="005714FA">
      <w:pPr>
        <w:pStyle w:val="2f3"/>
        <w:rPr>
          <w:rFonts w:cs="Huawei Sans"/>
        </w:rPr>
      </w:pPr>
      <w:r w:rsidRPr="00383667">
        <w:rPr>
          <w:rFonts w:cs="Huawei Sans"/>
        </w:rPr>
        <w:t xml:space="preserve">[S3-GigabitEthernet0/0/1] port trunk allow-pass </w:t>
      </w:r>
      <w:r w:rsidRPr="00497E5B">
        <w:rPr>
          <w:rFonts w:cs="Huawei Sans"/>
        </w:rPr>
        <w:t>vlan</w:t>
      </w:r>
      <w:r w:rsidRPr="00383667">
        <w:rPr>
          <w:rFonts w:cs="Huawei Sans"/>
        </w:rPr>
        <w:t xml:space="preserve"> 100</w:t>
      </w:r>
    </w:p>
    <w:p w14:paraId="3DD2D2A5" w14:textId="77777777" w:rsidR="00135587" w:rsidRPr="00383667" w:rsidRDefault="008A1952" w:rsidP="005714FA">
      <w:pPr>
        <w:pStyle w:val="2f3"/>
        <w:rPr>
          <w:rFonts w:cs="Huawei Sans"/>
        </w:rPr>
      </w:pPr>
      <w:r w:rsidRPr="00383667">
        <w:rPr>
          <w:rFonts w:cs="Huawei Sans"/>
        </w:rPr>
        <w:t>[S3-GigabitEthernet0/0/1] quit</w:t>
      </w:r>
    </w:p>
    <w:p w14:paraId="68178021" w14:textId="77777777" w:rsidR="00135587" w:rsidRPr="00383667" w:rsidRDefault="008A1952" w:rsidP="005714FA">
      <w:pPr>
        <w:pStyle w:val="2f3"/>
        <w:rPr>
          <w:rFonts w:cs="Huawei Sans"/>
        </w:rPr>
      </w:pPr>
      <w:r w:rsidRPr="00383667">
        <w:rPr>
          <w:rFonts w:cs="Huawei Sans"/>
        </w:rPr>
        <w:t>[S3]interface GigabitEthernet0/0/2</w:t>
      </w:r>
    </w:p>
    <w:p w14:paraId="2C4DCC6F" w14:textId="77777777" w:rsidR="00135587" w:rsidRPr="00383667" w:rsidRDefault="008A1952" w:rsidP="005714FA">
      <w:pPr>
        <w:pStyle w:val="2f3"/>
        <w:rPr>
          <w:rFonts w:cs="Huawei Sans"/>
        </w:rPr>
      </w:pPr>
      <w:r w:rsidRPr="00383667">
        <w:rPr>
          <w:rFonts w:cs="Huawei Sans"/>
        </w:rPr>
        <w:t>[S3-GigabitEthernet0/0/2] port link-type trunk</w:t>
      </w:r>
    </w:p>
    <w:p w14:paraId="4047476C" w14:textId="77777777" w:rsidR="00135587" w:rsidRPr="00383667" w:rsidRDefault="008A1952" w:rsidP="005714FA">
      <w:pPr>
        <w:pStyle w:val="2f3"/>
        <w:rPr>
          <w:rFonts w:cs="Huawei Sans"/>
        </w:rPr>
      </w:pPr>
      <w:r w:rsidRPr="00383667">
        <w:rPr>
          <w:rFonts w:cs="Huawei Sans"/>
        </w:rPr>
        <w:t xml:space="preserve">[S3-GigabitEthernet0/0/2] port trunk allow-pass </w:t>
      </w:r>
      <w:r w:rsidRPr="00497E5B">
        <w:rPr>
          <w:rFonts w:cs="Huawei Sans"/>
        </w:rPr>
        <w:t>vlan</w:t>
      </w:r>
      <w:r w:rsidRPr="00383667">
        <w:rPr>
          <w:rFonts w:cs="Huawei Sans"/>
        </w:rPr>
        <w:t xml:space="preserve"> 100</w:t>
      </w:r>
    </w:p>
    <w:p w14:paraId="5656376C" w14:textId="77777777" w:rsidR="00135587" w:rsidRPr="00383667" w:rsidRDefault="008A1952" w:rsidP="005714FA">
      <w:pPr>
        <w:pStyle w:val="2f3"/>
        <w:rPr>
          <w:rFonts w:cs="Huawei Sans"/>
        </w:rPr>
      </w:pPr>
      <w:r w:rsidRPr="00383667">
        <w:rPr>
          <w:rFonts w:cs="Huawei Sans"/>
        </w:rPr>
        <w:t>[S3-GigabitEthernet0/0/2] quit</w:t>
      </w:r>
    </w:p>
    <w:p w14:paraId="419C4C44" w14:textId="77777777" w:rsidR="00135587" w:rsidRPr="00383667" w:rsidRDefault="008A1952" w:rsidP="005714FA">
      <w:pPr>
        <w:pStyle w:val="2f3"/>
        <w:rPr>
          <w:rFonts w:cs="Huawei Sans"/>
        </w:rPr>
      </w:pPr>
      <w:r w:rsidRPr="00383667">
        <w:rPr>
          <w:rFonts w:cs="Huawei Sans"/>
        </w:rPr>
        <w:lastRenderedPageBreak/>
        <w:t>[S3]interface GigabitEthernet0/0/3</w:t>
      </w:r>
    </w:p>
    <w:p w14:paraId="7AF806D8" w14:textId="77777777" w:rsidR="00135587" w:rsidRPr="00383667" w:rsidRDefault="008A1952" w:rsidP="005714FA">
      <w:pPr>
        <w:pStyle w:val="2f3"/>
        <w:rPr>
          <w:rFonts w:cs="Huawei Sans"/>
        </w:rPr>
      </w:pPr>
      <w:r w:rsidRPr="00383667">
        <w:rPr>
          <w:rFonts w:cs="Huawei Sans"/>
        </w:rPr>
        <w:t>[S3-GigabitEthernet0/0/3] port link-type trunk</w:t>
      </w:r>
    </w:p>
    <w:p w14:paraId="59505933" w14:textId="77777777" w:rsidR="00135587" w:rsidRPr="00383667" w:rsidRDefault="008A1952" w:rsidP="005714FA">
      <w:pPr>
        <w:pStyle w:val="2f3"/>
        <w:rPr>
          <w:rFonts w:cs="Huawei Sans"/>
        </w:rPr>
      </w:pPr>
      <w:r w:rsidRPr="00383667">
        <w:rPr>
          <w:rFonts w:cs="Huawei Sans"/>
        </w:rPr>
        <w:t xml:space="preserve">[S3-GigabitEthernet0/0/3] port trunk allow-pass </w:t>
      </w:r>
      <w:r w:rsidRPr="00497E5B">
        <w:rPr>
          <w:rFonts w:cs="Huawei Sans"/>
        </w:rPr>
        <w:t>vlan</w:t>
      </w:r>
      <w:r w:rsidRPr="00383667">
        <w:rPr>
          <w:rFonts w:cs="Huawei Sans"/>
        </w:rPr>
        <w:t xml:space="preserve"> 10 to 11</w:t>
      </w:r>
    </w:p>
    <w:p w14:paraId="5611230D" w14:textId="77777777" w:rsidR="00135587" w:rsidRPr="00383667" w:rsidRDefault="008A1952" w:rsidP="005714FA">
      <w:pPr>
        <w:pStyle w:val="2f3"/>
        <w:rPr>
          <w:rFonts w:cs="Huawei Sans"/>
        </w:rPr>
      </w:pPr>
      <w:r w:rsidRPr="00383667">
        <w:rPr>
          <w:rFonts w:cs="Huawei Sans"/>
        </w:rPr>
        <w:t>[S3-GigabitEthernet0/0/3] quit</w:t>
      </w:r>
    </w:p>
    <w:p w14:paraId="7A522EC1" w14:textId="77777777" w:rsidR="00135587" w:rsidRPr="00383667" w:rsidRDefault="008A1952" w:rsidP="005714FA">
      <w:pPr>
        <w:pStyle w:val="2f3"/>
        <w:rPr>
          <w:rFonts w:cs="Huawei Sans"/>
        </w:rPr>
      </w:pPr>
      <w:r w:rsidRPr="00383667">
        <w:rPr>
          <w:rFonts w:cs="Huawei Sans"/>
        </w:rPr>
        <w:t>[S3]interface GigabitEthernet0/0/4</w:t>
      </w:r>
    </w:p>
    <w:p w14:paraId="3BD4C3CB" w14:textId="77777777" w:rsidR="00135587" w:rsidRPr="00383667" w:rsidRDefault="008A1952" w:rsidP="005714FA">
      <w:pPr>
        <w:pStyle w:val="2f3"/>
        <w:rPr>
          <w:rFonts w:cs="Huawei Sans"/>
        </w:rPr>
      </w:pPr>
      <w:r w:rsidRPr="00383667">
        <w:rPr>
          <w:rFonts w:cs="Huawei Sans"/>
        </w:rPr>
        <w:t>[S3-GigabitEthernet0/0/4] port link-type trunk</w:t>
      </w:r>
    </w:p>
    <w:p w14:paraId="6F7CAAEA" w14:textId="77777777" w:rsidR="00135587" w:rsidRPr="00383667" w:rsidRDefault="008A1952" w:rsidP="005714FA">
      <w:pPr>
        <w:pStyle w:val="2f3"/>
        <w:rPr>
          <w:rFonts w:cs="Huawei Sans"/>
        </w:rPr>
      </w:pPr>
      <w:r w:rsidRPr="00383667">
        <w:rPr>
          <w:rFonts w:cs="Huawei Sans"/>
        </w:rPr>
        <w:t xml:space="preserve">[S3-GigabitEthernet0/0/4] port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03F66D14" w14:textId="77777777" w:rsidR="00135587" w:rsidRPr="00383667" w:rsidRDefault="008A1952" w:rsidP="005714FA">
      <w:pPr>
        <w:pStyle w:val="2f3"/>
        <w:rPr>
          <w:rFonts w:cs="Huawei Sans"/>
        </w:rPr>
      </w:pPr>
      <w:r w:rsidRPr="00383667">
        <w:rPr>
          <w:rFonts w:cs="Huawei Sans"/>
        </w:rPr>
        <w:t xml:space="preserve">[S3-GigabitEthernet0/0/4] port trunk allow-pass </w:t>
      </w:r>
      <w:r w:rsidRPr="00497E5B">
        <w:rPr>
          <w:rFonts w:cs="Huawei Sans"/>
        </w:rPr>
        <w:t>vlan</w:t>
      </w:r>
      <w:r w:rsidRPr="00383667">
        <w:rPr>
          <w:rFonts w:cs="Huawei Sans"/>
        </w:rPr>
        <w:t xml:space="preserve"> 10 to 11</w:t>
      </w:r>
    </w:p>
    <w:p w14:paraId="22576889" w14:textId="77777777" w:rsidR="00135587" w:rsidRPr="00383667" w:rsidRDefault="008A1952" w:rsidP="005714FA">
      <w:pPr>
        <w:pStyle w:val="2f3"/>
        <w:rPr>
          <w:rFonts w:cs="Huawei Sans"/>
        </w:rPr>
      </w:pPr>
      <w:r w:rsidRPr="00383667">
        <w:rPr>
          <w:rFonts w:cs="Huawei Sans"/>
        </w:rPr>
        <w:t>[S3-GigabitEthernet0/0/4] quit</w:t>
      </w:r>
    </w:p>
    <w:p w14:paraId="7B72F822" w14:textId="77777777" w:rsidR="00135587" w:rsidRPr="00383667" w:rsidRDefault="008A1952" w:rsidP="005714FA">
      <w:pPr>
        <w:pStyle w:val="1e"/>
      </w:pPr>
      <w:r w:rsidRPr="00497E5B">
        <w:t>The</w:t>
      </w:r>
      <w:r w:rsidRPr="00383667">
        <w:t xml:space="preserve"> PVID of the S3 port connected to AP1 is set to VLAN 10</w:t>
      </w:r>
      <w:r w:rsidRPr="00497E5B">
        <w:t>,</w:t>
      </w:r>
      <w:r w:rsidRPr="00383667">
        <w:t xml:space="preserve"> packets in the service VLANs and management VLANs are allowed to pass on the S3 port connected to S4, and the S3 ports connected to ACs are configured to allow packets in VLAN 100 to pass </w:t>
      </w:r>
      <w:r w:rsidRPr="00497E5B">
        <w:t>through</w:t>
      </w:r>
      <w:r w:rsidRPr="00383667">
        <w:t>.</w:t>
      </w:r>
    </w:p>
    <w:p w14:paraId="08E08F32" w14:textId="77777777" w:rsidR="00135587" w:rsidRPr="00383667" w:rsidRDefault="008A1952" w:rsidP="005714FA">
      <w:pPr>
        <w:pStyle w:val="2f3"/>
        <w:rPr>
          <w:rFonts w:cs="Huawei Sans"/>
        </w:rPr>
      </w:pPr>
      <w:r w:rsidRPr="00383667">
        <w:rPr>
          <w:rFonts w:cs="Huawei Sans"/>
        </w:rPr>
        <w:t>[S4]</w:t>
      </w:r>
      <w:r w:rsidRPr="00497E5B">
        <w:rPr>
          <w:rFonts w:cs="Huawei Sans"/>
        </w:rPr>
        <w:t>vlan</w:t>
      </w:r>
      <w:r w:rsidRPr="00383667">
        <w:rPr>
          <w:rFonts w:cs="Huawei Sans"/>
        </w:rPr>
        <w:t xml:space="preserve"> batch 10 11</w:t>
      </w:r>
    </w:p>
    <w:p w14:paraId="621D8AD6" w14:textId="77777777" w:rsidR="00135587" w:rsidRPr="00383667" w:rsidRDefault="008A1952"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76D97739" w14:textId="77777777" w:rsidR="00135587" w:rsidRPr="00383667" w:rsidRDefault="008A1952" w:rsidP="005714FA">
      <w:pPr>
        <w:pStyle w:val="2f3"/>
        <w:rPr>
          <w:rFonts w:cs="Huawei Sans"/>
        </w:rPr>
      </w:pPr>
      <w:r w:rsidRPr="00383667">
        <w:rPr>
          <w:rFonts w:cs="Huawei Sans"/>
        </w:rPr>
        <w:t>[S4]interface GigabitEthernet0/0/3</w:t>
      </w:r>
    </w:p>
    <w:p w14:paraId="4BC4C5A2" w14:textId="77777777" w:rsidR="00135587" w:rsidRPr="00383667" w:rsidRDefault="008A1952" w:rsidP="005714FA">
      <w:pPr>
        <w:pStyle w:val="2f3"/>
        <w:rPr>
          <w:rFonts w:cs="Huawei Sans"/>
        </w:rPr>
      </w:pPr>
      <w:r w:rsidRPr="00383667">
        <w:rPr>
          <w:rFonts w:cs="Huawei Sans"/>
        </w:rPr>
        <w:t>[S4-GigabitEthernet0/0/3] port link-type trunk</w:t>
      </w:r>
    </w:p>
    <w:p w14:paraId="36BE5735" w14:textId="77777777" w:rsidR="00135587" w:rsidRPr="00383667" w:rsidRDefault="008A1952" w:rsidP="005714FA">
      <w:pPr>
        <w:pStyle w:val="2f3"/>
        <w:rPr>
          <w:rFonts w:cs="Huawei Sans"/>
        </w:rPr>
      </w:pPr>
      <w:r w:rsidRPr="00383667">
        <w:rPr>
          <w:rFonts w:cs="Huawei Sans"/>
        </w:rPr>
        <w:t xml:space="preserve">[S4-GigabitEthernet0/0/3] port trunk allow-pass </w:t>
      </w:r>
      <w:r w:rsidRPr="00497E5B">
        <w:rPr>
          <w:rFonts w:cs="Huawei Sans"/>
        </w:rPr>
        <w:t>vlan</w:t>
      </w:r>
      <w:r w:rsidRPr="00383667">
        <w:rPr>
          <w:rFonts w:cs="Huawei Sans"/>
        </w:rPr>
        <w:t xml:space="preserve"> 10 to 11</w:t>
      </w:r>
    </w:p>
    <w:p w14:paraId="7333CF77" w14:textId="77777777" w:rsidR="00135587" w:rsidRPr="00383667" w:rsidRDefault="008A1952" w:rsidP="005714FA">
      <w:pPr>
        <w:pStyle w:val="2f3"/>
        <w:rPr>
          <w:rFonts w:cs="Huawei Sans"/>
        </w:rPr>
      </w:pPr>
      <w:r w:rsidRPr="00383667">
        <w:rPr>
          <w:rFonts w:cs="Huawei Sans"/>
        </w:rPr>
        <w:t>[S4-GigabitEthernet0/0/3] quit</w:t>
      </w:r>
    </w:p>
    <w:p w14:paraId="2AFF9836" w14:textId="77777777" w:rsidR="00135587" w:rsidRPr="00383667" w:rsidRDefault="008A1952" w:rsidP="005714FA">
      <w:pPr>
        <w:pStyle w:val="2f3"/>
        <w:rPr>
          <w:rFonts w:cs="Huawei Sans"/>
        </w:rPr>
      </w:pPr>
      <w:r w:rsidRPr="00383667">
        <w:rPr>
          <w:rFonts w:cs="Huawei Sans"/>
        </w:rPr>
        <w:t>[S4]interface GigabitEthernet0/0/4</w:t>
      </w:r>
    </w:p>
    <w:p w14:paraId="6974F58C" w14:textId="77777777" w:rsidR="00135587" w:rsidRPr="00383667" w:rsidRDefault="008A1952" w:rsidP="005714FA">
      <w:pPr>
        <w:pStyle w:val="2f3"/>
        <w:rPr>
          <w:rFonts w:cs="Huawei Sans"/>
        </w:rPr>
      </w:pPr>
      <w:r w:rsidRPr="00383667">
        <w:rPr>
          <w:rFonts w:cs="Huawei Sans"/>
        </w:rPr>
        <w:t>[S4-GigabitEthernet0/0/4] port link-type trunk</w:t>
      </w:r>
    </w:p>
    <w:p w14:paraId="6FE93FCE" w14:textId="77777777" w:rsidR="00135587" w:rsidRPr="00383667" w:rsidRDefault="008A1952" w:rsidP="005714FA">
      <w:pPr>
        <w:pStyle w:val="2f3"/>
        <w:rPr>
          <w:rFonts w:cs="Huawei Sans"/>
        </w:rPr>
      </w:pPr>
      <w:r w:rsidRPr="00383667">
        <w:rPr>
          <w:rFonts w:cs="Huawei Sans"/>
        </w:rPr>
        <w:t xml:space="preserve">[S4-GigabitEthernet0/0/4] port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0CF20BA9" w14:textId="77777777" w:rsidR="00135587" w:rsidRPr="00383667" w:rsidRDefault="008A1952" w:rsidP="005714FA">
      <w:pPr>
        <w:pStyle w:val="2f3"/>
        <w:rPr>
          <w:rFonts w:cs="Huawei Sans"/>
        </w:rPr>
      </w:pPr>
      <w:r w:rsidRPr="00383667">
        <w:rPr>
          <w:rFonts w:cs="Huawei Sans"/>
        </w:rPr>
        <w:t xml:space="preserve">[S4-GigabitEthernet0/0/4] port trunk allow-pass </w:t>
      </w:r>
      <w:r w:rsidRPr="00497E5B">
        <w:rPr>
          <w:rFonts w:cs="Huawei Sans"/>
        </w:rPr>
        <w:t>vlan</w:t>
      </w:r>
      <w:r w:rsidRPr="00383667">
        <w:rPr>
          <w:rFonts w:cs="Huawei Sans"/>
        </w:rPr>
        <w:t xml:space="preserve"> 10 to 11</w:t>
      </w:r>
    </w:p>
    <w:p w14:paraId="2E9EA717" w14:textId="77777777" w:rsidR="00135587" w:rsidRPr="00383667" w:rsidRDefault="008A1952" w:rsidP="005714FA">
      <w:pPr>
        <w:pStyle w:val="2f3"/>
        <w:rPr>
          <w:rFonts w:cs="Huawei Sans"/>
        </w:rPr>
      </w:pPr>
      <w:r w:rsidRPr="00383667">
        <w:rPr>
          <w:rFonts w:cs="Huawei Sans"/>
        </w:rPr>
        <w:t>[S4-GigabitEthernet0/0/4] quit</w:t>
      </w:r>
    </w:p>
    <w:p w14:paraId="7DCA553B" w14:textId="77777777" w:rsidR="001F4559" w:rsidRPr="00383667" w:rsidRDefault="008A1952" w:rsidP="005714FA">
      <w:pPr>
        <w:pStyle w:val="1e"/>
      </w:pPr>
      <w:r w:rsidRPr="00383667">
        <w:t>The PVID of the S4 port connected to AP2 is set to VLAN 10, and the uplink port of S4 is configured to transparently transmit packets in VLANs 10 (management VLAN) and 11 (service VLAN).</w:t>
      </w:r>
    </w:p>
    <w:p w14:paraId="445C12E6" w14:textId="5C3BD0E9" w:rsidR="00135587" w:rsidRPr="00383667" w:rsidRDefault="008A1952" w:rsidP="005714FA">
      <w:pPr>
        <w:pStyle w:val="2f3"/>
        <w:rPr>
          <w:rFonts w:cs="Huawei Sans"/>
        </w:rPr>
      </w:pPr>
      <w:r w:rsidRPr="00383667">
        <w:rPr>
          <w:rFonts w:cs="Huawei Sans"/>
        </w:rPr>
        <w:t>[AC1]</w:t>
      </w:r>
      <w:r w:rsidRPr="00497E5B">
        <w:rPr>
          <w:rFonts w:cs="Huawei Sans"/>
        </w:rPr>
        <w:t>vlan</w:t>
      </w:r>
      <w:r w:rsidRPr="00383667">
        <w:rPr>
          <w:rFonts w:cs="Huawei Sans"/>
        </w:rPr>
        <w:t xml:space="preserve"> batch 100 </w:t>
      </w:r>
    </w:p>
    <w:p w14:paraId="1781655D" w14:textId="77777777" w:rsidR="00135587" w:rsidRPr="00383667" w:rsidRDefault="008A1952" w:rsidP="005714FA">
      <w:pPr>
        <w:pStyle w:val="2f3"/>
        <w:rPr>
          <w:rFonts w:cs="Huawei Sans"/>
        </w:rPr>
      </w:pPr>
      <w:r w:rsidRPr="00383667">
        <w:rPr>
          <w:rFonts w:cs="Huawei Sans"/>
        </w:rPr>
        <w:t>[AC1]interface GigabitEthernet0/0/12</w:t>
      </w:r>
    </w:p>
    <w:p w14:paraId="3F811B9D" w14:textId="77777777" w:rsidR="00135587" w:rsidRPr="00383667" w:rsidRDefault="008A1952" w:rsidP="005714FA">
      <w:pPr>
        <w:pStyle w:val="2f3"/>
        <w:rPr>
          <w:rFonts w:cs="Huawei Sans"/>
        </w:rPr>
      </w:pPr>
      <w:r w:rsidRPr="00383667">
        <w:rPr>
          <w:rFonts w:cs="Huawei Sans"/>
        </w:rPr>
        <w:t>[AC1-GigabitEthernet0/0/12] port link-type trunk</w:t>
      </w:r>
    </w:p>
    <w:p w14:paraId="31E0DFCE" w14:textId="77777777" w:rsidR="00135587" w:rsidRPr="00383667" w:rsidRDefault="008A1952" w:rsidP="005714FA">
      <w:pPr>
        <w:pStyle w:val="2f3"/>
        <w:rPr>
          <w:rFonts w:cs="Huawei Sans"/>
        </w:rPr>
      </w:pPr>
      <w:r w:rsidRPr="00383667">
        <w:rPr>
          <w:rFonts w:cs="Huawei Sans"/>
        </w:rPr>
        <w:t xml:space="preserve">[AC1-GigabitEthernet0/0/12] port trunk allow-pass </w:t>
      </w:r>
      <w:r w:rsidRPr="00497E5B">
        <w:rPr>
          <w:rFonts w:cs="Huawei Sans"/>
        </w:rPr>
        <w:t>vlan</w:t>
      </w:r>
      <w:r w:rsidRPr="00383667">
        <w:rPr>
          <w:rFonts w:cs="Huawei Sans"/>
        </w:rPr>
        <w:t xml:space="preserve"> 100</w:t>
      </w:r>
    </w:p>
    <w:p w14:paraId="03BC0DDB" w14:textId="77777777" w:rsidR="00135587" w:rsidRPr="00383667" w:rsidRDefault="008A1952" w:rsidP="005714FA">
      <w:pPr>
        <w:pStyle w:val="2f3"/>
        <w:rPr>
          <w:rFonts w:cs="Huawei Sans"/>
        </w:rPr>
      </w:pPr>
      <w:r w:rsidRPr="00383667">
        <w:rPr>
          <w:rFonts w:cs="Huawei Sans"/>
        </w:rPr>
        <w:t>[AC1-GigabitEthernet0/0/12] quit</w:t>
      </w:r>
    </w:p>
    <w:p w14:paraId="3D549124" w14:textId="77777777" w:rsidR="001F4559" w:rsidRPr="00383667" w:rsidRDefault="008A1952" w:rsidP="005714FA">
      <w:pPr>
        <w:pStyle w:val="1e"/>
      </w:pPr>
      <w:r w:rsidRPr="00383667">
        <w:t>The interface is configured to allow packets in VLAN 100 to pass through.</w:t>
      </w:r>
    </w:p>
    <w:p w14:paraId="71054586" w14:textId="5634A96D" w:rsidR="00135587" w:rsidRPr="00383667" w:rsidRDefault="008A1952" w:rsidP="005714FA">
      <w:pPr>
        <w:pStyle w:val="2f3"/>
        <w:rPr>
          <w:rFonts w:cs="Huawei Sans"/>
        </w:rPr>
      </w:pPr>
      <w:r w:rsidRPr="00383667">
        <w:rPr>
          <w:rFonts w:cs="Huawei Sans"/>
        </w:rPr>
        <w:t>[AC2]</w:t>
      </w:r>
      <w:r w:rsidRPr="00497E5B">
        <w:rPr>
          <w:rFonts w:cs="Huawei Sans"/>
        </w:rPr>
        <w:t>vlan</w:t>
      </w:r>
      <w:r w:rsidRPr="00383667">
        <w:rPr>
          <w:rFonts w:cs="Huawei Sans"/>
        </w:rPr>
        <w:t xml:space="preserve"> batch 100</w:t>
      </w:r>
    </w:p>
    <w:p w14:paraId="78FD5AEA" w14:textId="77777777" w:rsidR="00135587" w:rsidRPr="00383667" w:rsidRDefault="008A1952" w:rsidP="005714FA">
      <w:pPr>
        <w:pStyle w:val="2f3"/>
        <w:rPr>
          <w:rFonts w:cs="Huawei Sans"/>
        </w:rPr>
      </w:pPr>
      <w:r w:rsidRPr="00383667">
        <w:rPr>
          <w:rFonts w:cs="Huawei Sans"/>
        </w:rPr>
        <w:t>[AC2]interface GigabitEthernet0/0/13</w:t>
      </w:r>
    </w:p>
    <w:p w14:paraId="4E1E43FC" w14:textId="77777777" w:rsidR="00135587" w:rsidRPr="00383667" w:rsidRDefault="008A1952" w:rsidP="005714FA">
      <w:pPr>
        <w:pStyle w:val="2f3"/>
        <w:rPr>
          <w:rFonts w:cs="Huawei Sans"/>
        </w:rPr>
      </w:pPr>
      <w:r w:rsidRPr="00383667">
        <w:rPr>
          <w:rFonts w:cs="Huawei Sans"/>
        </w:rPr>
        <w:t>[AC2-GigabitEthernet0/0/13] port link-type trunk</w:t>
      </w:r>
    </w:p>
    <w:p w14:paraId="2B0BDFDF" w14:textId="77777777" w:rsidR="00135587" w:rsidRPr="00383667" w:rsidRDefault="008A1952" w:rsidP="005714FA">
      <w:pPr>
        <w:pStyle w:val="2f3"/>
        <w:rPr>
          <w:rFonts w:cs="Huawei Sans"/>
        </w:rPr>
      </w:pPr>
      <w:r w:rsidRPr="00383667">
        <w:rPr>
          <w:rFonts w:cs="Huawei Sans"/>
        </w:rPr>
        <w:t xml:space="preserve">[AC2-GigabitEthernet0/0/13] port trunk allow-pass </w:t>
      </w:r>
      <w:r w:rsidRPr="00497E5B">
        <w:rPr>
          <w:rFonts w:cs="Huawei Sans"/>
        </w:rPr>
        <w:t>vlan</w:t>
      </w:r>
      <w:r w:rsidRPr="00383667">
        <w:rPr>
          <w:rFonts w:cs="Huawei Sans"/>
        </w:rPr>
        <w:t xml:space="preserve"> 100</w:t>
      </w:r>
    </w:p>
    <w:p w14:paraId="4585BBDB" w14:textId="77777777" w:rsidR="00135587" w:rsidRPr="00383667" w:rsidRDefault="008A1952" w:rsidP="005714FA">
      <w:pPr>
        <w:pStyle w:val="2f3"/>
        <w:rPr>
          <w:rFonts w:cs="Huawei Sans"/>
        </w:rPr>
      </w:pPr>
      <w:r w:rsidRPr="00383667">
        <w:rPr>
          <w:rFonts w:cs="Huawei Sans"/>
        </w:rPr>
        <w:t>[AC2-GigabitEthernet0/0/13] quit</w:t>
      </w:r>
    </w:p>
    <w:p w14:paraId="6A49959F" w14:textId="77777777" w:rsidR="001F4559" w:rsidRPr="00383667" w:rsidRDefault="008A1952" w:rsidP="005714FA">
      <w:pPr>
        <w:pStyle w:val="1e"/>
      </w:pPr>
      <w:r w:rsidRPr="00383667">
        <w:t>The interface is configured to allow packets in VLAN 100 to pass through.</w:t>
      </w:r>
    </w:p>
    <w:p w14:paraId="4C5B5D77" w14:textId="7050E40C" w:rsidR="00135587" w:rsidRPr="00383667" w:rsidRDefault="008A1952" w:rsidP="005714FA">
      <w:pPr>
        <w:pStyle w:val="1e"/>
      </w:pPr>
      <w:r w:rsidRPr="00383667">
        <w:t># Create VLANIF interfaces on S3, AC1, and AC2.</w:t>
      </w:r>
    </w:p>
    <w:p w14:paraId="4F77067C" w14:textId="77777777" w:rsidR="00135587" w:rsidRPr="00383667" w:rsidRDefault="008A1952" w:rsidP="005714FA">
      <w:pPr>
        <w:pStyle w:val="2f3"/>
        <w:rPr>
          <w:rFonts w:cs="Huawei Sans"/>
        </w:rPr>
      </w:pPr>
      <w:r w:rsidRPr="00383667">
        <w:rPr>
          <w:rFonts w:cs="Huawei Sans"/>
        </w:rPr>
        <w:t>[S3]interface Vlanif10</w:t>
      </w:r>
    </w:p>
    <w:p w14:paraId="5D794604" w14:textId="77777777" w:rsidR="00135587" w:rsidRPr="00383667" w:rsidRDefault="008A1952" w:rsidP="005714FA">
      <w:pPr>
        <w:pStyle w:val="2f3"/>
        <w:rPr>
          <w:rFonts w:cs="Huawei Sans"/>
        </w:rPr>
      </w:pPr>
      <w:r w:rsidRPr="00383667">
        <w:rPr>
          <w:rFonts w:cs="Huawei Sans"/>
        </w:rPr>
        <w:t>[S3-Vlanif10] description ap_mgnt</w:t>
      </w:r>
    </w:p>
    <w:p w14:paraId="16293DF4" w14:textId="77777777" w:rsidR="00135587" w:rsidRPr="00383667" w:rsidRDefault="008A1952" w:rsidP="005714FA">
      <w:pPr>
        <w:pStyle w:val="2f3"/>
        <w:rPr>
          <w:rFonts w:cs="Huawei Sans"/>
        </w:rPr>
      </w:pPr>
      <w:r w:rsidRPr="00383667">
        <w:rPr>
          <w:rFonts w:cs="Huawei Sans"/>
        </w:rPr>
        <w:t xml:space="preserve">[S3-Vlanif10] </w:t>
      </w:r>
      <w:r w:rsidRPr="00497E5B">
        <w:rPr>
          <w:rFonts w:cs="Huawei Sans"/>
        </w:rPr>
        <w:t>ip</w:t>
      </w:r>
      <w:r w:rsidRPr="00383667">
        <w:rPr>
          <w:rFonts w:cs="Huawei Sans"/>
        </w:rPr>
        <w:t xml:space="preserve"> address 10.0.10.1 255.255.255.0</w:t>
      </w:r>
    </w:p>
    <w:p w14:paraId="29B20FF7" w14:textId="77777777" w:rsidR="00135587" w:rsidRPr="00383667" w:rsidRDefault="008A1952" w:rsidP="005714FA">
      <w:pPr>
        <w:pStyle w:val="2f3"/>
        <w:rPr>
          <w:rFonts w:cs="Huawei Sans"/>
        </w:rPr>
      </w:pPr>
      <w:r w:rsidRPr="00383667">
        <w:rPr>
          <w:rFonts w:cs="Huawei Sans"/>
        </w:rPr>
        <w:t>[S3-Vlanif10] quit</w:t>
      </w:r>
    </w:p>
    <w:p w14:paraId="4450D555" w14:textId="77777777" w:rsidR="00135587" w:rsidRPr="00383667" w:rsidRDefault="008A1952" w:rsidP="005714FA">
      <w:pPr>
        <w:pStyle w:val="2f3"/>
        <w:rPr>
          <w:rFonts w:cs="Huawei Sans"/>
        </w:rPr>
      </w:pPr>
      <w:r w:rsidRPr="00383667">
        <w:rPr>
          <w:rFonts w:cs="Huawei Sans"/>
        </w:rPr>
        <w:t>[S3]interface Vlanif11</w:t>
      </w:r>
    </w:p>
    <w:p w14:paraId="7E10C140" w14:textId="77777777" w:rsidR="00135587" w:rsidRPr="00383667" w:rsidRDefault="008A1952" w:rsidP="005714FA">
      <w:pPr>
        <w:pStyle w:val="2f3"/>
        <w:rPr>
          <w:rFonts w:cs="Huawei Sans"/>
        </w:rPr>
      </w:pPr>
      <w:r w:rsidRPr="00383667">
        <w:rPr>
          <w:rFonts w:cs="Huawei Sans"/>
        </w:rPr>
        <w:t>[S3-Vlanif11] description ap_service</w:t>
      </w:r>
    </w:p>
    <w:p w14:paraId="248721B8" w14:textId="77777777" w:rsidR="00135587" w:rsidRPr="00383667" w:rsidRDefault="008A1952" w:rsidP="005714FA">
      <w:pPr>
        <w:pStyle w:val="2f3"/>
        <w:rPr>
          <w:rFonts w:cs="Huawei Sans"/>
        </w:rPr>
      </w:pPr>
      <w:r w:rsidRPr="00383667">
        <w:rPr>
          <w:rFonts w:cs="Huawei Sans"/>
        </w:rPr>
        <w:t xml:space="preserve">[S3-Vlanif11] </w:t>
      </w:r>
      <w:r w:rsidRPr="00497E5B">
        <w:rPr>
          <w:rFonts w:cs="Huawei Sans"/>
        </w:rPr>
        <w:t>ip</w:t>
      </w:r>
      <w:r w:rsidRPr="00383667">
        <w:rPr>
          <w:rFonts w:cs="Huawei Sans"/>
        </w:rPr>
        <w:t xml:space="preserve"> address 10.0.11.1 255.255.255.0</w:t>
      </w:r>
    </w:p>
    <w:p w14:paraId="057FFC5A" w14:textId="77777777" w:rsidR="00135587" w:rsidRPr="00383667" w:rsidRDefault="008A1952" w:rsidP="005714FA">
      <w:pPr>
        <w:pStyle w:val="2f3"/>
        <w:rPr>
          <w:rFonts w:cs="Huawei Sans"/>
        </w:rPr>
      </w:pPr>
      <w:r w:rsidRPr="00383667">
        <w:rPr>
          <w:rFonts w:cs="Huawei Sans"/>
        </w:rPr>
        <w:lastRenderedPageBreak/>
        <w:t>[S3-Vlanif11] quit</w:t>
      </w:r>
    </w:p>
    <w:p w14:paraId="27120EBF" w14:textId="77777777" w:rsidR="00135587" w:rsidRPr="00383667" w:rsidRDefault="008A1952" w:rsidP="005714FA">
      <w:pPr>
        <w:pStyle w:val="2f3"/>
        <w:rPr>
          <w:rFonts w:cs="Huawei Sans"/>
        </w:rPr>
      </w:pPr>
      <w:r w:rsidRPr="00383667">
        <w:rPr>
          <w:rFonts w:cs="Huawei Sans"/>
        </w:rPr>
        <w:t>[S3]interface Vlanif100</w:t>
      </w:r>
    </w:p>
    <w:p w14:paraId="13A28120" w14:textId="77777777" w:rsidR="00135587" w:rsidRPr="00383667" w:rsidRDefault="008A1952" w:rsidP="005714FA">
      <w:pPr>
        <w:pStyle w:val="2f3"/>
        <w:rPr>
          <w:rFonts w:cs="Huawei Sans"/>
        </w:rPr>
      </w:pPr>
      <w:r w:rsidRPr="00383667">
        <w:rPr>
          <w:rFonts w:cs="Huawei Sans"/>
        </w:rPr>
        <w:t>[S3-Vlanif100] description to_AC</w:t>
      </w:r>
    </w:p>
    <w:p w14:paraId="2EA985A2" w14:textId="77777777" w:rsidR="00135587" w:rsidRPr="00383667" w:rsidRDefault="008A1952" w:rsidP="005714FA">
      <w:pPr>
        <w:pStyle w:val="2f3"/>
        <w:rPr>
          <w:rFonts w:cs="Huawei Sans"/>
        </w:rPr>
      </w:pPr>
      <w:r w:rsidRPr="00383667">
        <w:rPr>
          <w:rFonts w:cs="Huawei Sans"/>
        </w:rPr>
        <w:t xml:space="preserve">[S3-Vlanif100] </w:t>
      </w:r>
      <w:r w:rsidRPr="00497E5B">
        <w:rPr>
          <w:rFonts w:cs="Huawei Sans"/>
        </w:rPr>
        <w:t>ip</w:t>
      </w:r>
      <w:r w:rsidRPr="00383667">
        <w:rPr>
          <w:rFonts w:cs="Huawei Sans"/>
        </w:rPr>
        <w:t xml:space="preserve"> address 10.0.100.3 255.255.255.0</w:t>
      </w:r>
    </w:p>
    <w:p w14:paraId="7CC8C656" w14:textId="77777777" w:rsidR="00135587" w:rsidRPr="00383667" w:rsidRDefault="008A1952" w:rsidP="005714FA">
      <w:pPr>
        <w:pStyle w:val="2f3"/>
        <w:rPr>
          <w:rFonts w:cs="Huawei Sans"/>
        </w:rPr>
      </w:pPr>
      <w:r w:rsidRPr="00383667">
        <w:rPr>
          <w:rFonts w:cs="Huawei Sans"/>
        </w:rPr>
        <w:t>[S3-Vlanif100] quit</w:t>
      </w:r>
    </w:p>
    <w:p w14:paraId="5C7869C5" w14:textId="77777777" w:rsidR="001F4559" w:rsidRPr="00383667" w:rsidRDefault="008A1952" w:rsidP="005714FA">
      <w:pPr>
        <w:pStyle w:val="1e"/>
      </w:pPr>
      <w:r w:rsidRPr="00497E5B">
        <w:t>On</w:t>
      </w:r>
      <w:r w:rsidRPr="00383667">
        <w:t xml:space="preserve"> S3, VLANIF 10 is configured as the management VLAN gateway of AP1 and AP2; VLANIF 11 is configured as the service VLAN gateway of STAs connected to AP1 and AP2; and VLANIF 100 is used for Layer 3 communication with AC1 and </w:t>
      </w:r>
      <w:r w:rsidRPr="00497E5B">
        <w:t>AC2</w:t>
      </w:r>
      <w:r w:rsidRPr="00383667">
        <w:t>.</w:t>
      </w:r>
    </w:p>
    <w:p w14:paraId="214D9AE3" w14:textId="23FDD8F1" w:rsidR="00135587" w:rsidRPr="00383667" w:rsidRDefault="008A1952" w:rsidP="005714FA">
      <w:pPr>
        <w:pStyle w:val="2f3"/>
        <w:rPr>
          <w:rFonts w:cs="Huawei Sans"/>
        </w:rPr>
      </w:pPr>
      <w:r w:rsidRPr="00383667">
        <w:rPr>
          <w:rFonts w:cs="Huawei Sans"/>
        </w:rPr>
        <w:t>[AC1]interface Vlanif100</w:t>
      </w:r>
    </w:p>
    <w:p w14:paraId="420747CF" w14:textId="77777777" w:rsidR="00135587" w:rsidRPr="00383667" w:rsidRDefault="008A1952" w:rsidP="005714FA">
      <w:pPr>
        <w:pStyle w:val="2f3"/>
        <w:rPr>
          <w:rFonts w:cs="Huawei Sans"/>
        </w:rPr>
      </w:pPr>
      <w:r w:rsidRPr="00383667">
        <w:rPr>
          <w:rFonts w:cs="Huawei Sans"/>
        </w:rPr>
        <w:t>[AC1-Vlanif100] description to_S3_CAPWAP</w:t>
      </w:r>
    </w:p>
    <w:p w14:paraId="2B5CE8C6" w14:textId="77777777" w:rsidR="00135587" w:rsidRPr="00383667" w:rsidRDefault="008A1952" w:rsidP="005714FA">
      <w:pPr>
        <w:pStyle w:val="2f3"/>
        <w:rPr>
          <w:rFonts w:cs="Huawei Sans"/>
        </w:rPr>
      </w:pPr>
      <w:r w:rsidRPr="00383667">
        <w:rPr>
          <w:rFonts w:cs="Huawei Sans"/>
        </w:rPr>
        <w:t xml:space="preserve">[AC1-Vlanif100] </w:t>
      </w:r>
      <w:r w:rsidRPr="00497E5B">
        <w:rPr>
          <w:rFonts w:cs="Huawei Sans"/>
        </w:rPr>
        <w:t>ip</w:t>
      </w:r>
      <w:r w:rsidRPr="00383667">
        <w:rPr>
          <w:rFonts w:cs="Huawei Sans"/>
        </w:rPr>
        <w:t xml:space="preserve"> address 10.0.100.1 255.255.255.0</w:t>
      </w:r>
    </w:p>
    <w:p w14:paraId="038C5C24" w14:textId="77777777" w:rsidR="00135587" w:rsidRPr="00383667" w:rsidRDefault="008A1952" w:rsidP="005714FA">
      <w:pPr>
        <w:pStyle w:val="2f3"/>
        <w:rPr>
          <w:rFonts w:cs="Huawei Sans"/>
        </w:rPr>
      </w:pPr>
      <w:r w:rsidRPr="00383667">
        <w:rPr>
          <w:rFonts w:cs="Huawei Sans"/>
        </w:rPr>
        <w:t>[AC1-Vlanif100] quit</w:t>
      </w:r>
    </w:p>
    <w:p w14:paraId="2CA755CB" w14:textId="77777777" w:rsidR="00135587" w:rsidRPr="00383667" w:rsidRDefault="008A1952" w:rsidP="005714FA">
      <w:pPr>
        <w:pStyle w:val="2f3"/>
        <w:rPr>
          <w:rFonts w:cs="Huawei Sans"/>
        </w:rPr>
      </w:pPr>
      <w:r w:rsidRPr="00383667">
        <w:rPr>
          <w:rFonts w:cs="Huawei Sans"/>
        </w:rPr>
        <w:t xml:space="preserve">[AC1] </w:t>
      </w:r>
      <w:r w:rsidRPr="00497E5B">
        <w:rPr>
          <w:rFonts w:cs="Huawei Sans"/>
        </w:rPr>
        <w:t>capwap</w:t>
      </w:r>
      <w:r w:rsidRPr="00383667">
        <w:rPr>
          <w:rFonts w:cs="Huawei Sans"/>
        </w:rPr>
        <w:t xml:space="preserve"> source interface vlanif100</w:t>
      </w:r>
    </w:p>
    <w:p w14:paraId="1B9BD098" w14:textId="77777777" w:rsidR="001F4559" w:rsidRPr="00383667" w:rsidRDefault="008A1952" w:rsidP="005714FA">
      <w:pPr>
        <w:pStyle w:val="1e"/>
      </w:pPr>
      <w:r w:rsidRPr="00383667">
        <w:t>VLANIF 100 is configured as the CAPWAP source interface of AC1.</w:t>
      </w:r>
    </w:p>
    <w:p w14:paraId="4DDECFEB" w14:textId="127E8AB4" w:rsidR="00135587" w:rsidRPr="00383667" w:rsidRDefault="008A1952" w:rsidP="005714FA">
      <w:pPr>
        <w:pStyle w:val="2f3"/>
        <w:rPr>
          <w:rFonts w:cs="Huawei Sans"/>
        </w:rPr>
      </w:pPr>
      <w:r w:rsidRPr="00383667">
        <w:rPr>
          <w:rFonts w:cs="Huawei Sans"/>
        </w:rPr>
        <w:t>[AC2]interface Vlanif100</w:t>
      </w:r>
    </w:p>
    <w:p w14:paraId="32BA92F2" w14:textId="77777777" w:rsidR="00135587" w:rsidRPr="00383667" w:rsidRDefault="008A1952" w:rsidP="005714FA">
      <w:pPr>
        <w:pStyle w:val="2f3"/>
        <w:rPr>
          <w:rFonts w:cs="Huawei Sans"/>
        </w:rPr>
      </w:pPr>
      <w:r w:rsidRPr="00383667">
        <w:rPr>
          <w:rFonts w:cs="Huawei Sans"/>
        </w:rPr>
        <w:t>[AC2-Vlanif100] description to_S3_CAPWAP</w:t>
      </w:r>
    </w:p>
    <w:p w14:paraId="4320909E" w14:textId="77777777" w:rsidR="00135587" w:rsidRPr="00383667" w:rsidRDefault="008A1952" w:rsidP="005714FA">
      <w:pPr>
        <w:pStyle w:val="2f3"/>
        <w:rPr>
          <w:rFonts w:cs="Huawei Sans"/>
        </w:rPr>
      </w:pPr>
      <w:r w:rsidRPr="00383667">
        <w:rPr>
          <w:rFonts w:cs="Huawei Sans"/>
        </w:rPr>
        <w:t xml:space="preserve">[AC2-Vlanif100] </w:t>
      </w:r>
      <w:r w:rsidRPr="00497E5B">
        <w:rPr>
          <w:rFonts w:cs="Huawei Sans"/>
        </w:rPr>
        <w:t>ip</w:t>
      </w:r>
      <w:r w:rsidRPr="00383667">
        <w:rPr>
          <w:rFonts w:cs="Huawei Sans"/>
        </w:rPr>
        <w:t xml:space="preserve"> address 10.0.100.2 255.255.255.0</w:t>
      </w:r>
    </w:p>
    <w:p w14:paraId="12B34BEC" w14:textId="77777777" w:rsidR="00135587" w:rsidRPr="00383667" w:rsidRDefault="008A1952" w:rsidP="005714FA">
      <w:pPr>
        <w:pStyle w:val="2f3"/>
        <w:rPr>
          <w:rFonts w:cs="Huawei Sans"/>
        </w:rPr>
      </w:pPr>
      <w:r w:rsidRPr="00383667">
        <w:rPr>
          <w:rFonts w:cs="Huawei Sans"/>
        </w:rPr>
        <w:t>[AC2-Vlanif100] quit</w:t>
      </w:r>
    </w:p>
    <w:p w14:paraId="1FABFF80" w14:textId="77777777" w:rsidR="00135587" w:rsidRPr="00383667" w:rsidRDefault="008A1952" w:rsidP="005714FA">
      <w:pPr>
        <w:pStyle w:val="2f3"/>
        <w:rPr>
          <w:rFonts w:cs="Huawei Sans"/>
        </w:rPr>
      </w:pPr>
      <w:r w:rsidRPr="00383667">
        <w:rPr>
          <w:rFonts w:cs="Huawei Sans"/>
        </w:rPr>
        <w:t xml:space="preserve">[AC2] </w:t>
      </w:r>
      <w:r w:rsidRPr="00497E5B">
        <w:rPr>
          <w:rFonts w:cs="Huawei Sans"/>
        </w:rPr>
        <w:t>capwap</w:t>
      </w:r>
      <w:r w:rsidRPr="00383667">
        <w:rPr>
          <w:rFonts w:cs="Huawei Sans"/>
        </w:rPr>
        <w:t xml:space="preserve"> source interface vlanif100</w:t>
      </w:r>
    </w:p>
    <w:p w14:paraId="20D962AA" w14:textId="77777777" w:rsidR="001F4559" w:rsidRPr="00383667" w:rsidRDefault="008A1952" w:rsidP="005714FA">
      <w:pPr>
        <w:pStyle w:val="1e"/>
      </w:pPr>
      <w:r w:rsidRPr="00383667">
        <w:t>VLANIF 100 is configured as the CAPWAP source interface of AC2.</w:t>
      </w:r>
    </w:p>
    <w:p w14:paraId="2384B61B" w14:textId="439E0959" w:rsidR="00135587" w:rsidRPr="00383667" w:rsidRDefault="008A1952" w:rsidP="005714FA">
      <w:pPr>
        <w:pStyle w:val="1e"/>
      </w:pPr>
      <w:r w:rsidRPr="00383667">
        <w:t># Configure routes to the AP management network segments on AC1 and AC2.</w:t>
      </w:r>
    </w:p>
    <w:p w14:paraId="1939B018" w14:textId="77777777" w:rsidR="00135587" w:rsidRPr="00383667" w:rsidRDefault="008A1952" w:rsidP="005714FA">
      <w:pPr>
        <w:pStyle w:val="2f3"/>
        <w:rPr>
          <w:rFonts w:cs="Huawei Sans"/>
        </w:rPr>
      </w:pPr>
      <w:r w:rsidRPr="00383667">
        <w:rPr>
          <w:rFonts w:cs="Huawei Sans"/>
        </w:rPr>
        <w:t>[AC1]</w:t>
      </w:r>
      <w:r w:rsidRPr="00497E5B">
        <w:rPr>
          <w:rFonts w:cs="Huawei Sans"/>
        </w:rPr>
        <w:t>ip</w:t>
      </w:r>
      <w:r w:rsidRPr="00383667">
        <w:rPr>
          <w:rFonts w:cs="Huawei Sans"/>
        </w:rPr>
        <w:t xml:space="preserve"> route-static 10.0.10.0 255.255.255.0 10.0.100.3</w:t>
      </w:r>
    </w:p>
    <w:p w14:paraId="55253839" w14:textId="77777777" w:rsidR="00135587" w:rsidRPr="00383667" w:rsidRDefault="00135587" w:rsidP="005714FA">
      <w:pPr>
        <w:pStyle w:val="2f3"/>
        <w:rPr>
          <w:rFonts w:cs="Huawei Sans"/>
        </w:rPr>
      </w:pPr>
    </w:p>
    <w:p w14:paraId="3C3BCDED" w14:textId="77777777" w:rsidR="00135587" w:rsidRPr="00383667" w:rsidRDefault="008A1952" w:rsidP="005714FA">
      <w:pPr>
        <w:pStyle w:val="2f3"/>
        <w:rPr>
          <w:rFonts w:cs="Huawei Sans"/>
        </w:rPr>
      </w:pPr>
      <w:r w:rsidRPr="00383667">
        <w:rPr>
          <w:rFonts w:cs="Huawei Sans"/>
        </w:rPr>
        <w:t>[AC2]</w:t>
      </w:r>
      <w:r w:rsidRPr="00497E5B">
        <w:rPr>
          <w:rFonts w:cs="Huawei Sans"/>
        </w:rPr>
        <w:t>ip</w:t>
      </w:r>
      <w:r w:rsidRPr="00383667">
        <w:rPr>
          <w:rFonts w:cs="Huawei Sans"/>
        </w:rPr>
        <w:t xml:space="preserve"> route-static 10.0.10.0 255.255.255.0 10.0.100.3</w:t>
      </w:r>
    </w:p>
    <w:p w14:paraId="0DF6DD6E" w14:textId="77777777" w:rsidR="001F4559" w:rsidRPr="00383667" w:rsidRDefault="008A1952" w:rsidP="005714FA">
      <w:pPr>
        <w:pStyle w:val="1e"/>
      </w:pPr>
      <w:r w:rsidRPr="00383667">
        <w:t>Static routes to the AP management network segments are configured on ACs for CAPWAP communication with APs.</w:t>
      </w:r>
    </w:p>
    <w:p w14:paraId="6452BE95" w14:textId="4EAAEA99" w:rsidR="00135587" w:rsidRPr="00383667" w:rsidRDefault="008A1952" w:rsidP="005714FA">
      <w:pPr>
        <w:pStyle w:val="1e"/>
      </w:pPr>
      <w:r w:rsidRPr="00383667">
        <w:t># Configure the DHCP service on S3.</w:t>
      </w:r>
    </w:p>
    <w:p w14:paraId="4E2F13E4" w14:textId="77777777" w:rsidR="00135587" w:rsidRPr="00383667" w:rsidRDefault="008A1952" w:rsidP="005714FA">
      <w:pPr>
        <w:pStyle w:val="2f3"/>
        <w:rPr>
          <w:rFonts w:cs="Huawei Sans"/>
        </w:rPr>
      </w:pPr>
      <w:r w:rsidRPr="00383667">
        <w:rPr>
          <w:rFonts w:cs="Huawei Sans"/>
        </w:rPr>
        <w:t>[S3]dhcp enable</w:t>
      </w:r>
    </w:p>
    <w:p w14:paraId="6651DF7A" w14:textId="77777777" w:rsidR="001F4559" w:rsidRPr="00383667" w:rsidRDefault="008A1952" w:rsidP="005714FA">
      <w:pPr>
        <w:pStyle w:val="1e"/>
      </w:pPr>
      <w:r w:rsidRPr="00383667">
        <w:t>The DHCP service is enabled.</w:t>
      </w:r>
    </w:p>
    <w:p w14:paraId="6578571E" w14:textId="52998360" w:rsidR="00135587" w:rsidRPr="00383667" w:rsidRDefault="008A1952" w:rsidP="005714FA">
      <w:pPr>
        <w:pStyle w:val="2f3"/>
        <w:rPr>
          <w:rFonts w:cs="Huawei Sans"/>
        </w:rPr>
      </w:pPr>
      <w:r w:rsidRPr="00383667">
        <w:rPr>
          <w:rFonts w:cs="Huawei Sans"/>
        </w:rPr>
        <w:t>[S3]</w:t>
      </w:r>
      <w:r w:rsidRPr="00497E5B">
        <w:rPr>
          <w:rFonts w:cs="Huawei Sans"/>
        </w:rPr>
        <w:t>ip</w:t>
      </w:r>
      <w:r w:rsidRPr="00383667">
        <w:rPr>
          <w:rFonts w:cs="Huawei Sans"/>
        </w:rPr>
        <w:t xml:space="preserve"> pool </w:t>
      </w:r>
      <w:r w:rsidRPr="00497E5B">
        <w:rPr>
          <w:rFonts w:cs="Huawei Sans"/>
        </w:rPr>
        <w:t>ap</w:t>
      </w:r>
    </w:p>
    <w:p w14:paraId="70BEC582" w14:textId="77777777" w:rsidR="00135587" w:rsidRPr="00383667" w:rsidRDefault="008A1952" w:rsidP="005714FA">
      <w:pPr>
        <w:pStyle w:val="2f3"/>
        <w:rPr>
          <w:rFonts w:cs="Huawei Sans"/>
        </w:rPr>
      </w:pPr>
      <w:r w:rsidRPr="00383667">
        <w:rPr>
          <w:rFonts w:cs="Huawei Sans"/>
        </w:rPr>
        <w:t>[S3-ip-pool-ap] gateway-list 10.0.10.1</w:t>
      </w:r>
    </w:p>
    <w:p w14:paraId="2148BF91" w14:textId="77777777" w:rsidR="00135587" w:rsidRPr="00383667" w:rsidRDefault="008A1952" w:rsidP="005714FA">
      <w:pPr>
        <w:pStyle w:val="2f3"/>
        <w:rPr>
          <w:rFonts w:cs="Huawei Sans"/>
        </w:rPr>
      </w:pPr>
      <w:r w:rsidRPr="00383667">
        <w:rPr>
          <w:rFonts w:cs="Huawei Sans"/>
        </w:rPr>
        <w:t>[S3-ip-pool-ap] network 10.0.10.0 mask 255.255.255.0</w:t>
      </w:r>
    </w:p>
    <w:p w14:paraId="7002FD8C" w14:textId="77777777" w:rsidR="00135587" w:rsidRPr="00383667" w:rsidRDefault="008A1952" w:rsidP="005714FA">
      <w:pPr>
        <w:pStyle w:val="2f3"/>
        <w:rPr>
          <w:rFonts w:cs="Huawei Sans"/>
        </w:rPr>
      </w:pPr>
      <w:r w:rsidRPr="00383667">
        <w:rPr>
          <w:rFonts w:cs="Huawei Sans"/>
        </w:rPr>
        <w:t>[S3-ip-pool-ap] option 43</w:t>
      </w:r>
      <w:r w:rsidRPr="00383667">
        <w:rPr>
          <w:rFonts w:cs="Huawei Sans"/>
          <w:color w:val="EC7061"/>
        </w:rPr>
        <w:t xml:space="preserve"> sub-option 2 </w:t>
      </w:r>
      <w:r w:rsidRPr="00497E5B">
        <w:rPr>
          <w:rFonts w:cs="Huawei Sans"/>
          <w:color w:val="EC7061"/>
        </w:rPr>
        <w:t>ip-address</w:t>
      </w:r>
      <w:r w:rsidRPr="00383667">
        <w:rPr>
          <w:rFonts w:cs="Huawei Sans"/>
          <w:color w:val="EC7061"/>
        </w:rPr>
        <w:t xml:space="preserve"> 10.0.100.1 10.0.100.2</w:t>
      </w:r>
    </w:p>
    <w:p w14:paraId="685B7321" w14:textId="77777777" w:rsidR="00135587" w:rsidRPr="00383667" w:rsidRDefault="008A1952" w:rsidP="005714FA">
      <w:pPr>
        <w:pStyle w:val="2f3"/>
        <w:rPr>
          <w:rFonts w:cs="Huawei Sans"/>
        </w:rPr>
      </w:pPr>
      <w:r w:rsidRPr="00383667">
        <w:rPr>
          <w:rFonts w:cs="Huawei Sans"/>
        </w:rPr>
        <w:t>[S3-ip-pool-ap] quit</w:t>
      </w:r>
    </w:p>
    <w:p w14:paraId="5B75BBC1" w14:textId="77777777" w:rsidR="00135587" w:rsidRPr="00383667" w:rsidRDefault="008A1952" w:rsidP="005714FA">
      <w:pPr>
        <w:pStyle w:val="2f3"/>
        <w:rPr>
          <w:rFonts w:cs="Huawei Sans"/>
        </w:rPr>
      </w:pPr>
      <w:r w:rsidRPr="00383667">
        <w:rPr>
          <w:rFonts w:cs="Huawei Sans"/>
        </w:rPr>
        <w:t>[S3]</w:t>
      </w:r>
      <w:r w:rsidRPr="00497E5B">
        <w:rPr>
          <w:rFonts w:cs="Huawei Sans"/>
        </w:rPr>
        <w:t>ip</w:t>
      </w:r>
      <w:r w:rsidRPr="00383667">
        <w:rPr>
          <w:rFonts w:cs="Huawei Sans"/>
        </w:rPr>
        <w:t xml:space="preserve"> pool service</w:t>
      </w:r>
    </w:p>
    <w:p w14:paraId="7050B5D0" w14:textId="77777777" w:rsidR="00135587" w:rsidRPr="00383667" w:rsidRDefault="008A1952" w:rsidP="005714FA">
      <w:pPr>
        <w:pStyle w:val="2f3"/>
        <w:rPr>
          <w:rFonts w:cs="Huawei Sans"/>
        </w:rPr>
      </w:pPr>
      <w:r w:rsidRPr="00383667">
        <w:rPr>
          <w:rFonts w:cs="Huawei Sans"/>
        </w:rPr>
        <w:t>[S3-ip-pool-service] gateway-list 10.0.11.1</w:t>
      </w:r>
    </w:p>
    <w:p w14:paraId="56E4E067" w14:textId="77777777" w:rsidR="00135587" w:rsidRPr="00383667" w:rsidRDefault="008A1952" w:rsidP="005714FA">
      <w:pPr>
        <w:pStyle w:val="2f3"/>
        <w:rPr>
          <w:rFonts w:cs="Huawei Sans"/>
        </w:rPr>
      </w:pPr>
      <w:r w:rsidRPr="00383667">
        <w:rPr>
          <w:rFonts w:cs="Huawei Sans"/>
        </w:rPr>
        <w:t>[S3-ip-pool-service] network 10.0.11.0 mask 255.255.255.0</w:t>
      </w:r>
    </w:p>
    <w:p w14:paraId="7B7AACCF" w14:textId="77777777" w:rsidR="00135587" w:rsidRPr="00383667" w:rsidRDefault="008A1952" w:rsidP="005714FA">
      <w:pPr>
        <w:pStyle w:val="2f3"/>
        <w:rPr>
          <w:rFonts w:cs="Huawei Sans"/>
        </w:rPr>
      </w:pPr>
      <w:r w:rsidRPr="00383667">
        <w:rPr>
          <w:rFonts w:cs="Huawei Sans"/>
        </w:rPr>
        <w:t xml:space="preserve">[S3-ip-pool-service] </w:t>
      </w:r>
      <w:r w:rsidRPr="00497E5B">
        <w:rPr>
          <w:rFonts w:cs="Huawei Sans"/>
        </w:rPr>
        <w:t>dns-list</w:t>
      </w:r>
      <w:r w:rsidRPr="00383667">
        <w:rPr>
          <w:rFonts w:cs="Huawei Sans"/>
        </w:rPr>
        <w:t xml:space="preserve"> 10.0.11.1</w:t>
      </w:r>
    </w:p>
    <w:p w14:paraId="583C9F96" w14:textId="77777777" w:rsidR="00135587" w:rsidRPr="00383667" w:rsidRDefault="008A1952" w:rsidP="005714FA">
      <w:pPr>
        <w:pStyle w:val="2f3"/>
        <w:rPr>
          <w:rFonts w:cs="Huawei Sans"/>
        </w:rPr>
      </w:pPr>
      <w:r w:rsidRPr="00383667">
        <w:rPr>
          <w:rFonts w:cs="Huawei Sans"/>
        </w:rPr>
        <w:t>[S3-ip-pool-service] quit</w:t>
      </w:r>
    </w:p>
    <w:p w14:paraId="5E4C1618" w14:textId="77777777" w:rsidR="00135587" w:rsidRPr="00383667" w:rsidRDefault="008A1952" w:rsidP="005714FA">
      <w:pPr>
        <w:pStyle w:val="1e"/>
      </w:pPr>
      <w:r w:rsidRPr="00383667">
        <w:t xml:space="preserve">The address pool </w:t>
      </w:r>
      <w:r w:rsidRPr="00497E5B">
        <w:rPr>
          <w:b/>
          <w:bCs/>
        </w:rPr>
        <w:t>ap</w:t>
      </w:r>
      <w:r w:rsidRPr="00383667">
        <w:t xml:space="preserve"> is configured to allocate IP addresses to APs. Option 43 is configured to specify the AC's IP address, and sub-option 2 is configured to specify the IP addresses of the active and standby ACs.</w:t>
      </w:r>
    </w:p>
    <w:p w14:paraId="3F19D364" w14:textId="77777777" w:rsidR="001F4559" w:rsidRPr="00383667" w:rsidRDefault="008A1952" w:rsidP="005714FA">
      <w:pPr>
        <w:pStyle w:val="1e"/>
      </w:pPr>
      <w:r w:rsidRPr="00383667">
        <w:lastRenderedPageBreak/>
        <w:t xml:space="preserve">The address pool </w:t>
      </w:r>
      <w:r w:rsidRPr="00383667">
        <w:rPr>
          <w:b/>
          <w:bCs/>
        </w:rPr>
        <w:t>service</w:t>
      </w:r>
      <w:r w:rsidRPr="00383667">
        <w:t xml:space="preserve"> is configured to allocate IP addresses to STAs connected to AP1 and AP2. VLANIF interfaces on S3 are configured as the gateways for all address pools.</w:t>
      </w:r>
    </w:p>
    <w:p w14:paraId="622190A3" w14:textId="6DF730D8" w:rsidR="00135587" w:rsidRPr="00383667" w:rsidRDefault="008A1952" w:rsidP="005714FA">
      <w:pPr>
        <w:pStyle w:val="2f3"/>
        <w:rPr>
          <w:rFonts w:cs="Huawei Sans"/>
        </w:rPr>
      </w:pPr>
      <w:r w:rsidRPr="00383667">
        <w:rPr>
          <w:rFonts w:cs="Huawei Sans"/>
        </w:rPr>
        <w:t>[S3]interface Vlanif10</w:t>
      </w:r>
    </w:p>
    <w:p w14:paraId="470C8062" w14:textId="77777777" w:rsidR="00135587" w:rsidRPr="00383667" w:rsidRDefault="008A1952" w:rsidP="005714FA">
      <w:pPr>
        <w:pStyle w:val="2f3"/>
        <w:rPr>
          <w:rFonts w:cs="Huawei Sans"/>
        </w:rPr>
      </w:pPr>
      <w:r w:rsidRPr="00383667">
        <w:rPr>
          <w:rFonts w:cs="Huawei Sans"/>
        </w:rPr>
        <w:t>[S3-Vlanif10] dhcp select global</w:t>
      </w:r>
    </w:p>
    <w:p w14:paraId="0D71A97A" w14:textId="77777777" w:rsidR="00135587" w:rsidRPr="00383667" w:rsidRDefault="008A1952" w:rsidP="005714FA">
      <w:pPr>
        <w:pStyle w:val="2f3"/>
        <w:rPr>
          <w:rFonts w:cs="Huawei Sans"/>
        </w:rPr>
      </w:pPr>
      <w:r w:rsidRPr="00383667">
        <w:rPr>
          <w:rFonts w:cs="Huawei Sans"/>
        </w:rPr>
        <w:t>[S3-Vlanif10] quit</w:t>
      </w:r>
    </w:p>
    <w:p w14:paraId="1E499CEE" w14:textId="77777777" w:rsidR="00135587" w:rsidRPr="00383667" w:rsidRDefault="008A1952" w:rsidP="005714FA">
      <w:pPr>
        <w:pStyle w:val="2f3"/>
        <w:rPr>
          <w:rFonts w:cs="Huawei Sans"/>
        </w:rPr>
      </w:pPr>
      <w:r w:rsidRPr="00383667">
        <w:rPr>
          <w:rFonts w:cs="Huawei Sans"/>
        </w:rPr>
        <w:t>[S3]interface Vlanif11</w:t>
      </w:r>
    </w:p>
    <w:p w14:paraId="2F3A1A55" w14:textId="77777777" w:rsidR="00135587" w:rsidRPr="00383667" w:rsidRDefault="008A1952" w:rsidP="005714FA">
      <w:pPr>
        <w:pStyle w:val="2f3"/>
        <w:rPr>
          <w:rFonts w:cs="Huawei Sans"/>
        </w:rPr>
      </w:pPr>
      <w:r w:rsidRPr="00383667">
        <w:rPr>
          <w:rFonts w:cs="Huawei Sans"/>
        </w:rPr>
        <w:t>[S3-Vlanif11] dhcp select global</w:t>
      </w:r>
    </w:p>
    <w:p w14:paraId="1E323BE8" w14:textId="77777777" w:rsidR="00135587" w:rsidRPr="00383667" w:rsidRDefault="008A1952" w:rsidP="005714FA">
      <w:pPr>
        <w:pStyle w:val="2f3"/>
        <w:rPr>
          <w:rFonts w:cs="Huawei Sans"/>
        </w:rPr>
      </w:pPr>
      <w:r w:rsidRPr="00383667">
        <w:rPr>
          <w:rFonts w:cs="Huawei Sans"/>
        </w:rPr>
        <w:t>[S3-Vlanif11] quit</w:t>
      </w:r>
    </w:p>
    <w:p w14:paraId="205A9CC7" w14:textId="77777777" w:rsidR="001F4559" w:rsidRPr="00383667" w:rsidRDefault="008A1952" w:rsidP="005714FA">
      <w:pPr>
        <w:pStyle w:val="1e"/>
      </w:pPr>
      <w:r w:rsidRPr="00383667">
        <w:t>The global address pool is selected on the VLANIF interfaces.</w:t>
      </w:r>
    </w:p>
    <w:p w14:paraId="20850FE9" w14:textId="5CCF8628" w:rsidR="00135587" w:rsidRPr="00383667" w:rsidRDefault="008A1952" w:rsidP="00604E8C">
      <w:pPr>
        <w:pStyle w:val="30"/>
        <w:ind w:left="1032" w:hanging="278"/>
        <w:outlineLvl w:val="9"/>
        <w:rPr>
          <w:rFonts w:cs="Huawei Sans"/>
        </w:rPr>
      </w:pPr>
      <w:r w:rsidRPr="00383667">
        <w:rPr>
          <w:rFonts w:cs="Huawei Sans"/>
        </w:rPr>
        <w:t>Configure ACs.</w:t>
      </w:r>
    </w:p>
    <w:p w14:paraId="062C1819" w14:textId="77777777" w:rsidR="00135587" w:rsidRPr="00383667" w:rsidRDefault="008A1952" w:rsidP="005714FA">
      <w:pPr>
        <w:pStyle w:val="1e"/>
      </w:pPr>
      <w:r w:rsidRPr="00383667">
        <w:t xml:space="preserve">Create the AP group </w:t>
      </w:r>
      <w:r w:rsidRPr="00383667">
        <w:rPr>
          <w:b/>
          <w:bCs/>
        </w:rPr>
        <w:t>depart</w:t>
      </w:r>
      <w:r w:rsidRPr="00383667">
        <w:t xml:space="preserve">, configure MAC address authentication for APs, name the APs </w:t>
      </w:r>
      <w:r w:rsidRPr="00383667">
        <w:rPr>
          <w:b/>
          <w:bCs/>
        </w:rPr>
        <w:t>ap1</w:t>
      </w:r>
      <w:r w:rsidRPr="00383667">
        <w:t xml:space="preserve"> and </w:t>
      </w:r>
      <w:r w:rsidRPr="00383667">
        <w:rPr>
          <w:b/>
          <w:bCs/>
        </w:rPr>
        <w:t>ap2</w:t>
      </w:r>
      <w:r w:rsidRPr="00383667">
        <w:t xml:space="preserve">, add them to the AP group </w:t>
      </w:r>
      <w:r w:rsidRPr="00383667">
        <w:rPr>
          <w:b/>
          <w:bCs/>
        </w:rPr>
        <w:t>depart</w:t>
      </w:r>
      <w:r w:rsidRPr="00383667">
        <w:t xml:space="preserve">, and associate parameter profiles with the VAP profile </w:t>
      </w:r>
      <w:r w:rsidRPr="00383667">
        <w:rPr>
          <w:b/>
          <w:bCs/>
        </w:rPr>
        <w:t>depart</w:t>
      </w:r>
      <w:r w:rsidRPr="00383667">
        <w:t>.</w:t>
      </w:r>
    </w:p>
    <w:p w14:paraId="7A3ADDC5" w14:textId="77777777" w:rsidR="001F4559" w:rsidRPr="00383667" w:rsidRDefault="008A1952" w:rsidP="005714FA">
      <w:pPr>
        <w:pStyle w:val="1e"/>
      </w:pPr>
      <w:r w:rsidRPr="00383667">
        <w:t>The WLAN configurations on AC1 and AC2 are the same. The following uses AC1 as an example.</w:t>
      </w:r>
    </w:p>
    <w:p w14:paraId="151358A3" w14:textId="4F3D3584" w:rsidR="00135587" w:rsidRPr="00383667" w:rsidRDefault="008A1952" w:rsidP="005714FA">
      <w:pPr>
        <w:pStyle w:val="1e"/>
      </w:pPr>
      <w:r w:rsidRPr="00383667">
        <w:t xml:space="preserve"># Create an AP group named </w:t>
      </w:r>
      <w:r w:rsidRPr="00383667">
        <w:rPr>
          <w:b/>
          <w:bCs/>
        </w:rPr>
        <w:t>depart</w:t>
      </w:r>
      <w:r w:rsidRPr="00383667">
        <w:t xml:space="preserve">. </w:t>
      </w:r>
    </w:p>
    <w:p w14:paraId="79CACA98" w14:textId="77777777" w:rsidR="00135587" w:rsidRPr="00383667" w:rsidRDefault="008A1952" w:rsidP="005714FA">
      <w:pPr>
        <w:pStyle w:val="2f3"/>
        <w:rPr>
          <w:rFonts w:cs="Huawei Sans"/>
        </w:rPr>
      </w:pPr>
      <w:r w:rsidRPr="00383667">
        <w:rPr>
          <w:rFonts w:cs="Huawei Sans"/>
        </w:rPr>
        <w:t>[AC1]</w:t>
      </w:r>
      <w:r w:rsidRPr="00497E5B">
        <w:rPr>
          <w:rFonts w:cs="Huawei Sans"/>
        </w:rPr>
        <w:t>wlan</w:t>
      </w:r>
      <w:r w:rsidRPr="00383667">
        <w:rPr>
          <w:rFonts w:cs="Huawei Sans"/>
        </w:rPr>
        <w:t xml:space="preserve"> </w:t>
      </w:r>
    </w:p>
    <w:p w14:paraId="53AD89CE"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ap-group</w:t>
      </w:r>
      <w:r w:rsidRPr="00383667">
        <w:rPr>
          <w:rFonts w:cs="Huawei Sans"/>
        </w:rPr>
        <w:t xml:space="preserve"> name depart</w:t>
      </w:r>
    </w:p>
    <w:p w14:paraId="0270087C" w14:textId="77777777" w:rsidR="00135587" w:rsidRPr="00383667" w:rsidRDefault="008A1952" w:rsidP="005714FA">
      <w:pPr>
        <w:pStyle w:val="2f3"/>
        <w:rPr>
          <w:rFonts w:cs="Huawei Sans"/>
        </w:rPr>
      </w:pPr>
      <w:r w:rsidRPr="00383667">
        <w:rPr>
          <w:rFonts w:cs="Huawei Sans"/>
        </w:rPr>
        <w:t>[AC1-wlan-ap-group-depart] quit</w:t>
      </w:r>
    </w:p>
    <w:p w14:paraId="333D08A5" w14:textId="77777777" w:rsidR="00135587" w:rsidRPr="00383667" w:rsidRDefault="008A1952" w:rsidP="005714FA">
      <w:pPr>
        <w:pStyle w:val="1e"/>
      </w:pPr>
      <w:r w:rsidRPr="00383667">
        <w:t># Create a regulatory domain profile and configure the AC's country code in the profile.</w:t>
      </w:r>
    </w:p>
    <w:p w14:paraId="4E9E8C02"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1DF52B65" w14:textId="77777777" w:rsidR="00135587" w:rsidRPr="00383667" w:rsidRDefault="008A1952" w:rsidP="005714FA">
      <w:pPr>
        <w:pStyle w:val="2f3"/>
        <w:rPr>
          <w:rFonts w:cs="Huawei Sans"/>
        </w:rPr>
      </w:pPr>
      <w:r w:rsidRPr="00383667">
        <w:rPr>
          <w:rFonts w:cs="Huawei Sans"/>
        </w:rPr>
        <w:t xml:space="preserve">[AC1-wlan-view] regulatory-domain-profile name default </w:t>
      </w:r>
    </w:p>
    <w:p w14:paraId="32375887" w14:textId="77777777" w:rsidR="00135587" w:rsidRPr="00383667" w:rsidRDefault="008A1952" w:rsidP="005714FA">
      <w:pPr>
        <w:pStyle w:val="2f3"/>
        <w:rPr>
          <w:rFonts w:cs="Huawei Sans"/>
        </w:rPr>
      </w:pPr>
      <w:r w:rsidRPr="00383667">
        <w:rPr>
          <w:rFonts w:cs="Huawei Sans"/>
        </w:rPr>
        <w:t xml:space="preserve">[AC1-wlan-regulate-domain-default] country-code </w:t>
      </w:r>
      <w:r w:rsidRPr="00497E5B">
        <w:rPr>
          <w:rFonts w:cs="Huawei Sans"/>
        </w:rPr>
        <w:t>cn</w:t>
      </w:r>
    </w:p>
    <w:p w14:paraId="4C109FE4" w14:textId="77777777" w:rsidR="00135587" w:rsidRPr="00383667" w:rsidRDefault="008A1952" w:rsidP="005714FA">
      <w:pPr>
        <w:pStyle w:val="2f3"/>
        <w:rPr>
          <w:rFonts w:cs="Huawei Sans"/>
        </w:rPr>
      </w:pPr>
      <w:r w:rsidRPr="00383667">
        <w:rPr>
          <w:rFonts w:cs="Huawei Sans"/>
        </w:rPr>
        <w:t>Info: The current country code is same with the input country code.</w:t>
      </w:r>
    </w:p>
    <w:p w14:paraId="16DDCA4D" w14:textId="77777777" w:rsidR="00135587" w:rsidRPr="00383667" w:rsidRDefault="008A1952" w:rsidP="005714FA">
      <w:pPr>
        <w:pStyle w:val="2f3"/>
        <w:rPr>
          <w:rFonts w:cs="Huawei Sans"/>
        </w:rPr>
      </w:pPr>
      <w:r w:rsidRPr="00383667">
        <w:rPr>
          <w:rFonts w:cs="Huawei Sans"/>
        </w:rPr>
        <w:t>[AC1-wlan-regulate-domain-default] quit</w:t>
      </w:r>
    </w:p>
    <w:p w14:paraId="77DA86EF" w14:textId="77777777" w:rsidR="00135587" w:rsidRPr="00383667" w:rsidRDefault="008A1952" w:rsidP="005714FA">
      <w:pPr>
        <w:pStyle w:val="1e"/>
      </w:pPr>
      <w:r w:rsidRPr="00383667">
        <w:t>A regulatory domain profile provides configurations of the country code, calibration channel set, and calibration bandwidth for an AP.</w:t>
      </w:r>
    </w:p>
    <w:p w14:paraId="2179C216" w14:textId="77777777" w:rsidR="00135587" w:rsidRPr="00383667" w:rsidRDefault="008A1952" w:rsidP="005714FA">
      <w:pPr>
        <w:pStyle w:val="1e"/>
      </w:pPr>
      <w:r w:rsidRPr="00383667">
        <w:t xml:space="preserve">By default, the system provides the regulatory domain profile </w:t>
      </w:r>
      <w:r w:rsidRPr="00383667">
        <w:rPr>
          <w:b/>
          <w:bCs/>
        </w:rPr>
        <w:t>default</w:t>
      </w:r>
      <w:r w:rsidRPr="00383667">
        <w:t xml:space="preserve">. Therefore, the </w:t>
      </w:r>
      <w:r w:rsidRPr="00383667">
        <w:rPr>
          <w:b/>
          <w:bCs/>
        </w:rPr>
        <w:t>default</w:t>
      </w:r>
      <w:r w:rsidRPr="00383667">
        <w:t xml:space="preserve"> regulatory domain profile is displayed.</w:t>
      </w:r>
    </w:p>
    <w:p w14:paraId="1787C6AA" w14:textId="77777777" w:rsidR="001F4559" w:rsidRPr="00383667" w:rsidRDefault="008A1952" w:rsidP="005714FA">
      <w:pPr>
        <w:pStyle w:val="1e"/>
      </w:pPr>
      <w:r w:rsidRPr="00383667">
        <w:t>A country code identifies the country where AP radios work. Different countries require different AP radio attributes, including the transmit power and supported channels. The correct country code configuration ensures that radio attributes of APs comply with local laws and regulations of countries and regions to which the APs are delivered. By default, the country code CN is configured.</w:t>
      </w:r>
    </w:p>
    <w:p w14:paraId="5BA1BEAA" w14:textId="3F5AC015" w:rsidR="00135587" w:rsidRPr="00383667" w:rsidRDefault="008A1952" w:rsidP="005714FA">
      <w:pPr>
        <w:pStyle w:val="1e"/>
      </w:pPr>
      <w:r w:rsidRPr="00383667">
        <w:t xml:space="preserve"># Bind the regulatory domain profile to the AP group. </w:t>
      </w:r>
    </w:p>
    <w:p w14:paraId="461ECED2"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0F5AAC1C" w14:textId="77777777" w:rsidR="00135587" w:rsidRPr="00383667" w:rsidRDefault="008A1952" w:rsidP="005714FA">
      <w:pPr>
        <w:pStyle w:val="2f3"/>
        <w:rPr>
          <w:rFonts w:cs="Huawei Sans"/>
        </w:rPr>
      </w:pPr>
      <w:r w:rsidRPr="00383667">
        <w:rPr>
          <w:rFonts w:cs="Huawei Sans"/>
        </w:rPr>
        <w:t>[AC1-wlan-view]</w:t>
      </w:r>
      <w:r w:rsidRPr="00497E5B">
        <w:rPr>
          <w:rFonts w:cs="Huawei Sans"/>
        </w:rPr>
        <w:t>ap-group</w:t>
      </w:r>
      <w:r w:rsidRPr="00383667">
        <w:rPr>
          <w:rFonts w:cs="Huawei Sans"/>
        </w:rPr>
        <w:t xml:space="preserve"> name depart</w:t>
      </w:r>
    </w:p>
    <w:p w14:paraId="442C3DB8" w14:textId="77777777" w:rsidR="00135587" w:rsidRPr="00383667" w:rsidRDefault="008A1952" w:rsidP="005714FA">
      <w:pPr>
        <w:pStyle w:val="2f3"/>
        <w:rPr>
          <w:rFonts w:cs="Huawei Sans"/>
        </w:rPr>
      </w:pPr>
      <w:r w:rsidRPr="00383667">
        <w:rPr>
          <w:rFonts w:cs="Huawei Sans"/>
        </w:rPr>
        <w:t xml:space="preserve">[AC1-wlan-ap-group- depart]regulatory-domain-profile default </w:t>
      </w:r>
    </w:p>
    <w:p w14:paraId="2CFC1CBA" w14:textId="77777777" w:rsidR="00135587" w:rsidRPr="00383667" w:rsidRDefault="008A1952" w:rsidP="005714FA">
      <w:pPr>
        <w:pStyle w:val="2f3"/>
        <w:rPr>
          <w:rFonts w:cs="Huawei Sans"/>
        </w:rPr>
      </w:pPr>
      <w:r w:rsidRPr="00383667">
        <w:rPr>
          <w:rFonts w:cs="Huawei Sans"/>
        </w:rPr>
        <w:t>Warning: Modifying the country code will clear channel, power and antenna gain configurations of the radio and reset the AP. Continue?[Y/N]:y</w:t>
      </w:r>
    </w:p>
    <w:p w14:paraId="5B913817" w14:textId="77777777" w:rsidR="00135587" w:rsidRPr="00383667" w:rsidRDefault="008A1952" w:rsidP="005714FA">
      <w:pPr>
        <w:pStyle w:val="2f3"/>
        <w:rPr>
          <w:rFonts w:cs="Huawei Sans"/>
        </w:rPr>
      </w:pPr>
      <w:r w:rsidRPr="00383667">
        <w:rPr>
          <w:rFonts w:cs="Huawei Sans"/>
        </w:rPr>
        <w:t>[AC1-wlan-ap-group- depart]quit</w:t>
      </w:r>
    </w:p>
    <w:p w14:paraId="14B52F99" w14:textId="77777777" w:rsidR="001F4559" w:rsidRPr="00383667" w:rsidRDefault="008A1952" w:rsidP="005714FA">
      <w:pPr>
        <w:pStyle w:val="1e"/>
      </w:pPr>
      <w:r w:rsidRPr="00383667">
        <w:lastRenderedPageBreak/>
        <w:t xml:space="preserve">In the AP group view, the </w:t>
      </w:r>
      <w:r w:rsidRPr="00383667">
        <w:rPr>
          <w:b/>
          <w:bCs/>
        </w:rPr>
        <w:t>regulatory-domain-profile</w:t>
      </w:r>
      <w:r w:rsidRPr="00383667">
        <w:t xml:space="preserve"> command binds a regulatory domain profile to an AP or AP group. By default, the regulatory domain profile </w:t>
      </w:r>
      <w:r w:rsidRPr="00383667">
        <w:rPr>
          <w:b/>
          <w:bCs/>
        </w:rPr>
        <w:t>default</w:t>
      </w:r>
      <w:r w:rsidRPr="00383667">
        <w:t xml:space="preserve"> is bound to an AP group, but no regulatory domain profile is bound to an AP. In the regulatory domain profile </w:t>
      </w:r>
      <w:r w:rsidRPr="00383667">
        <w:rPr>
          <w:b/>
          <w:bCs/>
        </w:rPr>
        <w:t>default</w:t>
      </w:r>
      <w:r w:rsidRPr="00383667">
        <w:t>, the country code is CN, 2.4G calibration channels include channels 1, 6, and 11, and 5G calibration channels include channels 149, 153, 157, 161, and 165. Therefore, you can skip this step and the previous step in actual operations.</w:t>
      </w:r>
    </w:p>
    <w:p w14:paraId="6688C787" w14:textId="4EDD23DA" w:rsidR="00135587" w:rsidRPr="00383667" w:rsidRDefault="008A1952" w:rsidP="005714FA">
      <w:pPr>
        <w:pStyle w:val="1e"/>
      </w:pPr>
      <w:r w:rsidRPr="00383667">
        <w:t># Add APs.</w:t>
      </w:r>
    </w:p>
    <w:p w14:paraId="5A3150F2"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30E02239"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w:t>
      </w:r>
      <w:r w:rsidRPr="00383667">
        <w:rPr>
          <w:rFonts w:cs="Huawei Sans"/>
        </w:rPr>
        <w:t xml:space="preserve"> </w:t>
      </w:r>
      <w:r w:rsidRPr="00497E5B">
        <w:rPr>
          <w:rFonts w:cs="Huawei Sans"/>
        </w:rPr>
        <w:t>auth-mode</w:t>
      </w:r>
      <w:r w:rsidRPr="00383667">
        <w:rPr>
          <w:rFonts w:cs="Huawei Sans"/>
        </w:rPr>
        <w:t xml:space="preserve"> </w:t>
      </w:r>
      <w:r w:rsidRPr="00497E5B">
        <w:rPr>
          <w:rFonts w:cs="Huawei Sans"/>
        </w:rPr>
        <w:t>mac-auth</w:t>
      </w:r>
    </w:p>
    <w:p w14:paraId="554CB89C"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ap-id</w:t>
      </w:r>
      <w:r w:rsidRPr="00383667">
        <w:rPr>
          <w:rFonts w:cs="Huawei Sans"/>
        </w:rPr>
        <w:t xml:space="preserve"> 0 </w:t>
      </w:r>
      <w:r w:rsidRPr="00497E5B">
        <w:rPr>
          <w:rFonts w:cs="Huawei Sans"/>
        </w:rPr>
        <w:t>ap-mac</w:t>
      </w:r>
      <w:r w:rsidRPr="00383667">
        <w:rPr>
          <w:rFonts w:cs="Huawei Sans"/>
        </w:rPr>
        <w:t xml:space="preserve"> 00e0-fc6e-2890          //Set the AP's MAC address as required in the lab environment.</w:t>
      </w:r>
    </w:p>
    <w:p w14:paraId="3D309ACE" w14:textId="77777777" w:rsidR="00135587" w:rsidRPr="00383667" w:rsidRDefault="008A1952" w:rsidP="005714FA">
      <w:pPr>
        <w:pStyle w:val="2f3"/>
        <w:rPr>
          <w:rFonts w:cs="Huawei Sans"/>
        </w:rPr>
      </w:pPr>
      <w:r w:rsidRPr="00383667">
        <w:rPr>
          <w:rFonts w:cs="Huawei Sans"/>
        </w:rPr>
        <w:t xml:space="preserve">[AC1-wlan-ap-0] </w:t>
      </w:r>
      <w:r w:rsidRPr="00497E5B">
        <w:rPr>
          <w:rFonts w:cs="Huawei Sans"/>
        </w:rPr>
        <w:t>ap-name</w:t>
      </w:r>
      <w:r w:rsidRPr="00383667">
        <w:rPr>
          <w:rFonts w:cs="Huawei Sans"/>
        </w:rPr>
        <w:t xml:space="preserve"> ap1</w:t>
      </w:r>
    </w:p>
    <w:p w14:paraId="49E8C3E2" w14:textId="77777777" w:rsidR="00135587" w:rsidRPr="00383667" w:rsidRDefault="008A1952" w:rsidP="005714FA">
      <w:pPr>
        <w:pStyle w:val="2f3"/>
        <w:rPr>
          <w:rFonts w:cs="Huawei Sans"/>
        </w:rPr>
      </w:pPr>
      <w:r w:rsidRPr="00383667">
        <w:rPr>
          <w:rFonts w:cs="Huawei Sans"/>
        </w:rPr>
        <w:t xml:space="preserve">[AC1-wlan-ap-0] </w:t>
      </w:r>
      <w:r w:rsidRPr="00497E5B">
        <w:rPr>
          <w:rFonts w:cs="Huawei Sans"/>
        </w:rPr>
        <w:t>ap-group</w:t>
      </w:r>
      <w:r w:rsidRPr="00383667">
        <w:rPr>
          <w:rFonts w:cs="Huawei Sans"/>
        </w:rPr>
        <w:t xml:space="preserve"> depart</w:t>
      </w:r>
    </w:p>
    <w:p w14:paraId="45C993B5" w14:textId="77777777" w:rsidR="00135587" w:rsidRPr="00383667" w:rsidRDefault="008A1952" w:rsidP="005714FA">
      <w:pPr>
        <w:pStyle w:val="2f3"/>
        <w:rPr>
          <w:rFonts w:cs="Huawei Sans"/>
        </w:rPr>
      </w:pPr>
      <w:r w:rsidRPr="00383667">
        <w:rPr>
          <w:rFonts w:cs="Huawei Sans"/>
        </w:rPr>
        <w:t>[AC1-wlan-ap-0] quit</w:t>
      </w:r>
    </w:p>
    <w:p w14:paraId="31874E9A"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ap-id</w:t>
      </w:r>
      <w:r w:rsidRPr="00383667">
        <w:rPr>
          <w:rFonts w:cs="Huawei Sans"/>
        </w:rPr>
        <w:t xml:space="preserve"> 1 </w:t>
      </w:r>
      <w:r w:rsidRPr="00497E5B">
        <w:rPr>
          <w:rFonts w:cs="Huawei Sans"/>
        </w:rPr>
        <w:t>ap-mac</w:t>
      </w:r>
      <w:r w:rsidRPr="00383667">
        <w:rPr>
          <w:rFonts w:cs="Huawei Sans"/>
        </w:rPr>
        <w:t xml:space="preserve"> 00e0-fcde-1990          //Set the AP's MAC address as required in the lab environment.</w:t>
      </w:r>
    </w:p>
    <w:p w14:paraId="445DFD08" w14:textId="77777777" w:rsidR="00135587" w:rsidRPr="00383667" w:rsidRDefault="008A1952" w:rsidP="005714FA">
      <w:pPr>
        <w:pStyle w:val="2f3"/>
        <w:rPr>
          <w:rFonts w:cs="Huawei Sans"/>
        </w:rPr>
      </w:pPr>
      <w:r w:rsidRPr="00383667">
        <w:rPr>
          <w:rFonts w:cs="Huawei Sans"/>
        </w:rPr>
        <w:t xml:space="preserve">[AC1-wlan-ap-1] </w:t>
      </w:r>
      <w:r w:rsidRPr="00497E5B">
        <w:rPr>
          <w:rFonts w:cs="Huawei Sans"/>
        </w:rPr>
        <w:t>ap-name</w:t>
      </w:r>
      <w:r w:rsidRPr="00383667">
        <w:rPr>
          <w:rFonts w:cs="Huawei Sans"/>
        </w:rPr>
        <w:t xml:space="preserve"> ap2</w:t>
      </w:r>
    </w:p>
    <w:p w14:paraId="57F9E511" w14:textId="77777777" w:rsidR="00135587" w:rsidRPr="00383667" w:rsidRDefault="008A1952" w:rsidP="005714FA">
      <w:pPr>
        <w:pStyle w:val="2f3"/>
        <w:rPr>
          <w:rFonts w:cs="Huawei Sans"/>
        </w:rPr>
      </w:pPr>
      <w:r w:rsidRPr="00383667">
        <w:rPr>
          <w:rFonts w:cs="Huawei Sans"/>
        </w:rPr>
        <w:t xml:space="preserve">[AC1-wlan-ap-1] </w:t>
      </w:r>
      <w:r w:rsidRPr="00497E5B">
        <w:rPr>
          <w:rFonts w:cs="Huawei Sans"/>
        </w:rPr>
        <w:t>ap-group</w:t>
      </w:r>
      <w:r w:rsidRPr="00383667">
        <w:rPr>
          <w:rFonts w:cs="Huawei Sans"/>
        </w:rPr>
        <w:t xml:space="preserve"> depart</w:t>
      </w:r>
    </w:p>
    <w:p w14:paraId="298A3287" w14:textId="77777777" w:rsidR="00135587" w:rsidRPr="00383667" w:rsidRDefault="008A1952" w:rsidP="005714FA">
      <w:pPr>
        <w:pStyle w:val="2f3"/>
        <w:rPr>
          <w:rFonts w:cs="Huawei Sans"/>
        </w:rPr>
      </w:pPr>
      <w:r w:rsidRPr="00383667">
        <w:rPr>
          <w:rFonts w:cs="Huawei Sans"/>
        </w:rPr>
        <w:t>[AC1-wlan-ap-1] quit</w:t>
      </w:r>
    </w:p>
    <w:p w14:paraId="5B81AB17" w14:textId="77777777" w:rsidR="001F4559" w:rsidRPr="00383667" w:rsidRDefault="008A1952" w:rsidP="005714FA">
      <w:pPr>
        <w:pStyle w:val="1e"/>
      </w:pPr>
      <w:r w:rsidRPr="00383667">
        <w:t xml:space="preserve">Three AP authentication modes are supported. By default, MAC address authentication is used. APs are added on the AC before they go online, named </w:t>
      </w:r>
      <w:r w:rsidRPr="00383667">
        <w:rPr>
          <w:b/>
          <w:bCs/>
        </w:rPr>
        <w:t>ap1</w:t>
      </w:r>
      <w:r w:rsidRPr="00383667">
        <w:t xml:space="preserve"> and </w:t>
      </w:r>
      <w:r w:rsidRPr="00383667">
        <w:rPr>
          <w:b/>
          <w:bCs/>
        </w:rPr>
        <w:t>ap2</w:t>
      </w:r>
      <w:r w:rsidRPr="00383667">
        <w:t xml:space="preserve">, and added to the AP group </w:t>
      </w:r>
      <w:r w:rsidRPr="00383667">
        <w:rPr>
          <w:b/>
          <w:bCs/>
        </w:rPr>
        <w:t>depart</w:t>
      </w:r>
      <w:r w:rsidRPr="00383667">
        <w:t>.</w:t>
      </w:r>
    </w:p>
    <w:p w14:paraId="2DCD8557" w14:textId="05EFCC6A" w:rsidR="00135587" w:rsidRPr="00383667" w:rsidRDefault="008A1952" w:rsidP="005714FA">
      <w:pPr>
        <w:pStyle w:val="1e"/>
      </w:pPr>
      <w:r w:rsidRPr="00383667">
        <w:t># Configure parameter profiles.</w:t>
      </w:r>
    </w:p>
    <w:p w14:paraId="373EB12A" w14:textId="77777777" w:rsidR="00135587" w:rsidRPr="00383667" w:rsidRDefault="008A1952" w:rsidP="005714FA">
      <w:pPr>
        <w:pStyle w:val="2f3"/>
        <w:rPr>
          <w:rFonts w:cs="Huawei Sans"/>
        </w:rPr>
      </w:pPr>
      <w:r w:rsidRPr="00383667">
        <w:rPr>
          <w:rFonts w:cs="Huawei Sans"/>
        </w:rPr>
        <w:t>[AC1]</w:t>
      </w:r>
      <w:r w:rsidRPr="00497E5B">
        <w:rPr>
          <w:rFonts w:cs="Huawei Sans"/>
        </w:rPr>
        <w:t>wlan</w:t>
      </w:r>
    </w:p>
    <w:p w14:paraId="009F984D" w14:textId="77777777" w:rsidR="00135587" w:rsidRPr="00383667" w:rsidRDefault="008A1952" w:rsidP="005714FA">
      <w:pPr>
        <w:pStyle w:val="2f3"/>
        <w:rPr>
          <w:rFonts w:cs="Huawei Sans"/>
        </w:rPr>
      </w:pPr>
      <w:r w:rsidRPr="00383667">
        <w:rPr>
          <w:rFonts w:cs="Huawei Sans"/>
        </w:rPr>
        <w:t>[AC1-wlan-view] security-profile name depart</w:t>
      </w:r>
    </w:p>
    <w:p w14:paraId="4435D1D0" w14:textId="77777777" w:rsidR="00135587" w:rsidRPr="00383667" w:rsidRDefault="008A1952" w:rsidP="005714FA">
      <w:pPr>
        <w:pStyle w:val="2f3"/>
        <w:rPr>
          <w:rFonts w:cs="Huawei Sans"/>
        </w:rPr>
      </w:pPr>
      <w:r w:rsidRPr="00383667">
        <w:rPr>
          <w:rFonts w:cs="Huawei Sans"/>
        </w:rPr>
        <w:t xml:space="preserve">[AC1-wlan-sec-prof-depart] security wpa2 psk pass-phrase huawei123 </w:t>
      </w:r>
      <w:r w:rsidRPr="00497E5B">
        <w:rPr>
          <w:rFonts w:cs="Huawei Sans"/>
        </w:rPr>
        <w:t>aes</w:t>
      </w:r>
    </w:p>
    <w:p w14:paraId="3BDD47C1" w14:textId="77777777" w:rsidR="00135587" w:rsidRPr="00383667" w:rsidRDefault="008A1952" w:rsidP="005714FA">
      <w:pPr>
        <w:pStyle w:val="2f3"/>
        <w:rPr>
          <w:rFonts w:cs="Huawei Sans"/>
        </w:rPr>
      </w:pPr>
      <w:r w:rsidRPr="00383667">
        <w:rPr>
          <w:rFonts w:cs="Huawei Sans"/>
        </w:rPr>
        <w:t xml:space="preserve">[AC1-wlan-sec-prof- depart] quit </w:t>
      </w:r>
    </w:p>
    <w:p w14:paraId="044DAC1C" w14:textId="77777777" w:rsidR="00135587" w:rsidRPr="00383667" w:rsidRDefault="008A1952" w:rsidP="005714FA">
      <w:pPr>
        <w:pStyle w:val="2f3"/>
        <w:rPr>
          <w:rFonts w:cs="Huawei Sans"/>
        </w:rPr>
      </w:pPr>
      <w:r w:rsidRPr="00383667">
        <w:rPr>
          <w:rFonts w:cs="Huawei Sans"/>
        </w:rPr>
        <w:t>[AC1-wlan-view] ssid-profile name depart</w:t>
      </w:r>
    </w:p>
    <w:p w14:paraId="7E47BA18" w14:textId="77777777" w:rsidR="00135587" w:rsidRPr="00383667" w:rsidRDefault="008A1952" w:rsidP="005714FA">
      <w:pPr>
        <w:pStyle w:val="2f3"/>
        <w:rPr>
          <w:rFonts w:cs="Huawei Sans"/>
        </w:rPr>
      </w:pPr>
      <w:r w:rsidRPr="00383667">
        <w:rPr>
          <w:rFonts w:cs="Huawei Sans"/>
        </w:rPr>
        <w:t xml:space="preserve">[AC1-wlan-ssid-prof-depart] </w:t>
      </w:r>
      <w:r w:rsidRPr="00497E5B">
        <w:rPr>
          <w:rFonts w:cs="Huawei Sans"/>
        </w:rPr>
        <w:t>ssid</w:t>
      </w:r>
      <w:r w:rsidRPr="00383667">
        <w:rPr>
          <w:rFonts w:cs="Huawei Sans"/>
        </w:rPr>
        <w:t xml:space="preserve"> LB</w:t>
      </w:r>
    </w:p>
    <w:p w14:paraId="48B7E27B" w14:textId="77777777" w:rsidR="00135587" w:rsidRPr="00383667" w:rsidRDefault="008A1952" w:rsidP="005714FA">
      <w:pPr>
        <w:pStyle w:val="2f3"/>
        <w:rPr>
          <w:rFonts w:cs="Huawei Sans"/>
        </w:rPr>
      </w:pPr>
      <w:r w:rsidRPr="00383667">
        <w:rPr>
          <w:rFonts w:cs="Huawei Sans"/>
        </w:rPr>
        <w:t>[AC1-wlan-ssid-prof-depart] quit</w:t>
      </w:r>
    </w:p>
    <w:p w14:paraId="10BC33A0" w14:textId="77777777" w:rsidR="00135587" w:rsidRPr="00383667" w:rsidRDefault="008A1952" w:rsidP="005714FA">
      <w:pPr>
        <w:pStyle w:val="2f3"/>
        <w:rPr>
          <w:rFonts w:cs="Huawei Sans"/>
        </w:rPr>
      </w:pPr>
      <w:r w:rsidRPr="00383667">
        <w:rPr>
          <w:rFonts w:cs="Huawei Sans"/>
        </w:rPr>
        <w:t>[AC1-wlan-view] vap-profile name depart</w:t>
      </w:r>
    </w:p>
    <w:p w14:paraId="0B872A02" w14:textId="77777777" w:rsidR="00135587" w:rsidRPr="00383667" w:rsidRDefault="008A1952" w:rsidP="005714FA">
      <w:pPr>
        <w:pStyle w:val="2f3"/>
        <w:rPr>
          <w:rFonts w:cs="Huawei Sans"/>
        </w:rPr>
      </w:pPr>
      <w:r w:rsidRPr="00383667">
        <w:rPr>
          <w:rFonts w:cs="Huawei Sans"/>
        </w:rPr>
        <w:t>[AC1-wlan-vap-prof-depart] forward-mode direct-forward</w:t>
      </w:r>
    </w:p>
    <w:p w14:paraId="0BB8A201" w14:textId="77777777" w:rsidR="00135587" w:rsidRPr="00383667" w:rsidRDefault="008A1952" w:rsidP="005714FA">
      <w:pPr>
        <w:pStyle w:val="2f3"/>
        <w:rPr>
          <w:rFonts w:cs="Huawei Sans"/>
        </w:rPr>
      </w:pPr>
      <w:r w:rsidRPr="00383667">
        <w:rPr>
          <w:rFonts w:cs="Huawei Sans"/>
        </w:rPr>
        <w:t xml:space="preserve">[AC1-wlan-vap-prof-depart]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11</w:t>
      </w:r>
    </w:p>
    <w:p w14:paraId="3817F6DB" w14:textId="77777777" w:rsidR="00135587" w:rsidRPr="00383667" w:rsidRDefault="008A1952" w:rsidP="005714FA">
      <w:pPr>
        <w:pStyle w:val="2f3"/>
        <w:rPr>
          <w:rFonts w:cs="Huawei Sans"/>
        </w:rPr>
      </w:pPr>
      <w:r w:rsidRPr="00383667">
        <w:rPr>
          <w:rFonts w:cs="Huawei Sans"/>
        </w:rPr>
        <w:t>[AC1-wlan-vap-prof-depart] ssid-profile depart</w:t>
      </w:r>
    </w:p>
    <w:p w14:paraId="07B9FD46" w14:textId="77777777" w:rsidR="00135587" w:rsidRPr="00383667" w:rsidRDefault="008A1952" w:rsidP="005714FA">
      <w:pPr>
        <w:pStyle w:val="2f3"/>
        <w:rPr>
          <w:rFonts w:cs="Huawei Sans"/>
        </w:rPr>
      </w:pPr>
      <w:r w:rsidRPr="00383667">
        <w:rPr>
          <w:rFonts w:cs="Huawei Sans"/>
        </w:rPr>
        <w:t>[AC1-wlan-vap-prof-depart] security-profile depart</w:t>
      </w:r>
    </w:p>
    <w:p w14:paraId="073F0E73" w14:textId="77777777" w:rsidR="00135587" w:rsidRPr="00383667" w:rsidRDefault="008A1952" w:rsidP="005714FA">
      <w:pPr>
        <w:pStyle w:val="2f3"/>
        <w:rPr>
          <w:rFonts w:cs="Huawei Sans"/>
        </w:rPr>
      </w:pPr>
      <w:r w:rsidRPr="00383667">
        <w:rPr>
          <w:rFonts w:cs="Huawei Sans"/>
        </w:rPr>
        <w:t>[AC1-wlan-vap-prof-depart] quit</w:t>
      </w:r>
    </w:p>
    <w:p w14:paraId="15A487A9" w14:textId="77777777" w:rsidR="00135587" w:rsidRPr="00383667" w:rsidRDefault="008A1952" w:rsidP="005714FA">
      <w:pPr>
        <w:pStyle w:val="2f3"/>
        <w:rPr>
          <w:rFonts w:cs="Huawei Sans"/>
        </w:rPr>
      </w:pPr>
      <w:r w:rsidRPr="00383667">
        <w:rPr>
          <w:rFonts w:cs="Huawei Sans"/>
        </w:rPr>
        <w:t xml:space="preserve">[AC1-wlan-view] </w:t>
      </w:r>
      <w:r w:rsidRPr="00497E5B">
        <w:rPr>
          <w:rFonts w:cs="Huawei Sans"/>
        </w:rPr>
        <w:t>ap-group</w:t>
      </w:r>
      <w:r w:rsidRPr="00383667">
        <w:rPr>
          <w:rFonts w:cs="Huawei Sans"/>
        </w:rPr>
        <w:t xml:space="preserve"> name depart</w:t>
      </w:r>
    </w:p>
    <w:p w14:paraId="4C5F4250" w14:textId="77777777" w:rsidR="00135587" w:rsidRPr="00383667" w:rsidRDefault="008A1952" w:rsidP="005714FA">
      <w:pPr>
        <w:pStyle w:val="2f3"/>
        <w:rPr>
          <w:rFonts w:cs="Huawei Sans"/>
        </w:rPr>
      </w:pPr>
      <w:r w:rsidRPr="00383667">
        <w:rPr>
          <w:rFonts w:cs="Huawei Sans"/>
        </w:rPr>
        <w:t xml:space="preserve">[AC1-wlan-ap-group-depart] vap-profile depart </w:t>
      </w:r>
      <w:r w:rsidRPr="00497E5B">
        <w:rPr>
          <w:rFonts w:cs="Huawei Sans"/>
        </w:rPr>
        <w:t>wlan</w:t>
      </w:r>
      <w:r w:rsidRPr="00383667">
        <w:rPr>
          <w:rFonts w:cs="Huawei Sans"/>
        </w:rPr>
        <w:t xml:space="preserve"> 1 radio all</w:t>
      </w:r>
    </w:p>
    <w:p w14:paraId="2AB7A884" w14:textId="77777777" w:rsidR="00135587" w:rsidRPr="00383667" w:rsidRDefault="008A1952" w:rsidP="005714FA">
      <w:pPr>
        <w:pStyle w:val="2f3"/>
        <w:rPr>
          <w:rFonts w:cs="Huawei Sans"/>
        </w:rPr>
      </w:pPr>
      <w:r w:rsidRPr="00383667">
        <w:rPr>
          <w:rFonts w:cs="Huawei Sans"/>
        </w:rPr>
        <w:t>[AC1-wlan-ap-group-depart] quit</w:t>
      </w:r>
    </w:p>
    <w:p w14:paraId="43B709FE" w14:textId="77777777" w:rsidR="00135587" w:rsidRPr="00383667" w:rsidRDefault="008A1952" w:rsidP="005714FA">
      <w:pPr>
        <w:pStyle w:val="1e"/>
      </w:pPr>
      <w:r w:rsidRPr="00383667">
        <w:t xml:space="preserve">The security profile </w:t>
      </w:r>
      <w:r w:rsidRPr="00383667">
        <w:rPr>
          <w:b/>
          <w:bCs/>
        </w:rPr>
        <w:t>depart</w:t>
      </w:r>
      <w:r w:rsidRPr="00383667">
        <w:t xml:space="preserve"> is configured, with the authentication mode of WPA2-PSK and the pre-shared key of </w:t>
      </w:r>
      <w:r w:rsidRPr="00383667">
        <w:rPr>
          <w:b/>
          <w:bCs/>
        </w:rPr>
        <w:t>huawei123</w:t>
      </w:r>
      <w:r w:rsidRPr="00383667">
        <w:t>.</w:t>
      </w:r>
    </w:p>
    <w:p w14:paraId="0DD84686" w14:textId="77777777" w:rsidR="00135587" w:rsidRPr="00383667" w:rsidRDefault="008A1952" w:rsidP="005714FA">
      <w:pPr>
        <w:pStyle w:val="1e"/>
      </w:pPr>
      <w:r w:rsidRPr="00383667">
        <w:t xml:space="preserve">The SSID profile </w:t>
      </w:r>
      <w:r w:rsidRPr="00383667">
        <w:rPr>
          <w:b/>
          <w:bCs/>
        </w:rPr>
        <w:t>depart</w:t>
      </w:r>
      <w:r w:rsidRPr="00383667">
        <w:t xml:space="preserve"> is configured, and the SSID is set to </w:t>
      </w:r>
      <w:r w:rsidRPr="00383667">
        <w:rPr>
          <w:b/>
          <w:bCs/>
        </w:rPr>
        <w:t>LB</w:t>
      </w:r>
      <w:r w:rsidRPr="00383667">
        <w:t>.</w:t>
      </w:r>
    </w:p>
    <w:p w14:paraId="16904092" w14:textId="77777777" w:rsidR="00135587" w:rsidRPr="00383667" w:rsidRDefault="008A1952" w:rsidP="005714FA">
      <w:pPr>
        <w:pStyle w:val="1e"/>
      </w:pPr>
      <w:r w:rsidRPr="00383667">
        <w:t xml:space="preserve">The VAP profile </w:t>
      </w:r>
      <w:r w:rsidRPr="00383667">
        <w:rPr>
          <w:b/>
          <w:bCs/>
        </w:rPr>
        <w:t>depart</w:t>
      </w:r>
      <w:r w:rsidRPr="00383667">
        <w:t xml:space="preserve"> is configured, with the direct forwarding mode and the service VLAN 11, and has the SSID profile </w:t>
      </w:r>
      <w:r w:rsidRPr="00383667">
        <w:rPr>
          <w:b/>
          <w:bCs/>
        </w:rPr>
        <w:t>depart</w:t>
      </w:r>
      <w:r w:rsidRPr="00383667">
        <w:t xml:space="preserve"> and security profile </w:t>
      </w:r>
      <w:r w:rsidRPr="00383667">
        <w:rPr>
          <w:b/>
          <w:bCs/>
        </w:rPr>
        <w:t>depart</w:t>
      </w:r>
      <w:r w:rsidRPr="00383667">
        <w:t xml:space="preserve"> bound.</w:t>
      </w:r>
    </w:p>
    <w:p w14:paraId="04C649CC" w14:textId="77777777" w:rsidR="001F4559" w:rsidRPr="00383667" w:rsidRDefault="008A1952" w:rsidP="005714FA">
      <w:pPr>
        <w:pStyle w:val="1e"/>
      </w:pPr>
      <w:r w:rsidRPr="00383667">
        <w:t xml:space="preserve">The VAP profile </w:t>
      </w:r>
      <w:r w:rsidRPr="00383667">
        <w:rPr>
          <w:b/>
          <w:bCs/>
        </w:rPr>
        <w:t>depart</w:t>
      </w:r>
      <w:r w:rsidRPr="00383667">
        <w:t xml:space="preserve"> is bound to the AP group </w:t>
      </w:r>
      <w:r w:rsidRPr="00383667">
        <w:rPr>
          <w:b/>
          <w:bCs/>
        </w:rPr>
        <w:t>depart</w:t>
      </w:r>
      <w:r w:rsidRPr="00383667">
        <w:t>.</w:t>
      </w:r>
    </w:p>
    <w:p w14:paraId="6C443C37" w14:textId="188D6E1F" w:rsidR="00135587" w:rsidRPr="00383667" w:rsidRDefault="008A1952" w:rsidP="00604E8C">
      <w:pPr>
        <w:pStyle w:val="30"/>
        <w:ind w:left="1032" w:hanging="278"/>
        <w:outlineLvl w:val="9"/>
        <w:rPr>
          <w:rFonts w:cs="Huawei Sans"/>
        </w:rPr>
      </w:pPr>
      <w:r w:rsidRPr="00383667">
        <w:rPr>
          <w:rFonts w:cs="Huawei Sans"/>
        </w:rPr>
        <w:lastRenderedPageBreak/>
        <w:t>Configure dual-link cold backup.</w:t>
      </w:r>
    </w:p>
    <w:p w14:paraId="7F859B7B" w14:textId="77777777" w:rsidR="001F4559" w:rsidRPr="00383667" w:rsidRDefault="008A1952" w:rsidP="005714FA">
      <w:pPr>
        <w:pStyle w:val="1e"/>
      </w:pPr>
      <w:r w:rsidRPr="00383667">
        <w:t>Specify the IP address of the peer AC for APs on the active and standby ACs. Set the priority of AC1 to 0 and that of AC2 to 1 so that AC1 and AC2 become the active and standby ACs, respectively.</w:t>
      </w:r>
    </w:p>
    <w:p w14:paraId="31D5247D" w14:textId="4609C2DE" w:rsidR="00135587" w:rsidRPr="00383667" w:rsidRDefault="008A1952" w:rsidP="005714FA">
      <w:pPr>
        <w:pStyle w:val="1e"/>
      </w:pPr>
      <w:r w:rsidRPr="00383667">
        <w:t># Configure AC1.</w:t>
      </w:r>
    </w:p>
    <w:p w14:paraId="794AFF94" w14:textId="77777777" w:rsidR="00135587" w:rsidRPr="00383667" w:rsidRDefault="008A1952" w:rsidP="005714FA">
      <w:pPr>
        <w:pStyle w:val="2f3"/>
        <w:rPr>
          <w:rFonts w:cs="Huawei Sans"/>
        </w:rPr>
      </w:pPr>
      <w:r w:rsidRPr="00383667">
        <w:rPr>
          <w:rFonts w:cs="Huawei Sans"/>
        </w:rPr>
        <w:t>[AC1]</w:t>
      </w:r>
      <w:r w:rsidRPr="00497E5B">
        <w:rPr>
          <w:rFonts w:cs="Huawei Sans"/>
        </w:rPr>
        <w:t>wlan</w:t>
      </w:r>
      <w:r w:rsidRPr="00383667">
        <w:rPr>
          <w:rFonts w:cs="Huawei Sans"/>
        </w:rPr>
        <w:t xml:space="preserve"> </w:t>
      </w:r>
    </w:p>
    <w:p w14:paraId="0C2B3C11" w14:textId="77777777" w:rsidR="00135587" w:rsidRPr="00383667" w:rsidRDefault="008A1952" w:rsidP="005714FA">
      <w:pPr>
        <w:pStyle w:val="2f3"/>
        <w:rPr>
          <w:rFonts w:cs="Huawei Sans"/>
        </w:rPr>
      </w:pPr>
      <w:r w:rsidRPr="00383667">
        <w:rPr>
          <w:rFonts w:cs="Huawei Sans"/>
        </w:rPr>
        <w:t>[AC1-wlan-view]</w:t>
      </w:r>
      <w:r w:rsidRPr="00497E5B">
        <w:rPr>
          <w:rFonts w:cs="Huawei Sans"/>
        </w:rPr>
        <w:t>ac</w:t>
      </w:r>
      <w:r w:rsidRPr="00383667">
        <w:rPr>
          <w:rFonts w:cs="Huawei Sans"/>
        </w:rPr>
        <w:t xml:space="preserve"> protect </w:t>
      </w:r>
      <w:r w:rsidRPr="00497E5B">
        <w:rPr>
          <w:rFonts w:cs="Huawei Sans"/>
        </w:rPr>
        <w:t>protect-ac</w:t>
      </w:r>
      <w:r w:rsidRPr="00383667">
        <w:rPr>
          <w:rFonts w:cs="Huawei Sans"/>
        </w:rPr>
        <w:t xml:space="preserve"> 10.0.100.2 priority 0</w:t>
      </w:r>
    </w:p>
    <w:p w14:paraId="70A6B312" w14:textId="77777777" w:rsidR="00135587" w:rsidRPr="00383667" w:rsidRDefault="008A1952" w:rsidP="005714FA">
      <w:pPr>
        <w:pStyle w:val="2f3"/>
        <w:rPr>
          <w:rFonts w:cs="Huawei Sans"/>
        </w:rPr>
      </w:pPr>
      <w:r w:rsidRPr="00383667">
        <w:rPr>
          <w:rFonts w:cs="Huawei Sans"/>
        </w:rPr>
        <w:t>Warning: Operation successful. It will take effect after AP reset.</w:t>
      </w:r>
    </w:p>
    <w:p w14:paraId="5322247F" w14:textId="77777777" w:rsidR="00135587" w:rsidRPr="00383667" w:rsidRDefault="008A1952" w:rsidP="005714FA">
      <w:pPr>
        <w:pStyle w:val="2f3"/>
        <w:rPr>
          <w:rFonts w:cs="Huawei Sans"/>
        </w:rPr>
      </w:pPr>
      <w:r w:rsidRPr="00383667">
        <w:rPr>
          <w:rFonts w:cs="Huawei Sans"/>
        </w:rPr>
        <w:t xml:space="preserve">[AC1-wlan-view]undo </w:t>
      </w:r>
      <w:r w:rsidRPr="00497E5B">
        <w:rPr>
          <w:rFonts w:cs="Huawei Sans"/>
        </w:rPr>
        <w:t>ac</w:t>
      </w:r>
      <w:r w:rsidRPr="00383667">
        <w:rPr>
          <w:rFonts w:cs="Huawei Sans"/>
        </w:rPr>
        <w:t xml:space="preserve"> protect restore disable </w:t>
      </w:r>
    </w:p>
    <w:p w14:paraId="0B74BC9F" w14:textId="77777777" w:rsidR="00135587" w:rsidRPr="00383667" w:rsidRDefault="008A1952" w:rsidP="005714FA">
      <w:pPr>
        <w:pStyle w:val="2f3"/>
        <w:rPr>
          <w:rFonts w:cs="Huawei Sans"/>
        </w:rPr>
      </w:pPr>
      <w:r w:rsidRPr="00383667">
        <w:rPr>
          <w:rFonts w:cs="Huawei Sans"/>
        </w:rPr>
        <w:t>Info: Protect restore has already enabled.</w:t>
      </w:r>
    </w:p>
    <w:p w14:paraId="53320FD8" w14:textId="77777777" w:rsidR="00135587" w:rsidRPr="00383667" w:rsidRDefault="008A1952" w:rsidP="005714FA">
      <w:pPr>
        <w:pStyle w:val="2f3"/>
        <w:rPr>
          <w:rFonts w:cs="Huawei Sans"/>
        </w:rPr>
      </w:pPr>
      <w:r w:rsidRPr="00383667">
        <w:rPr>
          <w:rFonts w:cs="Huawei Sans"/>
        </w:rPr>
        <w:t>[AC1-wlan-view]</w:t>
      </w:r>
      <w:r w:rsidRPr="00497E5B">
        <w:rPr>
          <w:rFonts w:cs="Huawei Sans"/>
        </w:rPr>
        <w:t>ac</w:t>
      </w:r>
      <w:r w:rsidRPr="00383667">
        <w:rPr>
          <w:rFonts w:cs="Huawei Sans"/>
        </w:rPr>
        <w:t xml:space="preserve"> protect enable </w:t>
      </w:r>
    </w:p>
    <w:p w14:paraId="27F1F5FD" w14:textId="77777777" w:rsidR="00135587" w:rsidRPr="00383667" w:rsidRDefault="008A1952" w:rsidP="005714FA">
      <w:pPr>
        <w:pStyle w:val="2f3"/>
        <w:rPr>
          <w:rFonts w:cs="Huawei Sans"/>
        </w:rPr>
      </w:pPr>
      <w:r w:rsidRPr="00383667">
        <w:rPr>
          <w:rFonts w:cs="Huawei Sans"/>
        </w:rPr>
        <w:t xml:space="preserve">Warning: This </w:t>
      </w:r>
      <w:r w:rsidRPr="00497E5B">
        <w:rPr>
          <w:rFonts w:cs="Huawei Sans"/>
        </w:rPr>
        <w:t>operation maybe cause</w:t>
      </w:r>
      <w:r w:rsidRPr="00383667">
        <w:rPr>
          <w:rFonts w:cs="Huawei Sans"/>
        </w:rPr>
        <w:t xml:space="preserve"> AP reset, continue?[Y/N]:y</w:t>
      </w:r>
    </w:p>
    <w:p w14:paraId="4A61E53B" w14:textId="77777777" w:rsidR="00135587" w:rsidRPr="00383667" w:rsidRDefault="008A1952"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323508B7" w14:textId="77777777" w:rsidR="00135587" w:rsidRPr="00383667" w:rsidRDefault="008A1952" w:rsidP="005714FA">
      <w:pPr>
        <w:pStyle w:val="2f3"/>
        <w:rPr>
          <w:rFonts w:cs="Huawei Sans"/>
        </w:rPr>
      </w:pPr>
      <w:r w:rsidRPr="00383667">
        <w:rPr>
          <w:rFonts w:cs="Huawei Sans"/>
        </w:rPr>
        <w:t xml:space="preserve">Info: </w:t>
      </w:r>
      <w:r w:rsidRPr="00497E5B">
        <w:rPr>
          <w:rFonts w:cs="Huawei Sans"/>
        </w:rPr>
        <w:t>Capwap</w:t>
      </w:r>
      <w:r w:rsidRPr="00383667">
        <w:rPr>
          <w:rFonts w:cs="Huawei Sans"/>
        </w:rPr>
        <w:t xml:space="preserve"> echo interval has changed to default value 25</w:t>
      </w:r>
      <w:r w:rsidRPr="00497E5B">
        <w:rPr>
          <w:rFonts w:cs="Huawei Sans"/>
        </w:rPr>
        <w:t>,</w:t>
      </w:r>
      <w:r w:rsidRPr="00383667">
        <w:rPr>
          <w:rFonts w:cs="Huawei Sans"/>
        </w:rPr>
        <w:t xml:space="preserve"> </w:t>
      </w:r>
      <w:r w:rsidRPr="00497E5B">
        <w:rPr>
          <w:rFonts w:cs="Huawei Sans"/>
        </w:rPr>
        <w:t>capwap</w:t>
      </w:r>
      <w:r w:rsidRPr="00383667">
        <w:rPr>
          <w:rFonts w:cs="Huawei Sans"/>
        </w:rPr>
        <w:t xml:space="preserve"> echo times to 3.</w:t>
      </w:r>
    </w:p>
    <w:p w14:paraId="7BBE4793" w14:textId="77777777" w:rsidR="00135587" w:rsidRPr="00383667" w:rsidRDefault="008A1952" w:rsidP="005714FA">
      <w:pPr>
        <w:pStyle w:val="1e"/>
      </w:pPr>
      <w:r w:rsidRPr="00383667">
        <w:t xml:space="preserve">By default, dual-link backup is disabled. When the </w:t>
      </w:r>
      <w:r w:rsidRPr="00497E5B">
        <w:rPr>
          <w:b/>
          <w:bCs/>
        </w:rPr>
        <w:t>ac</w:t>
      </w:r>
      <w:r w:rsidRPr="00383667">
        <w:rPr>
          <w:b/>
          <w:bCs/>
        </w:rPr>
        <w:t xml:space="preserve"> protect enable</w:t>
      </w:r>
      <w:r w:rsidRPr="00383667">
        <w:t xml:space="preserve"> command is executed, a message is displayed indicating that all APs will be restarted. After the APs are restarted, the dual-link backup function takes effect.</w:t>
      </w:r>
    </w:p>
    <w:p w14:paraId="4206A0AE" w14:textId="77777777" w:rsidR="00135587" w:rsidRPr="00383667" w:rsidRDefault="008A1952" w:rsidP="005714FA">
      <w:pPr>
        <w:pStyle w:val="1e"/>
      </w:pPr>
      <w:r w:rsidRPr="00383667">
        <w:t># Configure AC2.</w:t>
      </w:r>
    </w:p>
    <w:p w14:paraId="58F131B3" w14:textId="77777777" w:rsidR="00135587" w:rsidRPr="00383667" w:rsidRDefault="008A1952" w:rsidP="005714FA">
      <w:pPr>
        <w:pStyle w:val="2f3"/>
        <w:rPr>
          <w:rFonts w:cs="Huawei Sans"/>
        </w:rPr>
      </w:pPr>
      <w:r w:rsidRPr="00383667">
        <w:rPr>
          <w:rFonts w:cs="Huawei Sans"/>
        </w:rPr>
        <w:t>[AC2]</w:t>
      </w:r>
      <w:r w:rsidRPr="00497E5B">
        <w:rPr>
          <w:rFonts w:cs="Huawei Sans"/>
        </w:rPr>
        <w:t>wlan</w:t>
      </w:r>
      <w:r w:rsidRPr="00383667">
        <w:rPr>
          <w:rFonts w:cs="Huawei Sans"/>
        </w:rPr>
        <w:t xml:space="preserve"> </w:t>
      </w:r>
    </w:p>
    <w:p w14:paraId="50D47505" w14:textId="77777777" w:rsidR="00135587" w:rsidRPr="00383667" w:rsidRDefault="008A1952" w:rsidP="005714FA">
      <w:pPr>
        <w:pStyle w:val="2f3"/>
        <w:rPr>
          <w:rFonts w:cs="Huawei Sans"/>
        </w:rPr>
      </w:pPr>
      <w:r w:rsidRPr="00383667">
        <w:rPr>
          <w:rFonts w:cs="Huawei Sans"/>
        </w:rPr>
        <w:t>[AC2-wlan-view]</w:t>
      </w:r>
      <w:r w:rsidRPr="00497E5B">
        <w:rPr>
          <w:rFonts w:cs="Huawei Sans"/>
        </w:rPr>
        <w:t>ac</w:t>
      </w:r>
      <w:r w:rsidRPr="00383667">
        <w:rPr>
          <w:rFonts w:cs="Huawei Sans"/>
        </w:rPr>
        <w:t xml:space="preserve"> protect </w:t>
      </w:r>
      <w:r w:rsidRPr="00497E5B">
        <w:rPr>
          <w:rFonts w:cs="Huawei Sans"/>
        </w:rPr>
        <w:t>protect-ac</w:t>
      </w:r>
      <w:r w:rsidRPr="00383667">
        <w:rPr>
          <w:rFonts w:cs="Huawei Sans"/>
        </w:rPr>
        <w:t xml:space="preserve"> 10.0.100.1 priority 1</w:t>
      </w:r>
    </w:p>
    <w:p w14:paraId="658A697D" w14:textId="77777777" w:rsidR="00227531" w:rsidRDefault="008A1952" w:rsidP="005714FA">
      <w:pPr>
        <w:pStyle w:val="2f3"/>
        <w:rPr>
          <w:rFonts w:cs="Huawei Sans"/>
        </w:rPr>
      </w:pPr>
      <w:r w:rsidRPr="00383667">
        <w:rPr>
          <w:rFonts w:cs="Huawei Sans"/>
        </w:rPr>
        <w:t>Warning: Operation successful. It will take effect after AP reset.</w:t>
      </w:r>
    </w:p>
    <w:p w14:paraId="6756410B" w14:textId="1088A764" w:rsidR="00135587" w:rsidRPr="00383667" w:rsidRDefault="008A1952" w:rsidP="005714FA">
      <w:pPr>
        <w:pStyle w:val="2f3"/>
        <w:rPr>
          <w:rFonts w:cs="Huawei Sans"/>
        </w:rPr>
      </w:pPr>
      <w:r w:rsidRPr="00383667">
        <w:rPr>
          <w:rFonts w:cs="Huawei Sans"/>
        </w:rPr>
        <w:t xml:space="preserve">[AC2-wlan-view]undo </w:t>
      </w:r>
      <w:r w:rsidRPr="00497E5B">
        <w:rPr>
          <w:rFonts w:cs="Huawei Sans"/>
        </w:rPr>
        <w:t>ac</w:t>
      </w:r>
      <w:r w:rsidRPr="00383667">
        <w:rPr>
          <w:rFonts w:cs="Huawei Sans"/>
        </w:rPr>
        <w:t xml:space="preserve"> protect restore disable </w:t>
      </w:r>
    </w:p>
    <w:p w14:paraId="681B012F" w14:textId="77777777" w:rsidR="00227531" w:rsidRDefault="008A1952" w:rsidP="005714FA">
      <w:pPr>
        <w:pStyle w:val="2f3"/>
        <w:rPr>
          <w:rFonts w:cs="Huawei Sans"/>
        </w:rPr>
      </w:pPr>
      <w:r w:rsidRPr="00383667">
        <w:rPr>
          <w:rFonts w:cs="Huawei Sans"/>
        </w:rPr>
        <w:t>Info: Protect restore has already enabled.</w:t>
      </w:r>
    </w:p>
    <w:p w14:paraId="42A019AE" w14:textId="09FDC92A" w:rsidR="00135587" w:rsidRPr="00383667" w:rsidRDefault="008A1952" w:rsidP="005714FA">
      <w:pPr>
        <w:pStyle w:val="2f3"/>
        <w:rPr>
          <w:rFonts w:cs="Huawei Sans"/>
        </w:rPr>
      </w:pPr>
      <w:r w:rsidRPr="00383667">
        <w:rPr>
          <w:rFonts w:cs="Huawei Sans"/>
        </w:rPr>
        <w:t>[AC2-wlan-view]</w:t>
      </w:r>
      <w:r w:rsidRPr="00497E5B">
        <w:rPr>
          <w:rFonts w:cs="Huawei Sans"/>
        </w:rPr>
        <w:t>ac</w:t>
      </w:r>
      <w:r w:rsidRPr="00383667">
        <w:rPr>
          <w:rFonts w:cs="Huawei Sans"/>
        </w:rPr>
        <w:t xml:space="preserve"> protect enable </w:t>
      </w:r>
    </w:p>
    <w:p w14:paraId="68921E01" w14:textId="77777777" w:rsidR="00135587" w:rsidRPr="00383667" w:rsidRDefault="008A1952" w:rsidP="005714FA">
      <w:pPr>
        <w:pStyle w:val="2f3"/>
        <w:rPr>
          <w:rFonts w:cs="Huawei Sans"/>
        </w:rPr>
      </w:pPr>
      <w:r w:rsidRPr="00383667">
        <w:rPr>
          <w:rFonts w:cs="Huawei Sans"/>
        </w:rPr>
        <w:t xml:space="preserve">Warning: This </w:t>
      </w:r>
      <w:r w:rsidRPr="00497E5B">
        <w:rPr>
          <w:rFonts w:cs="Huawei Sans"/>
        </w:rPr>
        <w:t>operation maybe cause</w:t>
      </w:r>
      <w:r w:rsidRPr="00383667">
        <w:rPr>
          <w:rFonts w:cs="Huawei Sans"/>
        </w:rPr>
        <w:t xml:space="preserve"> AP reset, continue?[Y/N]:y</w:t>
      </w:r>
    </w:p>
    <w:p w14:paraId="3D815E76" w14:textId="77777777" w:rsidR="00135587" w:rsidRPr="00383667" w:rsidRDefault="008A1952"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6E762FC2" w14:textId="77777777" w:rsidR="00135587" w:rsidRPr="00383667" w:rsidRDefault="008A1952" w:rsidP="005714FA">
      <w:pPr>
        <w:pStyle w:val="2f3"/>
        <w:rPr>
          <w:rFonts w:cs="Huawei Sans"/>
        </w:rPr>
      </w:pPr>
      <w:r w:rsidRPr="00383667">
        <w:rPr>
          <w:rFonts w:cs="Huawei Sans"/>
        </w:rPr>
        <w:t xml:space="preserve">Info: </w:t>
      </w:r>
      <w:r w:rsidRPr="00497E5B">
        <w:rPr>
          <w:rFonts w:cs="Huawei Sans"/>
        </w:rPr>
        <w:t>Capwap</w:t>
      </w:r>
      <w:r w:rsidRPr="00383667">
        <w:rPr>
          <w:rFonts w:cs="Huawei Sans"/>
        </w:rPr>
        <w:t xml:space="preserve"> echo interval has changed to default value 25</w:t>
      </w:r>
      <w:r w:rsidRPr="00497E5B">
        <w:rPr>
          <w:rFonts w:cs="Huawei Sans"/>
        </w:rPr>
        <w:t>,</w:t>
      </w:r>
      <w:r w:rsidRPr="00383667">
        <w:rPr>
          <w:rFonts w:cs="Huawei Sans"/>
        </w:rPr>
        <w:t xml:space="preserve"> </w:t>
      </w:r>
      <w:r w:rsidRPr="00497E5B">
        <w:rPr>
          <w:rFonts w:cs="Huawei Sans"/>
        </w:rPr>
        <w:t>capwap</w:t>
      </w:r>
      <w:r w:rsidRPr="00383667">
        <w:rPr>
          <w:rFonts w:cs="Huawei Sans"/>
        </w:rPr>
        <w:t xml:space="preserve"> echo times to 3.</w:t>
      </w:r>
    </w:p>
    <w:p w14:paraId="08911BCC" w14:textId="77777777" w:rsidR="001F4559" w:rsidRPr="00383667" w:rsidRDefault="008A1952" w:rsidP="005714FA">
      <w:pPr>
        <w:pStyle w:val="1e"/>
      </w:pPr>
      <w:r w:rsidRPr="00383667">
        <w:t xml:space="preserve">By default, dual-link backup is disabled. When the </w:t>
      </w:r>
      <w:r w:rsidRPr="00497E5B">
        <w:rPr>
          <w:b/>
          <w:bCs/>
        </w:rPr>
        <w:t>ac</w:t>
      </w:r>
      <w:r w:rsidRPr="00383667">
        <w:rPr>
          <w:b/>
          <w:bCs/>
        </w:rPr>
        <w:t xml:space="preserve"> protect enable</w:t>
      </w:r>
      <w:r w:rsidRPr="00383667">
        <w:t xml:space="preserve"> command is executed, a message is displayed indicating that all APs will be restarted. After the APs are restarted, the dual-link backup function takes effect.</w:t>
      </w:r>
    </w:p>
    <w:p w14:paraId="565E8430" w14:textId="43AABFE9" w:rsidR="00135587" w:rsidRPr="00383667" w:rsidRDefault="008A1952" w:rsidP="00604E8C">
      <w:pPr>
        <w:pStyle w:val="30"/>
        <w:ind w:left="1032" w:hanging="278"/>
        <w:outlineLvl w:val="9"/>
        <w:rPr>
          <w:rFonts w:cs="Huawei Sans"/>
        </w:rPr>
      </w:pPr>
      <w:r w:rsidRPr="00383667">
        <w:rPr>
          <w:rFonts w:cs="Huawei Sans"/>
        </w:rPr>
        <w:t>Verify the configuration.</w:t>
      </w:r>
    </w:p>
    <w:p w14:paraId="7DE7A141" w14:textId="77777777" w:rsidR="00135587" w:rsidRPr="00383667" w:rsidRDefault="008A1952" w:rsidP="005714FA">
      <w:pPr>
        <w:pStyle w:val="1e"/>
      </w:pPr>
      <w:r w:rsidRPr="00383667">
        <w:t xml:space="preserve"># Run the </w:t>
      </w:r>
      <w:r w:rsidRPr="003F31D5">
        <w:rPr>
          <w:rStyle w:val="TableHeading0"/>
          <w:rFonts w:ascii="Huawei Sans" w:hAnsi="Huawei Sans" w:cs="Huawei Sans"/>
          <w:b/>
        </w:rPr>
        <w:t>display ac protect</w:t>
      </w:r>
      <w:r w:rsidRPr="00383667">
        <w:t xml:space="preserve"> command on AC1 to check the dual-link information and AC priority.</w:t>
      </w:r>
    </w:p>
    <w:p w14:paraId="4FE67933" w14:textId="77777777" w:rsidR="00135587" w:rsidRPr="00383667" w:rsidRDefault="008A1952" w:rsidP="005714FA">
      <w:pPr>
        <w:pStyle w:val="2f3"/>
        <w:rPr>
          <w:rFonts w:cs="Huawei Sans"/>
        </w:rPr>
      </w:pPr>
      <w:r w:rsidRPr="00383667">
        <w:rPr>
          <w:rFonts w:cs="Huawei Sans"/>
        </w:rPr>
        <w:t xml:space="preserve">&lt;AC1&gt;display </w:t>
      </w:r>
      <w:r w:rsidRPr="00497E5B">
        <w:rPr>
          <w:rFonts w:cs="Huawei Sans"/>
        </w:rPr>
        <w:t>ac</w:t>
      </w:r>
      <w:r w:rsidRPr="00383667">
        <w:rPr>
          <w:rFonts w:cs="Huawei Sans"/>
        </w:rPr>
        <w:t xml:space="preserve"> protect </w:t>
      </w:r>
    </w:p>
    <w:p w14:paraId="2A36A488" w14:textId="77777777" w:rsidR="00135587" w:rsidRPr="00383667" w:rsidRDefault="008A1952" w:rsidP="005714FA">
      <w:pPr>
        <w:pStyle w:val="2f3"/>
        <w:rPr>
          <w:rFonts w:cs="Huawei Sans"/>
        </w:rPr>
      </w:pPr>
      <w:r w:rsidRPr="00383667">
        <w:rPr>
          <w:rFonts w:cs="Huawei Sans"/>
        </w:rPr>
        <w:t>------------------------------------------------------------</w:t>
      </w:r>
    </w:p>
    <w:p w14:paraId="3C195EBE" w14:textId="77777777" w:rsidR="00135587" w:rsidRPr="00383667" w:rsidRDefault="008A1952" w:rsidP="005714FA">
      <w:pPr>
        <w:pStyle w:val="2f3"/>
        <w:rPr>
          <w:rFonts w:cs="Huawei Sans"/>
        </w:rPr>
      </w:pPr>
      <w:r w:rsidRPr="00383667">
        <w:rPr>
          <w:rFonts w:cs="Huawei Sans"/>
        </w:rPr>
        <w:t>Protect state             : enable</w:t>
      </w:r>
    </w:p>
    <w:p w14:paraId="25774170" w14:textId="3D038426" w:rsidR="00135587" w:rsidRPr="00383667" w:rsidRDefault="008A1952" w:rsidP="005714FA">
      <w:pPr>
        <w:pStyle w:val="2f3"/>
        <w:jc w:val="both"/>
        <w:rPr>
          <w:rFonts w:cs="Huawei Sans"/>
          <w:color w:val="EC7061"/>
        </w:rPr>
      </w:pPr>
      <w:r w:rsidRPr="00383667">
        <w:rPr>
          <w:rFonts w:cs="Huawei Sans"/>
          <w:color w:val="EC7061"/>
        </w:rPr>
        <w:t>Protect AC               : 10.0.100.2</w:t>
      </w:r>
    </w:p>
    <w:p w14:paraId="4AAD87F9" w14:textId="77777777" w:rsidR="00135587" w:rsidRPr="00383667" w:rsidRDefault="008A1952" w:rsidP="005714FA">
      <w:pPr>
        <w:pStyle w:val="2f3"/>
        <w:jc w:val="both"/>
        <w:rPr>
          <w:rFonts w:cs="Huawei Sans"/>
          <w:color w:val="EC7061"/>
        </w:rPr>
      </w:pPr>
      <w:r w:rsidRPr="00383667">
        <w:rPr>
          <w:rFonts w:cs="Huawei Sans"/>
          <w:color w:val="EC7061"/>
        </w:rPr>
        <w:t>Priority                  : 0</w:t>
      </w:r>
    </w:p>
    <w:p w14:paraId="64D988E7" w14:textId="77777777" w:rsidR="00135587" w:rsidRPr="00383667" w:rsidRDefault="008A1952" w:rsidP="005714FA">
      <w:pPr>
        <w:pStyle w:val="2f3"/>
        <w:rPr>
          <w:rFonts w:cs="Huawei Sans"/>
        </w:rPr>
      </w:pPr>
      <w:r w:rsidRPr="00383667">
        <w:rPr>
          <w:rFonts w:cs="Huawei Sans"/>
        </w:rPr>
        <w:t>Protect restore           : enable</w:t>
      </w:r>
    </w:p>
    <w:p w14:paraId="49EC48A1" w14:textId="77777777" w:rsidR="00135587" w:rsidRPr="00383667" w:rsidRDefault="008A1952" w:rsidP="005714FA">
      <w:pPr>
        <w:pStyle w:val="2f3"/>
        <w:rPr>
          <w:rFonts w:cs="Huawei Sans"/>
        </w:rPr>
      </w:pPr>
      <w:r w:rsidRPr="00497E5B">
        <w:rPr>
          <w:rFonts w:cs="Huawei Sans"/>
        </w:rPr>
        <w:t>Coldbackup</w:t>
      </w:r>
      <w:r w:rsidRPr="00383667">
        <w:rPr>
          <w:rFonts w:cs="Huawei Sans"/>
        </w:rPr>
        <w:t xml:space="preserve"> kickoff station: disable</w:t>
      </w:r>
    </w:p>
    <w:p w14:paraId="263A1A3E" w14:textId="77777777" w:rsidR="00135587" w:rsidRPr="00383667" w:rsidRDefault="008A1952" w:rsidP="005714FA">
      <w:pPr>
        <w:pStyle w:val="2f3"/>
        <w:rPr>
          <w:rFonts w:cs="Huawei Sans"/>
        </w:rPr>
      </w:pPr>
      <w:r w:rsidRPr="00383667">
        <w:rPr>
          <w:rFonts w:cs="Huawei Sans"/>
        </w:rPr>
        <w:t>------------------------------------------------------------</w:t>
      </w:r>
    </w:p>
    <w:p w14:paraId="688E924A" w14:textId="77777777" w:rsidR="001F4559" w:rsidRPr="00383667" w:rsidRDefault="008A1952" w:rsidP="005714FA">
      <w:pPr>
        <w:pStyle w:val="1e"/>
      </w:pPr>
      <w:r w:rsidRPr="00383667">
        <w:t>The peer IP address is 10.0.100.2, and the local priority is 0.</w:t>
      </w:r>
    </w:p>
    <w:p w14:paraId="68FE05B8" w14:textId="41E425E5" w:rsidR="00135587" w:rsidRPr="00383667" w:rsidRDefault="008A1952" w:rsidP="005714FA">
      <w:pPr>
        <w:pStyle w:val="1e"/>
      </w:pPr>
      <w:r w:rsidRPr="00383667">
        <w:t xml:space="preserve"># Run the </w:t>
      </w:r>
      <w:r w:rsidRPr="00383667">
        <w:rPr>
          <w:b/>
        </w:rPr>
        <w:t>display ac protect</w:t>
      </w:r>
      <w:r w:rsidRPr="00383667">
        <w:t xml:space="preserve"> command on AC2 to check the dual-link information and AC priority.</w:t>
      </w:r>
    </w:p>
    <w:p w14:paraId="2E5744DC" w14:textId="77777777" w:rsidR="00135587" w:rsidRPr="00383667" w:rsidRDefault="008A1952" w:rsidP="005714FA">
      <w:pPr>
        <w:pStyle w:val="2f3"/>
        <w:rPr>
          <w:rFonts w:cs="Huawei Sans"/>
        </w:rPr>
      </w:pPr>
      <w:r w:rsidRPr="00383667">
        <w:rPr>
          <w:rFonts w:cs="Huawei Sans"/>
        </w:rPr>
        <w:lastRenderedPageBreak/>
        <w:t xml:space="preserve">&lt;AC2&gt;display </w:t>
      </w:r>
      <w:r w:rsidRPr="00497E5B">
        <w:rPr>
          <w:rFonts w:cs="Huawei Sans"/>
        </w:rPr>
        <w:t>ac</w:t>
      </w:r>
      <w:r w:rsidRPr="00383667">
        <w:rPr>
          <w:rFonts w:cs="Huawei Sans"/>
        </w:rPr>
        <w:t xml:space="preserve"> protect </w:t>
      </w:r>
    </w:p>
    <w:p w14:paraId="4EFE5004" w14:textId="77777777" w:rsidR="00135587" w:rsidRPr="00383667" w:rsidRDefault="008A1952" w:rsidP="005714FA">
      <w:pPr>
        <w:pStyle w:val="2f3"/>
        <w:rPr>
          <w:rFonts w:cs="Huawei Sans"/>
        </w:rPr>
      </w:pPr>
      <w:r w:rsidRPr="00383667">
        <w:rPr>
          <w:rFonts w:cs="Huawei Sans"/>
        </w:rPr>
        <w:t>------------------------------------------------------------</w:t>
      </w:r>
    </w:p>
    <w:p w14:paraId="683EFE15" w14:textId="77777777" w:rsidR="00135587" w:rsidRPr="00383667" w:rsidRDefault="008A1952" w:rsidP="005714FA">
      <w:pPr>
        <w:pStyle w:val="2f3"/>
        <w:rPr>
          <w:rFonts w:cs="Huawei Sans"/>
        </w:rPr>
      </w:pPr>
      <w:r w:rsidRPr="00383667">
        <w:rPr>
          <w:rFonts w:cs="Huawei Sans"/>
        </w:rPr>
        <w:t>Protect state             : enable</w:t>
      </w:r>
    </w:p>
    <w:p w14:paraId="31F3E285" w14:textId="3A2F20A1" w:rsidR="00135587" w:rsidRPr="00383667" w:rsidRDefault="008A1952" w:rsidP="005714FA">
      <w:pPr>
        <w:pStyle w:val="2f3"/>
        <w:rPr>
          <w:rFonts w:cs="Huawei Sans"/>
          <w:color w:val="EC7061"/>
        </w:rPr>
      </w:pPr>
      <w:r w:rsidRPr="00383667">
        <w:rPr>
          <w:rFonts w:cs="Huawei Sans"/>
          <w:color w:val="EC7061"/>
        </w:rPr>
        <w:t>Protect AC               : 10.0.100.1</w:t>
      </w:r>
    </w:p>
    <w:p w14:paraId="3453149F" w14:textId="77777777" w:rsidR="00135587" w:rsidRPr="00383667" w:rsidRDefault="008A1952" w:rsidP="005714FA">
      <w:pPr>
        <w:pStyle w:val="2f3"/>
        <w:rPr>
          <w:rFonts w:cs="Huawei Sans"/>
          <w:color w:val="EC7061"/>
        </w:rPr>
      </w:pPr>
      <w:r w:rsidRPr="00383667">
        <w:rPr>
          <w:rFonts w:cs="Huawei Sans"/>
          <w:color w:val="EC7061"/>
        </w:rPr>
        <w:t>Priority                  : 1</w:t>
      </w:r>
    </w:p>
    <w:p w14:paraId="4170E39E" w14:textId="77777777" w:rsidR="00135587" w:rsidRPr="00383667" w:rsidRDefault="008A1952" w:rsidP="005714FA">
      <w:pPr>
        <w:pStyle w:val="2f3"/>
        <w:rPr>
          <w:rFonts w:cs="Huawei Sans"/>
        </w:rPr>
      </w:pPr>
      <w:r w:rsidRPr="00383667">
        <w:rPr>
          <w:rFonts w:cs="Huawei Sans"/>
        </w:rPr>
        <w:t>Protect restore           : enable</w:t>
      </w:r>
    </w:p>
    <w:p w14:paraId="76EC5ADE" w14:textId="77777777" w:rsidR="00135587" w:rsidRPr="00383667" w:rsidRDefault="008A1952" w:rsidP="005714FA">
      <w:pPr>
        <w:pStyle w:val="2f3"/>
        <w:rPr>
          <w:rFonts w:cs="Huawei Sans"/>
        </w:rPr>
      </w:pPr>
      <w:r w:rsidRPr="00497E5B">
        <w:rPr>
          <w:rFonts w:cs="Huawei Sans"/>
        </w:rPr>
        <w:t>Coldbackup</w:t>
      </w:r>
      <w:r w:rsidRPr="00383667">
        <w:rPr>
          <w:rFonts w:cs="Huawei Sans"/>
        </w:rPr>
        <w:t xml:space="preserve"> kickoff station: disable</w:t>
      </w:r>
    </w:p>
    <w:p w14:paraId="5BC5AA33" w14:textId="77777777" w:rsidR="00135587" w:rsidRPr="00383667" w:rsidRDefault="008A1952" w:rsidP="005714FA">
      <w:pPr>
        <w:pStyle w:val="2f3"/>
        <w:rPr>
          <w:rFonts w:cs="Huawei Sans"/>
        </w:rPr>
      </w:pPr>
      <w:r w:rsidRPr="00383667">
        <w:rPr>
          <w:rFonts w:cs="Huawei Sans"/>
        </w:rPr>
        <w:t>------------------------------------------------------------</w:t>
      </w:r>
    </w:p>
    <w:p w14:paraId="4935315E" w14:textId="77777777" w:rsidR="001F4559" w:rsidRPr="00383667" w:rsidRDefault="008A1952" w:rsidP="005714FA">
      <w:pPr>
        <w:pStyle w:val="1e"/>
      </w:pPr>
      <w:r w:rsidRPr="00383667">
        <w:t>The peer IP address is 10.0.100.1, and the local priority is 1.</w:t>
      </w:r>
    </w:p>
    <w:p w14:paraId="2689F438" w14:textId="408F0164" w:rsidR="00135587" w:rsidRPr="00383667" w:rsidRDefault="008A1952" w:rsidP="005714FA">
      <w:pPr>
        <w:pStyle w:val="1e"/>
      </w:pPr>
      <w:r w:rsidRPr="00383667">
        <w:t># Check the AP online status on AC1 and AC2.</w:t>
      </w:r>
    </w:p>
    <w:p w14:paraId="3B1BB44E" w14:textId="77777777" w:rsidR="00135587" w:rsidRPr="00383667" w:rsidRDefault="008A1952" w:rsidP="005714FA">
      <w:pPr>
        <w:pStyle w:val="2f3"/>
        <w:rPr>
          <w:rFonts w:cs="Huawei Sans"/>
        </w:rPr>
      </w:pPr>
      <w:r w:rsidRPr="00383667">
        <w:rPr>
          <w:rFonts w:cs="Huawei Sans"/>
        </w:rPr>
        <w:t>&lt;AC1&gt;display</w:t>
      </w:r>
      <w:r w:rsidRPr="00383667">
        <w:rPr>
          <w:rFonts w:cs="Huawei Sans"/>
        </w:rPr>
        <w:tab/>
      </w:r>
      <w:r w:rsidRPr="00497E5B">
        <w:rPr>
          <w:rFonts w:cs="Huawei Sans"/>
        </w:rPr>
        <w:t>ap</w:t>
      </w:r>
      <w:r w:rsidRPr="00383667">
        <w:rPr>
          <w:rFonts w:cs="Huawei Sans"/>
        </w:rPr>
        <w:tab/>
        <w:t>all</w:t>
      </w:r>
    </w:p>
    <w:p w14:paraId="40D03E00" w14:textId="77777777" w:rsidR="00135587" w:rsidRPr="00383667" w:rsidRDefault="008A1952" w:rsidP="005714FA">
      <w:pPr>
        <w:pStyle w:val="2f3"/>
        <w:rPr>
          <w:rFonts w:cs="Huawei Sans"/>
        </w:rPr>
      </w:pPr>
      <w:r w:rsidRPr="00383667">
        <w:rPr>
          <w:rFonts w:cs="Huawei Sans"/>
        </w:rPr>
        <w:t>Info:</w:t>
      </w:r>
      <w:r w:rsidRPr="00383667">
        <w:rPr>
          <w:rFonts w:cs="Huawei Sans"/>
        </w:rPr>
        <w:tab/>
        <w:t>This</w:t>
      </w:r>
      <w:r w:rsidRPr="00383667">
        <w:rPr>
          <w:rFonts w:cs="Huawei Sans"/>
        </w:rPr>
        <w:tab/>
        <w:t>operation</w:t>
      </w:r>
      <w:r w:rsidRPr="00383667">
        <w:rPr>
          <w:rFonts w:cs="Huawei Sans"/>
        </w:rPr>
        <w:tab/>
        <w:t>may</w:t>
      </w:r>
      <w:r w:rsidRPr="00383667">
        <w:rPr>
          <w:rFonts w:cs="Huawei Sans"/>
        </w:rPr>
        <w:tab/>
        <w:t>take</w:t>
      </w:r>
      <w:r w:rsidRPr="00383667">
        <w:rPr>
          <w:rFonts w:cs="Huawei Sans"/>
        </w:rPr>
        <w:tab/>
        <w:t>a</w:t>
      </w:r>
      <w:r w:rsidRPr="00383667">
        <w:rPr>
          <w:rFonts w:cs="Huawei Sans"/>
        </w:rPr>
        <w:tab/>
        <w:t>few</w:t>
      </w:r>
      <w:r w:rsidRPr="00383667">
        <w:rPr>
          <w:rFonts w:cs="Huawei Sans"/>
        </w:rPr>
        <w:tab/>
        <w:t>seconds.</w:t>
      </w:r>
      <w:r w:rsidRPr="00383667">
        <w:rPr>
          <w:rFonts w:cs="Huawei Sans"/>
        </w:rPr>
        <w:tab/>
      </w:r>
      <w:r w:rsidRPr="00497E5B">
        <w:rPr>
          <w:rFonts w:cs="Huawei Sans"/>
        </w:rPr>
        <w:t>Please</w:t>
      </w:r>
      <w:r w:rsidRPr="00383667">
        <w:rPr>
          <w:rFonts w:cs="Huawei Sans"/>
        </w:rPr>
        <w:tab/>
        <w:t>wait</w:t>
      </w:r>
      <w:r w:rsidRPr="00383667">
        <w:rPr>
          <w:rFonts w:cs="Huawei Sans"/>
        </w:rPr>
        <w:tab/>
        <w:t>for</w:t>
      </w:r>
      <w:r w:rsidRPr="00383667">
        <w:rPr>
          <w:rFonts w:cs="Huawei Sans"/>
        </w:rPr>
        <w:tab/>
        <w:t>a</w:t>
      </w:r>
      <w:r w:rsidRPr="00383667">
        <w:rPr>
          <w:rFonts w:cs="Huawei Sans"/>
        </w:rPr>
        <w:tab/>
        <w:t>moment.done.</w:t>
      </w:r>
    </w:p>
    <w:p w14:paraId="3C37770D" w14:textId="77777777" w:rsidR="00135587" w:rsidRPr="00383667" w:rsidRDefault="008A1952" w:rsidP="005714FA">
      <w:pPr>
        <w:pStyle w:val="2f3"/>
        <w:rPr>
          <w:rFonts w:cs="Huawei Sans"/>
        </w:rPr>
      </w:pPr>
      <w:r w:rsidRPr="00383667">
        <w:rPr>
          <w:rFonts w:cs="Huawei Sans"/>
        </w:rPr>
        <w:t>Total</w:t>
      </w:r>
      <w:r w:rsidRPr="00383667">
        <w:rPr>
          <w:rFonts w:cs="Huawei Sans"/>
        </w:rPr>
        <w:tab/>
        <w:t>AP</w:t>
      </w:r>
      <w:r w:rsidRPr="00383667">
        <w:rPr>
          <w:rFonts w:cs="Huawei Sans"/>
        </w:rPr>
        <w:tab/>
        <w:t>information:</w:t>
      </w:r>
    </w:p>
    <w:p w14:paraId="24DBB4DE" w14:textId="77777777" w:rsidR="00135587" w:rsidRPr="00383667" w:rsidRDefault="008A1952" w:rsidP="005714FA">
      <w:pPr>
        <w:pStyle w:val="2f3"/>
        <w:rPr>
          <w:rFonts w:cs="Huawei Sans"/>
        </w:rPr>
      </w:pPr>
      <w:r w:rsidRPr="00497E5B">
        <w:rPr>
          <w:rFonts w:cs="Huawei Sans"/>
        </w:rPr>
        <w:t>nor</w:t>
      </w:r>
      <w:r w:rsidRPr="00383667">
        <w:rPr>
          <w:rFonts w:cs="Huawei Sans"/>
        </w:rPr>
        <w:tab/>
      </w:r>
      <w:r w:rsidRPr="00383667">
        <w:rPr>
          <w:rFonts w:cs="Huawei Sans"/>
        </w:rPr>
        <w:tab/>
        <w:t>:</w:t>
      </w:r>
      <w:r w:rsidRPr="00383667">
        <w:rPr>
          <w:rFonts w:cs="Huawei Sans"/>
        </w:rPr>
        <w:tab/>
      </w:r>
      <w:r w:rsidRPr="00497E5B">
        <w:rPr>
          <w:rFonts w:cs="Huawei Sans"/>
        </w:rPr>
        <w:t>normal</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3F2F7B54" w14:textId="77777777" w:rsidR="00135587" w:rsidRPr="00383667" w:rsidRDefault="008A1952" w:rsidP="005714FA">
      <w:pPr>
        <w:pStyle w:val="2f3"/>
        <w:rPr>
          <w:rFonts w:cs="Huawei Sans"/>
        </w:rPr>
      </w:pPr>
      <w:r w:rsidRPr="00383667">
        <w:rPr>
          <w:rFonts w:cs="Huawei Sans"/>
        </w:rPr>
        <w:t>----------------------------------------------------------------------------------------</w:t>
      </w:r>
    </w:p>
    <w:p w14:paraId="2B47DE20" w14:textId="3E6C9B44" w:rsidR="00135587" w:rsidRPr="00383667" w:rsidRDefault="008A1952" w:rsidP="005714FA">
      <w:pPr>
        <w:pStyle w:val="2f3"/>
        <w:rPr>
          <w:rFonts w:cs="Huawei Sans"/>
        </w:rPr>
      </w:pPr>
      <w:r w:rsidRPr="00383667">
        <w:rPr>
          <w:rFonts w:cs="Huawei Sans"/>
        </w:rPr>
        <w:t>ID</w:t>
      </w:r>
      <w:r w:rsidRPr="00383667">
        <w:rPr>
          <w:rFonts w:cs="Huawei Sans"/>
        </w:rPr>
        <w:tab/>
      </w:r>
      <w:r w:rsidRPr="00383667">
        <w:rPr>
          <w:rFonts w:cs="Huawei Sans"/>
        </w:rPr>
        <w:tab/>
      </w:r>
      <w:r w:rsidRPr="00383667">
        <w:rPr>
          <w:rFonts w:cs="Huawei Sans"/>
        </w:rPr>
        <w:tab/>
        <w:t>MAC</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Name</w:t>
      </w:r>
      <w:r w:rsidRPr="00383667">
        <w:rPr>
          <w:rFonts w:cs="Huawei Sans"/>
        </w:rPr>
        <w:tab/>
        <w:t xml:space="preserve"> Group</w:t>
      </w:r>
      <w:r w:rsidRPr="00383667">
        <w:rPr>
          <w:rFonts w:cs="Huawei Sans"/>
        </w:rPr>
        <w:tab/>
      </w:r>
      <w:r w:rsidR="00CD3928">
        <w:rPr>
          <w:rFonts w:cs="Huawei Sans"/>
        </w:rPr>
        <w:tab/>
      </w:r>
      <w:r w:rsidR="00CD3928">
        <w:rPr>
          <w:rFonts w:cs="Huawei Sans"/>
        </w:rPr>
        <w:tab/>
      </w:r>
      <w:r w:rsidRPr="00383667">
        <w:rPr>
          <w:rFonts w:cs="Huawei Sans"/>
        </w:rPr>
        <w:tab/>
        <w:t>IP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  State</w:t>
      </w:r>
      <w:r w:rsidRPr="00383667">
        <w:rPr>
          <w:rFonts w:cs="Huawei Sans"/>
        </w:rPr>
        <w:tab/>
        <w:t xml:space="preserve"> STA </w:t>
      </w:r>
      <w:r w:rsidRPr="00383667">
        <w:rPr>
          <w:rFonts w:cs="Huawei Sans"/>
        </w:rPr>
        <w:tab/>
        <w:t>Uptime</w:t>
      </w:r>
    </w:p>
    <w:p w14:paraId="39BAF887" w14:textId="77777777" w:rsidR="00135587" w:rsidRPr="00383667" w:rsidRDefault="008A1952" w:rsidP="005714FA">
      <w:pPr>
        <w:pStyle w:val="2f3"/>
        <w:rPr>
          <w:rFonts w:cs="Huawei Sans"/>
        </w:rPr>
      </w:pPr>
      <w:r w:rsidRPr="00383667">
        <w:rPr>
          <w:rFonts w:cs="Huawei Sans"/>
        </w:rPr>
        <w:t>----------------------------------------------------------------------------------------</w:t>
      </w:r>
    </w:p>
    <w:p w14:paraId="40F64F78" w14:textId="7F501618" w:rsidR="00135587" w:rsidRPr="00383667" w:rsidRDefault="008A1952" w:rsidP="005714FA">
      <w:pPr>
        <w:pStyle w:val="2f3"/>
        <w:rPr>
          <w:rFonts w:cs="Huawei Sans"/>
        </w:rPr>
      </w:pPr>
      <w:r w:rsidRPr="00383667">
        <w:rPr>
          <w:rFonts w:cs="Huawei Sans"/>
        </w:rPr>
        <w:t>0</w:t>
      </w:r>
      <w:r w:rsidRPr="00383667">
        <w:rPr>
          <w:rFonts w:cs="Huawei Sans"/>
        </w:rPr>
        <w:tab/>
      </w:r>
      <w:r w:rsidRPr="00383667">
        <w:rPr>
          <w:rFonts w:cs="Huawei Sans"/>
        </w:rPr>
        <w:tab/>
      </w:r>
      <w:r w:rsidRPr="00383667">
        <w:rPr>
          <w:rFonts w:cs="Huawei Sans"/>
        </w:rPr>
        <w:tab/>
      </w:r>
      <w:r w:rsidRPr="00383667">
        <w:rPr>
          <w:rFonts w:cs="Huawei Sans"/>
        </w:rPr>
        <w:tab/>
        <w:t>00e0-fc6e-2890</w:t>
      </w:r>
      <w:r w:rsidRPr="00383667">
        <w:rPr>
          <w:rFonts w:cs="Huawei Sans"/>
        </w:rPr>
        <w:tab/>
      </w:r>
      <w:r w:rsidRPr="00383667">
        <w:rPr>
          <w:rFonts w:cs="Huawei Sans"/>
        </w:rPr>
        <w:tab/>
      </w:r>
      <w:r w:rsidRPr="00383667">
        <w:rPr>
          <w:rFonts w:cs="Huawei Sans"/>
        </w:rPr>
        <w:tab/>
      </w:r>
      <w:r w:rsidRPr="00383667">
        <w:rPr>
          <w:rFonts w:cs="Huawei Sans"/>
        </w:rPr>
        <w:tab/>
        <w:t>ap1</w:t>
      </w:r>
      <w:r w:rsidRPr="00383667">
        <w:rPr>
          <w:rFonts w:cs="Huawei Sans"/>
        </w:rPr>
        <w:tab/>
      </w:r>
      <w:r w:rsidRPr="00383667">
        <w:rPr>
          <w:rFonts w:cs="Huawei Sans"/>
        </w:rPr>
        <w:tab/>
        <w:t xml:space="preserve"> depart </w:t>
      </w:r>
      <w:r w:rsidR="00CD3928">
        <w:rPr>
          <w:rFonts w:cs="Huawei Sans"/>
        </w:rPr>
        <w:tab/>
      </w:r>
      <w:r w:rsidRPr="00383667">
        <w:rPr>
          <w:rFonts w:cs="Huawei Sans"/>
        </w:rPr>
        <w:t xml:space="preserve"> </w:t>
      </w:r>
      <w:r w:rsidRPr="00383667">
        <w:rPr>
          <w:rFonts w:cs="Huawei Sans"/>
        </w:rPr>
        <w:tab/>
        <w:t>10.0.10.254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 </w:t>
      </w:r>
      <w:r w:rsidRPr="00383667">
        <w:rPr>
          <w:rFonts w:cs="Huawei Sans"/>
        </w:rPr>
        <w:tab/>
        <w:t>AirEngine5760-10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nor</w:t>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t>12M:27S</w:t>
      </w:r>
    </w:p>
    <w:p w14:paraId="518F340D" w14:textId="2DDA4D31" w:rsidR="00135587" w:rsidRPr="00383667" w:rsidRDefault="008A1952" w:rsidP="005714FA">
      <w:pPr>
        <w:pStyle w:val="2f3"/>
        <w:rPr>
          <w:rFonts w:cs="Huawei Sans"/>
        </w:rPr>
      </w:pPr>
      <w:r w:rsidRPr="00383667">
        <w:rPr>
          <w:rFonts w:cs="Huawei Sans"/>
        </w:rPr>
        <w:t>1</w:t>
      </w:r>
      <w:r w:rsidRPr="00383667">
        <w:rPr>
          <w:rFonts w:cs="Huawei Sans"/>
        </w:rPr>
        <w:tab/>
      </w:r>
      <w:r w:rsidRPr="00383667">
        <w:rPr>
          <w:rFonts w:cs="Huawei Sans"/>
        </w:rPr>
        <w:tab/>
      </w:r>
      <w:r w:rsidRPr="00383667">
        <w:rPr>
          <w:rFonts w:cs="Huawei Sans"/>
        </w:rPr>
        <w:tab/>
      </w:r>
      <w:r w:rsidRPr="00383667">
        <w:rPr>
          <w:rFonts w:cs="Huawei Sans"/>
        </w:rPr>
        <w:tab/>
        <w:t>00e0-fcde-1990</w:t>
      </w:r>
      <w:r w:rsidRPr="00383667">
        <w:rPr>
          <w:rFonts w:cs="Huawei Sans"/>
        </w:rPr>
        <w:tab/>
      </w:r>
      <w:r w:rsidRPr="00383667">
        <w:rPr>
          <w:rFonts w:cs="Huawei Sans"/>
        </w:rPr>
        <w:tab/>
      </w:r>
      <w:r w:rsidRPr="00383667">
        <w:rPr>
          <w:rFonts w:cs="Huawei Sans"/>
        </w:rPr>
        <w:tab/>
      </w:r>
      <w:r w:rsidRPr="00383667">
        <w:rPr>
          <w:rFonts w:cs="Huawei Sans"/>
        </w:rPr>
        <w:tab/>
        <w:t>ap2</w:t>
      </w:r>
      <w:r w:rsidRPr="00383667">
        <w:rPr>
          <w:rFonts w:cs="Huawei Sans"/>
        </w:rPr>
        <w:tab/>
        <w:t xml:space="preserve">  </w:t>
      </w:r>
      <w:r w:rsidRPr="00383667">
        <w:rPr>
          <w:rFonts w:cs="Huawei Sans"/>
        </w:rPr>
        <w:tab/>
        <w:t>depart</w:t>
      </w:r>
      <w:r w:rsidRPr="00383667">
        <w:rPr>
          <w:rFonts w:cs="Huawei Sans"/>
        </w:rPr>
        <w:tab/>
        <w:t xml:space="preserve">  10.0.10.253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 AirEngine5760-10</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nor</w:t>
      </w:r>
      <w:r w:rsidRPr="00383667">
        <w:rPr>
          <w:rFonts w:cs="Huawei Sans"/>
        </w:rPr>
        <w:tab/>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t>12M:29S</w:t>
      </w:r>
    </w:p>
    <w:p w14:paraId="3070580E" w14:textId="77777777" w:rsidR="00135587" w:rsidRPr="00383667" w:rsidRDefault="008A1952" w:rsidP="005714FA">
      <w:pPr>
        <w:pStyle w:val="2f3"/>
        <w:rPr>
          <w:rFonts w:cs="Huawei Sans"/>
        </w:rPr>
      </w:pPr>
      <w:r w:rsidRPr="00383667">
        <w:rPr>
          <w:rFonts w:cs="Huawei Sans"/>
        </w:rPr>
        <w:t>----------------------------------------------------------------------------------------</w:t>
      </w:r>
    </w:p>
    <w:p w14:paraId="44DB8B42" w14:textId="77777777" w:rsidR="001F4559" w:rsidRPr="00383667" w:rsidRDefault="008A1952" w:rsidP="005714FA">
      <w:pPr>
        <w:pStyle w:val="2f3"/>
        <w:rPr>
          <w:rFonts w:cs="Huawei Sans"/>
        </w:rPr>
      </w:pPr>
      <w:r w:rsidRPr="00383667">
        <w:rPr>
          <w:rFonts w:cs="Huawei Sans"/>
        </w:rPr>
        <w:t>Total:</w:t>
      </w:r>
      <w:r w:rsidRPr="00383667">
        <w:rPr>
          <w:rFonts w:cs="Huawei Sans"/>
        </w:rPr>
        <w:tab/>
        <w:t>2</w:t>
      </w:r>
    </w:p>
    <w:p w14:paraId="1B0AF294" w14:textId="18B3CD66" w:rsidR="00135587" w:rsidRPr="00383667" w:rsidRDefault="008A1952" w:rsidP="005714FA">
      <w:pPr>
        <w:pStyle w:val="2f3"/>
        <w:rPr>
          <w:rFonts w:cs="Huawei Sans"/>
        </w:rPr>
      </w:pPr>
      <w:r w:rsidRPr="00383667">
        <w:rPr>
          <w:rFonts w:cs="Huawei Sans"/>
        </w:rPr>
        <w:t>&lt;AC2&gt;dis</w:t>
      </w:r>
      <w:r w:rsidRPr="00383667">
        <w:rPr>
          <w:rFonts w:cs="Huawei Sans"/>
        </w:rPr>
        <w:tab/>
      </w:r>
      <w:r w:rsidRPr="00497E5B">
        <w:rPr>
          <w:rFonts w:cs="Huawei Sans"/>
        </w:rPr>
        <w:t>ap</w:t>
      </w:r>
      <w:r w:rsidRPr="00383667">
        <w:rPr>
          <w:rFonts w:cs="Huawei Sans"/>
        </w:rPr>
        <w:tab/>
        <w:t>all</w:t>
      </w:r>
    </w:p>
    <w:p w14:paraId="032A7289" w14:textId="77777777" w:rsidR="00135587" w:rsidRPr="00383667" w:rsidRDefault="008A1952" w:rsidP="005714FA">
      <w:pPr>
        <w:pStyle w:val="2f3"/>
        <w:rPr>
          <w:rFonts w:cs="Huawei Sans"/>
        </w:rPr>
      </w:pPr>
      <w:r w:rsidRPr="00383667">
        <w:rPr>
          <w:rFonts w:cs="Huawei Sans"/>
        </w:rPr>
        <w:t>Info:</w:t>
      </w:r>
      <w:r w:rsidRPr="00383667">
        <w:rPr>
          <w:rFonts w:cs="Huawei Sans"/>
        </w:rPr>
        <w:tab/>
        <w:t>This</w:t>
      </w:r>
      <w:r w:rsidRPr="00383667">
        <w:rPr>
          <w:rFonts w:cs="Huawei Sans"/>
        </w:rPr>
        <w:tab/>
        <w:t>operation</w:t>
      </w:r>
      <w:r w:rsidRPr="00383667">
        <w:rPr>
          <w:rFonts w:cs="Huawei Sans"/>
        </w:rPr>
        <w:tab/>
        <w:t>may</w:t>
      </w:r>
      <w:r w:rsidRPr="00383667">
        <w:rPr>
          <w:rFonts w:cs="Huawei Sans"/>
        </w:rPr>
        <w:tab/>
        <w:t>take</w:t>
      </w:r>
      <w:r w:rsidRPr="00383667">
        <w:rPr>
          <w:rFonts w:cs="Huawei Sans"/>
        </w:rPr>
        <w:tab/>
        <w:t>a</w:t>
      </w:r>
      <w:r w:rsidRPr="00383667">
        <w:rPr>
          <w:rFonts w:cs="Huawei Sans"/>
        </w:rPr>
        <w:tab/>
        <w:t>few</w:t>
      </w:r>
      <w:r w:rsidRPr="00383667">
        <w:rPr>
          <w:rFonts w:cs="Huawei Sans"/>
        </w:rPr>
        <w:tab/>
        <w:t>seconds.</w:t>
      </w:r>
      <w:r w:rsidRPr="00383667">
        <w:rPr>
          <w:rFonts w:cs="Huawei Sans"/>
        </w:rPr>
        <w:tab/>
      </w:r>
      <w:r w:rsidRPr="00497E5B">
        <w:rPr>
          <w:rFonts w:cs="Huawei Sans"/>
        </w:rPr>
        <w:t>Please</w:t>
      </w:r>
      <w:r w:rsidRPr="00383667">
        <w:rPr>
          <w:rFonts w:cs="Huawei Sans"/>
        </w:rPr>
        <w:tab/>
        <w:t>wait</w:t>
      </w:r>
      <w:r w:rsidRPr="00383667">
        <w:rPr>
          <w:rFonts w:cs="Huawei Sans"/>
        </w:rPr>
        <w:tab/>
        <w:t>for</w:t>
      </w:r>
      <w:r w:rsidRPr="00383667">
        <w:rPr>
          <w:rFonts w:cs="Huawei Sans"/>
        </w:rPr>
        <w:tab/>
        <w:t>a</w:t>
      </w:r>
      <w:r w:rsidRPr="00383667">
        <w:rPr>
          <w:rFonts w:cs="Huawei Sans"/>
        </w:rPr>
        <w:tab/>
        <w:t>moment.done.</w:t>
      </w:r>
    </w:p>
    <w:p w14:paraId="4434A166" w14:textId="77777777" w:rsidR="00135587" w:rsidRPr="00383667" w:rsidRDefault="008A1952" w:rsidP="005714FA">
      <w:pPr>
        <w:pStyle w:val="2f3"/>
        <w:rPr>
          <w:rFonts w:cs="Huawei Sans"/>
        </w:rPr>
      </w:pPr>
      <w:r w:rsidRPr="00383667">
        <w:rPr>
          <w:rFonts w:cs="Huawei Sans"/>
        </w:rPr>
        <w:t>Total</w:t>
      </w:r>
      <w:r w:rsidRPr="00383667">
        <w:rPr>
          <w:rFonts w:cs="Huawei Sans"/>
        </w:rPr>
        <w:tab/>
        <w:t>AP</w:t>
      </w:r>
      <w:r w:rsidRPr="00383667">
        <w:rPr>
          <w:rFonts w:cs="Huawei Sans"/>
        </w:rPr>
        <w:tab/>
        <w:t>information:</w:t>
      </w:r>
    </w:p>
    <w:p w14:paraId="291BA06F" w14:textId="77777777" w:rsidR="00135587" w:rsidRPr="00383667" w:rsidRDefault="008A1952" w:rsidP="005714FA">
      <w:pPr>
        <w:pStyle w:val="2f3"/>
        <w:rPr>
          <w:rFonts w:cs="Huawei Sans"/>
        </w:rPr>
      </w:pPr>
      <w:r w:rsidRPr="00497E5B">
        <w:rPr>
          <w:rFonts w:cs="Huawei Sans"/>
        </w:rPr>
        <w:t>stdby</w:t>
      </w:r>
      <w:r w:rsidRPr="00383667">
        <w:rPr>
          <w:rFonts w:cs="Huawei Sans"/>
        </w:rPr>
        <w:t>:</w:t>
      </w:r>
      <w:r w:rsidRPr="00383667">
        <w:rPr>
          <w:rFonts w:cs="Huawei Sans"/>
        </w:rPr>
        <w:tab/>
      </w:r>
      <w:r w:rsidRPr="00497E5B">
        <w:rPr>
          <w:rFonts w:cs="Huawei Sans"/>
        </w:rPr>
        <w:t>standby</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[2]</w:t>
      </w:r>
    </w:p>
    <w:p w14:paraId="5DFF6B96" w14:textId="77777777" w:rsidR="00135587" w:rsidRPr="00383667" w:rsidRDefault="008A1952" w:rsidP="005714FA">
      <w:pPr>
        <w:pStyle w:val="2f3"/>
        <w:rPr>
          <w:rFonts w:cs="Huawei Sans"/>
        </w:rPr>
      </w:pPr>
      <w:r w:rsidRPr="00383667">
        <w:rPr>
          <w:rFonts w:cs="Huawei Sans"/>
        </w:rPr>
        <w:t>---------------------------------------------------------------------------------------</w:t>
      </w:r>
    </w:p>
    <w:p w14:paraId="6E692214" w14:textId="5C372CBA" w:rsidR="00135587" w:rsidRPr="00383667" w:rsidRDefault="008A1952" w:rsidP="005714FA">
      <w:pPr>
        <w:pStyle w:val="2f3"/>
        <w:rPr>
          <w:rFonts w:cs="Huawei Sans"/>
        </w:rPr>
      </w:pPr>
      <w:r w:rsidRPr="00383667">
        <w:rPr>
          <w:rFonts w:cs="Huawei Sans"/>
        </w:rPr>
        <w:t>ID</w:t>
      </w:r>
      <w:r w:rsidRPr="00383667">
        <w:rPr>
          <w:rFonts w:cs="Huawei Sans"/>
        </w:rPr>
        <w:tab/>
      </w:r>
      <w:r w:rsidRPr="00383667">
        <w:rPr>
          <w:rFonts w:cs="Huawei Sans"/>
        </w:rPr>
        <w:tab/>
      </w:r>
      <w:r w:rsidRPr="00383667">
        <w:rPr>
          <w:rFonts w:cs="Huawei Sans"/>
        </w:rPr>
        <w:tab/>
        <w:t>MAC</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Name </w:t>
      </w:r>
      <w:r w:rsidRPr="00383667">
        <w:rPr>
          <w:rFonts w:cs="Huawei Sans"/>
        </w:rPr>
        <w:tab/>
        <w:t>Group</w:t>
      </w:r>
      <w:r w:rsidRPr="00383667">
        <w:rPr>
          <w:rFonts w:cs="Huawei Sans"/>
        </w:rPr>
        <w:tab/>
      </w:r>
      <w:r w:rsidR="00CD3928">
        <w:rPr>
          <w:rFonts w:cs="Huawei Sans"/>
        </w:rPr>
        <w:tab/>
      </w:r>
      <w:r w:rsidRPr="00383667">
        <w:rPr>
          <w:rFonts w:cs="Huawei Sans"/>
        </w:rPr>
        <w:tab/>
        <w:t>IP</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Type</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 xml:space="preserve"> State</w:t>
      </w:r>
      <w:r w:rsidRPr="00383667">
        <w:rPr>
          <w:rFonts w:cs="Huawei Sans"/>
        </w:rPr>
        <w:tab/>
        <w:t xml:space="preserve"> STA</w:t>
      </w:r>
      <w:r w:rsidRPr="00383667">
        <w:rPr>
          <w:rFonts w:cs="Huawei Sans"/>
        </w:rPr>
        <w:tab/>
        <w:t xml:space="preserve"> Uptime</w:t>
      </w:r>
    </w:p>
    <w:p w14:paraId="78075508" w14:textId="77777777" w:rsidR="00135587" w:rsidRPr="00383667" w:rsidRDefault="008A1952" w:rsidP="005714FA">
      <w:pPr>
        <w:pStyle w:val="2f3"/>
        <w:rPr>
          <w:rFonts w:cs="Huawei Sans"/>
        </w:rPr>
      </w:pPr>
      <w:r w:rsidRPr="00383667">
        <w:rPr>
          <w:rFonts w:cs="Huawei Sans"/>
        </w:rPr>
        <w:t>---------------------------------------------------------------------------------------</w:t>
      </w:r>
    </w:p>
    <w:p w14:paraId="1EE95581" w14:textId="77777777" w:rsidR="00135587" w:rsidRPr="00383667" w:rsidRDefault="008A1952" w:rsidP="005714FA">
      <w:pPr>
        <w:pStyle w:val="2f3"/>
        <w:rPr>
          <w:rFonts w:cs="Huawei Sans"/>
        </w:rPr>
      </w:pPr>
      <w:r w:rsidRPr="00383667">
        <w:rPr>
          <w:rFonts w:cs="Huawei Sans"/>
        </w:rPr>
        <w:t>0</w:t>
      </w:r>
      <w:r w:rsidRPr="00383667">
        <w:rPr>
          <w:rFonts w:cs="Huawei Sans"/>
        </w:rPr>
        <w:tab/>
      </w:r>
      <w:r w:rsidRPr="00383667">
        <w:rPr>
          <w:rFonts w:cs="Huawei Sans"/>
        </w:rPr>
        <w:tab/>
      </w:r>
      <w:r w:rsidRPr="00383667">
        <w:rPr>
          <w:rFonts w:cs="Huawei Sans"/>
        </w:rPr>
        <w:tab/>
      </w:r>
      <w:r w:rsidRPr="00383667">
        <w:rPr>
          <w:rFonts w:cs="Huawei Sans"/>
        </w:rPr>
        <w:tab/>
        <w:t>00e0-fc6e-2890</w:t>
      </w:r>
      <w:r w:rsidRPr="00383667">
        <w:rPr>
          <w:rFonts w:cs="Huawei Sans"/>
        </w:rPr>
        <w:tab/>
      </w:r>
      <w:r w:rsidRPr="00383667">
        <w:rPr>
          <w:rFonts w:cs="Huawei Sans"/>
        </w:rPr>
        <w:tab/>
        <w:t xml:space="preserve"> </w:t>
      </w:r>
      <w:r w:rsidRPr="00383667">
        <w:rPr>
          <w:rFonts w:cs="Huawei Sans"/>
        </w:rPr>
        <w:tab/>
        <w:t>ap1</w:t>
      </w:r>
      <w:r w:rsidRPr="00383667">
        <w:rPr>
          <w:rFonts w:cs="Huawei Sans"/>
        </w:rPr>
        <w:tab/>
      </w:r>
      <w:r w:rsidRPr="00383667">
        <w:rPr>
          <w:rFonts w:cs="Huawei Sans"/>
        </w:rPr>
        <w:tab/>
        <w:t xml:space="preserve">  depart</w:t>
      </w:r>
      <w:r w:rsidRPr="00383667">
        <w:rPr>
          <w:rFonts w:cs="Huawei Sans"/>
        </w:rPr>
        <w:tab/>
        <w:t xml:space="preserve">  10.0.10.254</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AirEngine5760-10</w:t>
      </w:r>
      <w:r w:rsidRPr="00383667">
        <w:rPr>
          <w:rFonts w:cs="Huawei Sans"/>
        </w:rPr>
        <w:tab/>
      </w:r>
      <w:r w:rsidRPr="00383667">
        <w:rPr>
          <w:rFonts w:cs="Huawei Sans"/>
        </w:rPr>
        <w:tab/>
      </w:r>
      <w:r w:rsidRPr="00383667">
        <w:rPr>
          <w:rFonts w:cs="Huawei Sans"/>
        </w:rPr>
        <w:tab/>
      </w:r>
      <w:r w:rsidRPr="00383667">
        <w:rPr>
          <w:rFonts w:cs="Huawei Sans"/>
        </w:rPr>
        <w:tab/>
        <w:t>stdby</w:t>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t>-</w:t>
      </w:r>
    </w:p>
    <w:p w14:paraId="2AD320ED" w14:textId="2AD02339" w:rsidR="00135587" w:rsidRPr="00383667" w:rsidRDefault="008A1952" w:rsidP="005714FA">
      <w:pPr>
        <w:pStyle w:val="2f3"/>
        <w:rPr>
          <w:rFonts w:cs="Huawei Sans"/>
        </w:rPr>
      </w:pPr>
      <w:r w:rsidRPr="00383667">
        <w:rPr>
          <w:rFonts w:cs="Huawei Sans"/>
        </w:rPr>
        <w:t>1</w:t>
      </w:r>
      <w:r w:rsidRPr="00383667">
        <w:rPr>
          <w:rFonts w:cs="Huawei Sans"/>
        </w:rPr>
        <w:tab/>
      </w:r>
      <w:r w:rsidRPr="00383667">
        <w:rPr>
          <w:rFonts w:cs="Huawei Sans"/>
        </w:rPr>
        <w:tab/>
      </w:r>
      <w:r w:rsidRPr="00383667">
        <w:rPr>
          <w:rFonts w:cs="Huawei Sans"/>
        </w:rPr>
        <w:tab/>
      </w:r>
      <w:r w:rsidRPr="00383667">
        <w:rPr>
          <w:rFonts w:cs="Huawei Sans"/>
        </w:rPr>
        <w:tab/>
        <w:t>00e0-fcde-1990</w:t>
      </w:r>
      <w:r w:rsidRPr="00383667">
        <w:rPr>
          <w:rFonts w:cs="Huawei Sans"/>
        </w:rPr>
        <w:tab/>
      </w:r>
      <w:r w:rsidRPr="00383667">
        <w:rPr>
          <w:rFonts w:cs="Huawei Sans"/>
        </w:rPr>
        <w:tab/>
        <w:t xml:space="preserve"> ap2</w:t>
      </w:r>
      <w:r w:rsidRPr="00383667">
        <w:rPr>
          <w:rFonts w:cs="Huawei Sans"/>
        </w:rPr>
        <w:tab/>
      </w:r>
      <w:r w:rsidRPr="00383667">
        <w:rPr>
          <w:rFonts w:cs="Huawei Sans"/>
        </w:rPr>
        <w:tab/>
        <w:t xml:space="preserve">  depart</w:t>
      </w:r>
      <w:r w:rsidRPr="00383667">
        <w:rPr>
          <w:rFonts w:cs="Huawei Sans"/>
        </w:rPr>
        <w:tab/>
        <w:t xml:space="preserve">  10.0.10.253</w:t>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r>
      <w:r w:rsidRPr="00383667">
        <w:rPr>
          <w:rFonts w:cs="Huawei Sans"/>
        </w:rPr>
        <w:tab/>
        <w:t>AirEngine5760-10</w:t>
      </w:r>
      <w:r w:rsidRPr="00383667">
        <w:rPr>
          <w:rFonts w:cs="Huawei Sans"/>
        </w:rPr>
        <w:tab/>
      </w:r>
      <w:r w:rsidRPr="00383667">
        <w:rPr>
          <w:rFonts w:cs="Huawei Sans"/>
        </w:rPr>
        <w:tab/>
      </w:r>
      <w:r w:rsidRPr="00383667">
        <w:rPr>
          <w:rFonts w:cs="Huawei Sans"/>
        </w:rPr>
        <w:tab/>
      </w:r>
      <w:r w:rsidRPr="00383667">
        <w:rPr>
          <w:rFonts w:cs="Huawei Sans"/>
        </w:rPr>
        <w:tab/>
        <w:t>stdby</w:t>
      </w:r>
      <w:r w:rsidRPr="00383667">
        <w:rPr>
          <w:rFonts w:cs="Huawei Sans"/>
        </w:rPr>
        <w:tab/>
      </w:r>
      <w:r w:rsidRPr="00383667">
        <w:rPr>
          <w:rFonts w:cs="Huawei Sans"/>
        </w:rPr>
        <w:tab/>
        <w:t>0</w:t>
      </w:r>
      <w:r w:rsidRPr="00383667">
        <w:rPr>
          <w:rFonts w:cs="Huawei Sans"/>
        </w:rPr>
        <w:tab/>
      </w:r>
      <w:r w:rsidRPr="00383667">
        <w:rPr>
          <w:rFonts w:cs="Huawei Sans"/>
        </w:rPr>
        <w:tab/>
      </w:r>
      <w:r w:rsidRPr="00383667">
        <w:rPr>
          <w:rFonts w:cs="Huawei Sans"/>
        </w:rPr>
        <w:tab/>
        <w:t>-</w:t>
      </w:r>
    </w:p>
    <w:p w14:paraId="053D1129" w14:textId="77777777" w:rsidR="00135587" w:rsidRPr="00383667" w:rsidRDefault="008A1952" w:rsidP="005714FA">
      <w:pPr>
        <w:pStyle w:val="2f3"/>
        <w:rPr>
          <w:rFonts w:cs="Huawei Sans"/>
        </w:rPr>
      </w:pPr>
      <w:r w:rsidRPr="00383667">
        <w:rPr>
          <w:rFonts w:cs="Huawei Sans"/>
        </w:rPr>
        <w:t>---------------------------------------------------------------------------------------</w:t>
      </w:r>
    </w:p>
    <w:p w14:paraId="1E6BEBB8" w14:textId="77777777" w:rsidR="00135587" w:rsidRPr="00383667" w:rsidRDefault="008A1952" w:rsidP="005714FA">
      <w:pPr>
        <w:pStyle w:val="2f3"/>
        <w:rPr>
          <w:rFonts w:cs="Huawei Sans"/>
        </w:rPr>
      </w:pPr>
      <w:r w:rsidRPr="00383667">
        <w:rPr>
          <w:rFonts w:cs="Huawei Sans"/>
        </w:rPr>
        <w:t>Total:</w:t>
      </w:r>
      <w:r w:rsidRPr="00383667">
        <w:rPr>
          <w:rFonts w:cs="Huawei Sans"/>
        </w:rPr>
        <w:tab/>
        <w:t>2</w:t>
      </w:r>
    </w:p>
    <w:p w14:paraId="302530F3" w14:textId="77777777" w:rsidR="001F4559" w:rsidRPr="00383667" w:rsidRDefault="008A1952" w:rsidP="005714FA">
      <w:pPr>
        <w:pStyle w:val="1e"/>
      </w:pPr>
      <w:r w:rsidRPr="00383667">
        <w:t>The AP status is normal on AC1 and standby on AC2. The APs have established CAPWAP tunnels with AC1 and AC2.</w:t>
      </w:r>
    </w:p>
    <w:p w14:paraId="117598C2" w14:textId="357A4E93" w:rsidR="00135587" w:rsidRPr="00383667" w:rsidRDefault="008A1952" w:rsidP="005714FA">
      <w:pPr>
        <w:pStyle w:val="1e"/>
      </w:pPr>
      <w:r w:rsidRPr="00383667">
        <w:t xml:space="preserve"># Enable the STA to search for the WLAN with the SSID </w:t>
      </w:r>
      <w:r w:rsidRPr="00383667">
        <w:rPr>
          <w:b/>
          <w:bCs/>
        </w:rPr>
        <w:t>LB</w:t>
      </w:r>
      <w:r w:rsidRPr="00383667">
        <w:t xml:space="preserve"> and go online. Check STA information on AC1 and AC2.</w:t>
      </w:r>
    </w:p>
    <w:p w14:paraId="1D7E306A" w14:textId="77777777" w:rsidR="00135587" w:rsidRPr="00383667" w:rsidRDefault="008A1952" w:rsidP="005714FA">
      <w:pPr>
        <w:pStyle w:val="2f3"/>
        <w:rPr>
          <w:rFonts w:cs="Huawei Sans"/>
        </w:rPr>
      </w:pPr>
      <w:r w:rsidRPr="00383667">
        <w:rPr>
          <w:rFonts w:cs="Huawei Sans"/>
        </w:rPr>
        <w:t>&lt;AC1&gt;display station all</w:t>
      </w:r>
    </w:p>
    <w:p w14:paraId="57EAFB8A" w14:textId="77777777" w:rsidR="00135587" w:rsidRPr="00383667" w:rsidRDefault="008A1952" w:rsidP="005714FA">
      <w:pPr>
        <w:pStyle w:val="2f3"/>
        <w:rPr>
          <w:rFonts w:cs="Huawei Sans"/>
        </w:rPr>
      </w:pPr>
      <w:r w:rsidRPr="00383667">
        <w:rPr>
          <w:rFonts w:cs="Huawei Sans"/>
        </w:rPr>
        <w:t xml:space="preserve">Rf/WLAN: Radio ID/WLAN ID                                                     </w:t>
      </w:r>
    </w:p>
    <w:p w14:paraId="3B519C70" w14:textId="2BD48C0B" w:rsidR="00135587" w:rsidRPr="00383667" w:rsidRDefault="008A1952" w:rsidP="005714FA">
      <w:pPr>
        <w:pStyle w:val="2f3"/>
        <w:rPr>
          <w:rFonts w:cs="Huawei Sans"/>
        </w:rPr>
      </w:pPr>
      <w:r w:rsidRPr="00383667">
        <w:rPr>
          <w:rFonts w:cs="Huawei Sans"/>
        </w:rPr>
        <w:t>Rx/Tx</w:t>
      </w:r>
      <w:r w:rsidR="00CD3928">
        <w:rPr>
          <w:rFonts w:cs="Huawei Sans"/>
        </w:rPr>
        <w:tab/>
      </w:r>
      <w:r w:rsidR="00CD3928">
        <w:rPr>
          <w:rFonts w:cs="Huawei Sans"/>
        </w:rPr>
        <w:tab/>
      </w:r>
      <w:r w:rsidR="00CD3928">
        <w:rPr>
          <w:rFonts w:cs="Huawei Sans"/>
        </w:rPr>
        <w:tab/>
      </w:r>
      <w:r w:rsidR="00CD3928">
        <w:rPr>
          <w:rFonts w:cs="Huawei Sans"/>
        </w:rPr>
        <w:tab/>
      </w:r>
      <w:r w:rsidRPr="00383667">
        <w:rPr>
          <w:rFonts w:cs="Huawei Sans"/>
        </w:rPr>
        <w:t xml:space="preserve">: link receive rate/link transmit rate(Mbps)                             </w:t>
      </w:r>
    </w:p>
    <w:p w14:paraId="0E6A8E2C" w14:textId="77777777" w:rsidR="00135587" w:rsidRPr="00383667" w:rsidRDefault="008A1952" w:rsidP="005714FA">
      <w:pPr>
        <w:pStyle w:val="2f3"/>
        <w:rPr>
          <w:rFonts w:cs="Huawei Sans"/>
        </w:rPr>
      </w:pPr>
      <w:r w:rsidRPr="00383667">
        <w:rPr>
          <w:rFonts w:cs="Huawei Sans"/>
        </w:rPr>
        <w:t>--------------------------------------------------------------------------------------------------</w:t>
      </w:r>
    </w:p>
    <w:p w14:paraId="3D3AF81C" w14:textId="77777777" w:rsidR="00135587" w:rsidRPr="00383667" w:rsidRDefault="008A1952" w:rsidP="005714FA">
      <w:pPr>
        <w:pStyle w:val="2f3"/>
        <w:rPr>
          <w:rFonts w:cs="Huawei Sans"/>
        </w:rPr>
      </w:pPr>
      <w:r w:rsidRPr="00383667">
        <w:rPr>
          <w:rFonts w:cs="Huawei Sans"/>
        </w:rPr>
        <w:t xml:space="preserve">STA MAC          AP ID Ap name  Rf/WLAN  Band  Type  Rx/Tx      RSSI  VLAN  IP address SSID                   </w:t>
      </w:r>
    </w:p>
    <w:p w14:paraId="1968FB6C" w14:textId="77777777" w:rsidR="00135587" w:rsidRPr="00383667" w:rsidRDefault="008A1952" w:rsidP="005714FA">
      <w:pPr>
        <w:pStyle w:val="2f3"/>
        <w:rPr>
          <w:rFonts w:cs="Huawei Sans"/>
        </w:rPr>
      </w:pPr>
      <w:r w:rsidRPr="00383667">
        <w:rPr>
          <w:rFonts w:cs="Huawei Sans"/>
        </w:rPr>
        <w:t>--------------------------------------------------------------------------------------------------</w:t>
      </w:r>
    </w:p>
    <w:p w14:paraId="7C665150" w14:textId="77777777" w:rsidR="00135587" w:rsidRPr="00383667" w:rsidRDefault="008A1952" w:rsidP="005714FA">
      <w:pPr>
        <w:pStyle w:val="2f3"/>
        <w:rPr>
          <w:rFonts w:cs="Huawei Sans"/>
        </w:rPr>
      </w:pPr>
      <w:r w:rsidRPr="00383667">
        <w:rPr>
          <w:rFonts w:cs="Huawei Sans"/>
        </w:rPr>
        <w:t xml:space="preserve">5489-986f-73ad        0     ap1      0/1      2.4G      -     -/-        -     11    10.0.11.254 LB                    </w:t>
      </w:r>
    </w:p>
    <w:p w14:paraId="4F3474EE" w14:textId="77777777" w:rsidR="00135587" w:rsidRPr="00383667" w:rsidRDefault="008A1952" w:rsidP="005714FA">
      <w:pPr>
        <w:pStyle w:val="2f3"/>
        <w:rPr>
          <w:rFonts w:cs="Huawei Sans"/>
        </w:rPr>
      </w:pPr>
      <w:r w:rsidRPr="00383667">
        <w:rPr>
          <w:rFonts w:cs="Huawei Sans"/>
        </w:rPr>
        <w:t>--------------------------------------------------------------------------------------------------</w:t>
      </w:r>
    </w:p>
    <w:p w14:paraId="26C15106" w14:textId="77777777" w:rsidR="00135587" w:rsidRPr="00383667" w:rsidRDefault="008A1952" w:rsidP="005714FA">
      <w:pPr>
        <w:pStyle w:val="2f3"/>
        <w:rPr>
          <w:rFonts w:cs="Huawei Sans"/>
        </w:rPr>
      </w:pPr>
      <w:r w:rsidRPr="00383667">
        <w:rPr>
          <w:rFonts w:cs="Huawei Sans"/>
        </w:rPr>
        <w:t>Total: 1 2.4G: 1 5G: 0</w:t>
      </w:r>
    </w:p>
    <w:p w14:paraId="614E1A96" w14:textId="77777777" w:rsidR="00135587" w:rsidRPr="00383667" w:rsidRDefault="00135587" w:rsidP="005714FA">
      <w:pPr>
        <w:pStyle w:val="2f3"/>
        <w:rPr>
          <w:rFonts w:cs="Huawei Sans"/>
        </w:rPr>
      </w:pPr>
    </w:p>
    <w:p w14:paraId="2B83D5B3" w14:textId="77777777" w:rsidR="00135587" w:rsidRPr="00383667" w:rsidRDefault="008A1952" w:rsidP="005714FA">
      <w:pPr>
        <w:pStyle w:val="2f3"/>
        <w:rPr>
          <w:rFonts w:cs="Huawei Sans"/>
        </w:rPr>
      </w:pPr>
      <w:r w:rsidRPr="00383667">
        <w:rPr>
          <w:rFonts w:cs="Huawei Sans"/>
        </w:rPr>
        <w:t xml:space="preserve">&lt;AC2&gt;display station all </w:t>
      </w:r>
    </w:p>
    <w:p w14:paraId="41D51E02" w14:textId="77777777" w:rsidR="00135587" w:rsidRPr="00383667" w:rsidRDefault="008A1952" w:rsidP="005714FA">
      <w:pPr>
        <w:pStyle w:val="2f3"/>
        <w:rPr>
          <w:rFonts w:cs="Huawei Sans"/>
        </w:rPr>
      </w:pPr>
      <w:r w:rsidRPr="00383667">
        <w:rPr>
          <w:rFonts w:cs="Huawei Sans"/>
        </w:rPr>
        <w:t xml:space="preserve">Rf/WLAN: Radio ID/WLAN ID                                                     </w:t>
      </w:r>
    </w:p>
    <w:p w14:paraId="4AB4B79C" w14:textId="3EF194F9" w:rsidR="00135587" w:rsidRPr="00383667" w:rsidRDefault="008A1952" w:rsidP="005714FA">
      <w:pPr>
        <w:pStyle w:val="2f3"/>
        <w:rPr>
          <w:rFonts w:cs="Huawei Sans"/>
        </w:rPr>
      </w:pPr>
      <w:r w:rsidRPr="00383667">
        <w:rPr>
          <w:rFonts w:cs="Huawei Sans"/>
        </w:rPr>
        <w:t>Rx/Tx</w:t>
      </w:r>
      <w:r w:rsidR="00CD3928">
        <w:rPr>
          <w:rFonts w:cs="Huawei Sans"/>
        </w:rPr>
        <w:tab/>
      </w:r>
      <w:r w:rsidR="00CD3928">
        <w:rPr>
          <w:rFonts w:cs="Huawei Sans"/>
        </w:rPr>
        <w:tab/>
      </w:r>
      <w:r w:rsidR="00CD3928">
        <w:rPr>
          <w:rFonts w:cs="Huawei Sans"/>
        </w:rPr>
        <w:tab/>
      </w:r>
      <w:r w:rsidR="00CD3928">
        <w:rPr>
          <w:rFonts w:cs="Huawei Sans"/>
        </w:rPr>
        <w:tab/>
      </w:r>
      <w:r w:rsidRPr="00383667">
        <w:rPr>
          <w:rFonts w:cs="Huawei Sans"/>
        </w:rPr>
        <w:t xml:space="preserve">: link receive rate/link transmit rate(Mbps)                             </w:t>
      </w:r>
    </w:p>
    <w:p w14:paraId="71F5CA81" w14:textId="77777777" w:rsidR="00135587" w:rsidRPr="00383667" w:rsidRDefault="008A1952" w:rsidP="005714FA">
      <w:pPr>
        <w:pStyle w:val="2f3"/>
        <w:rPr>
          <w:rFonts w:cs="Huawei Sans"/>
        </w:rPr>
      </w:pPr>
      <w:r w:rsidRPr="00383667">
        <w:rPr>
          <w:rFonts w:cs="Huawei Sans"/>
        </w:rPr>
        <w:t>--------------------------------------------------------------------------------------------------</w:t>
      </w:r>
    </w:p>
    <w:p w14:paraId="65763C5B" w14:textId="77777777" w:rsidR="00135587" w:rsidRPr="00383667" w:rsidRDefault="008A1952" w:rsidP="005714FA">
      <w:pPr>
        <w:pStyle w:val="2f3"/>
        <w:rPr>
          <w:rFonts w:cs="Huawei Sans"/>
        </w:rPr>
      </w:pPr>
      <w:r w:rsidRPr="00383667">
        <w:rPr>
          <w:rFonts w:cs="Huawei Sans"/>
        </w:rPr>
        <w:lastRenderedPageBreak/>
        <w:t xml:space="preserve">STA MAC        AP ID Ap name  Rf/WLAN  Band  Type  Rx/Tx      RSSI  VLAN  IP address  SSID                   </w:t>
      </w:r>
    </w:p>
    <w:p w14:paraId="1DD28923" w14:textId="77777777" w:rsidR="00135587" w:rsidRPr="00383667" w:rsidRDefault="008A1952" w:rsidP="005714FA">
      <w:pPr>
        <w:pStyle w:val="2f3"/>
        <w:rPr>
          <w:rFonts w:cs="Huawei Sans"/>
        </w:rPr>
      </w:pPr>
      <w:r w:rsidRPr="00383667">
        <w:rPr>
          <w:rFonts w:cs="Huawei Sans"/>
        </w:rPr>
        <w:t>--------------------------------------------------------------------------------------------------</w:t>
      </w:r>
    </w:p>
    <w:p w14:paraId="2EEB76F4" w14:textId="77777777" w:rsidR="00135587" w:rsidRPr="00383667" w:rsidRDefault="008A1952" w:rsidP="005714FA">
      <w:pPr>
        <w:pStyle w:val="2f3"/>
        <w:rPr>
          <w:rFonts w:cs="Huawei Sans"/>
        </w:rPr>
      </w:pPr>
      <w:r w:rsidRPr="00383667">
        <w:rPr>
          <w:rFonts w:cs="Huawei Sans"/>
        </w:rPr>
        <w:t>--------------------------------------------------------------------------------------------------</w:t>
      </w:r>
    </w:p>
    <w:p w14:paraId="1A3F28DD" w14:textId="77777777" w:rsidR="00135587" w:rsidRPr="00383667" w:rsidRDefault="00135587" w:rsidP="005714FA">
      <w:pPr>
        <w:pStyle w:val="2f3"/>
        <w:rPr>
          <w:rFonts w:cs="Huawei Sans"/>
        </w:rPr>
      </w:pPr>
    </w:p>
    <w:p w14:paraId="5AFCF3BD" w14:textId="77777777" w:rsidR="001F4559" w:rsidRPr="00383667" w:rsidRDefault="008A1952" w:rsidP="005714FA">
      <w:pPr>
        <w:pStyle w:val="1e"/>
      </w:pPr>
      <w:r w:rsidRPr="00383667">
        <w:t>In this case, STA information is displayed only on AC1.</w:t>
      </w:r>
    </w:p>
    <w:p w14:paraId="4934185C" w14:textId="1DD3A210" w:rsidR="00135587" w:rsidRPr="00383667" w:rsidRDefault="008A1952" w:rsidP="005714FA">
      <w:pPr>
        <w:pStyle w:val="1e"/>
      </w:pPr>
      <w:r w:rsidRPr="00383667">
        <w:t># Shut down the interface on AC1 to simulate an AC fault.</w:t>
      </w:r>
    </w:p>
    <w:p w14:paraId="3D2806F2" w14:textId="77777777" w:rsidR="00135587" w:rsidRPr="00383667" w:rsidRDefault="008A1952" w:rsidP="005714FA">
      <w:pPr>
        <w:pStyle w:val="2f3"/>
        <w:rPr>
          <w:rFonts w:cs="Huawei Sans"/>
        </w:rPr>
      </w:pPr>
      <w:r w:rsidRPr="00383667">
        <w:rPr>
          <w:rFonts w:cs="Huawei Sans"/>
        </w:rPr>
        <w:t>[AC1]interface GigabitEthernet 0/0/12</w:t>
      </w:r>
    </w:p>
    <w:p w14:paraId="11E9AF53" w14:textId="77777777" w:rsidR="001F4559" w:rsidRPr="00383667" w:rsidRDefault="008A1952" w:rsidP="005714FA">
      <w:pPr>
        <w:pStyle w:val="2f3"/>
        <w:rPr>
          <w:rFonts w:cs="Huawei Sans"/>
        </w:rPr>
      </w:pPr>
      <w:r w:rsidRPr="00383667">
        <w:rPr>
          <w:rFonts w:cs="Huawei Sans"/>
        </w:rPr>
        <w:t>[AC1-GigabitEthernet0/0/12] shutdown</w:t>
      </w:r>
    </w:p>
    <w:p w14:paraId="744FEF29" w14:textId="351F6EC8" w:rsidR="00135587" w:rsidRPr="00383667" w:rsidRDefault="008A1952" w:rsidP="005714FA">
      <w:pPr>
        <w:pStyle w:val="1e"/>
      </w:pPr>
      <w:r w:rsidRPr="00383667">
        <w:t># After 75 seconds, check the AP online status on AC2.</w:t>
      </w:r>
    </w:p>
    <w:p w14:paraId="6F4E4DB0" w14:textId="77777777" w:rsidR="00135587" w:rsidRPr="00383667" w:rsidRDefault="008A1952" w:rsidP="005714FA">
      <w:pPr>
        <w:pStyle w:val="2f3"/>
        <w:rPr>
          <w:rFonts w:cs="Huawei Sans"/>
        </w:rPr>
      </w:pPr>
      <w:r w:rsidRPr="00383667">
        <w:rPr>
          <w:rFonts w:cs="Huawei Sans"/>
        </w:rPr>
        <w:t xml:space="preserve">&lt;AC2&gt;display </w:t>
      </w:r>
      <w:r w:rsidRPr="00497E5B">
        <w:rPr>
          <w:rFonts w:cs="Huawei Sans"/>
        </w:rPr>
        <w:t>ap</w:t>
      </w:r>
      <w:r w:rsidRPr="00383667">
        <w:rPr>
          <w:rFonts w:cs="Huawei Sans"/>
        </w:rPr>
        <w:t xml:space="preserve"> all</w:t>
      </w:r>
    </w:p>
    <w:p w14:paraId="7313D884" w14:textId="77777777" w:rsidR="00135587" w:rsidRPr="00383667" w:rsidRDefault="008A1952" w:rsidP="005714FA">
      <w:pPr>
        <w:pStyle w:val="2f3"/>
        <w:rPr>
          <w:rFonts w:cs="Huawei Sans"/>
        </w:rPr>
      </w:pPr>
      <w:r w:rsidRPr="00383667">
        <w:rPr>
          <w:rFonts w:cs="Huawei Sans"/>
        </w:rPr>
        <w:t xml:space="preserve">Info: This operation may take a few seconds. </w:t>
      </w:r>
      <w:r w:rsidRPr="00497E5B">
        <w:rPr>
          <w:rFonts w:cs="Huawei Sans"/>
        </w:rPr>
        <w:t>Please</w:t>
      </w:r>
      <w:r w:rsidRPr="00383667">
        <w:rPr>
          <w:rFonts w:cs="Huawei Sans"/>
        </w:rPr>
        <w:t xml:space="preserve"> wait for a moment.done.</w:t>
      </w:r>
    </w:p>
    <w:p w14:paraId="7956D747" w14:textId="77777777" w:rsidR="00135587" w:rsidRPr="00383667" w:rsidRDefault="008A1952" w:rsidP="005714FA">
      <w:pPr>
        <w:pStyle w:val="2f3"/>
        <w:rPr>
          <w:rFonts w:cs="Huawei Sans"/>
        </w:rPr>
      </w:pPr>
      <w:r w:rsidRPr="00383667">
        <w:rPr>
          <w:rFonts w:cs="Huawei Sans"/>
        </w:rPr>
        <w:t>Total AP information:</w:t>
      </w:r>
    </w:p>
    <w:p w14:paraId="3E164348" w14:textId="77777777" w:rsidR="00135587" w:rsidRPr="00383667" w:rsidRDefault="008A1952" w:rsidP="005714FA">
      <w:pPr>
        <w:pStyle w:val="2f3"/>
        <w:rPr>
          <w:rFonts w:cs="Huawei Sans"/>
        </w:rPr>
      </w:pPr>
      <w:r w:rsidRPr="00497E5B">
        <w:rPr>
          <w:rFonts w:cs="Huawei Sans"/>
        </w:rPr>
        <w:t>nor</w:t>
      </w:r>
      <w:r w:rsidRPr="00383667">
        <w:rPr>
          <w:rFonts w:cs="Huawei Sans"/>
        </w:rPr>
        <w:t xml:space="preserve">  : normal          [2]</w:t>
      </w:r>
    </w:p>
    <w:p w14:paraId="1EE491B8" w14:textId="77777777" w:rsidR="00135587" w:rsidRPr="00383667" w:rsidRDefault="008A1952" w:rsidP="005714FA">
      <w:pPr>
        <w:pStyle w:val="2f3"/>
        <w:rPr>
          <w:rFonts w:cs="Huawei Sans"/>
        </w:rPr>
      </w:pPr>
      <w:r w:rsidRPr="00383667">
        <w:rPr>
          <w:rFonts w:cs="Huawei Sans"/>
        </w:rPr>
        <w:t>---------------------------------------------------------------------------------------</w:t>
      </w:r>
    </w:p>
    <w:p w14:paraId="251F85C1" w14:textId="7B47A01B" w:rsidR="00135587" w:rsidRPr="00383667" w:rsidRDefault="008A1952" w:rsidP="005714FA">
      <w:pPr>
        <w:pStyle w:val="2f3"/>
        <w:rPr>
          <w:rFonts w:cs="Huawei Sans"/>
        </w:rPr>
      </w:pPr>
      <w:r w:rsidRPr="00383667">
        <w:rPr>
          <w:rFonts w:cs="Huawei Sans"/>
        </w:rPr>
        <w:t xml:space="preserve">ID   MAC            Name Group </w:t>
      </w:r>
      <w:r w:rsidR="00CD3928">
        <w:rPr>
          <w:rFonts w:cs="Huawei Sans"/>
        </w:rPr>
        <w:t xml:space="preserve">   </w:t>
      </w:r>
      <w:r w:rsidRPr="00383667">
        <w:rPr>
          <w:rFonts w:cs="Huawei Sans"/>
        </w:rPr>
        <w:t xml:space="preserve"> IP         </w:t>
      </w:r>
      <w:r w:rsidR="00CD3928">
        <w:rPr>
          <w:rFonts w:cs="Huawei Sans"/>
        </w:rPr>
        <w:t xml:space="preserve"> </w:t>
      </w:r>
      <w:r w:rsidRPr="00383667">
        <w:rPr>
          <w:rFonts w:cs="Huawei Sans"/>
        </w:rPr>
        <w:t xml:space="preserve"> Type                 State STA Uptime</w:t>
      </w:r>
    </w:p>
    <w:p w14:paraId="4D9B9937" w14:textId="77777777" w:rsidR="00135587" w:rsidRPr="00383667" w:rsidRDefault="008A1952" w:rsidP="005714FA">
      <w:pPr>
        <w:pStyle w:val="2f3"/>
        <w:rPr>
          <w:rFonts w:cs="Huawei Sans"/>
        </w:rPr>
      </w:pPr>
      <w:r w:rsidRPr="00383667">
        <w:rPr>
          <w:rFonts w:cs="Huawei Sans"/>
        </w:rPr>
        <w:t>---------------------------------------------------------------------------------------</w:t>
      </w:r>
    </w:p>
    <w:p w14:paraId="0AD57527" w14:textId="77777777" w:rsidR="00135587" w:rsidRPr="00383667" w:rsidRDefault="008A1952" w:rsidP="005714FA">
      <w:pPr>
        <w:pStyle w:val="2f3"/>
        <w:rPr>
          <w:rFonts w:cs="Huawei Sans"/>
        </w:rPr>
      </w:pPr>
      <w:r w:rsidRPr="00383667">
        <w:rPr>
          <w:rFonts w:cs="Huawei Sans"/>
        </w:rPr>
        <w:t xml:space="preserve">0    00e0-fc6e-2890    ap1  depart </w:t>
      </w:r>
      <w:r w:rsidRPr="00383667">
        <w:rPr>
          <w:rFonts w:cs="Huawei Sans"/>
        </w:rPr>
        <w:tab/>
      </w:r>
      <w:r w:rsidRPr="00383667">
        <w:rPr>
          <w:rFonts w:cs="Huawei Sans"/>
        </w:rPr>
        <w:tab/>
        <w:t xml:space="preserve">10.0.10.253   AirEngine5760-10      </w:t>
      </w:r>
      <w:r w:rsidRPr="00383667">
        <w:rPr>
          <w:rFonts w:cs="Huawei Sans"/>
          <w:color w:val="EC7061"/>
          <w:shd w:val="clear" w:color="auto" w:fill="D9D9D9"/>
        </w:rPr>
        <w:t xml:space="preserve">nor </w:t>
      </w:r>
      <w:r w:rsidRPr="00383667">
        <w:rPr>
          <w:rFonts w:cs="Huawei Sans"/>
        </w:rPr>
        <w:t xml:space="preserve">  0   2S</w:t>
      </w:r>
    </w:p>
    <w:p w14:paraId="15A06610" w14:textId="77777777" w:rsidR="00135587" w:rsidRPr="00383667" w:rsidRDefault="008A1952" w:rsidP="005714FA">
      <w:pPr>
        <w:pStyle w:val="2f3"/>
        <w:rPr>
          <w:rStyle w:val="2f4"/>
          <w:rFonts w:cs="Huawei Sans"/>
          <w:shd w:val="clear" w:color="auto" w:fill="auto"/>
        </w:rPr>
      </w:pPr>
      <w:r w:rsidRPr="00383667">
        <w:rPr>
          <w:rFonts w:cs="Huawei Sans"/>
        </w:rPr>
        <w:t>1    00e0-fcde-1990    ap2  depart</w:t>
      </w:r>
      <w:r w:rsidRPr="00383667">
        <w:rPr>
          <w:rFonts w:cs="Huawei Sans"/>
        </w:rPr>
        <w:tab/>
      </w:r>
      <w:r w:rsidRPr="00383667">
        <w:rPr>
          <w:rFonts w:cs="Huawei Sans"/>
        </w:rPr>
        <w:tab/>
        <w:t xml:space="preserve"> 10.0.10.254   AirEngine5760-10      </w:t>
      </w:r>
      <w:r w:rsidRPr="00383667">
        <w:rPr>
          <w:rFonts w:cs="Huawei Sans"/>
          <w:color w:val="EC7061"/>
          <w:shd w:val="clear" w:color="auto" w:fill="D9D9D9"/>
        </w:rPr>
        <w:t xml:space="preserve">nor </w:t>
      </w:r>
      <w:r w:rsidRPr="00383667">
        <w:rPr>
          <w:rStyle w:val="2f4"/>
          <w:rFonts w:cs="Huawei Sans"/>
          <w:shd w:val="clear" w:color="auto" w:fill="auto"/>
        </w:rPr>
        <w:t xml:space="preserve">  0   2S</w:t>
      </w:r>
    </w:p>
    <w:p w14:paraId="318D2542" w14:textId="77777777" w:rsidR="00135587" w:rsidRPr="00383667" w:rsidRDefault="008A1952" w:rsidP="005714FA">
      <w:pPr>
        <w:pStyle w:val="2f3"/>
        <w:rPr>
          <w:rFonts w:cs="Huawei Sans"/>
        </w:rPr>
      </w:pPr>
      <w:r w:rsidRPr="00383667">
        <w:rPr>
          <w:rFonts w:cs="Huawei Sans"/>
        </w:rPr>
        <w:t>---------------------------------------------------------------------------------------</w:t>
      </w:r>
    </w:p>
    <w:p w14:paraId="06EDF8A4" w14:textId="77777777" w:rsidR="00135587" w:rsidRPr="00383667" w:rsidRDefault="008A1952" w:rsidP="005714FA">
      <w:pPr>
        <w:pStyle w:val="2f3"/>
        <w:rPr>
          <w:rFonts w:cs="Huawei Sans"/>
        </w:rPr>
      </w:pPr>
      <w:r w:rsidRPr="00383667">
        <w:rPr>
          <w:rFonts w:cs="Huawei Sans"/>
        </w:rPr>
        <w:t>Total: 2</w:t>
      </w:r>
    </w:p>
    <w:p w14:paraId="27C03D05" w14:textId="77777777" w:rsidR="00135587" w:rsidRPr="00383667" w:rsidRDefault="008A1952" w:rsidP="005714FA">
      <w:pPr>
        <w:pStyle w:val="1e"/>
      </w:pPr>
      <w:r w:rsidRPr="00383667">
        <w:t xml:space="preserve">The CAPWAP heartbeat detection time is </w:t>
      </w:r>
      <w:r w:rsidRPr="00497E5B">
        <w:t>25s</w:t>
      </w:r>
      <w:r w:rsidRPr="00383667">
        <w:t>. If no response is received after three heartbeat timeouts, the peer end is considered faulty. Therefore, the AP status change can be displayed on the standby AC at least 75 seconds later.</w:t>
      </w:r>
    </w:p>
    <w:p w14:paraId="17D70EF3" w14:textId="77777777" w:rsidR="00135587" w:rsidRPr="00383667" w:rsidRDefault="008A1952" w:rsidP="005714FA">
      <w:pPr>
        <w:pStyle w:val="1e"/>
      </w:pPr>
      <w:r w:rsidRPr="00383667">
        <w:t>The AP status on AC2 changes from standby to normal, but no STA goes online. When an active/standby switchover is implemented between two ACs, STAs using open system authentication remain connected to APs while STAs using other authentication modes are disconnected and need to go online again by default.</w:t>
      </w:r>
    </w:p>
    <w:p w14:paraId="54BEC053" w14:textId="3170BDFA" w:rsidR="001F4559" w:rsidRPr="00383667" w:rsidRDefault="008A1952" w:rsidP="005714FA">
      <w:pPr>
        <w:pStyle w:val="1e"/>
      </w:pPr>
      <w:r w:rsidRPr="00383667">
        <w:t xml:space="preserve">In this case, </w:t>
      </w:r>
      <w:r w:rsidR="00581850">
        <w:t>reassociate</w:t>
      </w:r>
      <w:r w:rsidRPr="00383667">
        <w:t xml:space="preserve"> the STA </w:t>
      </w:r>
      <w:r w:rsidR="00581850">
        <w:t>with</w:t>
      </w:r>
      <w:r w:rsidRPr="00383667">
        <w:t xml:space="preserve"> the SSID </w:t>
      </w:r>
      <w:r w:rsidRPr="00383667">
        <w:rPr>
          <w:b/>
          <w:bCs/>
        </w:rPr>
        <w:t>LB</w:t>
      </w:r>
      <w:r w:rsidRPr="00383667">
        <w:t>.</w:t>
      </w:r>
    </w:p>
    <w:p w14:paraId="74EE703B" w14:textId="4CF7AD43" w:rsidR="00135587" w:rsidRPr="00383667" w:rsidRDefault="008A1952" w:rsidP="005714FA">
      <w:pPr>
        <w:pStyle w:val="1e"/>
      </w:pPr>
      <w:r w:rsidRPr="00383667">
        <w:t># Check STA information on AC2.</w:t>
      </w:r>
    </w:p>
    <w:p w14:paraId="18DE5ECA" w14:textId="77777777" w:rsidR="00135587" w:rsidRPr="00383667" w:rsidRDefault="008A1952" w:rsidP="005714FA">
      <w:pPr>
        <w:pStyle w:val="2f3"/>
        <w:rPr>
          <w:rFonts w:cs="Huawei Sans"/>
        </w:rPr>
      </w:pPr>
      <w:r w:rsidRPr="00383667">
        <w:rPr>
          <w:rFonts w:cs="Huawei Sans"/>
        </w:rPr>
        <w:t>&lt;AC2&gt;display station all</w:t>
      </w:r>
    </w:p>
    <w:p w14:paraId="2EA32F14" w14:textId="77777777" w:rsidR="00135587" w:rsidRPr="00383667" w:rsidRDefault="008A1952" w:rsidP="005714FA">
      <w:pPr>
        <w:pStyle w:val="2f3"/>
        <w:rPr>
          <w:rFonts w:cs="Huawei Sans"/>
        </w:rPr>
      </w:pPr>
      <w:r w:rsidRPr="00383667">
        <w:rPr>
          <w:rFonts w:cs="Huawei Sans"/>
        </w:rPr>
        <w:t xml:space="preserve">Rf/WLAN: Radio ID/WLAN ID                                                     </w:t>
      </w:r>
    </w:p>
    <w:p w14:paraId="7051F6B5" w14:textId="77777777" w:rsidR="00135587" w:rsidRPr="00383667" w:rsidRDefault="008A1952" w:rsidP="005714FA">
      <w:pPr>
        <w:pStyle w:val="2f3"/>
        <w:rPr>
          <w:rFonts w:cs="Huawei Sans"/>
        </w:rPr>
      </w:pPr>
      <w:r w:rsidRPr="00383667">
        <w:rPr>
          <w:rFonts w:cs="Huawei Sans"/>
        </w:rPr>
        <w:t xml:space="preserve">Rx/Tx: link receive rate/link transmit rate(Mbps)                             </w:t>
      </w:r>
    </w:p>
    <w:p w14:paraId="261E2261" w14:textId="77777777" w:rsidR="00135587" w:rsidRPr="00383667" w:rsidRDefault="008A1952" w:rsidP="005714FA">
      <w:pPr>
        <w:pStyle w:val="2f3"/>
        <w:rPr>
          <w:rFonts w:cs="Huawei Sans"/>
        </w:rPr>
      </w:pPr>
      <w:r w:rsidRPr="00383667">
        <w:rPr>
          <w:rFonts w:cs="Huawei Sans"/>
        </w:rPr>
        <w:t>--------------------------------------------------------------------------------------------------</w:t>
      </w:r>
    </w:p>
    <w:p w14:paraId="0CF0B70A" w14:textId="05D61589" w:rsidR="00135587" w:rsidRPr="00383667" w:rsidRDefault="008A1952" w:rsidP="005714FA">
      <w:pPr>
        <w:pStyle w:val="2f3"/>
        <w:rPr>
          <w:rFonts w:cs="Huawei Sans"/>
        </w:rPr>
      </w:pPr>
      <w:r w:rsidRPr="00383667">
        <w:rPr>
          <w:rFonts w:cs="Huawei Sans"/>
        </w:rPr>
        <w:t xml:space="preserve">STA MAC          AP ID Ap name  Rf/WLAN  Band  Type  Rx/Tx      RSSI  VLAN IP address  SSID   </w:t>
      </w:r>
    </w:p>
    <w:p w14:paraId="74D1EF3C" w14:textId="77777777" w:rsidR="00135587" w:rsidRPr="00383667" w:rsidRDefault="008A1952" w:rsidP="005714FA">
      <w:pPr>
        <w:pStyle w:val="2f3"/>
        <w:rPr>
          <w:rFonts w:cs="Huawei Sans"/>
        </w:rPr>
      </w:pPr>
      <w:r w:rsidRPr="00383667">
        <w:rPr>
          <w:rFonts w:cs="Huawei Sans"/>
        </w:rPr>
        <w:t>--------------------------------------------------------------------------------------------------</w:t>
      </w:r>
    </w:p>
    <w:p w14:paraId="3E0E32D9" w14:textId="0104E7A3" w:rsidR="00135587" w:rsidRPr="00383667" w:rsidRDefault="008A1952" w:rsidP="005714FA">
      <w:pPr>
        <w:pStyle w:val="2f3"/>
        <w:rPr>
          <w:rFonts w:cs="Huawei Sans"/>
        </w:rPr>
      </w:pPr>
      <w:r w:rsidRPr="00383667">
        <w:rPr>
          <w:rFonts w:cs="Huawei Sans"/>
        </w:rPr>
        <w:t xml:space="preserve">5489-986f-73ad         0     ap1      0/1      2.4G     -     -/-        -      11  10.0.11.254 LB   </w:t>
      </w:r>
    </w:p>
    <w:p w14:paraId="3A4B8D25" w14:textId="77777777" w:rsidR="00135587" w:rsidRPr="00383667" w:rsidRDefault="008A1952" w:rsidP="005714FA">
      <w:pPr>
        <w:pStyle w:val="2f3"/>
        <w:rPr>
          <w:rFonts w:cs="Huawei Sans"/>
        </w:rPr>
      </w:pPr>
      <w:r w:rsidRPr="00383667">
        <w:rPr>
          <w:rFonts w:cs="Huawei Sans"/>
        </w:rPr>
        <w:t>--------------------------------------------------------------------------------------------------</w:t>
      </w:r>
    </w:p>
    <w:p w14:paraId="6C5154C4" w14:textId="77777777" w:rsidR="00135587" w:rsidRPr="00383667" w:rsidRDefault="008A1952" w:rsidP="005714FA">
      <w:pPr>
        <w:pStyle w:val="2f3"/>
        <w:rPr>
          <w:rFonts w:cs="Huawei Sans"/>
        </w:rPr>
      </w:pPr>
      <w:r w:rsidRPr="00383667">
        <w:rPr>
          <w:rFonts w:cs="Huawei Sans"/>
        </w:rPr>
        <w:t>Total: 1 2.4G: 1 5G: 0</w:t>
      </w:r>
    </w:p>
    <w:p w14:paraId="0189176F" w14:textId="77777777" w:rsidR="00135587" w:rsidRPr="00383667" w:rsidRDefault="008A1952" w:rsidP="005714FA">
      <w:pPr>
        <w:pStyle w:val="1e"/>
      </w:pPr>
      <w:r w:rsidRPr="00383667">
        <w:t>STA information is displayed on AC2.</w:t>
      </w:r>
    </w:p>
    <w:p w14:paraId="7323FFF2" w14:textId="77777777" w:rsidR="00135587" w:rsidRPr="00383667" w:rsidRDefault="008A1952" w:rsidP="005714FA">
      <w:pPr>
        <w:pStyle w:val="End"/>
        <w:rPr>
          <w:rFonts w:ascii="Huawei Sans" w:hAnsi="Huawei Sans" w:cs="Huawei Sans"/>
        </w:rPr>
      </w:pPr>
      <w:r w:rsidRPr="00383667">
        <w:rPr>
          <w:rFonts w:ascii="Huawei Sans" w:hAnsi="Huawei Sans" w:cs="Huawei Sans"/>
        </w:rPr>
        <w:t>----End</w:t>
      </w:r>
    </w:p>
    <w:p w14:paraId="059E3235" w14:textId="77777777" w:rsidR="00135587" w:rsidRPr="00383667" w:rsidRDefault="008A1952" w:rsidP="004027AB">
      <w:pPr>
        <w:pStyle w:val="3"/>
      </w:pPr>
      <w:bookmarkStart w:id="166" w:name="_Toc49940084"/>
      <w:r w:rsidRPr="00383667">
        <w:lastRenderedPageBreak/>
        <w:t>Quiz</w:t>
      </w:r>
      <w:bookmarkEnd w:id="166"/>
    </w:p>
    <w:p w14:paraId="02E65BB5" w14:textId="77777777" w:rsidR="00135587" w:rsidRPr="00383667" w:rsidRDefault="008A1952" w:rsidP="005714FA">
      <w:pPr>
        <w:pStyle w:val="1e"/>
      </w:pPr>
      <w:r w:rsidRPr="00383667">
        <w:t>How many CAPWAP control channels are established between an AP and ACs when dual-link cold backup is deployed?</w:t>
      </w:r>
    </w:p>
    <w:p w14:paraId="1D2E3728" w14:textId="6ED5FD89" w:rsidR="00135587" w:rsidRPr="00383667" w:rsidRDefault="008A1952" w:rsidP="004027AB">
      <w:pPr>
        <w:pStyle w:val="3"/>
      </w:pPr>
      <w:bookmarkStart w:id="167" w:name="_Toc49940085"/>
      <w:r w:rsidRPr="00383667">
        <w:t>Configuration Reference</w:t>
      </w:r>
      <w:bookmarkEnd w:id="167"/>
    </w:p>
    <w:p w14:paraId="4986A79F" w14:textId="410FDCB9" w:rsidR="00135587" w:rsidRPr="00383667" w:rsidRDefault="00CD3928" w:rsidP="005714FA">
      <w:pPr>
        <w:pStyle w:val="1e"/>
      </w:pPr>
      <w:r>
        <w:t>Configuration on S3</w:t>
      </w:r>
    </w:p>
    <w:p w14:paraId="257C6561" w14:textId="77777777" w:rsidR="00135587" w:rsidRPr="00383667" w:rsidRDefault="008A1952" w:rsidP="005714FA">
      <w:pPr>
        <w:pStyle w:val="2f3"/>
        <w:rPr>
          <w:rFonts w:cs="Huawei Sans"/>
        </w:rPr>
      </w:pPr>
      <w:r w:rsidRPr="00383667">
        <w:rPr>
          <w:rFonts w:cs="Huawei Sans"/>
        </w:rPr>
        <w:t>#</w:t>
      </w:r>
    </w:p>
    <w:p w14:paraId="21AF7A72" w14:textId="77777777" w:rsidR="00135587" w:rsidRPr="00383667" w:rsidRDefault="008A1952" w:rsidP="005714FA">
      <w:pPr>
        <w:pStyle w:val="2f3"/>
        <w:rPr>
          <w:rFonts w:cs="Huawei Sans"/>
        </w:rPr>
      </w:pPr>
      <w:r w:rsidRPr="00497E5B">
        <w:rPr>
          <w:rFonts w:cs="Huawei Sans"/>
        </w:rPr>
        <w:t>sysname</w:t>
      </w:r>
      <w:r w:rsidRPr="00383667">
        <w:rPr>
          <w:rFonts w:cs="Huawei Sans"/>
        </w:rPr>
        <w:t xml:space="preserve"> S3</w:t>
      </w:r>
    </w:p>
    <w:p w14:paraId="67586530" w14:textId="77777777" w:rsidR="00135587" w:rsidRPr="00383667" w:rsidRDefault="008A1952" w:rsidP="005714FA">
      <w:pPr>
        <w:pStyle w:val="2f3"/>
        <w:rPr>
          <w:rFonts w:cs="Huawei Sans"/>
        </w:rPr>
      </w:pPr>
      <w:r w:rsidRPr="00383667">
        <w:rPr>
          <w:rFonts w:cs="Huawei Sans"/>
        </w:rPr>
        <w:t>#</w:t>
      </w:r>
    </w:p>
    <w:p w14:paraId="2E6F70A7"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10 to 11 100 </w:t>
      </w:r>
    </w:p>
    <w:p w14:paraId="62741B58" w14:textId="77777777" w:rsidR="00135587" w:rsidRPr="00383667" w:rsidRDefault="008A1952" w:rsidP="005714FA">
      <w:pPr>
        <w:pStyle w:val="2f3"/>
        <w:rPr>
          <w:rFonts w:cs="Huawei Sans"/>
        </w:rPr>
      </w:pPr>
      <w:r w:rsidRPr="00383667">
        <w:rPr>
          <w:rFonts w:cs="Huawei Sans"/>
        </w:rPr>
        <w:t>#</w:t>
      </w:r>
    </w:p>
    <w:p w14:paraId="7F146092" w14:textId="77777777" w:rsidR="00135587" w:rsidRPr="00383667" w:rsidRDefault="008A1952" w:rsidP="005714FA">
      <w:pPr>
        <w:pStyle w:val="2f3"/>
        <w:rPr>
          <w:rFonts w:cs="Huawei Sans"/>
        </w:rPr>
      </w:pPr>
      <w:r w:rsidRPr="00497E5B">
        <w:rPr>
          <w:rFonts w:cs="Huawei Sans"/>
        </w:rPr>
        <w:t>dhcp</w:t>
      </w:r>
      <w:r w:rsidRPr="00383667">
        <w:rPr>
          <w:rFonts w:cs="Huawei Sans"/>
        </w:rPr>
        <w:t xml:space="preserve"> enable</w:t>
      </w:r>
    </w:p>
    <w:p w14:paraId="13555850" w14:textId="77777777" w:rsidR="00135587" w:rsidRPr="00383667" w:rsidRDefault="008A1952" w:rsidP="005714FA">
      <w:pPr>
        <w:pStyle w:val="2f3"/>
        <w:rPr>
          <w:rFonts w:cs="Huawei Sans"/>
        </w:rPr>
      </w:pPr>
      <w:r w:rsidRPr="00383667">
        <w:rPr>
          <w:rFonts w:cs="Huawei Sans"/>
        </w:rPr>
        <w:t>#</w:t>
      </w:r>
    </w:p>
    <w:p w14:paraId="74EBAB09"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pool </w:t>
      </w:r>
      <w:r w:rsidRPr="00497E5B">
        <w:rPr>
          <w:rFonts w:cs="Huawei Sans"/>
        </w:rPr>
        <w:t>ap</w:t>
      </w:r>
    </w:p>
    <w:p w14:paraId="6DF3813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10.0.10.1</w:t>
      </w:r>
    </w:p>
    <w:p w14:paraId="7D81CC3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10.0.10.0 mask 255.255.255.0</w:t>
      </w:r>
    </w:p>
    <w:p w14:paraId="5B62879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option</w:t>
      </w:r>
      <w:r w:rsidRPr="00383667">
        <w:rPr>
          <w:rFonts w:cs="Huawei Sans"/>
        </w:rPr>
        <w:t xml:space="preserve"> 43 sub-option 3 ascii 10.0.100.254</w:t>
      </w:r>
    </w:p>
    <w:p w14:paraId="634FFA90" w14:textId="77777777" w:rsidR="00135587" w:rsidRPr="00383667" w:rsidRDefault="008A1952" w:rsidP="005714FA">
      <w:pPr>
        <w:pStyle w:val="2f3"/>
        <w:rPr>
          <w:rFonts w:cs="Huawei Sans"/>
        </w:rPr>
      </w:pPr>
      <w:r w:rsidRPr="00383667">
        <w:rPr>
          <w:rFonts w:cs="Huawei Sans"/>
        </w:rPr>
        <w:t>#</w:t>
      </w:r>
    </w:p>
    <w:p w14:paraId="1F87DB5C"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pool service</w:t>
      </w:r>
    </w:p>
    <w:p w14:paraId="55510B1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gateway-list</w:t>
      </w:r>
      <w:r w:rsidRPr="00383667">
        <w:rPr>
          <w:rFonts w:cs="Huawei Sans"/>
        </w:rPr>
        <w:t xml:space="preserve"> 10.0.11.1</w:t>
      </w:r>
    </w:p>
    <w:p w14:paraId="474F42A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network</w:t>
      </w:r>
      <w:r w:rsidRPr="00383667">
        <w:rPr>
          <w:rFonts w:cs="Huawei Sans"/>
        </w:rPr>
        <w:t xml:space="preserve"> 10.0.11.0 mask 255.255.255.0</w:t>
      </w:r>
    </w:p>
    <w:p w14:paraId="375920F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dns-list</w:t>
      </w:r>
      <w:r w:rsidRPr="00383667">
        <w:rPr>
          <w:rFonts w:cs="Huawei Sans"/>
        </w:rPr>
        <w:t xml:space="preserve"> 10.0.11.1</w:t>
      </w:r>
    </w:p>
    <w:p w14:paraId="2D8744F7" w14:textId="77777777" w:rsidR="00135587" w:rsidRPr="00383667" w:rsidRDefault="008A1952" w:rsidP="005714FA">
      <w:pPr>
        <w:pStyle w:val="2f3"/>
        <w:rPr>
          <w:rFonts w:cs="Huawei Sans"/>
        </w:rPr>
      </w:pPr>
      <w:r w:rsidRPr="00383667">
        <w:rPr>
          <w:rFonts w:cs="Huawei Sans"/>
        </w:rPr>
        <w:t>#</w:t>
      </w:r>
    </w:p>
    <w:p w14:paraId="3B53E143"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w:t>
      </w:r>
    </w:p>
    <w:p w14:paraId="3ACD610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ap_mgnt</w:t>
      </w:r>
    </w:p>
    <w:p w14:paraId="1D23CE4B"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10.0.10.1 255.255.255.0</w:t>
      </w:r>
    </w:p>
    <w:p w14:paraId="0622D10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global</w:t>
      </w:r>
    </w:p>
    <w:p w14:paraId="101E3AAA" w14:textId="77777777" w:rsidR="00135587" w:rsidRPr="00383667" w:rsidRDefault="008A1952" w:rsidP="005714FA">
      <w:pPr>
        <w:pStyle w:val="2f3"/>
        <w:rPr>
          <w:rFonts w:cs="Huawei Sans"/>
        </w:rPr>
      </w:pPr>
      <w:r w:rsidRPr="00383667">
        <w:rPr>
          <w:rFonts w:cs="Huawei Sans"/>
        </w:rPr>
        <w:t>#</w:t>
      </w:r>
    </w:p>
    <w:p w14:paraId="5F9B8425"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Vlanif11</w:t>
      </w:r>
    </w:p>
    <w:p w14:paraId="0D63820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ap_service</w:t>
      </w:r>
    </w:p>
    <w:p w14:paraId="60FDA36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10.0.11.1 255.255.255.0</w:t>
      </w:r>
    </w:p>
    <w:p w14:paraId="34BF18CB"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dhcp</w:t>
      </w:r>
      <w:r w:rsidRPr="00383667">
        <w:rPr>
          <w:rFonts w:cs="Huawei Sans"/>
        </w:rPr>
        <w:t xml:space="preserve"> select global</w:t>
      </w:r>
    </w:p>
    <w:p w14:paraId="4C0C3E7A" w14:textId="77777777" w:rsidR="00135587" w:rsidRPr="00383667" w:rsidRDefault="008A1952" w:rsidP="005714FA">
      <w:pPr>
        <w:pStyle w:val="2f3"/>
        <w:rPr>
          <w:rFonts w:cs="Huawei Sans"/>
        </w:rPr>
      </w:pPr>
      <w:r w:rsidRPr="00383667">
        <w:rPr>
          <w:rFonts w:cs="Huawei Sans"/>
        </w:rPr>
        <w:t>#</w:t>
      </w:r>
    </w:p>
    <w:p w14:paraId="1438D0EF"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Vlanif100</w:t>
      </w:r>
    </w:p>
    <w:p w14:paraId="32E00F9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to_AC</w:t>
      </w:r>
    </w:p>
    <w:p w14:paraId="63FBA23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10.0.100.3 255.255.255.0</w:t>
      </w:r>
    </w:p>
    <w:p w14:paraId="67D9B4B0" w14:textId="77777777" w:rsidR="00135587" w:rsidRPr="00383667" w:rsidRDefault="008A1952" w:rsidP="005714FA">
      <w:pPr>
        <w:pStyle w:val="2f3"/>
        <w:rPr>
          <w:rFonts w:cs="Huawei Sans"/>
        </w:rPr>
      </w:pPr>
      <w:r w:rsidRPr="00383667">
        <w:rPr>
          <w:rFonts w:cs="Huawei Sans"/>
        </w:rPr>
        <w:t>#</w:t>
      </w:r>
    </w:p>
    <w:p w14:paraId="5C115D30"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GigabitEthernet0/0/1</w:t>
      </w:r>
    </w:p>
    <w:p w14:paraId="68A0013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269B0CD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4ABEF059" w14:textId="77777777" w:rsidR="00135587" w:rsidRPr="00383667" w:rsidRDefault="008A1952" w:rsidP="005714FA">
      <w:pPr>
        <w:pStyle w:val="2f3"/>
        <w:rPr>
          <w:rFonts w:cs="Huawei Sans"/>
        </w:rPr>
      </w:pPr>
      <w:r w:rsidRPr="00383667">
        <w:rPr>
          <w:rFonts w:cs="Huawei Sans"/>
        </w:rPr>
        <w:t>#</w:t>
      </w:r>
    </w:p>
    <w:p w14:paraId="0F46F8D9"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GigabitEthernet0/0/2</w:t>
      </w:r>
    </w:p>
    <w:p w14:paraId="1CC936D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7D76479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747E7517" w14:textId="77777777" w:rsidR="00135587" w:rsidRPr="00383667" w:rsidRDefault="008A1952" w:rsidP="005714FA">
      <w:pPr>
        <w:pStyle w:val="2f3"/>
        <w:rPr>
          <w:rFonts w:cs="Huawei Sans"/>
        </w:rPr>
      </w:pPr>
      <w:r w:rsidRPr="00383667">
        <w:rPr>
          <w:rFonts w:cs="Huawei Sans"/>
        </w:rPr>
        <w:t>#</w:t>
      </w:r>
    </w:p>
    <w:p w14:paraId="7F6AAA00"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GigabitEthernet0/0/3</w:t>
      </w:r>
    </w:p>
    <w:p w14:paraId="7D45B44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6C246E6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to 11</w:t>
      </w:r>
    </w:p>
    <w:p w14:paraId="02D648D6" w14:textId="77777777" w:rsidR="00135587" w:rsidRPr="00383667" w:rsidRDefault="008A1952" w:rsidP="005714FA">
      <w:pPr>
        <w:pStyle w:val="2f3"/>
        <w:rPr>
          <w:rFonts w:cs="Huawei Sans"/>
        </w:rPr>
      </w:pPr>
      <w:r w:rsidRPr="00383667">
        <w:rPr>
          <w:rFonts w:cs="Huawei Sans"/>
        </w:rPr>
        <w:t>#</w:t>
      </w:r>
    </w:p>
    <w:p w14:paraId="45BDE65A"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GigabitEthernet0/0/4</w:t>
      </w:r>
    </w:p>
    <w:p w14:paraId="6D9D139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5B6862E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7CFED303" w14:textId="77777777" w:rsidR="00135587" w:rsidRPr="00383667" w:rsidRDefault="008A1952" w:rsidP="005714FA">
      <w:pPr>
        <w:pStyle w:val="2f3"/>
        <w:rPr>
          <w:rFonts w:cs="Huawei Sans"/>
        </w:rPr>
      </w:pPr>
      <w:r w:rsidRPr="00383667">
        <w:rPr>
          <w:rFonts w:cs="Huawei Sans"/>
        </w:rPr>
        <w:lastRenderedPageBreak/>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to 11</w:t>
      </w:r>
    </w:p>
    <w:p w14:paraId="20AB23C9" w14:textId="77777777" w:rsidR="00135587" w:rsidRPr="00383667" w:rsidRDefault="008A1952" w:rsidP="005714FA">
      <w:pPr>
        <w:pStyle w:val="2f3"/>
        <w:rPr>
          <w:rFonts w:cs="Huawei Sans"/>
        </w:rPr>
      </w:pPr>
      <w:r w:rsidRPr="00383667">
        <w:rPr>
          <w:rFonts w:cs="Huawei Sans"/>
        </w:rPr>
        <w:t>#</w:t>
      </w:r>
    </w:p>
    <w:p w14:paraId="54216B66" w14:textId="77777777" w:rsidR="001F4559" w:rsidRPr="00383667" w:rsidRDefault="008A1952" w:rsidP="005714FA">
      <w:pPr>
        <w:pStyle w:val="2f3"/>
        <w:rPr>
          <w:rFonts w:cs="Huawei Sans"/>
        </w:rPr>
      </w:pPr>
      <w:r w:rsidRPr="00497E5B">
        <w:rPr>
          <w:rFonts w:cs="Huawei Sans"/>
        </w:rPr>
        <w:t>return</w:t>
      </w:r>
    </w:p>
    <w:p w14:paraId="43E44C37" w14:textId="6C3B5FFD" w:rsidR="00135587" w:rsidRPr="00383667" w:rsidRDefault="005A706A" w:rsidP="005714FA">
      <w:pPr>
        <w:pStyle w:val="1e"/>
      </w:pPr>
      <w:r>
        <w:t>Configuration on S4</w:t>
      </w:r>
    </w:p>
    <w:p w14:paraId="20567F94" w14:textId="77777777" w:rsidR="00135587" w:rsidRPr="00383667" w:rsidRDefault="008A1952" w:rsidP="005714FA">
      <w:pPr>
        <w:pStyle w:val="2f3"/>
        <w:rPr>
          <w:rFonts w:cs="Huawei Sans"/>
        </w:rPr>
      </w:pPr>
      <w:r w:rsidRPr="00383667">
        <w:rPr>
          <w:rFonts w:cs="Huawei Sans"/>
        </w:rPr>
        <w:t>#</w:t>
      </w:r>
    </w:p>
    <w:p w14:paraId="258F67CB" w14:textId="77777777" w:rsidR="00135587" w:rsidRPr="00383667" w:rsidRDefault="008A1952" w:rsidP="005714FA">
      <w:pPr>
        <w:pStyle w:val="2f3"/>
        <w:rPr>
          <w:rFonts w:cs="Huawei Sans"/>
        </w:rPr>
      </w:pPr>
      <w:r w:rsidRPr="00497E5B">
        <w:rPr>
          <w:rFonts w:cs="Huawei Sans"/>
        </w:rPr>
        <w:t>sysname</w:t>
      </w:r>
      <w:r w:rsidRPr="00383667">
        <w:rPr>
          <w:rFonts w:cs="Huawei Sans"/>
        </w:rPr>
        <w:t xml:space="preserve"> S4</w:t>
      </w:r>
    </w:p>
    <w:p w14:paraId="16051DFE" w14:textId="77777777" w:rsidR="00135587" w:rsidRPr="00383667" w:rsidRDefault="008A1952" w:rsidP="005714FA">
      <w:pPr>
        <w:pStyle w:val="2f3"/>
        <w:rPr>
          <w:rFonts w:cs="Huawei Sans"/>
        </w:rPr>
      </w:pPr>
      <w:r w:rsidRPr="00383667">
        <w:rPr>
          <w:rFonts w:cs="Huawei Sans"/>
        </w:rPr>
        <w:t>#</w:t>
      </w:r>
    </w:p>
    <w:p w14:paraId="3CCD6752"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10 to 11 </w:t>
      </w:r>
    </w:p>
    <w:p w14:paraId="6BD7907E" w14:textId="77777777" w:rsidR="00135587" w:rsidRPr="00383667" w:rsidRDefault="008A1952" w:rsidP="005714FA">
      <w:pPr>
        <w:pStyle w:val="2f3"/>
        <w:rPr>
          <w:rFonts w:cs="Huawei Sans"/>
        </w:rPr>
      </w:pPr>
      <w:r w:rsidRPr="00383667">
        <w:rPr>
          <w:rFonts w:cs="Huawei Sans"/>
        </w:rPr>
        <w:t>#</w:t>
      </w:r>
    </w:p>
    <w:p w14:paraId="6EE321D9" w14:textId="77777777" w:rsidR="00135587" w:rsidRPr="00383667" w:rsidRDefault="008A1952" w:rsidP="005714FA">
      <w:pPr>
        <w:pStyle w:val="2f3"/>
        <w:rPr>
          <w:rFonts w:cs="Huawei Sans"/>
        </w:rPr>
      </w:pPr>
      <w:r w:rsidRPr="00383667">
        <w:rPr>
          <w:rFonts w:cs="Huawei Sans"/>
        </w:rPr>
        <w:t>#</w:t>
      </w:r>
    </w:p>
    <w:p w14:paraId="1A131016"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GigabitEthernet0/0/3</w:t>
      </w:r>
    </w:p>
    <w:p w14:paraId="4E56005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309C6B0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to 11</w:t>
      </w:r>
    </w:p>
    <w:p w14:paraId="79DEB4FC" w14:textId="77777777" w:rsidR="00135587" w:rsidRPr="00383667" w:rsidRDefault="008A1952" w:rsidP="005714FA">
      <w:pPr>
        <w:pStyle w:val="2f3"/>
        <w:rPr>
          <w:rFonts w:cs="Huawei Sans"/>
        </w:rPr>
      </w:pPr>
      <w:r w:rsidRPr="00383667">
        <w:rPr>
          <w:rFonts w:cs="Huawei Sans"/>
        </w:rPr>
        <w:t>#</w:t>
      </w:r>
    </w:p>
    <w:p w14:paraId="6DB5F233"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GigabitEthernet0/0/4</w:t>
      </w:r>
    </w:p>
    <w:p w14:paraId="056EC5B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1727214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w:t>
      </w:r>
      <w:r w:rsidRPr="00497E5B">
        <w:rPr>
          <w:rFonts w:cs="Huawei Sans"/>
        </w:rPr>
        <w:t>pvid</w:t>
      </w:r>
      <w:r w:rsidRPr="00383667">
        <w:rPr>
          <w:rFonts w:cs="Huawei Sans"/>
        </w:rPr>
        <w:t xml:space="preserve"> </w:t>
      </w:r>
      <w:r w:rsidRPr="00497E5B">
        <w:rPr>
          <w:rFonts w:cs="Huawei Sans"/>
        </w:rPr>
        <w:t>vlan</w:t>
      </w:r>
      <w:r w:rsidRPr="00383667">
        <w:rPr>
          <w:rFonts w:cs="Huawei Sans"/>
        </w:rPr>
        <w:t xml:space="preserve"> 10</w:t>
      </w:r>
    </w:p>
    <w:p w14:paraId="3F90F71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 to 11</w:t>
      </w:r>
    </w:p>
    <w:p w14:paraId="21ABF71D" w14:textId="77777777" w:rsidR="00135587" w:rsidRPr="00383667" w:rsidRDefault="008A1952" w:rsidP="005714FA">
      <w:pPr>
        <w:pStyle w:val="2f3"/>
        <w:rPr>
          <w:rFonts w:cs="Huawei Sans"/>
        </w:rPr>
      </w:pPr>
      <w:r w:rsidRPr="00383667">
        <w:rPr>
          <w:rFonts w:cs="Huawei Sans"/>
        </w:rPr>
        <w:t>#</w:t>
      </w:r>
    </w:p>
    <w:p w14:paraId="314D98C0" w14:textId="77777777" w:rsidR="001F4559" w:rsidRPr="00383667" w:rsidRDefault="008A1952" w:rsidP="005714FA">
      <w:pPr>
        <w:pStyle w:val="2f3"/>
        <w:rPr>
          <w:rFonts w:cs="Huawei Sans"/>
        </w:rPr>
      </w:pPr>
      <w:r w:rsidRPr="00497E5B">
        <w:rPr>
          <w:rFonts w:cs="Huawei Sans"/>
        </w:rPr>
        <w:t>return</w:t>
      </w:r>
    </w:p>
    <w:p w14:paraId="1C089FAC" w14:textId="3BFE93D8" w:rsidR="00135587" w:rsidRPr="00383667" w:rsidRDefault="005A706A" w:rsidP="005714FA">
      <w:pPr>
        <w:pStyle w:val="1e"/>
      </w:pPr>
      <w:r>
        <w:t>Configuration on AC1</w:t>
      </w:r>
    </w:p>
    <w:p w14:paraId="33CFE6EC" w14:textId="77777777" w:rsidR="00135587" w:rsidRPr="00383667" w:rsidRDefault="008A1952" w:rsidP="005714FA">
      <w:pPr>
        <w:pStyle w:val="2f3"/>
        <w:rPr>
          <w:rFonts w:cs="Huawei Sans"/>
        </w:rPr>
      </w:pPr>
      <w:r w:rsidRPr="00383667">
        <w:rPr>
          <w:rFonts w:cs="Huawei Sans"/>
        </w:rPr>
        <w:t>#</w:t>
      </w:r>
    </w:p>
    <w:p w14:paraId="671CDE1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sysname</w:t>
      </w:r>
      <w:r w:rsidRPr="00383667">
        <w:rPr>
          <w:rFonts w:cs="Huawei Sans"/>
        </w:rPr>
        <w:t xml:space="preserve"> AC1</w:t>
      </w:r>
    </w:p>
    <w:p w14:paraId="6EC2600A" w14:textId="77777777" w:rsidR="00135587" w:rsidRPr="00383667" w:rsidRDefault="008A1952" w:rsidP="005714FA">
      <w:pPr>
        <w:pStyle w:val="2f3"/>
        <w:rPr>
          <w:rFonts w:cs="Huawei Sans"/>
        </w:rPr>
      </w:pPr>
      <w:r w:rsidRPr="00383667">
        <w:rPr>
          <w:rFonts w:cs="Huawei Sans"/>
        </w:rPr>
        <w:t>#</w:t>
      </w:r>
    </w:p>
    <w:p w14:paraId="2CFC4F99"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100</w:t>
      </w:r>
    </w:p>
    <w:p w14:paraId="4DDD0C62" w14:textId="77777777" w:rsidR="00135587" w:rsidRPr="00383667" w:rsidRDefault="008A1952" w:rsidP="005714FA">
      <w:pPr>
        <w:pStyle w:val="2f3"/>
        <w:rPr>
          <w:rFonts w:cs="Huawei Sans"/>
        </w:rPr>
      </w:pPr>
      <w:r w:rsidRPr="00383667">
        <w:rPr>
          <w:rFonts w:cs="Huawei Sans"/>
        </w:rPr>
        <w:t>#</w:t>
      </w:r>
    </w:p>
    <w:p w14:paraId="53BC47C3"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Vlanif100</w:t>
      </w:r>
    </w:p>
    <w:p w14:paraId="74791E6B"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to_S3_CAPWAP</w:t>
      </w:r>
    </w:p>
    <w:p w14:paraId="01B25A5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10.0.100.1 255.255.255.0</w:t>
      </w:r>
    </w:p>
    <w:p w14:paraId="0F8A9BDA" w14:textId="77777777" w:rsidR="00135587" w:rsidRPr="00383667" w:rsidRDefault="008A1952" w:rsidP="005714FA">
      <w:pPr>
        <w:pStyle w:val="2f3"/>
        <w:rPr>
          <w:rFonts w:cs="Huawei Sans"/>
        </w:rPr>
      </w:pPr>
      <w:r w:rsidRPr="00383667">
        <w:rPr>
          <w:rFonts w:cs="Huawei Sans"/>
        </w:rPr>
        <w:t>#</w:t>
      </w:r>
    </w:p>
    <w:p w14:paraId="676A8807"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GigabitEthernet0/0/12</w:t>
      </w:r>
    </w:p>
    <w:p w14:paraId="551BA07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7550E93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56E4EE8B" w14:textId="77777777" w:rsidR="00135587" w:rsidRPr="00383667" w:rsidRDefault="008A1952" w:rsidP="005714FA">
      <w:pPr>
        <w:pStyle w:val="2f3"/>
        <w:rPr>
          <w:rFonts w:cs="Huawei Sans"/>
        </w:rPr>
      </w:pPr>
      <w:r w:rsidRPr="00383667">
        <w:rPr>
          <w:rFonts w:cs="Huawei Sans"/>
        </w:rPr>
        <w:t>#</w:t>
      </w:r>
    </w:p>
    <w:p w14:paraId="44F5308B"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route-static 10.0.10.0 255.255.255.0 10.0.100.3</w:t>
      </w:r>
    </w:p>
    <w:p w14:paraId="70FCA550" w14:textId="77777777" w:rsidR="00135587" w:rsidRPr="00383667" w:rsidRDefault="008A1952" w:rsidP="005714FA">
      <w:pPr>
        <w:pStyle w:val="2f3"/>
        <w:rPr>
          <w:rFonts w:cs="Huawei Sans"/>
        </w:rPr>
      </w:pPr>
      <w:r w:rsidRPr="00383667">
        <w:rPr>
          <w:rFonts w:cs="Huawei Sans"/>
        </w:rPr>
        <w:t>#</w:t>
      </w:r>
    </w:p>
    <w:p w14:paraId="002F5525" w14:textId="77777777" w:rsidR="00135587" w:rsidRPr="00383667" w:rsidRDefault="008A1952" w:rsidP="005714FA">
      <w:pPr>
        <w:pStyle w:val="2f3"/>
        <w:rPr>
          <w:rFonts w:cs="Huawei Sans"/>
        </w:rPr>
      </w:pPr>
      <w:r w:rsidRPr="00497E5B">
        <w:rPr>
          <w:rFonts w:cs="Huawei Sans"/>
        </w:rPr>
        <w:t>capwap</w:t>
      </w:r>
      <w:r w:rsidRPr="00383667">
        <w:rPr>
          <w:rFonts w:cs="Huawei Sans"/>
        </w:rPr>
        <w:t xml:space="preserve"> source interface vlanif100</w:t>
      </w:r>
    </w:p>
    <w:p w14:paraId="29ACD800" w14:textId="77777777" w:rsidR="00135587" w:rsidRPr="00383667" w:rsidRDefault="008A1952" w:rsidP="005714FA">
      <w:pPr>
        <w:pStyle w:val="2f3"/>
        <w:rPr>
          <w:rFonts w:cs="Huawei Sans"/>
        </w:rPr>
      </w:pPr>
      <w:r w:rsidRPr="00383667">
        <w:rPr>
          <w:rFonts w:cs="Huawei Sans"/>
        </w:rPr>
        <w:t>#</w:t>
      </w:r>
    </w:p>
    <w:p w14:paraId="5194E9CA" w14:textId="77777777" w:rsidR="00135587" w:rsidRPr="00383667" w:rsidRDefault="008A1952" w:rsidP="005714FA">
      <w:pPr>
        <w:pStyle w:val="2f3"/>
        <w:rPr>
          <w:rFonts w:cs="Huawei Sans"/>
        </w:rPr>
      </w:pPr>
      <w:r w:rsidRPr="00497E5B">
        <w:rPr>
          <w:rFonts w:cs="Huawei Sans"/>
        </w:rPr>
        <w:t>wlan</w:t>
      </w:r>
    </w:p>
    <w:p w14:paraId="3404BEF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ac</w:t>
      </w:r>
      <w:r w:rsidRPr="00383667">
        <w:rPr>
          <w:rFonts w:cs="Huawei Sans"/>
        </w:rPr>
        <w:t xml:space="preserve"> protect enable </w:t>
      </w:r>
      <w:r w:rsidRPr="00497E5B">
        <w:rPr>
          <w:rFonts w:cs="Huawei Sans"/>
        </w:rPr>
        <w:t>protect-ac</w:t>
      </w:r>
      <w:r w:rsidRPr="00383667">
        <w:rPr>
          <w:rFonts w:cs="Huawei Sans"/>
        </w:rPr>
        <w:t xml:space="preserve"> 10.0.100.2</w:t>
      </w:r>
    </w:p>
    <w:p w14:paraId="260631C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traffic-profile</w:t>
      </w:r>
      <w:r w:rsidRPr="00383667">
        <w:rPr>
          <w:rFonts w:cs="Huawei Sans"/>
        </w:rPr>
        <w:t xml:space="preserve"> name default</w:t>
      </w:r>
    </w:p>
    <w:p w14:paraId="6DAAF15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w:t>
      </w:r>
      <w:r w:rsidRPr="00497E5B">
        <w:rPr>
          <w:rFonts w:cs="Huawei Sans"/>
        </w:rPr>
        <w:t>name depart</w:t>
      </w:r>
    </w:p>
    <w:p w14:paraId="72EF88C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w:t>
      </w:r>
      <w:r w:rsidRPr="00383667">
        <w:rPr>
          <w:rFonts w:cs="Huawei Sans"/>
        </w:rPr>
        <w:t xml:space="preserve"> wpa2 psk pass-phrase huawei123 </w:t>
      </w:r>
      <w:r w:rsidRPr="00497E5B">
        <w:rPr>
          <w:rFonts w:cs="Huawei Sans"/>
        </w:rPr>
        <w:t>aes</w:t>
      </w:r>
    </w:p>
    <w:p w14:paraId="5322BAE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w:t>
      </w:r>
      <w:r w:rsidRPr="00497E5B">
        <w:rPr>
          <w:rFonts w:cs="Huawei Sans"/>
        </w:rPr>
        <w:t>name depart</w:t>
      </w:r>
    </w:p>
    <w:p w14:paraId="68A2898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w:t>
      </w:r>
      <w:r w:rsidRPr="00383667">
        <w:rPr>
          <w:rFonts w:cs="Huawei Sans"/>
        </w:rPr>
        <w:t xml:space="preserve"> LB</w:t>
      </w:r>
    </w:p>
    <w:p w14:paraId="309952C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w:t>
      </w:r>
      <w:r w:rsidRPr="00497E5B">
        <w:rPr>
          <w:rFonts w:cs="Huawei Sans"/>
        </w:rPr>
        <w:t>name depart</w:t>
      </w:r>
    </w:p>
    <w:p w14:paraId="50EA0E6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11</w:t>
      </w:r>
    </w:p>
    <w:p w14:paraId="4782ABF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depart</w:t>
      </w:r>
    </w:p>
    <w:p w14:paraId="0DAD1D6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depart</w:t>
      </w:r>
    </w:p>
    <w:p w14:paraId="30E1A5C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regulatory-domain-profile</w:t>
      </w:r>
      <w:r w:rsidRPr="00383667">
        <w:rPr>
          <w:rFonts w:cs="Huawei Sans"/>
        </w:rPr>
        <w:t xml:space="preserve"> name default</w:t>
      </w:r>
    </w:p>
    <w:p w14:paraId="545D510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w:t>
      </w:r>
      <w:r w:rsidRPr="00497E5B">
        <w:rPr>
          <w:rFonts w:cs="Huawei Sans"/>
        </w:rPr>
        <w:t>name depart</w:t>
      </w:r>
    </w:p>
    <w:p w14:paraId="3FD7057C" w14:textId="77777777" w:rsidR="00135587" w:rsidRPr="00383667" w:rsidRDefault="008A1952" w:rsidP="005714FA">
      <w:pPr>
        <w:pStyle w:val="2f3"/>
        <w:rPr>
          <w:rFonts w:cs="Huawei Sans"/>
        </w:rPr>
      </w:pPr>
      <w:r w:rsidRPr="00383667">
        <w:rPr>
          <w:rFonts w:cs="Huawei Sans"/>
        </w:rPr>
        <w:lastRenderedPageBreak/>
        <w:t xml:space="preserve">  </w:t>
      </w:r>
      <w:r w:rsidRPr="00497E5B">
        <w:rPr>
          <w:rFonts w:cs="Huawei Sans"/>
        </w:rPr>
        <w:t>radio</w:t>
      </w:r>
      <w:r w:rsidRPr="00383667">
        <w:rPr>
          <w:rFonts w:cs="Huawei Sans"/>
        </w:rPr>
        <w:t xml:space="preserve"> 0</w:t>
      </w:r>
    </w:p>
    <w:p w14:paraId="385805D0"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73DC1F2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1</w:t>
      </w:r>
    </w:p>
    <w:p w14:paraId="62183166"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14F4AF7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2</w:t>
      </w:r>
    </w:p>
    <w:p w14:paraId="1CBBDF4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2C7ED739"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name default</w:t>
      </w:r>
    </w:p>
    <w:p w14:paraId="1A45043A"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name ap-group1</w:t>
      </w:r>
    </w:p>
    <w:p w14:paraId="2FE5F8E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ap-id</w:t>
      </w:r>
      <w:r w:rsidRPr="00383667">
        <w:rPr>
          <w:rFonts w:cs="Huawei Sans"/>
        </w:rPr>
        <w:t xml:space="preserve"> 0 type-id 56 </w:t>
      </w:r>
      <w:r w:rsidRPr="00497E5B">
        <w:rPr>
          <w:rFonts w:cs="Huawei Sans"/>
        </w:rPr>
        <w:t>ap-mac</w:t>
      </w:r>
      <w:r w:rsidRPr="00383667">
        <w:rPr>
          <w:rFonts w:cs="Huawei Sans"/>
        </w:rPr>
        <w:t xml:space="preserve"> 00e0-fc6e-2890 </w:t>
      </w:r>
      <w:r w:rsidRPr="00497E5B">
        <w:rPr>
          <w:rFonts w:cs="Huawei Sans"/>
        </w:rPr>
        <w:t>ap-sn</w:t>
      </w:r>
      <w:r w:rsidRPr="00383667">
        <w:rPr>
          <w:rFonts w:cs="Huawei Sans"/>
        </w:rPr>
        <w:t xml:space="preserve"> 210235448310F30CF56D</w:t>
      </w:r>
    </w:p>
    <w:p w14:paraId="6352089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ap1</w:t>
      </w:r>
    </w:p>
    <w:p w14:paraId="3519C43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w:t>
      </w:r>
    </w:p>
    <w:p w14:paraId="6702EFF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ap-id</w:t>
      </w:r>
      <w:r w:rsidRPr="00383667">
        <w:rPr>
          <w:rFonts w:cs="Huawei Sans"/>
        </w:rPr>
        <w:t xml:space="preserve"> 1 type-id 56 </w:t>
      </w:r>
      <w:r w:rsidRPr="00497E5B">
        <w:rPr>
          <w:rFonts w:cs="Huawei Sans"/>
        </w:rPr>
        <w:t>ap-mac</w:t>
      </w:r>
      <w:r w:rsidRPr="00383667">
        <w:rPr>
          <w:rFonts w:cs="Huawei Sans"/>
        </w:rPr>
        <w:t xml:space="preserve"> 00e0-fcde-1990 </w:t>
      </w:r>
      <w:r w:rsidRPr="00497E5B">
        <w:rPr>
          <w:rFonts w:cs="Huawei Sans"/>
        </w:rPr>
        <w:t>ap-sn</w:t>
      </w:r>
      <w:r w:rsidRPr="00383667">
        <w:rPr>
          <w:rFonts w:cs="Huawei Sans"/>
        </w:rPr>
        <w:t xml:space="preserve"> 210235448310FA145341</w:t>
      </w:r>
    </w:p>
    <w:p w14:paraId="46A813D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ap2</w:t>
      </w:r>
    </w:p>
    <w:p w14:paraId="4DFBDA2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w:t>
      </w:r>
    </w:p>
    <w:p w14:paraId="749E111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provision-ap</w:t>
      </w:r>
    </w:p>
    <w:p w14:paraId="5841C28D" w14:textId="77777777" w:rsidR="00135587" w:rsidRPr="00383667" w:rsidRDefault="008A1952" w:rsidP="005714FA">
      <w:pPr>
        <w:pStyle w:val="2f3"/>
        <w:rPr>
          <w:rFonts w:cs="Huawei Sans"/>
        </w:rPr>
      </w:pPr>
      <w:r w:rsidRPr="00383667">
        <w:rPr>
          <w:rFonts w:cs="Huawei Sans"/>
        </w:rPr>
        <w:t>#</w:t>
      </w:r>
    </w:p>
    <w:p w14:paraId="16E3BFBB" w14:textId="77777777" w:rsidR="00135587" w:rsidRPr="00383667" w:rsidRDefault="008A1952" w:rsidP="005714FA">
      <w:pPr>
        <w:pStyle w:val="2f3"/>
        <w:rPr>
          <w:rFonts w:cs="Huawei Sans"/>
        </w:rPr>
      </w:pPr>
      <w:r w:rsidRPr="00383667">
        <w:rPr>
          <w:rFonts w:cs="Huawei Sans"/>
        </w:rPr>
        <w:t>Return</w:t>
      </w:r>
    </w:p>
    <w:p w14:paraId="21CC07E1" w14:textId="3960A210" w:rsidR="00135587" w:rsidRPr="00383667" w:rsidRDefault="005A706A" w:rsidP="005714FA">
      <w:pPr>
        <w:pStyle w:val="1e"/>
      </w:pPr>
      <w:r>
        <w:t>Configuration on AC2</w:t>
      </w:r>
    </w:p>
    <w:p w14:paraId="466C1CE5" w14:textId="77777777" w:rsidR="00135587" w:rsidRPr="00383667" w:rsidRDefault="008A1952" w:rsidP="005714FA">
      <w:pPr>
        <w:pStyle w:val="2f3"/>
        <w:rPr>
          <w:rFonts w:cs="Huawei Sans"/>
        </w:rPr>
      </w:pPr>
      <w:r w:rsidRPr="00383667">
        <w:rPr>
          <w:rFonts w:cs="Huawei Sans"/>
        </w:rPr>
        <w:t>#</w:t>
      </w:r>
    </w:p>
    <w:p w14:paraId="7DF21F1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sysname</w:t>
      </w:r>
      <w:r w:rsidRPr="00383667">
        <w:rPr>
          <w:rFonts w:cs="Huawei Sans"/>
        </w:rPr>
        <w:t xml:space="preserve"> AC2</w:t>
      </w:r>
    </w:p>
    <w:p w14:paraId="48A8D1A7" w14:textId="77777777" w:rsidR="00135587" w:rsidRPr="00383667" w:rsidRDefault="008A1952" w:rsidP="005714FA">
      <w:pPr>
        <w:pStyle w:val="2f3"/>
        <w:rPr>
          <w:rFonts w:cs="Huawei Sans"/>
        </w:rPr>
      </w:pPr>
      <w:r w:rsidRPr="00383667">
        <w:rPr>
          <w:rFonts w:cs="Huawei Sans"/>
        </w:rPr>
        <w:t>#</w:t>
      </w:r>
    </w:p>
    <w:p w14:paraId="32A300EE" w14:textId="77777777" w:rsidR="00135587" w:rsidRPr="00383667" w:rsidRDefault="008A1952" w:rsidP="005714FA">
      <w:pPr>
        <w:pStyle w:val="2f3"/>
        <w:rPr>
          <w:rFonts w:cs="Huawei Sans"/>
        </w:rPr>
      </w:pPr>
      <w:r w:rsidRPr="00497E5B">
        <w:rPr>
          <w:rFonts w:cs="Huawei Sans"/>
        </w:rPr>
        <w:t>vlan</w:t>
      </w:r>
      <w:r w:rsidRPr="00383667">
        <w:rPr>
          <w:rFonts w:cs="Huawei Sans"/>
        </w:rPr>
        <w:t xml:space="preserve"> batch 100</w:t>
      </w:r>
    </w:p>
    <w:p w14:paraId="451254C3" w14:textId="77777777" w:rsidR="00135587" w:rsidRPr="00383667" w:rsidRDefault="008A1952" w:rsidP="005714FA">
      <w:pPr>
        <w:pStyle w:val="2f3"/>
        <w:rPr>
          <w:rFonts w:cs="Huawei Sans"/>
        </w:rPr>
      </w:pPr>
      <w:r w:rsidRPr="00383667">
        <w:rPr>
          <w:rFonts w:cs="Huawei Sans"/>
        </w:rPr>
        <w:t>#</w:t>
      </w:r>
    </w:p>
    <w:p w14:paraId="26780EE9"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Vlanif100</w:t>
      </w:r>
    </w:p>
    <w:p w14:paraId="5B0DDA0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description</w:t>
      </w:r>
      <w:r w:rsidRPr="00383667">
        <w:rPr>
          <w:rFonts w:cs="Huawei Sans"/>
        </w:rPr>
        <w:t xml:space="preserve"> to_S3_CAPWAP</w:t>
      </w:r>
    </w:p>
    <w:p w14:paraId="467B3DFF"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ip</w:t>
      </w:r>
      <w:r w:rsidRPr="00383667">
        <w:rPr>
          <w:rFonts w:cs="Huawei Sans"/>
        </w:rPr>
        <w:t xml:space="preserve"> address 10.0.100.2 255.255.255.0</w:t>
      </w:r>
    </w:p>
    <w:p w14:paraId="6442ACBC" w14:textId="77777777" w:rsidR="00135587" w:rsidRPr="00383667" w:rsidRDefault="008A1952" w:rsidP="005714FA">
      <w:pPr>
        <w:pStyle w:val="2f3"/>
        <w:rPr>
          <w:rFonts w:cs="Huawei Sans"/>
        </w:rPr>
      </w:pPr>
      <w:r w:rsidRPr="00383667">
        <w:rPr>
          <w:rFonts w:cs="Huawei Sans"/>
        </w:rPr>
        <w:t>#</w:t>
      </w:r>
    </w:p>
    <w:p w14:paraId="5931A7CF" w14:textId="77777777" w:rsidR="00135587" w:rsidRPr="00383667" w:rsidRDefault="008A1952" w:rsidP="005714FA">
      <w:pPr>
        <w:pStyle w:val="2f3"/>
        <w:rPr>
          <w:rFonts w:cs="Huawei Sans"/>
        </w:rPr>
      </w:pPr>
      <w:r w:rsidRPr="00497E5B">
        <w:rPr>
          <w:rFonts w:cs="Huawei Sans"/>
        </w:rPr>
        <w:t>interface</w:t>
      </w:r>
      <w:r w:rsidRPr="00383667">
        <w:rPr>
          <w:rFonts w:cs="Huawei Sans"/>
        </w:rPr>
        <w:t xml:space="preserve"> GigabitEthernet0/0/13</w:t>
      </w:r>
    </w:p>
    <w:p w14:paraId="4978CF9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link-type trunk</w:t>
      </w:r>
    </w:p>
    <w:p w14:paraId="2B8735C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port</w:t>
      </w:r>
      <w:r w:rsidRPr="00383667">
        <w:rPr>
          <w:rFonts w:cs="Huawei Sans"/>
        </w:rPr>
        <w:t xml:space="preserve"> trunk allow-pass </w:t>
      </w:r>
      <w:r w:rsidRPr="00497E5B">
        <w:rPr>
          <w:rFonts w:cs="Huawei Sans"/>
        </w:rPr>
        <w:t>vlan</w:t>
      </w:r>
      <w:r w:rsidRPr="00383667">
        <w:rPr>
          <w:rFonts w:cs="Huawei Sans"/>
        </w:rPr>
        <w:t xml:space="preserve"> 100</w:t>
      </w:r>
    </w:p>
    <w:p w14:paraId="3E5A3A71" w14:textId="77777777" w:rsidR="00135587" w:rsidRPr="00383667" w:rsidRDefault="008A1952" w:rsidP="005714FA">
      <w:pPr>
        <w:pStyle w:val="2f3"/>
        <w:rPr>
          <w:rFonts w:cs="Huawei Sans"/>
        </w:rPr>
      </w:pPr>
      <w:r w:rsidRPr="00383667">
        <w:rPr>
          <w:rFonts w:cs="Huawei Sans"/>
        </w:rPr>
        <w:t>#</w:t>
      </w:r>
    </w:p>
    <w:p w14:paraId="366BC4BF" w14:textId="77777777" w:rsidR="00135587" w:rsidRPr="00383667" w:rsidRDefault="008A1952" w:rsidP="005714FA">
      <w:pPr>
        <w:pStyle w:val="2f3"/>
        <w:rPr>
          <w:rFonts w:cs="Huawei Sans"/>
        </w:rPr>
      </w:pPr>
      <w:r w:rsidRPr="00497E5B">
        <w:rPr>
          <w:rFonts w:cs="Huawei Sans"/>
        </w:rPr>
        <w:t>ip</w:t>
      </w:r>
      <w:r w:rsidRPr="00383667">
        <w:rPr>
          <w:rFonts w:cs="Huawei Sans"/>
        </w:rPr>
        <w:t xml:space="preserve"> route-static 10.0.10.0 255.255.255.0 10.0.100.3</w:t>
      </w:r>
    </w:p>
    <w:p w14:paraId="2459BF2E" w14:textId="77777777" w:rsidR="00135587" w:rsidRPr="00383667" w:rsidRDefault="008A1952" w:rsidP="005714FA">
      <w:pPr>
        <w:pStyle w:val="2f3"/>
        <w:rPr>
          <w:rFonts w:cs="Huawei Sans"/>
        </w:rPr>
      </w:pPr>
      <w:r w:rsidRPr="00383667">
        <w:rPr>
          <w:rFonts w:cs="Huawei Sans"/>
        </w:rPr>
        <w:t>#</w:t>
      </w:r>
    </w:p>
    <w:p w14:paraId="29A9162D" w14:textId="77777777" w:rsidR="00135587" w:rsidRPr="00383667" w:rsidRDefault="008A1952" w:rsidP="005714FA">
      <w:pPr>
        <w:pStyle w:val="2f3"/>
        <w:rPr>
          <w:rFonts w:cs="Huawei Sans"/>
        </w:rPr>
      </w:pPr>
      <w:r w:rsidRPr="00497E5B">
        <w:rPr>
          <w:rFonts w:cs="Huawei Sans"/>
        </w:rPr>
        <w:t>capwap</w:t>
      </w:r>
      <w:r w:rsidRPr="00383667">
        <w:rPr>
          <w:rFonts w:cs="Huawei Sans"/>
        </w:rPr>
        <w:t xml:space="preserve"> source interface vlanif100</w:t>
      </w:r>
    </w:p>
    <w:p w14:paraId="4D864F56" w14:textId="77777777" w:rsidR="00135587" w:rsidRPr="00383667" w:rsidRDefault="008A1952" w:rsidP="005714FA">
      <w:pPr>
        <w:pStyle w:val="2f3"/>
        <w:rPr>
          <w:rFonts w:cs="Huawei Sans"/>
        </w:rPr>
      </w:pPr>
      <w:r w:rsidRPr="00383667">
        <w:rPr>
          <w:rFonts w:cs="Huawei Sans"/>
        </w:rPr>
        <w:t>#</w:t>
      </w:r>
    </w:p>
    <w:p w14:paraId="3C1F343C" w14:textId="77777777" w:rsidR="00135587" w:rsidRPr="00383667" w:rsidRDefault="008A1952" w:rsidP="005714FA">
      <w:pPr>
        <w:pStyle w:val="2f3"/>
        <w:rPr>
          <w:rFonts w:cs="Huawei Sans"/>
        </w:rPr>
      </w:pPr>
      <w:r w:rsidRPr="00497E5B">
        <w:rPr>
          <w:rFonts w:cs="Huawei Sans"/>
        </w:rPr>
        <w:t>wlan</w:t>
      </w:r>
    </w:p>
    <w:p w14:paraId="38557FB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ac</w:t>
      </w:r>
      <w:r w:rsidRPr="00383667">
        <w:rPr>
          <w:rFonts w:cs="Huawei Sans"/>
        </w:rPr>
        <w:t xml:space="preserve"> protect enable </w:t>
      </w:r>
      <w:r w:rsidRPr="00497E5B">
        <w:rPr>
          <w:rFonts w:cs="Huawei Sans"/>
        </w:rPr>
        <w:t>protect-ac</w:t>
      </w:r>
      <w:r w:rsidRPr="00383667">
        <w:rPr>
          <w:rFonts w:cs="Huawei Sans"/>
        </w:rPr>
        <w:t xml:space="preserve"> 10.0.100.1 priority 1</w:t>
      </w:r>
    </w:p>
    <w:p w14:paraId="29AD01C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traffic-profile</w:t>
      </w:r>
      <w:r w:rsidRPr="00383667">
        <w:rPr>
          <w:rFonts w:cs="Huawei Sans"/>
        </w:rPr>
        <w:t xml:space="preserve"> name default</w:t>
      </w:r>
    </w:p>
    <w:p w14:paraId="24E64DD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w:t>
      </w:r>
      <w:r w:rsidRPr="00497E5B">
        <w:rPr>
          <w:rFonts w:cs="Huawei Sans"/>
        </w:rPr>
        <w:t>name depart</w:t>
      </w:r>
    </w:p>
    <w:p w14:paraId="7DD2A76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w:t>
      </w:r>
      <w:r w:rsidRPr="00383667">
        <w:rPr>
          <w:rFonts w:cs="Huawei Sans"/>
        </w:rPr>
        <w:t xml:space="preserve"> wpa2 psk pass-phrase huawei123 </w:t>
      </w:r>
      <w:r w:rsidRPr="00497E5B">
        <w:rPr>
          <w:rFonts w:cs="Huawei Sans"/>
        </w:rPr>
        <w:t>aes</w:t>
      </w:r>
    </w:p>
    <w:p w14:paraId="7BBE81BB"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w:t>
      </w:r>
      <w:r w:rsidRPr="00497E5B">
        <w:rPr>
          <w:rFonts w:cs="Huawei Sans"/>
        </w:rPr>
        <w:t>name depart</w:t>
      </w:r>
    </w:p>
    <w:p w14:paraId="1C03EF0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w:t>
      </w:r>
      <w:r w:rsidRPr="00383667">
        <w:rPr>
          <w:rFonts w:cs="Huawei Sans"/>
        </w:rPr>
        <w:t xml:space="preserve"> LB</w:t>
      </w:r>
    </w:p>
    <w:p w14:paraId="2776875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w:t>
      </w:r>
      <w:r w:rsidRPr="00497E5B">
        <w:rPr>
          <w:rFonts w:cs="Huawei Sans"/>
        </w:rPr>
        <w:t>name depart</w:t>
      </w:r>
    </w:p>
    <w:p w14:paraId="657B84E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service-vlan</w:t>
      </w:r>
      <w:r w:rsidRPr="00383667">
        <w:rPr>
          <w:rFonts w:cs="Huawei Sans"/>
        </w:rPr>
        <w:t xml:space="preserve"> </w:t>
      </w:r>
      <w:r w:rsidRPr="00497E5B">
        <w:rPr>
          <w:rFonts w:cs="Huawei Sans"/>
        </w:rPr>
        <w:t>vlan-id</w:t>
      </w:r>
      <w:r w:rsidRPr="00383667">
        <w:rPr>
          <w:rFonts w:cs="Huawei Sans"/>
        </w:rPr>
        <w:t xml:space="preserve"> 11</w:t>
      </w:r>
    </w:p>
    <w:p w14:paraId="05BCC1D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ssid-profile</w:t>
      </w:r>
      <w:r w:rsidRPr="00383667">
        <w:rPr>
          <w:rFonts w:cs="Huawei Sans"/>
        </w:rPr>
        <w:t xml:space="preserve"> depart</w:t>
      </w:r>
    </w:p>
    <w:p w14:paraId="5F79E4B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security-profile</w:t>
      </w:r>
      <w:r w:rsidRPr="00383667">
        <w:rPr>
          <w:rFonts w:cs="Huawei Sans"/>
        </w:rPr>
        <w:t xml:space="preserve"> depart</w:t>
      </w:r>
    </w:p>
    <w:p w14:paraId="057992B2"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regulatory-domain-profile</w:t>
      </w:r>
      <w:r w:rsidRPr="00383667">
        <w:rPr>
          <w:rFonts w:cs="Huawei Sans"/>
        </w:rPr>
        <w:t xml:space="preserve"> name default</w:t>
      </w:r>
    </w:p>
    <w:p w14:paraId="4A70A92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w:t>
      </w:r>
      <w:r w:rsidRPr="00497E5B">
        <w:rPr>
          <w:rFonts w:cs="Huawei Sans"/>
        </w:rPr>
        <w:t>name depart</w:t>
      </w:r>
    </w:p>
    <w:p w14:paraId="0DDCA48E"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0</w:t>
      </w:r>
    </w:p>
    <w:p w14:paraId="26A67737"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1AB4352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1</w:t>
      </w:r>
    </w:p>
    <w:p w14:paraId="1C6217E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3E767F4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radio</w:t>
      </w:r>
      <w:r w:rsidRPr="00383667">
        <w:rPr>
          <w:rFonts w:cs="Huawei Sans"/>
        </w:rPr>
        <w:t xml:space="preserve"> 2</w:t>
      </w:r>
    </w:p>
    <w:p w14:paraId="1E939233" w14:textId="77777777" w:rsidR="00135587" w:rsidRPr="00383667" w:rsidRDefault="008A1952" w:rsidP="005714FA">
      <w:pPr>
        <w:pStyle w:val="2f3"/>
        <w:rPr>
          <w:rFonts w:cs="Huawei Sans"/>
        </w:rPr>
      </w:pPr>
      <w:r w:rsidRPr="00383667">
        <w:rPr>
          <w:rFonts w:cs="Huawei Sans"/>
        </w:rPr>
        <w:lastRenderedPageBreak/>
        <w:t xml:space="preserve">   </w:t>
      </w:r>
      <w:r w:rsidRPr="00497E5B">
        <w:rPr>
          <w:rFonts w:cs="Huawei Sans"/>
        </w:rPr>
        <w:t>vap-profile</w:t>
      </w:r>
      <w:r w:rsidRPr="00383667">
        <w:rPr>
          <w:rFonts w:cs="Huawei Sans"/>
        </w:rPr>
        <w:t xml:space="preserve"> depart </w:t>
      </w:r>
      <w:r w:rsidRPr="00497E5B">
        <w:rPr>
          <w:rFonts w:cs="Huawei Sans"/>
        </w:rPr>
        <w:t>wlan</w:t>
      </w:r>
      <w:r w:rsidRPr="00383667">
        <w:rPr>
          <w:rFonts w:cs="Huawei Sans"/>
        </w:rPr>
        <w:t xml:space="preserve"> 1</w:t>
      </w:r>
    </w:p>
    <w:p w14:paraId="58E39523"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name default</w:t>
      </w:r>
    </w:p>
    <w:p w14:paraId="1E3768C1"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ap-id</w:t>
      </w:r>
      <w:r w:rsidRPr="00383667">
        <w:rPr>
          <w:rFonts w:cs="Huawei Sans"/>
        </w:rPr>
        <w:t xml:space="preserve"> 0 type-id 56 </w:t>
      </w:r>
      <w:r w:rsidRPr="00497E5B">
        <w:rPr>
          <w:rFonts w:cs="Huawei Sans"/>
        </w:rPr>
        <w:t>ap-mac</w:t>
      </w:r>
      <w:r w:rsidRPr="00383667">
        <w:rPr>
          <w:rFonts w:cs="Huawei Sans"/>
        </w:rPr>
        <w:t xml:space="preserve"> 00e0-fc6e-2890 </w:t>
      </w:r>
      <w:r w:rsidRPr="00497E5B">
        <w:rPr>
          <w:rFonts w:cs="Huawei Sans"/>
        </w:rPr>
        <w:t>ap-sn</w:t>
      </w:r>
      <w:r w:rsidRPr="00383667">
        <w:rPr>
          <w:rFonts w:cs="Huawei Sans"/>
        </w:rPr>
        <w:t xml:space="preserve"> 210235448310F30CF56D</w:t>
      </w:r>
    </w:p>
    <w:p w14:paraId="64F3262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ap1</w:t>
      </w:r>
    </w:p>
    <w:p w14:paraId="79CA5055"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w:t>
      </w:r>
    </w:p>
    <w:p w14:paraId="6E9A9BD4"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ap-id</w:t>
      </w:r>
      <w:r w:rsidRPr="00383667">
        <w:rPr>
          <w:rFonts w:cs="Huawei Sans"/>
        </w:rPr>
        <w:t xml:space="preserve"> 1 type-id 56 </w:t>
      </w:r>
      <w:r w:rsidRPr="00497E5B">
        <w:rPr>
          <w:rFonts w:cs="Huawei Sans"/>
        </w:rPr>
        <w:t>ap-mac</w:t>
      </w:r>
      <w:r w:rsidRPr="00383667">
        <w:rPr>
          <w:rFonts w:cs="Huawei Sans"/>
        </w:rPr>
        <w:t xml:space="preserve"> 00e0-fcde-1990 </w:t>
      </w:r>
      <w:r w:rsidRPr="00497E5B">
        <w:rPr>
          <w:rFonts w:cs="Huawei Sans"/>
        </w:rPr>
        <w:t>ap-sn</w:t>
      </w:r>
      <w:r w:rsidRPr="00383667">
        <w:rPr>
          <w:rFonts w:cs="Huawei Sans"/>
        </w:rPr>
        <w:t xml:space="preserve"> 210235448310FA145341</w:t>
      </w:r>
    </w:p>
    <w:p w14:paraId="3C2DCAEC"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ap-name</w:t>
      </w:r>
      <w:r w:rsidRPr="00383667">
        <w:rPr>
          <w:rFonts w:cs="Huawei Sans"/>
        </w:rPr>
        <w:t xml:space="preserve"> ap2</w:t>
      </w:r>
    </w:p>
    <w:p w14:paraId="67091808"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ap-group</w:t>
      </w:r>
      <w:r w:rsidRPr="00383667">
        <w:rPr>
          <w:rFonts w:cs="Huawei Sans"/>
        </w:rPr>
        <w:t xml:space="preserve"> depart</w:t>
      </w:r>
    </w:p>
    <w:p w14:paraId="0B65F3DD" w14:textId="77777777" w:rsidR="00135587" w:rsidRPr="00383667" w:rsidRDefault="008A1952" w:rsidP="005714FA">
      <w:pPr>
        <w:pStyle w:val="2f3"/>
        <w:rPr>
          <w:rFonts w:cs="Huawei Sans"/>
        </w:rPr>
      </w:pPr>
      <w:r w:rsidRPr="00383667">
        <w:rPr>
          <w:rFonts w:cs="Huawei Sans"/>
        </w:rPr>
        <w:t xml:space="preserve"> </w:t>
      </w:r>
      <w:r w:rsidRPr="00497E5B">
        <w:rPr>
          <w:rFonts w:cs="Huawei Sans"/>
        </w:rPr>
        <w:t>provision-ap</w:t>
      </w:r>
    </w:p>
    <w:p w14:paraId="4A8FF64C" w14:textId="77777777" w:rsidR="00135587" w:rsidRPr="00383667" w:rsidRDefault="008A1952" w:rsidP="005714FA">
      <w:pPr>
        <w:pStyle w:val="2f3"/>
        <w:rPr>
          <w:rFonts w:cs="Huawei Sans"/>
        </w:rPr>
      </w:pPr>
      <w:r w:rsidRPr="00383667">
        <w:rPr>
          <w:rFonts w:cs="Huawei Sans"/>
        </w:rPr>
        <w:t>#</w:t>
      </w:r>
    </w:p>
    <w:p w14:paraId="0E76683A" w14:textId="1FBCDDFE" w:rsidR="001F4559" w:rsidRDefault="007101C2" w:rsidP="005714FA">
      <w:pPr>
        <w:pStyle w:val="2f3"/>
        <w:rPr>
          <w:rFonts w:cs="Huawei Sans"/>
        </w:rPr>
      </w:pPr>
      <w:r w:rsidRPr="00497E5B">
        <w:rPr>
          <w:rFonts w:cs="Huawei Sans"/>
        </w:rPr>
        <w:t>R</w:t>
      </w:r>
      <w:r w:rsidR="008A1952" w:rsidRPr="00497E5B">
        <w:rPr>
          <w:rFonts w:cs="Huawei Sans"/>
        </w:rPr>
        <w:t>eturn</w:t>
      </w:r>
    </w:p>
    <w:p w14:paraId="03A2F681" w14:textId="77777777" w:rsidR="007101C2" w:rsidRDefault="007101C2" w:rsidP="005714FA">
      <w:pPr>
        <w:pStyle w:val="2f3"/>
        <w:rPr>
          <w:rFonts w:cs="Huawei Sans"/>
        </w:rPr>
      </w:pPr>
    </w:p>
    <w:p w14:paraId="2B9D124C" w14:textId="77777777" w:rsidR="007101C2" w:rsidRDefault="007101C2" w:rsidP="007101C2">
      <w:pPr>
        <w:pStyle w:val="1e"/>
      </w:pPr>
    </w:p>
    <w:p w14:paraId="43D3A9DA" w14:textId="77777777" w:rsidR="007101C2" w:rsidRDefault="007101C2" w:rsidP="007101C2">
      <w:pPr>
        <w:pStyle w:val="1e"/>
      </w:pPr>
    </w:p>
    <w:p w14:paraId="4E2B38C1" w14:textId="77777777" w:rsidR="007101C2" w:rsidRDefault="007101C2" w:rsidP="007101C2">
      <w:pPr>
        <w:pStyle w:val="1e"/>
      </w:pPr>
    </w:p>
    <w:p w14:paraId="3749758B" w14:textId="77777777" w:rsidR="007101C2" w:rsidRDefault="007101C2" w:rsidP="007101C2">
      <w:pPr>
        <w:pStyle w:val="1e"/>
      </w:pPr>
    </w:p>
    <w:p w14:paraId="7D4BD03E" w14:textId="77777777" w:rsidR="007101C2" w:rsidRDefault="007101C2" w:rsidP="007101C2">
      <w:pPr>
        <w:pStyle w:val="1e"/>
      </w:pPr>
    </w:p>
    <w:p w14:paraId="1BA6BC06" w14:textId="77777777" w:rsidR="007101C2" w:rsidRDefault="007101C2" w:rsidP="007101C2">
      <w:pPr>
        <w:pStyle w:val="1e"/>
      </w:pPr>
    </w:p>
    <w:p w14:paraId="46E46F03" w14:textId="77777777" w:rsidR="007101C2" w:rsidRDefault="007101C2" w:rsidP="007101C2">
      <w:pPr>
        <w:pStyle w:val="1e"/>
      </w:pPr>
    </w:p>
    <w:p w14:paraId="450A0DC9" w14:textId="77777777" w:rsidR="007101C2" w:rsidRDefault="007101C2" w:rsidP="007101C2">
      <w:pPr>
        <w:pStyle w:val="1e"/>
      </w:pPr>
    </w:p>
    <w:p w14:paraId="061566CB" w14:textId="77777777" w:rsidR="007101C2" w:rsidRDefault="007101C2" w:rsidP="007101C2">
      <w:pPr>
        <w:pStyle w:val="1e"/>
      </w:pPr>
    </w:p>
    <w:p w14:paraId="62DA7F99" w14:textId="77777777" w:rsidR="007101C2" w:rsidRDefault="007101C2" w:rsidP="007101C2">
      <w:pPr>
        <w:pStyle w:val="1e"/>
      </w:pPr>
    </w:p>
    <w:p w14:paraId="58BEB5FB" w14:textId="77777777" w:rsidR="007101C2" w:rsidRDefault="007101C2" w:rsidP="007101C2">
      <w:pPr>
        <w:pStyle w:val="1e"/>
      </w:pPr>
    </w:p>
    <w:p w14:paraId="27584E0E" w14:textId="77777777" w:rsidR="007101C2" w:rsidRDefault="007101C2" w:rsidP="007101C2">
      <w:pPr>
        <w:pStyle w:val="1e"/>
      </w:pPr>
    </w:p>
    <w:p w14:paraId="45411F55" w14:textId="77777777" w:rsidR="007101C2" w:rsidRDefault="007101C2" w:rsidP="007101C2">
      <w:pPr>
        <w:pStyle w:val="1e"/>
      </w:pPr>
    </w:p>
    <w:p w14:paraId="1A9F7492" w14:textId="77777777" w:rsidR="007101C2" w:rsidRDefault="007101C2" w:rsidP="007101C2">
      <w:pPr>
        <w:pStyle w:val="1e"/>
      </w:pPr>
    </w:p>
    <w:p w14:paraId="51AC92A2" w14:textId="77777777" w:rsidR="007101C2" w:rsidRDefault="007101C2" w:rsidP="007101C2">
      <w:pPr>
        <w:pStyle w:val="1e"/>
      </w:pPr>
    </w:p>
    <w:p w14:paraId="4F7F5BDF" w14:textId="77777777" w:rsidR="007101C2" w:rsidRDefault="007101C2" w:rsidP="007101C2">
      <w:pPr>
        <w:pStyle w:val="1e"/>
      </w:pPr>
    </w:p>
    <w:p w14:paraId="44ED8CDB" w14:textId="77777777" w:rsidR="007101C2" w:rsidRDefault="007101C2" w:rsidP="007101C2">
      <w:pPr>
        <w:pStyle w:val="1e"/>
      </w:pPr>
    </w:p>
    <w:p w14:paraId="076C5BFB" w14:textId="77777777" w:rsidR="007101C2" w:rsidRDefault="007101C2" w:rsidP="007101C2">
      <w:pPr>
        <w:pStyle w:val="1e"/>
      </w:pPr>
    </w:p>
    <w:p w14:paraId="13F24A9C" w14:textId="77777777" w:rsidR="007101C2" w:rsidRDefault="007101C2" w:rsidP="007101C2">
      <w:pPr>
        <w:pStyle w:val="1e"/>
      </w:pPr>
    </w:p>
    <w:p w14:paraId="287282D1" w14:textId="77777777" w:rsidR="007101C2" w:rsidRDefault="007101C2" w:rsidP="007101C2">
      <w:pPr>
        <w:pStyle w:val="1e"/>
      </w:pPr>
    </w:p>
    <w:p w14:paraId="19A40742" w14:textId="77777777" w:rsidR="007101C2" w:rsidRDefault="007101C2" w:rsidP="007101C2">
      <w:pPr>
        <w:pStyle w:val="1e"/>
      </w:pPr>
    </w:p>
    <w:p w14:paraId="0C5FD668" w14:textId="77777777" w:rsidR="007101C2" w:rsidRDefault="007101C2" w:rsidP="007101C2">
      <w:pPr>
        <w:pStyle w:val="1e"/>
      </w:pPr>
    </w:p>
    <w:p w14:paraId="277A9EEB" w14:textId="77777777" w:rsidR="007101C2" w:rsidRDefault="007101C2" w:rsidP="007101C2">
      <w:pPr>
        <w:pStyle w:val="1e"/>
      </w:pPr>
    </w:p>
    <w:p w14:paraId="262F5C76" w14:textId="77777777" w:rsidR="007101C2" w:rsidRDefault="007101C2" w:rsidP="007101C2">
      <w:pPr>
        <w:pStyle w:val="1e"/>
      </w:pPr>
    </w:p>
    <w:p w14:paraId="5A52E745" w14:textId="77777777" w:rsidR="007101C2" w:rsidRDefault="007101C2" w:rsidP="007101C2">
      <w:pPr>
        <w:pStyle w:val="1e"/>
      </w:pPr>
    </w:p>
    <w:p w14:paraId="08E091D1" w14:textId="77777777" w:rsidR="007101C2" w:rsidRDefault="007101C2" w:rsidP="007101C2">
      <w:pPr>
        <w:pStyle w:val="1e"/>
      </w:pPr>
    </w:p>
    <w:p w14:paraId="3D417EFE" w14:textId="77777777" w:rsidR="007101C2" w:rsidRDefault="007101C2" w:rsidP="006D5E24">
      <w:pPr>
        <w:pStyle w:val="1e"/>
        <w:ind w:left="0"/>
      </w:pPr>
    </w:p>
    <w:p w14:paraId="33A2E69A" w14:textId="77777777" w:rsidR="007101C2" w:rsidRDefault="007101C2" w:rsidP="007101C2">
      <w:pPr>
        <w:pStyle w:val="1e"/>
      </w:pPr>
    </w:p>
    <w:p w14:paraId="04BA1962" w14:textId="77777777" w:rsidR="007101C2" w:rsidRPr="00383667" w:rsidRDefault="007101C2" w:rsidP="007101C2">
      <w:pPr>
        <w:pStyle w:val="1e"/>
      </w:pPr>
    </w:p>
    <w:p w14:paraId="78C5297B" w14:textId="6B5B311D" w:rsidR="00135587" w:rsidRPr="00383667" w:rsidRDefault="00D258AF" w:rsidP="004027AB">
      <w:pPr>
        <w:pStyle w:val="affffd"/>
      </w:pPr>
      <w:bookmarkStart w:id="168" w:name="_Toc45122592"/>
      <w:bookmarkStart w:id="169" w:name="_Toc47368972"/>
      <w:bookmarkStart w:id="170" w:name="_Toc49940086"/>
      <w:r w:rsidRPr="00383667">
        <w:lastRenderedPageBreak/>
        <w:t>Reference Answers</w:t>
      </w:r>
      <w:bookmarkEnd w:id="168"/>
      <w:bookmarkEnd w:id="169"/>
      <w:bookmarkEnd w:id="170"/>
    </w:p>
    <w:p w14:paraId="15FAC014" w14:textId="77777777" w:rsidR="00135587" w:rsidRPr="00383667" w:rsidRDefault="00D258AF" w:rsidP="005714FA">
      <w:pPr>
        <w:pStyle w:val="1e"/>
      </w:pPr>
      <w:r w:rsidRPr="00383667">
        <w:t>Answers to the basic OSPF experiment</w:t>
      </w:r>
    </w:p>
    <w:p w14:paraId="6756C445" w14:textId="3B374081" w:rsidR="00135587" w:rsidRPr="00383667" w:rsidRDefault="00D258AF" w:rsidP="00B36A6B">
      <w:pPr>
        <w:pStyle w:val="1e"/>
        <w:numPr>
          <w:ilvl w:val="0"/>
          <w:numId w:val="25"/>
        </w:numPr>
      </w:pPr>
      <w:r w:rsidRPr="00383667">
        <w:t xml:space="preserve">You can configure an interface a silent interface if this interface does not need to establish an OSPF neighbor relationship, </w:t>
      </w:r>
      <w:r w:rsidR="00090FC8">
        <w:rPr>
          <w:rFonts w:hint="eastAsia"/>
        </w:rPr>
        <w:t>which</w:t>
      </w:r>
      <w:r w:rsidR="00090FC8">
        <w:t xml:space="preserve"> reduces unnecessary OSPF packets sending</w:t>
      </w:r>
      <w:r w:rsidRPr="00383667">
        <w:t>. In addition, the silent interface does not need to send OSPF packets.</w:t>
      </w:r>
    </w:p>
    <w:p w14:paraId="538CB310" w14:textId="52C1D95A" w:rsidR="00135587" w:rsidRPr="00383667" w:rsidRDefault="00D258AF" w:rsidP="00B36A6B">
      <w:pPr>
        <w:pStyle w:val="1e"/>
        <w:numPr>
          <w:ilvl w:val="0"/>
          <w:numId w:val="25"/>
        </w:numPr>
      </w:pPr>
      <w:r w:rsidRPr="00383667">
        <w:t>The cost of a Type 2</w:t>
      </w:r>
      <w:r w:rsidR="005720BB">
        <w:t xml:space="preserve"> external</w:t>
      </w:r>
      <w:r w:rsidRPr="00383667">
        <w:t xml:space="preserve"> route remains unchanged within the OSPF area and is equal to the cost (the default value is 1) configured when such a route is imported into the OSPF area. The cost of a Type 1</w:t>
      </w:r>
      <w:r w:rsidR="005720BB">
        <w:t xml:space="preserve"> external</w:t>
      </w:r>
      <w:r w:rsidRPr="00383667">
        <w:t xml:space="preserve"> route within the OSPF area is the sum of the cost of the Type 1 route and the cost of the route from the router to the ASBR in the OSPF area.</w:t>
      </w:r>
    </w:p>
    <w:p w14:paraId="3983E806" w14:textId="77777777" w:rsidR="00135587" w:rsidRPr="00383667" w:rsidRDefault="00D258AF" w:rsidP="00B36A6B">
      <w:pPr>
        <w:pStyle w:val="1e"/>
        <w:numPr>
          <w:ilvl w:val="0"/>
          <w:numId w:val="25"/>
        </w:numPr>
      </w:pPr>
      <w:r w:rsidRPr="00383667">
        <w:t>When external routes are imported to the OSPF routing table on an ASBR, a Type 4 LSA is generated by an ABR in the area to which the ASBR belongs. The Type 4 LSA is used to calculate the route destined for the ASBR.</w:t>
      </w:r>
    </w:p>
    <w:p w14:paraId="18DC023B" w14:textId="77777777" w:rsidR="00135587" w:rsidRPr="00383667" w:rsidRDefault="00D258AF" w:rsidP="00B36A6B">
      <w:pPr>
        <w:pStyle w:val="1e"/>
        <w:numPr>
          <w:ilvl w:val="0"/>
          <w:numId w:val="25"/>
        </w:numPr>
      </w:pPr>
      <w:r w:rsidRPr="00383667">
        <w:t>A non-backbone area on the border of an AS can be configured as an NSSA if this area needs to import external routes and has to avoid resource consumption caused by the external routes.</w:t>
      </w:r>
    </w:p>
    <w:p w14:paraId="7FDA41DC" w14:textId="77777777" w:rsidR="001F4559" w:rsidRPr="00383667" w:rsidRDefault="00D258AF" w:rsidP="00B36A6B">
      <w:pPr>
        <w:pStyle w:val="1e"/>
        <w:numPr>
          <w:ilvl w:val="0"/>
          <w:numId w:val="25"/>
        </w:numPr>
      </w:pPr>
      <w:r w:rsidRPr="00383667">
        <w:t>A non-backbone area must be connected to backbone area 0. In addition, due to the OSPF loop prevention mechanism, if area 0 is not contiguous, routes between non-backbone areas may be missing, causing communication failures.</w:t>
      </w:r>
    </w:p>
    <w:p w14:paraId="303EC19B" w14:textId="77777777" w:rsidR="001F4559" w:rsidRPr="00383667" w:rsidRDefault="001F4559" w:rsidP="005714FA">
      <w:pPr>
        <w:pStyle w:val="1e"/>
      </w:pPr>
    </w:p>
    <w:p w14:paraId="34A97015" w14:textId="6F8942F2" w:rsidR="00135587" w:rsidRPr="00383667" w:rsidRDefault="00D258AF" w:rsidP="005714FA">
      <w:pPr>
        <w:pStyle w:val="1e"/>
      </w:pPr>
      <w:r w:rsidRPr="00383667">
        <w:t>Answers to the basic IS-IS experiments</w:t>
      </w:r>
    </w:p>
    <w:p w14:paraId="503106E8" w14:textId="77777777" w:rsidR="001F4559" w:rsidRPr="00383667" w:rsidRDefault="00D258AF" w:rsidP="00B36A6B">
      <w:pPr>
        <w:pStyle w:val="1e"/>
        <w:numPr>
          <w:ilvl w:val="0"/>
          <w:numId w:val="24"/>
        </w:numPr>
      </w:pPr>
      <w:r w:rsidRPr="00383667">
        <w:t xml:space="preserve">The following conditions must be met: </w:t>
      </w:r>
      <w:r w:rsidRPr="00497E5B">
        <w:t>The</w:t>
      </w:r>
      <w:r w:rsidRPr="00383667">
        <w:t xml:space="preserve"> routers to which the interfaces belong must be of the same level; the interfaces must be of the same level; the area IDs of the devices must be the same; the IP addresses of the interfaces must be on the same network </w:t>
      </w:r>
      <w:r w:rsidRPr="00497E5B">
        <w:t>segment</w:t>
      </w:r>
      <w:r w:rsidRPr="00383667">
        <w:t>.</w:t>
      </w:r>
    </w:p>
    <w:p w14:paraId="03E2D62A" w14:textId="77777777" w:rsidR="001F4559" w:rsidRPr="00383667" w:rsidRDefault="001F4559" w:rsidP="005714FA">
      <w:pPr>
        <w:pStyle w:val="1e"/>
      </w:pPr>
    </w:p>
    <w:p w14:paraId="7A993C21" w14:textId="731D902D" w:rsidR="00135587" w:rsidRPr="00383667" w:rsidRDefault="00D258AF" w:rsidP="005714FA">
      <w:pPr>
        <w:pStyle w:val="1e"/>
      </w:pPr>
      <w:r w:rsidRPr="00383667">
        <w:t>Answers to the basic BGP experiments</w:t>
      </w:r>
    </w:p>
    <w:p w14:paraId="4393FECA" w14:textId="77777777" w:rsidR="00135587" w:rsidRPr="00383667" w:rsidRDefault="00D258AF" w:rsidP="00B36A6B">
      <w:pPr>
        <w:pStyle w:val="1e"/>
        <w:numPr>
          <w:ilvl w:val="0"/>
          <w:numId w:val="23"/>
        </w:numPr>
      </w:pPr>
      <w:r w:rsidRPr="00383667">
        <w:t>Compared with physical interfaces, loopback interfaces are stable. Route redundancy between peers can be used to ensure the reliability of a peer relationship. If a physical interface is faulty, a BGP session is interrupted, even if IP connectivity between peers is normal.</w:t>
      </w:r>
    </w:p>
    <w:p w14:paraId="34D2A4B7" w14:textId="77777777" w:rsidR="00135587" w:rsidRPr="00383667" w:rsidRDefault="00D258AF" w:rsidP="00B36A6B">
      <w:pPr>
        <w:pStyle w:val="1e"/>
        <w:numPr>
          <w:ilvl w:val="0"/>
          <w:numId w:val="23"/>
        </w:numPr>
      </w:pPr>
      <w:r w:rsidRPr="00383667">
        <w:t xml:space="preserve">Summary routes automatically generated using the </w:t>
      </w:r>
      <w:r w:rsidRPr="00383667">
        <w:rPr>
          <w:b/>
        </w:rPr>
        <w:t>summarization route</w:t>
      </w:r>
      <w:r w:rsidRPr="00383667">
        <w:t xml:space="preserve"> command carry only the Aggregator attribute, but not the Atomic-Aggregate attribute. Summary routes manually generated using the </w:t>
      </w:r>
      <w:r w:rsidRPr="00383667">
        <w:rPr>
          <w:b/>
        </w:rPr>
        <w:t>aggregate</w:t>
      </w:r>
      <w:r w:rsidRPr="00383667">
        <w:t xml:space="preserve"> command carry the Atomic-Aggregate attribute.</w:t>
      </w:r>
    </w:p>
    <w:p w14:paraId="4A61BB4C" w14:textId="77777777" w:rsidR="00135587" w:rsidRPr="00383667" w:rsidRDefault="00D258AF" w:rsidP="00B36A6B">
      <w:pPr>
        <w:pStyle w:val="1e"/>
        <w:numPr>
          <w:ilvl w:val="0"/>
          <w:numId w:val="23"/>
        </w:numPr>
      </w:pPr>
      <w:r w:rsidRPr="00383667">
        <w:t xml:space="preserve">No, the Originator_ID and Cluster_List attributes are not carried. They are used to prevent routing loops when RRs exist within an AS. EBGP peers use the AS_Path attribute to prevent routing </w:t>
      </w:r>
      <w:r w:rsidRPr="00497E5B">
        <w:t>loops, which is</w:t>
      </w:r>
      <w:r w:rsidRPr="00383667">
        <w:t xml:space="preserve"> independent of the Originator_ID and Cluster_List attributes.</w:t>
      </w:r>
    </w:p>
    <w:p w14:paraId="218B0982" w14:textId="77777777" w:rsidR="00135587" w:rsidRPr="00383667" w:rsidRDefault="00D258AF" w:rsidP="00B36A6B">
      <w:pPr>
        <w:pStyle w:val="1e"/>
        <w:numPr>
          <w:ilvl w:val="0"/>
          <w:numId w:val="23"/>
        </w:numPr>
      </w:pPr>
      <w:r w:rsidRPr="00383667">
        <w:t>A route-policy can be used to implement this function, which is not recommended. Deleting an AS number from the AS_Path attribute may cause routing loops between ASs.</w:t>
      </w:r>
    </w:p>
    <w:p w14:paraId="6DF88528" w14:textId="77777777" w:rsidR="00135587" w:rsidRPr="00383667" w:rsidRDefault="00135587" w:rsidP="005714FA">
      <w:pPr>
        <w:pStyle w:val="1e"/>
      </w:pPr>
    </w:p>
    <w:p w14:paraId="50B5A9CD" w14:textId="77777777" w:rsidR="00135587" w:rsidRPr="00383667" w:rsidRDefault="00D258AF" w:rsidP="005714FA">
      <w:pPr>
        <w:pStyle w:val="1e"/>
      </w:pPr>
      <w:r w:rsidRPr="00383667">
        <w:lastRenderedPageBreak/>
        <w:t>Answers to the routing policy and routing control experiments</w:t>
      </w:r>
    </w:p>
    <w:p w14:paraId="05E57F64" w14:textId="77777777" w:rsidR="00135587" w:rsidRPr="00383667" w:rsidRDefault="00D258AF" w:rsidP="00B36A6B">
      <w:pPr>
        <w:pStyle w:val="1e"/>
        <w:numPr>
          <w:ilvl w:val="0"/>
          <w:numId w:val="15"/>
        </w:numPr>
      </w:pPr>
      <w:r w:rsidRPr="00383667">
        <w:t>Distance-vector routing protocols generate routes based on routing tables. Filter-policies affect the routes to be accepted from neighbors and the routes to be advertised to neighbors. Link-state routing protocols generate routes based on LSDBs, and routing information is contained in link-state LSAs. The filter-policy, however, cannot filter LSAs to be advertised and accepted. Therefore, the filter-policy affects only the local routing table, but does not affect the LSA and LSDB integrity or the protocol routing table. In addition, only the routes that match the filter-policy can be added to the routing table, and the routes that do not match the filter-policy are not added to the routing table.</w:t>
      </w:r>
    </w:p>
    <w:p w14:paraId="5054E1F0" w14:textId="77777777" w:rsidR="00135587" w:rsidRPr="00383667" w:rsidRDefault="00135587" w:rsidP="005714FA">
      <w:pPr>
        <w:pStyle w:val="1e"/>
      </w:pPr>
    </w:p>
    <w:p w14:paraId="5951B487" w14:textId="77777777" w:rsidR="00135587" w:rsidRPr="00383667" w:rsidRDefault="00D258AF" w:rsidP="005714FA">
      <w:pPr>
        <w:pStyle w:val="1e"/>
      </w:pPr>
      <w:r w:rsidRPr="00383667">
        <w:t>Answers to the RSTP and MSTP experiments</w:t>
      </w:r>
    </w:p>
    <w:p w14:paraId="220F3B6B" w14:textId="77777777" w:rsidR="00135587" w:rsidRPr="00383667" w:rsidRDefault="00D258AF" w:rsidP="00B36A6B">
      <w:pPr>
        <w:pStyle w:val="1e"/>
        <w:numPr>
          <w:ilvl w:val="0"/>
          <w:numId w:val="16"/>
        </w:numPr>
      </w:pPr>
      <w:r w:rsidRPr="00383667">
        <w:t>Improvements in RSTP, compared with STP:</w:t>
      </w:r>
    </w:p>
    <w:p w14:paraId="3AC89D90" w14:textId="77777777" w:rsidR="00135587" w:rsidRPr="00383667" w:rsidRDefault="00D258AF" w:rsidP="00B36A6B">
      <w:pPr>
        <w:pStyle w:val="1e"/>
        <w:numPr>
          <w:ilvl w:val="1"/>
          <w:numId w:val="16"/>
        </w:numPr>
      </w:pPr>
      <w:r w:rsidRPr="00383667">
        <w:t>RSTP defines more port roles to simplify the learning and deployment of STP.</w:t>
      </w:r>
    </w:p>
    <w:p w14:paraId="7A2C7B23" w14:textId="77777777" w:rsidR="00135587" w:rsidRPr="00383667" w:rsidRDefault="00D258AF" w:rsidP="00B36A6B">
      <w:pPr>
        <w:pStyle w:val="1e"/>
        <w:numPr>
          <w:ilvl w:val="1"/>
          <w:numId w:val="16"/>
        </w:numPr>
      </w:pPr>
      <w:r w:rsidRPr="00383667">
        <w:t>RSTP redefines port states.</w:t>
      </w:r>
    </w:p>
    <w:p w14:paraId="2E5B8692" w14:textId="77777777" w:rsidR="00135587" w:rsidRPr="00383667" w:rsidRDefault="00D258AF" w:rsidP="00B36A6B">
      <w:pPr>
        <w:pStyle w:val="1e"/>
        <w:numPr>
          <w:ilvl w:val="1"/>
          <w:numId w:val="16"/>
        </w:numPr>
      </w:pPr>
      <w:r w:rsidRPr="00383667">
        <w:t>RSTP changes the configuration BPDU format and uses the Flags field to describe port roles.</w:t>
      </w:r>
    </w:p>
    <w:p w14:paraId="0EBF8219" w14:textId="77777777" w:rsidR="00135587" w:rsidRPr="00383667" w:rsidRDefault="00D258AF" w:rsidP="00B36A6B">
      <w:pPr>
        <w:pStyle w:val="1e"/>
        <w:numPr>
          <w:ilvl w:val="1"/>
          <w:numId w:val="16"/>
        </w:numPr>
      </w:pPr>
      <w:r w:rsidRPr="00383667">
        <w:t>RSTP processes configuration BPDUs differently from STP.</w:t>
      </w:r>
    </w:p>
    <w:p w14:paraId="557BA5D6" w14:textId="77777777" w:rsidR="00135587" w:rsidRPr="00383667" w:rsidRDefault="00D258AF" w:rsidP="00B36A6B">
      <w:pPr>
        <w:pStyle w:val="1e"/>
        <w:numPr>
          <w:ilvl w:val="1"/>
          <w:numId w:val="16"/>
        </w:numPr>
      </w:pPr>
      <w:r w:rsidRPr="00383667">
        <w:t>RSTP uses the P/A mechanism to implement fast convergence.</w:t>
      </w:r>
    </w:p>
    <w:p w14:paraId="29F69260" w14:textId="77777777" w:rsidR="00135587" w:rsidRPr="00383667" w:rsidRDefault="00D258AF" w:rsidP="00B36A6B">
      <w:pPr>
        <w:pStyle w:val="1e"/>
        <w:numPr>
          <w:ilvl w:val="1"/>
          <w:numId w:val="16"/>
        </w:numPr>
      </w:pPr>
      <w:r w:rsidRPr="00383667">
        <w:t>The protection function is added.</w:t>
      </w:r>
    </w:p>
    <w:p w14:paraId="735A424A" w14:textId="77777777" w:rsidR="00135587" w:rsidRPr="00383667" w:rsidRDefault="00135587" w:rsidP="005714FA">
      <w:pPr>
        <w:pStyle w:val="1e"/>
      </w:pPr>
    </w:p>
    <w:p w14:paraId="7939C614" w14:textId="77777777" w:rsidR="00135587" w:rsidRPr="00383667" w:rsidRDefault="00D258AF" w:rsidP="005714FA">
      <w:pPr>
        <w:pStyle w:val="1e"/>
      </w:pPr>
      <w:r w:rsidRPr="00383667">
        <w:t>Answers to the multicast experiments</w:t>
      </w:r>
    </w:p>
    <w:p w14:paraId="6110725E" w14:textId="77777777" w:rsidR="00135587" w:rsidRPr="00383667" w:rsidRDefault="00D258AF" w:rsidP="00B36A6B">
      <w:pPr>
        <w:pStyle w:val="1e"/>
        <w:numPr>
          <w:ilvl w:val="0"/>
          <w:numId w:val="17"/>
        </w:numPr>
      </w:pPr>
      <w:r w:rsidRPr="00383667">
        <w:t>PIM-DM applies only to small-scale networks where multicast receivers are densely distributed. PIM-DM spreads multicast traffic to the entire network in a harsh way. If leaf nodes do not need multicast traffic, they do not need to use protocol packets to prune themselves from the SPT. Consequently, on a large-scale network where receivers are scattered, a large amount of unnecessary multicast traffic is generated, and multicast protocol packets are frequently exchanged, wasting link bandwidth and device resources.</w:t>
      </w:r>
    </w:p>
    <w:p w14:paraId="5F910227" w14:textId="77777777" w:rsidR="00135587" w:rsidRPr="00383667" w:rsidRDefault="00D258AF" w:rsidP="00B36A6B">
      <w:pPr>
        <w:pStyle w:val="1e"/>
        <w:numPr>
          <w:ilvl w:val="0"/>
          <w:numId w:val="17"/>
        </w:numPr>
      </w:pPr>
      <w:r w:rsidRPr="00383667">
        <w:t>PIM-SM uses the "push" mode. Multicast paths are established only when multicast receivers exist. This mode consumes less device resources and link bandwidth.</w:t>
      </w:r>
    </w:p>
    <w:p w14:paraId="590C7C44" w14:textId="77777777" w:rsidR="00135587" w:rsidRPr="00383667" w:rsidRDefault="00135587" w:rsidP="005714FA">
      <w:pPr>
        <w:pStyle w:val="1e"/>
      </w:pPr>
    </w:p>
    <w:p w14:paraId="058096B9" w14:textId="77777777" w:rsidR="00135587" w:rsidRPr="00383667" w:rsidRDefault="00D258AF" w:rsidP="005714FA">
      <w:pPr>
        <w:pStyle w:val="1e"/>
      </w:pPr>
      <w:r w:rsidRPr="00383667">
        <w:t>Answers to the firewall technology experiments</w:t>
      </w:r>
    </w:p>
    <w:p w14:paraId="2283D968" w14:textId="77777777" w:rsidR="00135587" w:rsidRPr="00383667" w:rsidRDefault="00D258AF" w:rsidP="00B36A6B">
      <w:pPr>
        <w:pStyle w:val="1e"/>
        <w:numPr>
          <w:ilvl w:val="0"/>
          <w:numId w:val="18"/>
        </w:numPr>
      </w:pPr>
      <w:r w:rsidRPr="00383667">
        <w:t>The local zone defines a device itself, covering interfaces on the device. Adding an interface to another security zone only indicates that the network connected to the interface belongs to the zone. The traffic forwarded by the interface belongs to the security zone that the interface joins. When the interface address of the device is used as the source address to access an extranet, the source security zone is still the local zone.</w:t>
      </w:r>
    </w:p>
    <w:p w14:paraId="3738218E" w14:textId="77777777" w:rsidR="00135587" w:rsidRPr="00383667" w:rsidRDefault="00135587" w:rsidP="005714FA">
      <w:pPr>
        <w:pStyle w:val="1e"/>
      </w:pPr>
    </w:p>
    <w:p w14:paraId="70933BE1" w14:textId="77777777" w:rsidR="00135587" w:rsidRPr="00383667" w:rsidRDefault="00D258AF" w:rsidP="005714FA">
      <w:pPr>
        <w:pStyle w:val="1e"/>
      </w:pPr>
      <w:r w:rsidRPr="00383667">
        <w:t>Answer to the VRRP experiments</w:t>
      </w:r>
    </w:p>
    <w:p w14:paraId="063974C4" w14:textId="77777777" w:rsidR="00135587" w:rsidRPr="00383667" w:rsidRDefault="00D258AF" w:rsidP="00B36A6B">
      <w:pPr>
        <w:pStyle w:val="1e"/>
        <w:numPr>
          <w:ilvl w:val="0"/>
          <w:numId w:val="19"/>
        </w:numPr>
      </w:pPr>
      <w:r w:rsidRPr="00383667">
        <w:lastRenderedPageBreak/>
        <w:t>If the actual IP address of an interface is the same as the virtual IP address of a VRRP group, the priority of the VRRP group is 255.</w:t>
      </w:r>
    </w:p>
    <w:p w14:paraId="654139C0" w14:textId="77777777" w:rsidR="00135587" w:rsidRPr="00383667" w:rsidRDefault="00135587" w:rsidP="005714FA">
      <w:pPr>
        <w:pStyle w:val="1e"/>
      </w:pPr>
    </w:p>
    <w:p w14:paraId="567FE702" w14:textId="77777777" w:rsidR="00135587" w:rsidRPr="00383667" w:rsidRDefault="00D258AF" w:rsidP="005714FA">
      <w:pPr>
        <w:pStyle w:val="1e"/>
      </w:pPr>
      <w:r w:rsidRPr="00383667">
        <w:t>Answer to the DHCP experiments</w:t>
      </w:r>
    </w:p>
    <w:p w14:paraId="141472E2" w14:textId="77777777" w:rsidR="00135587" w:rsidRPr="00383667" w:rsidRDefault="00D258AF" w:rsidP="00B36A6B">
      <w:pPr>
        <w:pStyle w:val="1e"/>
        <w:numPr>
          <w:ilvl w:val="0"/>
          <w:numId w:val="20"/>
        </w:numPr>
      </w:pPr>
      <w:r w:rsidRPr="00497E5B">
        <w:t>After</w:t>
      </w:r>
      <w:r w:rsidRPr="00383667">
        <w:t xml:space="preserve"> receiving the DHCP Discover message from the DHCP relay agent, the DHCP server selects an address pool on the same network segment as the GIADDR field value in the message and assigns parameters, such as an IP address, to the </w:t>
      </w:r>
      <w:r w:rsidRPr="00497E5B">
        <w:t>client</w:t>
      </w:r>
      <w:r w:rsidRPr="00383667">
        <w:t>.</w:t>
      </w:r>
    </w:p>
    <w:p w14:paraId="6F881341" w14:textId="77777777" w:rsidR="00135587" w:rsidRPr="00383667" w:rsidRDefault="00135587" w:rsidP="005714FA">
      <w:pPr>
        <w:pStyle w:val="1e"/>
      </w:pPr>
    </w:p>
    <w:p w14:paraId="02AC0DAE" w14:textId="77777777" w:rsidR="00135587" w:rsidRPr="00383667" w:rsidRDefault="00D258AF" w:rsidP="005714FA">
      <w:pPr>
        <w:pStyle w:val="1e"/>
      </w:pPr>
      <w:r w:rsidRPr="00383667">
        <w:t>Answers to the WLAN experiments</w:t>
      </w:r>
    </w:p>
    <w:p w14:paraId="0C27EAEA" w14:textId="77777777" w:rsidR="00135587" w:rsidRPr="00383667" w:rsidRDefault="00D258AF" w:rsidP="00B36A6B">
      <w:pPr>
        <w:pStyle w:val="1e"/>
        <w:numPr>
          <w:ilvl w:val="0"/>
          <w:numId w:val="21"/>
        </w:numPr>
      </w:pPr>
      <w:r w:rsidRPr="00383667">
        <w:t xml:space="preserve">After Layer 2 roaming is performed, STA remains in the original subnet. The FAP/FAC forwards packets of Layer 2 roaming STAs in the same way as it forwards packets of new online STAs. That is, packets of Layer 2 roaming STAs are directly forwarded on the local network of the FAP/FAC and do not need to be forwarded back to the HAP/HAC through the inter-AC tunnel. After Layer 3 roaming is performed, STAs switch to different subnets. To enable the STAs to access the original network after Layer 3 roaming is performed, ensure that user traffic is forwarded to the original subnets over CAPWAP tunnels. </w:t>
      </w:r>
    </w:p>
    <w:p w14:paraId="726BDADC" w14:textId="77777777" w:rsidR="00135587" w:rsidRPr="00383667" w:rsidRDefault="00D258AF" w:rsidP="00B36A6B">
      <w:pPr>
        <w:pStyle w:val="1e"/>
        <w:numPr>
          <w:ilvl w:val="0"/>
          <w:numId w:val="21"/>
        </w:numPr>
      </w:pPr>
      <w:r w:rsidRPr="00383667">
        <w:t>Only one CAPWAP tunnel exists. No CAPWAP tunnel exists between the AP and the standby AC. Information on the standby AC is synchronized from the HSB.</w:t>
      </w:r>
    </w:p>
    <w:sectPr w:rsidR="00135587" w:rsidRPr="00383667" w:rsidSect="00D01CEC">
      <w:pgSz w:w="11907" w:h="16840" w:code="9"/>
      <w:pgMar w:top="1701" w:right="1134" w:bottom="1701" w:left="1134" w:header="567" w:footer="567" w:gutter="0"/>
      <w:cols w:space="425"/>
      <w:docGrid w:linePitch="312"/>
    </w:sectPr>
  </w:body>
</w:document>
</file>

<file path=word/customizations.xml><?xml version="1.0" encoding="utf-8"?>
<wne:tcg xmlns:r="http://schemas.openxmlformats.org/officeDocument/2006/relationships" xmlns:wne="http://schemas.microsoft.com/office/word/2006/wordml">
  <wne:keymaps>
    <wne:keymap wne:kcmPrimary="0071">
      <wne:acd wne:acdName="acd0"/>
    </wne:keymap>
    <wne:keymap wne:kcmPrimary="0074">
      <wne:acd wne:acdName="acd1"/>
    </wne:keymap>
    <wne:keymap wne:kcmPrimary="0076">
      <wne:acd wne:acdName="acd4"/>
    </wne:keymap>
    <wne:keymap wne:kcmPrimary="0077">
      <wne:acd wne:acdName="acd5"/>
    </wne:keymap>
    <wne:keymap wne:kcmPrimary="0354">
      <wne:acd wne:acdName="acd13"/>
    </wne:keymap>
    <wne:keymap wne:kcmPrimary="0431">
      <wne:acd wne:acdName="acd8"/>
    </wne:keymap>
    <wne:keymap wne:kcmPrimary="0432">
      <wne:acd wne:acdName="acd9"/>
    </wne:keymap>
    <wne:keymap wne:kcmPrimary="0433">
      <wne:acd wne:acdName="acd10"/>
    </wne:keymap>
    <wne:keymap wne:kcmPrimary="0434">
      <wne:acd wne:acdName="acd11"/>
    </wne:keymap>
    <wne:keymap wne:kcmPrimary="0435">
      <wne:acd wne:acdName="acd12"/>
    </wne:keymap>
    <wne:keymap wne:kcmPrimary="0436">
      <wne:acd wne:acdName="acd7"/>
    </wne:keymap>
    <wne:keymap wne:kcmPrimary="0437">
      <wne:acd wne:acdName="acd30"/>
    </wne:keymap>
    <wne:keymap wne:kcmPrimary="0458">
      <wne:acd wne:acdName="acd6"/>
    </wne:keymap>
    <wne:keymap wne:kcmPrimary="045A">
      <wne:acd wne:acdName="acd3"/>
    </wne:keymap>
    <wne:keymap wne:kcmPrimary="0471">
      <wne:acd wne:acdName="acd14"/>
    </wne:keymap>
    <wne:keymap wne:kcmPrimary="0472">
      <wne:acd wne:acdName="acd22"/>
    </wne:keymap>
    <wne:keymap wne:kcmPrimary="0473">
      <wne:acd wne:acdName="acd23"/>
    </wne:keymap>
    <wne:keymap wne:kcmPrimary="0474">
      <wne:acd wne:acdName="acd24"/>
    </wne:keymap>
    <wne:keymap wne:kcmPrimary="0475">
      <wne:acd wne:acdName="acd25"/>
    </wne:keymap>
    <wne:keymap wne:kcmPrimary="0476">
      <wne:acd wne:acdName="acd28"/>
    </wne:keymap>
    <wne:keymap wne:kcmPrimary="0477">
      <wne:acd wne:acdName="acd29"/>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Entry wne:acdName="acd13"/>
      <wne:acdEntry wne:acdName="acd14"/>
      <wne:acdEntry wne:acdName="acd15"/>
      <wne:acdEntry wne:acdName="acd16"/>
      <wne:acdEntry wne:acdName="acd17"/>
      <wne:acdEntry wne:acdName="acd18"/>
      <wne:acdEntry wne:acdName="acd19"/>
      <wne:acdEntry wne:acdName="acd20"/>
      <wne:acdEntry wne:acdName="acd21"/>
      <wne:acdEntry wne:acdName="acd22"/>
      <wne:acdEntry wne:acdName="acd23"/>
      <wne:acdEntry wne:acdName="acd24"/>
      <wne:acdEntry wne:acdName="acd25"/>
      <wne:acdEntry wne:acdName="acd26"/>
      <wne:acdEntry wne:acdName="acd27"/>
      <wne:acdEntry wne:acdName="acd28"/>
      <wne:acdEntry wne:acdName="acd29"/>
      <wne:acdEntry wne:acdName="acd30"/>
    </wne:acdManifest>
  </wne:toolbars>
  <wne:acds>
    <wne:acd wne:argValue="AQAAAAIA" wne:acdName="acd0" wne:fciIndexBasedOn="0065"/>
    <wne:acd wne:argValue="AQAAAAAA" wne:acdName="acd1" wne:fciIndexBasedOn="0065"/>
    <wne:acd wne:argValue="AgA4AC4ATVIAigdomJg=" wne:acdName="acd2" wne:fciIndexBasedOn="0065"/>
    <wne:acd wne:argValue="AgA3aA9fIAA+UJxlIADdhHKC" wne:acdName="acd3" wne:fciIndexBasedOn="0065"/>
    <wne:acd wne:argValue="AgBGAGkAZwB1AHIAZQAgAEQAZQBzAGMAcgBpAHAAdABpAG8AbgA=" wne:acdName="acd4" wne:fciIndexBasedOn="0065"/>
    <wne:acd wne:argValue="AgBUAGEAYgBsAGUAIABEAGUAcwBjAHIAaQBwAHQAaQBvAG4A" wne:acdName="acd5" wne:fciIndexBasedOn="0065"/>
    <wne:acd wne:argValue="AgBDAG8AbQBtAGEAbgBkAA==" wne:acdName="acd6" wne:fciIndexBasedOn="0065"/>
    <wne:acd wne:argValue="AgA1AC4AaIg8aAdomJg=" wne:acdName="acd7" wne:fciIndexBasedOn="0065"/>
    <wne:acd wne:argValue="AgBBAEwAVAArADEA" wne:acdName="acd8" wne:fciIndexBasedOn="0065"/>
    <wne:acd wne:argValue="AgBBAEwAVAArADIA" wne:acdName="acd9" wne:fciIndexBasedOn="0065"/>
    <wne:acd wne:argValue="AgBBAEwAVAArADMA" wne:acdName="acd10" wne:fciIndexBasedOn="0065"/>
    <wne:acd wne:argValue="AgBBAEwAVAArADQA" wne:acdName="acd11" wne:fciIndexBasedOn="0065"/>
    <wne:acd wne:argValue="AgBBAEwAVAArADUA" wne:acdName="acd12" wne:fciIndexBasedOn="0065"/>
    <wne:acd wne:argValue="AgAxAC4AY2uHZQ==" wne:acdName="acd13" wne:fciIndexBasedOn="0065"/>
    <wne:acd wne:argValue="AgAyAC4AfVTkTg==" wne:acdName="acd14" wne:fciIndexBasedOn="0065"/>
    <wne:acd wne:argValue="AgA4AC4ATVIAigdomJg=" wne:acdName="acd15" wne:fciIndexBasedOn="0065"/>
    <wne:acd wne:argValue="AgA4AC4ATVIAigdomJg=" wne:acdName="acd16" wne:fciIndexBasedOn="0065"/>
    <wne:acd wne:argValue="AgA4AC4ATVIAigdomJg=" wne:acdName="acd17" wne:fciIndexBasedOn="0065"/>
    <wne:acd wne:argValue="AgA4AC4ATVIAigdomJg=" wne:acdName="acd18" wne:fciIndexBasedOn="0065"/>
    <wne:acd wne:argValue="AgA4AC4ATVIAigdomJg=" wne:acdName="acd19" wne:fciIndexBasedOn="0065"/>
    <wne:acd wne:argValue="AgA4AC4ATVIAigdomJg=" wne:acdName="acd20" wne:fciIndexBasedOn="0065"/>
    <wne:acd wne:argValue="AgA4AC4ATVIAigdomJg=" wne:acdName="acd21" wne:fciIndexBasedOn="0065"/>
    <wne:acd wne:argValue="AgAzAC4AZWukmg==" wne:acdName="acd22" wne:fciIndexBasedOn="0065"/>
    <wne:acd wne:argValue="AgA0AC4A+06hUg==" wne:acdName="acd23" wne:fciIndexBasedOn="0065"/>
    <wne:acd wne:argValue="AgA1AC4AaIg8aIdlV1s=" wne:acdName="acd24" wne:fciIndexBasedOn="0065"/>
    <wne:acd wne:argValue="AgA2AC4ATVIAig==" wne:acdName="acd25" wne:fciIndexBasedOn="0065"/>
    <wne:acd wne:argValue="AgA4AC4ATVIAigdomJg=" wne:acdName="acd26" wne:fciIndexBasedOn="0065"/>
    <wne:acd wne:argValue="AgA4AC4ATVIAigdomJg=" wne:acdName="acd27" wne:fciIndexBasedOn="0065"/>
    <wne:acd wne:argValue="AgA3AC4AgHvLTgdomJg=" wne:acdName="acd28" wne:fciIndexBasedOn="0065"/>
    <wne:acd wne:argValue="AgA4AC4ATVIAigdomJg=" wne:acdName="acd29" wne:fciIndexBasedOn="0065"/>
    <wne:acd wne:argValue="AgA5AC4A/lZHcgdomJg=" wne:acdName="acd30"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218CABA" w14:textId="77777777" w:rsidR="0011236B" w:rsidRDefault="0011236B" w:rsidP="00940D2A">
      <w:pPr>
        <w:spacing w:before="0" w:after="0" w:line="240" w:lineRule="auto"/>
      </w:pPr>
      <w:r>
        <w:separator/>
      </w:r>
    </w:p>
  </w:endnote>
  <w:endnote w:type="continuationSeparator" w:id="0">
    <w:p w14:paraId="371FA011" w14:textId="77777777" w:rsidR="0011236B" w:rsidRDefault="0011236B" w:rsidP="00940D2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Huawei Sans">
    <w:panose1 w:val="020C0503030203020204"/>
    <w:charset w:val="00"/>
    <w:family w:val="swiss"/>
    <w:pitch w:val="variable"/>
    <w:sig w:usb0="A00002FF" w:usb1="500078FB" w:usb2="00000008" w:usb3="00000000" w:csb0="0000009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pitch w:val="fixed"/>
    <w:sig w:usb0="800002BF" w:usb1="38CF7CFA" w:usb2="00000016" w:usb3="00000000" w:csb0="00040001" w:csb1="00000000"/>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HuaweiSans-Regular">
    <w:altName w:val="Times New Roman"/>
    <w:panose1 w:val="00000000000000000000"/>
    <w:charset w:val="00"/>
    <w:family w:val="roman"/>
    <w:notTrueType/>
    <w:pitch w:val="default"/>
  </w:font>
  <w:font w:name="方正兰亭黑简体">
    <w:panose1 w:val="02000000000000000000"/>
    <w:charset w:val="86"/>
    <w:family w:val="auto"/>
    <w:pitch w:val="variable"/>
    <w:sig w:usb0="00000001" w:usb1="080E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宋体">
    <w:altName w:val="SimSun"/>
    <w:panose1 w:val="02010600030101010101"/>
    <w:charset w:val="86"/>
    <w:family w:val="auto"/>
    <w:pitch w:val="variable"/>
    <w:sig w:usb0="00000003" w:usb1="288F0000" w:usb2="00000016" w:usb3="00000000" w:csb0="00040001" w:csb1="00000000"/>
  </w:font>
  <w:font w:name="FrutigerNext LT Regular">
    <w:altName w:val="Calibri"/>
    <w:charset w:val="00"/>
    <w:family w:val="swiss"/>
    <w:pitch w:val="variable"/>
    <w:sig w:usb0="A00000AF" w:usb1="4000204A" w:usb2="00000000" w:usb3="00000000" w:csb0="00000111" w:csb1="00000000"/>
  </w:font>
  <w:font w:name="华文细黑">
    <w:panose1 w:val="02010600040101010101"/>
    <w:charset w:val="86"/>
    <w:family w:val="auto"/>
    <w:pitch w:val="variable"/>
    <w:sig w:usb0="00000287" w:usb1="080F0000" w:usb2="00000010" w:usb3="00000000" w:csb0="0004009F" w:csb1="00000000"/>
  </w:font>
  <w:font w:name="楷体_GB2312">
    <w:altName w:val="楷体"/>
    <w:charset w:val="86"/>
    <w:family w:val="modern"/>
    <w:pitch w:val="fixed"/>
    <w:sig w:usb0="00000001" w:usb1="080E0000" w:usb2="00000010" w:usb3="00000000" w:csb0="0004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444C710" w14:textId="77777777" w:rsidR="0011236B" w:rsidRDefault="0011236B" w:rsidP="00940D2A">
      <w:pPr>
        <w:spacing w:before="0" w:after="0" w:line="240" w:lineRule="auto"/>
      </w:pPr>
      <w:r>
        <w:separator/>
      </w:r>
    </w:p>
  </w:footnote>
  <w:footnote w:type="continuationSeparator" w:id="0">
    <w:p w14:paraId="4515F4FF" w14:textId="77777777" w:rsidR="0011236B" w:rsidRDefault="0011236B" w:rsidP="00940D2A">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D9AEA5" w14:textId="77777777" w:rsidR="0057368C" w:rsidRPr="00D01CEC" w:rsidRDefault="0057368C" w:rsidP="00D01CEC">
    <w:pPr>
      <w:pStyle w:val="a6"/>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9655" w:type="dxa"/>
      <w:tblInd w:w="-15" w:type="dxa"/>
      <w:tblBorders>
        <w:bottom w:val="single" w:sz="4" w:space="0" w:color="auto"/>
      </w:tblBorders>
      <w:tblCellMar>
        <w:left w:w="57" w:type="dxa"/>
        <w:right w:w="57" w:type="dxa"/>
      </w:tblCellMar>
      <w:tblLook w:val="04A0" w:firstRow="1" w:lastRow="0" w:firstColumn="1" w:lastColumn="0" w:noHBand="0" w:noVBand="1"/>
    </w:tblPr>
    <w:tblGrid>
      <w:gridCol w:w="1127"/>
      <w:gridCol w:w="7394"/>
      <w:gridCol w:w="1134"/>
    </w:tblGrid>
    <w:tr w:rsidR="0057368C" w:rsidRPr="000C6F66" w14:paraId="710836F1" w14:textId="77777777" w:rsidTr="00604E8C">
      <w:trPr>
        <w:cantSplit/>
        <w:trHeight w:hRule="exact" w:val="738"/>
      </w:trPr>
      <w:tc>
        <w:tcPr>
          <w:tcW w:w="1127" w:type="dxa"/>
        </w:tcPr>
        <w:p w14:paraId="1B413455" w14:textId="77777777" w:rsidR="0057368C" w:rsidRPr="000C6F66" w:rsidRDefault="0057368C" w:rsidP="00D01CEC">
          <w:pPr>
            <w:pStyle w:val="afff9"/>
            <w:jc w:val="left"/>
            <w:rPr>
              <w:rFonts w:ascii="Huawei Sans" w:hAnsi="Huawei Sans" w:cs="Huawei Sans"/>
              <w:sz w:val="20"/>
              <w:szCs w:val="20"/>
            </w:rPr>
          </w:pPr>
          <w:r w:rsidRPr="000C6F66">
            <w:rPr>
              <w:rFonts w:ascii="Huawei Sans" w:hAnsi="Huawei Sans" w:cs="Huawei Sans"/>
              <w:noProof/>
              <w:sz w:val="20"/>
              <w:szCs w:val="20"/>
            </w:rPr>
            <w:drawing>
              <wp:inline distT="0" distB="0" distL="0" distR="0" wp14:anchorId="5E18BE72" wp14:editId="764F1325">
                <wp:extent cx="424800" cy="432623"/>
                <wp:effectExtent l="0" t="0" r="0" b="5715"/>
                <wp:docPr id="7" name="图片 7" descr="C:\Users\jwx341670\Desktop\华为标志 Huawei Logo 2018\竖版标志Vertical Version\PNG\HW_POS_RBG_Vertical-150p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jwx341670\Desktop\华为标志 Huawei Logo 2018\竖版标志Vertical Version\PNG\HW_POS_RBG_Vertical-150ppi.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24800" cy="432623"/>
                        </a:xfrm>
                        <a:prstGeom prst="rect">
                          <a:avLst/>
                        </a:prstGeom>
                        <a:noFill/>
                        <a:ln>
                          <a:noFill/>
                        </a:ln>
                      </pic:spPr>
                    </pic:pic>
                  </a:graphicData>
                </a:graphic>
              </wp:inline>
            </w:drawing>
          </w:r>
        </w:p>
        <w:p w14:paraId="2F815375" w14:textId="77777777" w:rsidR="0057368C" w:rsidRPr="000C6F66" w:rsidRDefault="0057368C" w:rsidP="00D01CEC">
          <w:pPr>
            <w:spacing w:before="120"/>
            <w:rPr>
              <w:rFonts w:ascii="Huawei Sans" w:hAnsi="Huawei Sans" w:cs="Huawei Sans"/>
              <w:sz w:val="20"/>
              <w:szCs w:val="20"/>
            </w:rPr>
          </w:pPr>
        </w:p>
      </w:tc>
      <w:tc>
        <w:tcPr>
          <w:tcW w:w="7394" w:type="dxa"/>
          <w:vAlign w:val="bottom"/>
        </w:tcPr>
        <w:p w14:paraId="0F6B7A49" w14:textId="2A2457A5" w:rsidR="0057368C" w:rsidRPr="000C6F66" w:rsidRDefault="00C60A9C" w:rsidP="00D01CEC">
          <w:pPr>
            <w:pStyle w:val="TableNote"/>
            <w:ind w:left="0"/>
            <w:jc w:val="center"/>
            <w:rPr>
              <w:rFonts w:ascii="Huawei Sans" w:hAnsi="Huawei Sans" w:cs="Huawei Sans"/>
              <w:noProof/>
              <w:sz w:val="20"/>
              <w:szCs w:val="20"/>
            </w:rPr>
          </w:pPr>
          <w:r>
            <w:rPr>
              <w:rFonts w:ascii="Huawei Sans" w:hAnsi="Huawei Sans" w:cs="Huawei Sans"/>
              <w:sz w:val="20"/>
              <w:szCs w:val="20"/>
            </w:rPr>
            <w:t>HCIP-Datacom-Core Technology</w:t>
          </w:r>
          <w:r w:rsidR="0057368C" w:rsidRPr="000C6F66">
            <w:rPr>
              <w:rFonts w:ascii="Huawei Sans" w:hAnsi="Huawei Sans" w:cs="Huawei Sans"/>
              <w:sz w:val="20"/>
              <w:szCs w:val="20"/>
            </w:rPr>
            <w:t xml:space="preserve"> Lab Guide</w:t>
          </w:r>
        </w:p>
      </w:tc>
      <w:tc>
        <w:tcPr>
          <w:tcW w:w="1134" w:type="dxa"/>
          <w:vAlign w:val="bottom"/>
        </w:tcPr>
        <w:p w14:paraId="293F00A3" w14:textId="77777777" w:rsidR="0057368C" w:rsidRPr="000C6F66" w:rsidRDefault="0057368C" w:rsidP="00D01CEC">
          <w:pPr>
            <w:pStyle w:val="TableNote"/>
            <w:ind w:left="0"/>
            <w:jc w:val="right"/>
            <w:rPr>
              <w:rFonts w:ascii="Huawei Sans" w:hAnsi="Huawei Sans" w:cs="Huawei Sans"/>
              <w:noProof/>
              <w:sz w:val="20"/>
              <w:szCs w:val="20"/>
            </w:rPr>
          </w:pPr>
          <w:r w:rsidRPr="000C6F66">
            <w:rPr>
              <w:rFonts w:ascii="Huawei Sans" w:hAnsi="Huawei Sans" w:cs="Huawei Sans"/>
              <w:sz w:val="20"/>
              <w:szCs w:val="20"/>
            </w:rPr>
            <w:t xml:space="preserve">Page </w:t>
          </w:r>
          <w:r w:rsidRPr="000C6F66">
            <w:rPr>
              <w:rFonts w:ascii="Huawei Sans" w:hAnsi="Huawei Sans" w:cs="Huawei Sans"/>
              <w:sz w:val="20"/>
              <w:szCs w:val="20"/>
            </w:rPr>
            <w:fldChar w:fldCharType="begin"/>
          </w:r>
          <w:r w:rsidRPr="000C6F66">
            <w:rPr>
              <w:rFonts w:ascii="Huawei Sans" w:hAnsi="Huawei Sans" w:cs="Huawei Sans"/>
              <w:sz w:val="20"/>
              <w:szCs w:val="20"/>
            </w:rPr>
            <w:instrText xml:space="preserve"> PAGE </w:instrText>
          </w:r>
          <w:r w:rsidRPr="000C6F66">
            <w:rPr>
              <w:rFonts w:ascii="Huawei Sans" w:hAnsi="Huawei Sans" w:cs="Huawei Sans"/>
              <w:sz w:val="20"/>
              <w:szCs w:val="20"/>
            </w:rPr>
            <w:fldChar w:fldCharType="separate"/>
          </w:r>
          <w:r w:rsidR="009F1CA2">
            <w:rPr>
              <w:rFonts w:ascii="Huawei Sans" w:hAnsi="Huawei Sans" w:cs="Huawei Sans"/>
              <w:noProof/>
              <w:sz w:val="20"/>
              <w:szCs w:val="20"/>
            </w:rPr>
            <w:t>3</w:t>
          </w:r>
          <w:r w:rsidRPr="000C6F66">
            <w:rPr>
              <w:rFonts w:ascii="Huawei Sans" w:hAnsi="Huawei Sans" w:cs="Huawei Sans"/>
              <w:sz w:val="20"/>
              <w:szCs w:val="20"/>
            </w:rPr>
            <w:fldChar w:fldCharType="end"/>
          </w:r>
        </w:p>
      </w:tc>
    </w:tr>
  </w:tbl>
  <w:p w14:paraId="6330B190" w14:textId="77777777" w:rsidR="0057368C" w:rsidRPr="000C6F66" w:rsidRDefault="0057368C" w:rsidP="00D01CEC">
    <w:pPr>
      <w:pStyle w:val="a6"/>
      <w:rPr>
        <w:rFonts w:ascii="Huawei Sans" w:hAnsi="Huawei Sans" w:cs="Huawei Sans"/>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E81B44"/>
    <w:multiLevelType w:val="hybridMultilevel"/>
    <w:tmpl w:val="6F9C1E90"/>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 w15:restartNumberingAfterBreak="0">
    <w:nsid w:val="034820A9"/>
    <w:multiLevelType w:val="hybridMultilevel"/>
    <w:tmpl w:val="79E24ED4"/>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 w15:restartNumberingAfterBreak="0">
    <w:nsid w:val="0838032B"/>
    <w:multiLevelType w:val="hybridMultilevel"/>
    <w:tmpl w:val="80E6701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 w15:restartNumberingAfterBreak="0">
    <w:nsid w:val="0A627FCC"/>
    <w:multiLevelType w:val="hybridMultilevel"/>
    <w:tmpl w:val="0FC8AB88"/>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 w15:restartNumberingAfterBreak="0">
    <w:nsid w:val="0E8701E2"/>
    <w:multiLevelType w:val="hybridMultilevel"/>
    <w:tmpl w:val="A6582318"/>
    <w:lvl w:ilvl="0" w:tplc="32BCCCF0">
      <w:start w:val="1"/>
      <w:numFmt w:val="bullet"/>
      <w:pStyle w:val="CAUTIONTextList"/>
      <w:lvlText w:val=""/>
      <w:lvlJc w:val="left"/>
      <w:pPr>
        <w:tabs>
          <w:tab w:val="num" w:pos="1985"/>
        </w:tabs>
        <w:ind w:left="1985" w:hanging="284"/>
      </w:pPr>
      <w:rPr>
        <w:rFonts w:ascii="Wingdings" w:hAnsi="Wingdings" w:hint="default"/>
        <w:color w:val="auto"/>
        <w:spacing w:val="0"/>
        <w:w w:val="100"/>
        <w:position w:val="1"/>
        <w:sz w:val="16"/>
        <w:szCs w:val="16"/>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0EDB2900"/>
    <w:multiLevelType w:val="hybridMultilevel"/>
    <w:tmpl w:val="791493E4"/>
    <w:lvl w:ilvl="0" w:tplc="DFB60A4E">
      <w:start w:val="1"/>
      <w:numFmt w:val="bullet"/>
      <w:pStyle w:val="SubItemList"/>
      <w:lvlText w:val="−"/>
      <w:lvlJc w:val="left"/>
      <w:pPr>
        <w:tabs>
          <w:tab w:val="num" w:pos="2409"/>
        </w:tabs>
        <w:ind w:left="2410" w:hanging="284"/>
      </w:pPr>
      <w:rPr>
        <w:rFonts w:ascii="Times New Roman" w:hAnsi="Times New Roman" w:cs="Times New Roman" w:hint="default"/>
        <w:sz w:val="16"/>
        <w:szCs w:val="16"/>
      </w:rPr>
    </w:lvl>
    <w:lvl w:ilvl="1" w:tplc="AA38B928">
      <w:start w:val="1"/>
      <w:numFmt w:val="bullet"/>
      <w:lvlText w:val=""/>
      <w:lvlJc w:val="left"/>
      <w:pPr>
        <w:tabs>
          <w:tab w:val="num" w:pos="840"/>
        </w:tabs>
        <w:ind w:left="840" w:hanging="420"/>
      </w:pPr>
      <w:rPr>
        <w:rFonts w:ascii="Wingdings" w:hAnsi="Wingdings" w:cs="Wingdings" w:hint="default"/>
      </w:rPr>
    </w:lvl>
    <w:lvl w:ilvl="2" w:tplc="BBFC2218">
      <w:start w:val="1"/>
      <w:numFmt w:val="bullet"/>
      <w:lvlText w:val=""/>
      <w:lvlJc w:val="left"/>
      <w:pPr>
        <w:tabs>
          <w:tab w:val="num" w:pos="1260"/>
        </w:tabs>
        <w:ind w:left="1260" w:hanging="420"/>
      </w:pPr>
      <w:rPr>
        <w:rFonts w:ascii="Wingdings" w:hAnsi="Wingdings" w:cs="Wingdings" w:hint="default"/>
      </w:rPr>
    </w:lvl>
    <w:lvl w:ilvl="3" w:tplc="7D824786">
      <w:start w:val="1"/>
      <w:numFmt w:val="bullet"/>
      <w:lvlText w:val=""/>
      <w:lvlJc w:val="left"/>
      <w:pPr>
        <w:tabs>
          <w:tab w:val="num" w:pos="1680"/>
        </w:tabs>
        <w:ind w:left="1680" w:hanging="420"/>
      </w:pPr>
      <w:rPr>
        <w:rFonts w:ascii="Wingdings" w:hAnsi="Wingdings" w:cs="Wingdings" w:hint="default"/>
      </w:rPr>
    </w:lvl>
    <w:lvl w:ilvl="4" w:tplc="66DC77F0">
      <w:start w:val="1"/>
      <w:numFmt w:val="bullet"/>
      <w:lvlText w:val=""/>
      <w:lvlJc w:val="left"/>
      <w:pPr>
        <w:tabs>
          <w:tab w:val="num" w:pos="2100"/>
        </w:tabs>
        <w:ind w:left="2100" w:hanging="420"/>
      </w:pPr>
      <w:rPr>
        <w:rFonts w:ascii="Wingdings" w:hAnsi="Wingdings" w:cs="Wingdings" w:hint="default"/>
      </w:rPr>
    </w:lvl>
    <w:lvl w:ilvl="5" w:tplc="AC3AB3D4">
      <w:start w:val="1"/>
      <w:numFmt w:val="bullet"/>
      <w:lvlText w:val=""/>
      <w:lvlJc w:val="left"/>
      <w:pPr>
        <w:tabs>
          <w:tab w:val="num" w:pos="2520"/>
        </w:tabs>
        <w:ind w:left="2520" w:hanging="420"/>
      </w:pPr>
      <w:rPr>
        <w:rFonts w:ascii="Wingdings" w:hAnsi="Wingdings" w:cs="Wingdings" w:hint="default"/>
      </w:rPr>
    </w:lvl>
    <w:lvl w:ilvl="6" w:tplc="65525D6E">
      <w:start w:val="1"/>
      <w:numFmt w:val="bullet"/>
      <w:lvlText w:val=""/>
      <w:lvlJc w:val="left"/>
      <w:pPr>
        <w:tabs>
          <w:tab w:val="num" w:pos="2940"/>
        </w:tabs>
        <w:ind w:left="2940" w:hanging="420"/>
      </w:pPr>
      <w:rPr>
        <w:rFonts w:ascii="Wingdings" w:hAnsi="Wingdings" w:cs="Wingdings" w:hint="default"/>
      </w:rPr>
    </w:lvl>
    <w:lvl w:ilvl="7" w:tplc="9B768918">
      <w:start w:val="1"/>
      <w:numFmt w:val="bullet"/>
      <w:lvlText w:val=""/>
      <w:lvlJc w:val="left"/>
      <w:pPr>
        <w:tabs>
          <w:tab w:val="num" w:pos="3360"/>
        </w:tabs>
        <w:ind w:left="3360" w:hanging="420"/>
      </w:pPr>
      <w:rPr>
        <w:rFonts w:ascii="Wingdings" w:hAnsi="Wingdings" w:cs="Wingdings" w:hint="default"/>
      </w:rPr>
    </w:lvl>
    <w:lvl w:ilvl="8" w:tplc="F3583E5E">
      <w:start w:val="1"/>
      <w:numFmt w:val="bullet"/>
      <w:lvlText w:val=""/>
      <w:lvlJc w:val="left"/>
      <w:pPr>
        <w:tabs>
          <w:tab w:val="num" w:pos="3780"/>
        </w:tabs>
        <w:ind w:left="3780" w:hanging="420"/>
      </w:pPr>
      <w:rPr>
        <w:rFonts w:ascii="Wingdings" w:hAnsi="Wingdings" w:cs="Wingdings" w:hint="default"/>
      </w:rPr>
    </w:lvl>
  </w:abstractNum>
  <w:abstractNum w:abstractNumId="6" w15:restartNumberingAfterBreak="0">
    <w:nsid w:val="1464033A"/>
    <w:multiLevelType w:val="hybridMultilevel"/>
    <w:tmpl w:val="F69A3B78"/>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7" w15:restartNumberingAfterBreak="0">
    <w:nsid w:val="14CA2E7F"/>
    <w:multiLevelType w:val="hybridMultilevel"/>
    <w:tmpl w:val="430A3002"/>
    <w:lvl w:ilvl="0" w:tplc="0409000F">
      <w:start w:val="1"/>
      <w:numFmt w:val="decimal"/>
      <w:lvlText w:val="%1."/>
      <w:lvlJc w:val="left"/>
      <w:pPr>
        <w:ind w:left="1441" w:hanging="420"/>
      </w:pPr>
    </w:lvl>
    <w:lvl w:ilvl="1" w:tplc="04090019">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8" w15:restartNumberingAfterBreak="0">
    <w:nsid w:val="171657A1"/>
    <w:multiLevelType w:val="multilevel"/>
    <w:tmpl w:val="DF8A67E2"/>
    <w:lvl w:ilvl="0">
      <w:start w:val="1"/>
      <w:numFmt w:val="decimal"/>
      <w:pStyle w:val="1"/>
      <w:suff w:val="nothing"/>
      <w:lvlText w:val="%1 "/>
      <w:lvlJc w:val="left"/>
      <w:pPr>
        <w:ind w:left="0" w:firstLine="0"/>
      </w:pPr>
      <w:rPr>
        <w:rFonts w:ascii="Huawei Sans" w:eastAsia="微软雅黑" w:hAnsi="Huawei Sans" w:cs="Huawei Sans" w:hint="default"/>
        <w:b/>
        <w:bCs/>
        <w:i w:val="0"/>
        <w:iCs w:val="0"/>
        <w:caps w:val="0"/>
        <w:strike w:val="0"/>
        <w:dstrike w:val="0"/>
        <w:vanish w:val="0"/>
        <w:color w:val="000000"/>
        <w:sz w:val="144"/>
        <w:szCs w:val="144"/>
        <w:vertAlign w:val="baseline"/>
      </w:rPr>
    </w:lvl>
    <w:lvl w:ilvl="1">
      <w:start w:val="1"/>
      <w:numFmt w:val="decimal"/>
      <w:pStyle w:val="2"/>
      <w:suff w:val="nothing"/>
      <w:lvlText w:val="%1.%2 "/>
      <w:lvlJc w:val="left"/>
      <w:pPr>
        <w:ind w:left="0" w:firstLine="0"/>
      </w:pPr>
      <w:rPr>
        <w:rFonts w:ascii="Huawei Sans" w:eastAsia="微软雅黑" w:hAnsi="Huawei Sans" w:cs="Huawei Sans" w:hint="default"/>
        <w:b/>
        <w:bCs/>
        <w:i w:val="0"/>
        <w:iCs w:val="0"/>
        <w:caps w:val="0"/>
        <w:strike w:val="0"/>
        <w:dstrike w:val="0"/>
        <w:snapToGrid w:val="0"/>
        <w:vanish w:val="0"/>
        <w:color w:val="000000"/>
        <w:spacing w:val="0"/>
        <w:kern w:val="0"/>
        <w:sz w:val="36"/>
        <w:szCs w:val="36"/>
        <w:vertAlign w:val="baseline"/>
      </w:rPr>
    </w:lvl>
    <w:lvl w:ilvl="2">
      <w:start w:val="1"/>
      <w:numFmt w:val="decimal"/>
      <w:pStyle w:val="3"/>
      <w:suff w:val="nothing"/>
      <w:lvlText w:val="%1.%2.%3 "/>
      <w:lvlJc w:val="left"/>
      <w:pPr>
        <w:ind w:left="0" w:firstLine="0"/>
      </w:pPr>
      <w:rPr>
        <w:rFonts w:ascii="Huawei Sans" w:eastAsia="微软雅黑" w:hAnsi="Huawei Sans" w:cs="Huawei Sans" w:hint="default"/>
        <w:b/>
        <w:bCs/>
        <w:i w:val="0"/>
        <w:iCs w:val="0"/>
        <w:caps w:val="0"/>
        <w:strike w:val="0"/>
        <w:dstrike w:val="0"/>
        <w:snapToGrid w:val="0"/>
        <w:vanish w:val="0"/>
        <w:color w:val="000000"/>
        <w:kern w:val="0"/>
        <w:sz w:val="32"/>
        <w:szCs w:val="32"/>
        <w:vertAlign w:val="baseline"/>
      </w:rPr>
    </w:lvl>
    <w:lvl w:ilvl="3">
      <w:start w:val="1"/>
      <w:numFmt w:val="decimal"/>
      <w:pStyle w:val="4"/>
      <w:suff w:val="nothing"/>
      <w:lvlText w:val="%1.%2.%3.%4 "/>
      <w:lvlJc w:val="left"/>
      <w:pPr>
        <w:ind w:left="0" w:firstLine="0"/>
      </w:pPr>
      <w:rPr>
        <w:rFonts w:ascii="Huawei Sans" w:eastAsia="黑体" w:hAnsi="Huawei Sans" w:cs="Huawei Sans" w:hint="default"/>
        <w:bCs/>
        <w:i w:val="0"/>
        <w:iCs w:val="0"/>
        <w:caps w:val="0"/>
        <w:strike w:val="0"/>
        <w:dstrike w:val="0"/>
        <w:vanish w:val="0"/>
        <w:color w:val="000000"/>
        <w:sz w:val="28"/>
        <w:szCs w:val="28"/>
        <w:vertAlign w:val="baseline"/>
      </w:rPr>
    </w:lvl>
    <w:lvl w:ilvl="4">
      <w:start w:val="1"/>
      <w:numFmt w:val="decimal"/>
      <w:pStyle w:val="5"/>
      <w:suff w:val="nothing"/>
      <w:lvlText w:val="%1.%2.%3.%4.%5 "/>
      <w:lvlJc w:val="left"/>
      <w:pPr>
        <w:ind w:left="0" w:firstLine="0"/>
      </w:pPr>
      <w:rPr>
        <w:rFonts w:ascii="Book Antiqua" w:eastAsia="黑体" w:hAnsi="Book Antiqua" w:cs="Book Antiqua" w:hint="default"/>
        <w:bCs/>
        <w:i w:val="0"/>
        <w:iCs w:val="0"/>
        <w:caps w:val="0"/>
        <w:strike w:val="0"/>
        <w:dstrike w:val="0"/>
        <w:vanish w:val="0"/>
        <w:color w:val="000000"/>
        <w:sz w:val="24"/>
        <w:szCs w:val="24"/>
        <w:vertAlign w:val="baseline"/>
      </w:rPr>
    </w:lvl>
    <w:lvl w:ilvl="5">
      <w:start w:val="1"/>
      <w:numFmt w:val="decimal"/>
      <w:pStyle w:val="30"/>
      <w:lvlText w:val="Step %6"/>
      <w:lvlJc w:val="right"/>
      <w:pPr>
        <w:tabs>
          <w:tab w:val="num" w:pos="1701"/>
        </w:tabs>
        <w:ind w:left="1701" w:hanging="159"/>
      </w:pPr>
      <w:rPr>
        <w:rFonts w:ascii="Huawei Sans" w:eastAsia="微软雅黑" w:hAnsi="Huawei Sans" w:cs="Huawei Sans" w:hint="default"/>
        <w:b w:val="0"/>
        <w:bCs/>
        <w:i w:val="0"/>
        <w:iCs w:val="0"/>
        <w:caps w:val="0"/>
        <w:strike w:val="0"/>
        <w:dstrike w:val="0"/>
        <w:vanish w:val="0"/>
        <w:color w:val="auto"/>
        <w:sz w:val="21"/>
        <w:szCs w:val="21"/>
        <w:vertAlign w:val="baseline"/>
        <w:lang w:val="en-US"/>
      </w:rPr>
    </w:lvl>
    <w:lvl w:ilvl="6">
      <w:start w:val="1"/>
      <w:numFmt w:val="decimal"/>
      <w:pStyle w:val="ItemStep"/>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suff w:val="space"/>
      <w:lvlText w:val="Figure %1-%8"/>
      <w:lvlJc w:val="left"/>
      <w:pPr>
        <w:ind w:left="4110" w:firstLine="0"/>
      </w:pPr>
      <w:rPr>
        <w:rFonts w:ascii="Huawei Sans" w:eastAsia="微软雅黑" w:hAnsi="Huawei Sans" w:cs="Huawei Sans" w:hint="default"/>
        <w:b/>
        <w:bCs/>
        <w:i w:val="0"/>
        <w:iCs w:val="0"/>
        <w:strike w:val="0"/>
        <w:dstrike w:val="0"/>
        <w:color w:val="auto"/>
        <w:sz w:val="21"/>
        <w:szCs w:val="21"/>
        <w:vertAlign w:val="baseline"/>
      </w:rPr>
    </w:lvl>
    <w:lvl w:ilvl="8">
      <w:start w:val="1"/>
      <w:numFmt w:val="decimal"/>
      <w:lvlRestart w:val="1"/>
      <w:pStyle w:val="TableDescription"/>
      <w:suff w:val="space"/>
      <w:lvlText w:val="Table %1-%9"/>
      <w:lvlJc w:val="left"/>
      <w:pPr>
        <w:ind w:left="1701" w:firstLine="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rPr>
    </w:lvl>
  </w:abstractNum>
  <w:abstractNum w:abstractNumId="9" w15:restartNumberingAfterBreak="0">
    <w:nsid w:val="1A89310D"/>
    <w:multiLevelType w:val="hybridMultilevel"/>
    <w:tmpl w:val="F4143E18"/>
    <w:lvl w:ilvl="0" w:tplc="E74C10E2">
      <w:start w:val="1"/>
      <w:numFmt w:val="bullet"/>
      <w:pStyle w:val="NotesTextListinTable"/>
      <w:lvlText w:val=""/>
      <w:lvlJc w:val="left"/>
      <w:pPr>
        <w:ind w:left="704" w:hanging="420"/>
      </w:pPr>
      <w:rPr>
        <w:rFonts w:ascii="Wingdings" w:hAnsi="Wingdings" w:hint="default"/>
        <w:b w:val="0"/>
        <w:i w:val="0"/>
        <w:sz w:val="13"/>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1D5755D3"/>
    <w:multiLevelType w:val="hybridMultilevel"/>
    <w:tmpl w:val="36FA6B86"/>
    <w:lvl w:ilvl="0" w:tplc="547451E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91CE270A">
      <w:start w:val="1"/>
      <w:numFmt w:val="bullet"/>
      <w:lvlText w:val=""/>
      <w:lvlJc w:val="left"/>
      <w:pPr>
        <w:tabs>
          <w:tab w:val="num" w:pos="840"/>
        </w:tabs>
        <w:ind w:left="840" w:hanging="420"/>
      </w:pPr>
      <w:rPr>
        <w:rFonts w:ascii="Wingdings" w:hAnsi="Wingdings" w:hint="default"/>
      </w:rPr>
    </w:lvl>
    <w:lvl w:ilvl="2" w:tplc="FCD403D0" w:tentative="1">
      <w:start w:val="1"/>
      <w:numFmt w:val="bullet"/>
      <w:lvlText w:val=""/>
      <w:lvlJc w:val="left"/>
      <w:pPr>
        <w:tabs>
          <w:tab w:val="num" w:pos="1260"/>
        </w:tabs>
        <w:ind w:left="1260" w:hanging="420"/>
      </w:pPr>
      <w:rPr>
        <w:rFonts w:ascii="Wingdings" w:hAnsi="Wingdings" w:hint="default"/>
      </w:rPr>
    </w:lvl>
    <w:lvl w:ilvl="3" w:tplc="9F4C8D40">
      <w:start w:val="1"/>
      <w:numFmt w:val="bullet"/>
      <w:lvlText w:val=""/>
      <w:lvlJc w:val="left"/>
      <w:pPr>
        <w:tabs>
          <w:tab w:val="num" w:pos="1680"/>
        </w:tabs>
        <w:ind w:left="1680" w:hanging="420"/>
      </w:pPr>
      <w:rPr>
        <w:rFonts w:ascii="Wingdings" w:hAnsi="Wingdings" w:hint="default"/>
      </w:rPr>
    </w:lvl>
    <w:lvl w:ilvl="4" w:tplc="776E4734" w:tentative="1">
      <w:start w:val="1"/>
      <w:numFmt w:val="bullet"/>
      <w:lvlText w:val=""/>
      <w:lvlJc w:val="left"/>
      <w:pPr>
        <w:tabs>
          <w:tab w:val="num" w:pos="2100"/>
        </w:tabs>
        <w:ind w:left="2100" w:hanging="420"/>
      </w:pPr>
      <w:rPr>
        <w:rFonts w:ascii="Wingdings" w:hAnsi="Wingdings" w:hint="default"/>
      </w:rPr>
    </w:lvl>
    <w:lvl w:ilvl="5" w:tplc="115447CC" w:tentative="1">
      <w:start w:val="1"/>
      <w:numFmt w:val="bullet"/>
      <w:lvlText w:val=""/>
      <w:lvlJc w:val="left"/>
      <w:pPr>
        <w:tabs>
          <w:tab w:val="num" w:pos="2520"/>
        </w:tabs>
        <w:ind w:left="2520" w:hanging="420"/>
      </w:pPr>
      <w:rPr>
        <w:rFonts w:ascii="Wingdings" w:hAnsi="Wingdings" w:hint="default"/>
      </w:rPr>
    </w:lvl>
    <w:lvl w:ilvl="6" w:tplc="CE541586" w:tentative="1">
      <w:start w:val="1"/>
      <w:numFmt w:val="bullet"/>
      <w:lvlText w:val=""/>
      <w:lvlJc w:val="left"/>
      <w:pPr>
        <w:tabs>
          <w:tab w:val="num" w:pos="2940"/>
        </w:tabs>
        <w:ind w:left="2940" w:hanging="420"/>
      </w:pPr>
      <w:rPr>
        <w:rFonts w:ascii="Wingdings" w:hAnsi="Wingdings" w:hint="default"/>
      </w:rPr>
    </w:lvl>
    <w:lvl w:ilvl="7" w:tplc="02861138" w:tentative="1">
      <w:start w:val="1"/>
      <w:numFmt w:val="bullet"/>
      <w:lvlText w:val=""/>
      <w:lvlJc w:val="left"/>
      <w:pPr>
        <w:tabs>
          <w:tab w:val="num" w:pos="3360"/>
        </w:tabs>
        <w:ind w:left="3360" w:hanging="420"/>
      </w:pPr>
      <w:rPr>
        <w:rFonts w:ascii="Wingdings" w:hAnsi="Wingdings" w:hint="default"/>
      </w:rPr>
    </w:lvl>
    <w:lvl w:ilvl="8" w:tplc="F45E6884" w:tentative="1">
      <w:start w:val="1"/>
      <w:numFmt w:val="bullet"/>
      <w:lvlText w:val=""/>
      <w:lvlJc w:val="left"/>
      <w:pPr>
        <w:tabs>
          <w:tab w:val="num" w:pos="3780"/>
        </w:tabs>
        <w:ind w:left="3780" w:hanging="420"/>
      </w:pPr>
      <w:rPr>
        <w:rFonts w:ascii="Wingdings" w:hAnsi="Wingdings" w:hint="default"/>
      </w:rPr>
    </w:lvl>
  </w:abstractNum>
  <w:abstractNum w:abstractNumId="11" w15:restartNumberingAfterBreak="0">
    <w:nsid w:val="20453EF0"/>
    <w:multiLevelType w:val="multilevel"/>
    <w:tmpl w:val="F126062C"/>
    <w:lvl w:ilvl="0">
      <w:start w:val="1"/>
      <w:numFmt w:val="upperLetter"/>
      <w:pStyle w:val="50"/>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12" w15:restartNumberingAfterBreak="0">
    <w:nsid w:val="296E288D"/>
    <w:multiLevelType w:val="hybridMultilevel"/>
    <w:tmpl w:val="D3389878"/>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3" w15:restartNumberingAfterBreak="0">
    <w:nsid w:val="333650F3"/>
    <w:multiLevelType w:val="hybridMultilevel"/>
    <w:tmpl w:val="8CF87BC6"/>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4" w15:restartNumberingAfterBreak="0">
    <w:nsid w:val="370914DC"/>
    <w:multiLevelType w:val="hybridMultilevel"/>
    <w:tmpl w:val="D920568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5" w15:restartNumberingAfterBreak="0">
    <w:nsid w:val="37F57942"/>
    <w:multiLevelType w:val="hybridMultilevel"/>
    <w:tmpl w:val="3B9E6EE2"/>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6" w15:restartNumberingAfterBreak="0">
    <w:nsid w:val="3B2E148E"/>
    <w:multiLevelType w:val="hybridMultilevel"/>
    <w:tmpl w:val="97227BA8"/>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17" w15:restartNumberingAfterBreak="0">
    <w:nsid w:val="42A046D5"/>
    <w:multiLevelType w:val="multilevel"/>
    <w:tmpl w:val="04090023"/>
    <w:styleLink w:val="a"/>
    <w:lvl w:ilvl="0">
      <w:start w:val="1"/>
      <w:numFmt w:val="upperRoman"/>
      <w:lvlText w:val="第 %1 条"/>
      <w:lvlJc w:val="left"/>
      <w:pPr>
        <w:tabs>
          <w:tab w:val="num" w:pos="1800"/>
        </w:tabs>
        <w:ind w:left="0" w:firstLine="0"/>
      </w:pPr>
    </w:lvl>
    <w:lvl w:ilvl="1">
      <w:start w:val="1"/>
      <w:numFmt w:val="decimalZero"/>
      <w:isLgl/>
      <w:lvlText w:val="节 %1.%2"/>
      <w:lvlJc w:val="left"/>
      <w:pPr>
        <w:tabs>
          <w:tab w:val="num" w:pos="1440"/>
        </w:tabs>
        <w:ind w:left="0" w:firstLine="0"/>
      </w:pPr>
    </w:lvl>
    <w:lvl w:ilvl="2">
      <w:start w:val="1"/>
      <w:numFmt w:val="lowerLetter"/>
      <w:lvlText w:val="(%3)"/>
      <w:lvlJc w:val="left"/>
      <w:pPr>
        <w:tabs>
          <w:tab w:val="num" w:pos="1008"/>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8" w15:restartNumberingAfterBreak="0">
    <w:nsid w:val="42FE570A"/>
    <w:multiLevelType w:val="multilevel"/>
    <w:tmpl w:val="11FEBED6"/>
    <w:lvl w:ilvl="0">
      <w:start w:val="1"/>
      <w:numFmt w:val="decimal"/>
      <w:pStyle w:val="40"/>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suff w:val="space"/>
      <w:lvlText w:val="图%8"/>
      <w:lvlJc w:val="center"/>
      <w:pPr>
        <w:ind w:left="0" w:firstLine="0"/>
      </w:pPr>
      <w:rPr>
        <w:rFonts w:ascii="Arial" w:eastAsia="黑体" w:hAnsi="Arial" w:hint="default"/>
        <w:b w:val="0"/>
        <w:i w:val="0"/>
        <w:sz w:val="18"/>
        <w:szCs w:val="18"/>
      </w:rPr>
    </w:lvl>
    <w:lvl w:ilvl="8">
      <w:start w:val="1"/>
      <w:numFmt w:val="decimal"/>
      <w:lvlRestart w:val="0"/>
      <w:suff w:val="space"/>
      <w:lvlText w:val="表%9"/>
      <w:lvlJc w:val="center"/>
      <w:pPr>
        <w:ind w:left="0" w:firstLine="0"/>
      </w:pPr>
      <w:rPr>
        <w:rFonts w:ascii="Arial" w:eastAsia="黑体" w:hAnsi="Arial" w:hint="default"/>
        <w:b w:val="0"/>
        <w:i w:val="0"/>
        <w:sz w:val="18"/>
        <w:szCs w:val="18"/>
      </w:rPr>
    </w:lvl>
  </w:abstractNum>
  <w:abstractNum w:abstractNumId="19" w15:restartNumberingAfterBreak="0">
    <w:nsid w:val="43AF62B6"/>
    <w:multiLevelType w:val="hybridMultilevel"/>
    <w:tmpl w:val="336E4C70"/>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0" w15:restartNumberingAfterBreak="0">
    <w:nsid w:val="463C3DB5"/>
    <w:multiLevelType w:val="multilevel"/>
    <w:tmpl w:val="13C02300"/>
    <w:lvl w:ilvl="0">
      <w:start w:val="1"/>
      <w:numFmt w:val="decimal"/>
      <w:pStyle w:val="ItemStepinTable"/>
      <w:lvlText w:val="%1."/>
      <w:lvlJc w:val="left"/>
      <w:pPr>
        <w:tabs>
          <w:tab w:val="num" w:pos="284"/>
        </w:tabs>
        <w:ind w:left="284" w:hanging="284"/>
      </w:pPr>
      <w:rPr>
        <w:rFonts w:ascii="Times New Roman" w:hAnsi="Times New Roman" w:hint="default"/>
        <w:b w:val="0"/>
        <w:i w:val="0"/>
        <w:sz w:val="21"/>
      </w:rPr>
    </w:lvl>
    <w:lvl w:ilvl="1">
      <w:start w:val="1"/>
      <w:numFmt w:val="lowerLetter"/>
      <w:lvlText w:val="%2)"/>
      <w:lvlJc w:val="left"/>
      <w:pPr>
        <w:tabs>
          <w:tab w:val="num" w:pos="840"/>
        </w:tabs>
        <w:ind w:left="840" w:hanging="420"/>
      </w:pPr>
      <w:rPr>
        <w:rFonts w:hint="eastAsia"/>
      </w:rPr>
    </w:lvl>
    <w:lvl w:ilvl="2">
      <w:start w:val="1"/>
      <w:numFmt w:val="lowerRoman"/>
      <w:lvlText w:val="%3."/>
      <w:lvlJc w:val="right"/>
      <w:pPr>
        <w:tabs>
          <w:tab w:val="num" w:pos="1260"/>
        </w:tabs>
        <w:ind w:left="1260" w:hanging="420"/>
      </w:pPr>
      <w:rPr>
        <w:rFonts w:hint="eastAsia"/>
      </w:rPr>
    </w:lvl>
    <w:lvl w:ilvl="3">
      <w:start w:val="1"/>
      <w:numFmt w:val="decimal"/>
      <w:lvlText w:val="%4."/>
      <w:lvlJc w:val="left"/>
      <w:pPr>
        <w:tabs>
          <w:tab w:val="num" w:pos="1680"/>
        </w:tabs>
        <w:ind w:left="1680" w:hanging="420"/>
      </w:pPr>
      <w:rPr>
        <w:rFonts w:hint="eastAsia"/>
      </w:rPr>
    </w:lvl>
    <w:lvl w:ilvl="4">
      <w:start w:val="1"/>
      <w:numFmt w:val="lowerLetter"/>
      <w:lvlText w:val="%5)"/>
      <w:lvlJc w:val="left"/>
      <w:pPr>
        <w:tabs>
          <w:tab w:val="num" w:pos="2100"/>
        </w:tabs>
        <w:ind w:left="2100" w:hanging="420"/>
      </w:pPr>
      <w:rPr>
        <w:rFonts w:hint="eastAsia"/>
      </w:rPr>
    </w:lvl>
    <w:lvl w:ilvl="5">
      <w:start w:val="1"/>
      <w:numFmt w:val="lowerRoman"/>
      <w:lvlText w:val="%6."/>
      <w:lvlJc w:val="right"/>
      <w:pPr>
        <w:tabs>
          <w:tab w:val="num" w:pos="2520"/>
        </w:tabs>
        <w:ind w:left="2520" w:hanging="420"/>
      </w:pPr>
      <w:rPr>
        <w:rFonts w:hint="eastAsia"/>
      </w:rPr>
    </w:lvl>
    <w:lvl w:ilvl="6">
      <w:start w:val="1"/>
      <w:numFmt w:val="decimal"/>
      <w:lvlText w:val="%7."/>
      <w:lvlJc w:val="left"/>
      <w:pPr>
        <w:tabs>
          <w:tab w:val="num" w:pos="2940"/>
        </w:tabs>
        <w:ind w:left="2940" w:hanging="420"/>
      </w:pPr>
      <w:rPr>
        <w:rFonts w:hint="eastAsia"/>
      </w:rPr>
    </w:lvl>
    <w:lvl w:ilvl="7">
      <w:start w:val="1"/>
      <w:numFmt w:val="lowerLetter"/>
      <w:lvlText w:val="%8)"/>
      <w:lvlJc w:val="left"/>
      <w:pPr>
        <w:tabs>
          <w:tab w:val="num" w:pos="3360"/>
        </w:tabs>
        <w:ind w:left="3360" w:hanging="420"/>
      </w:pPr>
      <w:rPr>
        <w:rFonts w:hint="eastAsia"/>
      </w:rPr>
    </w:lvl>
    <w:lvl w:ilvl="8">
      <w:start w:val="1"/>
      <w:numFmt w:val="lowerRoman"/>
      <w:lvlText w:val="%9."/>
      <w:lvlJc w:val="right"/>
      <w:pPr>
        <w:tabs>
          <w:tab w:val="num" w:pos="3780"/>
        </w:tabs>
        <w:ind w:left="3780" w:hanging="420"/>
      </w:pPr>
      <w:rPr>
        <w:rFonts w:hint="eastAsia"/>
      </w:rPr>
    </w:lvl>
  </w:abstractNum>
  <w:abstractNum w:abstractNumId="21" w15:restartNumberingAfterBreak="0">
    <w:nsid w:val="4877526D"/>
    <w:multiLevelType w:val="hybridMultilevel"/>
    <w:tmpl w:val="B188233A"/>
    <w:lvl w:ilvl="0" w:tplc="DE3AF1A0">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2" w15:restartNumberingAfterBreak="0">
    <w:nsid w:val="49451F01"/>
    <w:multiLevelType w:val="hybridMultilevel"/>
    <w:tmpl w:val="25B26320"/>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3" w15:restartNumberingAfterBreak="0">
    <w:nsid w:val="4DDA66D1"/>
    <w:multiLevelType w:val="multilevel"/>
    <w:tmpl w:val="C1403B94"/>
    <w:lvl w:ilvl="0">
      <w:start w:val="1"/>
      <w:numFmt w:val="upperLetter"/>
      <w:pStyle w:val="Appendixheading1"/>
      <w:suff w:val="nothing"/>
      <w:lvlText w:val="%1 "/>
      <w:lvlJc w:val="left"/>
      <w:pPr>
        <w:ind w:left="0" w:firstLine="0"/>
      </w:pPr>
      <w:rPr>
        <w:rFonts w:ascii="Book Antiqua" w:eastAsia="黑体" w:hAnsi="Book Antiqua" w:cs="Book Antiqua" w:hint="default"/>
        <w:b/>
        <w:bCs/>
        <w:i w:val="0"/>
        <w:iCs w:val="0"/>
        <w:caps w:val="0"/>
        <w:strike w:val="0"/>
        <w:dstrike w:val="0"/>
        <w:vanish w:val="0"/>
        <w:color w:val="000000"/>
        <w:sz w:val="144"/>
        <w:szCs w:val="144"/>
        <w:vertAlign w:val="baseline"/>
      </w:rPr>
    </w:lvl>
    <w:lvl w:ilvl="1">
      <w:start w:val="1"/>
      <w:numFmt w:val="decimal"/>
      <w:pStyle w:val="Appendixheading2"/>
      <w:suff w:val="nothing"/>
      <w:lvlText w:val="%1.%2 "/>
      <w:lvlJc w:val="left"/>
      <w:pPr>
        <w:ind w:left="0" w:firstLine="0"/>
      </w:pPr>
      <w:rPr>
        <w:rFonts w:ascii="Book Antiqua" w:eastAsia="黑体" w:hAnsi="Book Antiqua" w:cs="Book Antiqua" w:hint="default"/>
        <w:b w:val="0"/>
        <w:bCs/>
        <w:i w:val="0"/>
        <w:iCs w:val="0"/>
        <w:caps w:val="0"/>
        <w:strike w:val="0"/>
        <w:dstrike w:val="0"/>
        <w:snapToGrid w:val="0"/>
        <w:vanish w:val="0"/>
        <w:color w:val="000000"/>
        <w:spacing w:val="0"/>
        <w:kern w:val="0"/>
        <w:sz w:val="36"/>
        <w:szCs w:val="36"/>
        <w:vertAlign w:val="baseline"/>
      </w:rPr>
    </w:lvl>
    <w:lvl w:ilvl="2">
      <w:start w:val="1"/>
      <w:numFmt w:val="decimal"/>
      <w:pStyle w:val="Appendixheading3"/>
      <w:suff w:val="nothing"/>
      <w:lvlText w:val="%1.%2.%3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32"/>
        <w:szCs w:val="32"/>
        <w:vertAlign w:val="baseline"/>
      </w:rPr>
    </w:lvl>
    <w:lvl w:ilvl="3">
      <w:start w:val="1"/>
      <w:numFmt w:val="decimal"/>
      <w:pStyle w:val="Appendixheading4"/>
      <w:suff w:val="nothing"/>
      <w:lvlText w:val="%1.%2.%3.%4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8"/>
        <w:szCs w:val="28"/>
        <w:vertAlign w:val="baseline"/>
      </w:rPr>
    </w:lvl>
    <w:lvl w:ilvl="4">
      <w:start w:val="1"/>
      <w:numFmt w:val="decimal"/>
      <w:pStyle w:val="Appendixheading5"/>
      <w:suff w:val="nothing"/>
      <w:lvlText w:val="%1.%2.%3.%4.%5 "/>
      <w:lvlJc w:val="left"/>
      <w:pPr>
        <w:ind w:left="0" w:firstLine="0"/>
      </w:pPr>
      <w:rPr>
        <w:rFonts w:ascii="Book Antiqua" w:eastAsia="黑体" w:hAnsi="Book Antiqua" w:cs="Book Antiqua" w:hint="default"/>
        <w:b w:val="0"/>
        <w:bCs/>
        <w:i w:val="0"/>
        <w:iCs w:val="0"/>
        <w:caps w:val="0"/>
        <w:strike w:val="0"/>
        <w:dstrike w:val="0"/>
        <w:snapToGrid w:val="0"/>
        <w:vanish w:val="0"/>
        <w:color w:val="000000"/>
        <w:kern w:val="0"/>
        <w:sz w:val="24"/>
        <w:szCs w:val="24"/>
        <w:vertAlign w:val="baseline"/>
      </w:rPr>
    </w:lvl>
    <w:lvl w:ilvl="5">
      <w:start w:val="1"/>
      <w:numFmt w:val="decimal"/>
      <w:lvlText w:val="步骤 %6"/>
      <w:lvlJc w:val="right"/>
      <w:pPr>
        <w:tabs>
          <w:tab w:val="num" w:pos="1701"/>
        </w:tabs>
        <w:ind w:left="1701" w:hanging="159"/>
      </w:pPr>
      <w:rPr>
        <w:rFonts w:ascii="Book Antiqua" w:eastAsia="黑体" w:hAnsi="Book Antiqua" w:cs="Times New Roman" w:hint="default"/>
        <w:b w:val="0"/>
        <w:bCs/>
        <w:i w:val="0"/>
        <w:iCs w:val="0"/>
        <w:sz w:val="21"/>
        <w:szCs w:val="21"/>
        <w:u w:val="no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1"/>
      <w:numFmt w:val="decimal"/>
      <w:lvlRestart w:val="1"/>
      <w:suff w:val="space"/>
      <w:lvlText w:val="图%1-%8"/>
      <w:lvlJc w:val="left"/>
      <w:pPr>
        <w:ind w:left="1701" w:firstLine="0"/>
      </w:pPr>
      <w:rPr>
        <w:rFonts w:ascii="Times New Roman" w:eastAsia="黑体" w:hAnsi="Times New Roman" w:cs="Book Antiqua" w:hint="default"/>
        <w:b w:val="0"/>
        <w:bCs/>
        <w:i w:val="0"/>
        <w:iCs w:val="0"/>
        <w:sz w:val="21"/>
        <w:szCs w:val="21"/>
        <w:u w:val="none"/>
      </w:rPr>
    </w:lvl>
    <w:lvl w:ilvl="8">
      <w:start w:val="1"/>
      <w:numFmt w:val="decimal"/>
      <w:lvlRestart w:val="1"/>
      <w:pStyle w:val="TableDescriptioninAppendix"/>
      <w:suff w:val="space"/>
      <w:lvlText w:val="表%1-%9"/>
      <w:lvlJc w:val="left"/>
      <w:pPr>
        <w:ind w:left="1701" w:firstLine="0"/>
      </w:pPr>
      <w:rPr>
        <w:rFonts w:ascii="Times New Roman" w:eastAsia="黑体" w:hAnsi="Times New Roman" w:cs="Book Antiqua" w:hint="default"/>
        <w:b w:val="0"/>
        <w:bCs/>
        <w:i w:val="0"/>
        <w:iCs w:val="0"/>
        <w:strike w:val="0"/>
        <w:dstrike w:val="0"/>
        <w:color w:val="auto"/>
        <w:sz w:val="21"/>
        <w:szCs w:val="21"/>
        <w:vertAlign w:val="baseline"/>
      </w:rPr>
    </w:lvl>
  </w:abstractNum>
  <w:abstractNum w:abstractNumId="24" w15:restartNumberingAfterBreak="0">
    <w:nsid w:val="4E10798B"/>
    <w:multiLevelType w:val="hybridMultilevel"/>
    <w:tmpl w:val="430A3002"/>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5" w15:restartNumberingAfterBreak="0">
    <w:nsid w:val="54532F89"/>
    <w:multiLevelType w:val="hybridMultilevel"/>
    <w:tmpl w:val="A532FF64"/>
    <w:lvl w:ilvl="0" w:tplc="48009DA8">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6" w15:restartNumberingAfterBreak="0">
    <w:nsid w:val="54D77394"/>
    <w:multiLevelType w:val="hybridMultilevel"/>
    <w:tmpl w:val="6A104BA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7" w15:restartNumberingAfterBreak="0">
    <w:nsid w:val="5660714C"/>
    <w:multiLevelType w:val="hybridMultilevel"/>
    <w:tmpl w:val="6E9CB324"/>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28" w15:restartNumberingAfterBreak="0">
    <w:nsid w:val="56C04D8F"/>
    <w:multiLevelType w:val="hybridMultilevel"/>
    <w:tmpl w:val="6A8AD108"/>
    <w:lvl w:ilvl="0" w:tplc="711CD91C">
      <w:start w:val="1"/>
      <w:numFmt w:val="bullet"/>
      <w:pStyle w:val="ItemListinTable"/>
      <w:lvlText w:val=""/>
      <w:lvlJc w:val="left"/>
      <w:pPr>
        <w:ind w:left="420" w:hanging="420"/>
      </w:pPr>
      <w:rPr>
        <w:rFonts w:ascii="Wingdings" w:hAnsi="Wingdings" w:hint="default"/>
        <w:b w:val="0"/>
        <w:i w:val="0"/>
        <w:spacing w:val="0"/>
        <w:w w:val="100"/>
        <w:position w:val="3"/>
        <w:sz w:val="13"/>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58C95DBD"/>
    <w:multiLevelType w:val="hybridMultilevel"/>
    <w:tmpl w:val="33523BE8"/>
    <w:lvl w:ilvl="0" w:tplc="BAA4A312">
      <w:start w:val="1"/>
      <w:numFmt w:val="decimal"/>
      <w:lvlText w:val="%1."/>
      <w:lvlJc w:val="left"/>
      <w:pPr>
        <w:ind w:left="1401" w:hanging="420"/>
      </w:pPr>
    </w:lvl>
    <w:lvl w:ilvl="1" w:tplc="04090019" w:tentative="1">
      <w:start w:val="1"/>
      <w:numFmt w:val="lowerLetter"/>
      <w:lvlText w:val="%2)"/>
      <w:lvlJc w:val="left"/>
      <w:pPr>
        <w:ind w:left="1821" w:hanging="420"/>
      </w:pPr>
    </w:lvl>
    <w:lvl w:ilvl="2" w:tplc="0409001B" w:tentative="1">
      <w:start w:val="1"/>
      <w:numFmt w:val="lowerRoman"/>
      <w:lvlText w:val="%3."/>
      <w:lvlJc w:val="right"/>
      <w:pPr>
        <w:ind w:left="2241" w:hanging="420"/>
      </w:pPr>
    </w:lvl>
    <w:lvl w:ilvl="3" w:tplc="0409000F" w:tentative="1">
      <w:start w:val="1"/>
      <w:numFmt w:val="decimal"/>
      <w:lvlText w:val="%4."/>
      <w:lvlJc w:val="left"/>
      <w:pPr>
        <w:ind w:left="2661" w:hanging="420"/>
      </w:pPr>
    </w:lvl>
    <w:lvl w:ilvl="4" w:tplc="04090019" w:tentative="1">
      <w:start w:val="1"/>
      <w:numFmt w:val="lowerLetter"/>
      <w:lvlText w:val="%5)"/>
      <w:lvlJc w:val="left"/>
      <w:pPr>
        <w:ind w:left="3081" w:hanging="420"/>
      </w:pPr>
    </w:lvl>
    <w:lvl w:ilvl="5" w:tplc="0409001B" w:tentative="1">
      <w:start w:val="1"/>
      <w:numFmt w:val="lowerRoman"/>
      <w:lvlText w:val="%6."/>
      <w:lvlJc w:val="right"/>
      <w:pPr>
        <w:ind w:left="3501" w:hanging="420"/>
      </w:pPr>
    </w:lvl>
    <w:lvl w:ilvl="6" w:tplc="0409000F" w:tentative="1">
      <w:start w:val="1"/>
      <w:numFmt w:val="decimal"/>
      <w:lvlText w:val="%7."/>
      <w:lvlJc w:val="left"/>
      <w:pPr>
        <w:ind w:left="3921" w:hanging="420"/>
      </w:pPr>
    </w:lvl>
    <w:lvl w:ilvl="7" w:tplc="04090019" w:tentative="1">
      <w:start w:val="1"/>
      <w:numFmt w:val="lowerLetter"/>
      <w:lvlText w:val="%8)"/>
      <w:lvlJc w:val="left"/>
      <w:pPr>
        <w:ind w:left="4341" w:hanging="420"/>
      </w:pPr>
    </w:lvl>
    <w:lvl w:ilvl="8" w:tplc="0409001B" w:tentative="1">
      <w:start w:val="1"/>
      <w:numFmt w:val="lowerRoman"/>
      <w:lvlText w:val="%9."/>
      <w:lvlJc w:val="right"/>
      <w:pPr>
        <w:ind w:left="4761" w:hanging="420"/>
      </w:pPr>
    </w:lvl>
  </w:abstractNum>
  <w:abstractNum w:abstractNumId="30" w15:restartNumberingAfterBreak="0">
    <w:nsid w:val="59D80A70"/>
    <w:multiLevelType w:val="hybridMultilevel"/>
    <w:tmpl w:val="4EAC841C"/>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1" w15:restartNumberingAfterBreak="0">
    <w:nsid w:val="5BCF4BEB"/>
    <w:multiLevelType w:val="multilevel"/>
    <w:tmpl w:val="DF8A67E2"/>
    <w:lvl w:ilvl="0">
      <w:start w:val="1"/>
      <w:numFmt w:val="decimal"/>
      <w:suff w:val="nothing"/>
      <w:lvlText w:val="%1 "/>
      <w:lvlJc w:val="left"/>
      <w:pPr>
        <w:ind w:left="0" w:firstLine="0"/>
      </w:pPr>
      <w:rPr>
        <w:rFonts w:ascii="Huawei Sans" w:eastAsia="微软雅黑" w:hAnsi="Huawei Sans" w:cs="Huawei Sans" w:hint="default"/>
        <w:b/>
        <w:bCs/>
        <w:i w:val="0"/>
        <w:iCs w:val="0"/>
        <w:caps w:val="0"/>
        <w:strike w:val="0"/>
        <w:dstrike w:val="0"/>
        <w:vanish w:val="0"/>
        <w:color w:val="000000"/>
        <w:sz w:val="144"/>
        <w:szCs w:val="144"/>
        <w:vertAlign w:val="baseline"/>
      </w:rPr>
    </w:lvl>
    <w:lvl w:ilvl="1">
      <w:start w:val="1"/>
      <w:numFmt w:val="decimal"/>
      <w:suff w:val="nothing"/>
      <w:lvlText w:val="%1.%2 "/>
      <w:lvlJc w:val="left"/>
      <w:pPr>
        <w:ind w:left="0" w:firstLine="0"/>
      </w:pPr>
      <w:rPr>
        <w:rFonts w:ascii="Huawei Sans" w:eastAsia="微软雅黑" w:hAnsi="Huawei Sans" w:cs="Huawei Sans" w:hint="default"/>
        <w:b/>
        <w:bCs/>
        <w:i w:val="0"/>
        <w:iCs w:val="0"/>
        <w:caps w:val="0"/>
        <w:strike w:val="0"/>
        <w:dstrike w:val="0"/>
        <w:snapToGrid w:val="0"/>
        <w:vanish w:val="0"/>
        <w:color w:val="000000"/>
        <w:spacing w:val="0"/>
        <w:kern w:val="0"/>
        <w:sz w:val="36"/>
        <w:szCs w:val="36"/>
        <w:vertAlign w:val="baseline"/>
      </w:rPr>
    </w:lvl>
    <w:lvl w:ilvl="2">
      <w:start w:val="1"/>
      <w:numFmt w:val="decimal"/>
      <w:suff w:val="nothing"/>
      <w:lvlText w:val="%1.%2.%3 "/>
      <w:lvlJc w:val="left"/>
      <w:pPr>
        <w:ind w:left="0" w:firstLine="0"/>
      </w:pPr>
      <w:rPr>
        <w:rFonts w:ascii="Huawei Sans" w:eastAsia="微软雅黑" w:hAnsi="Huawei Sans" w:cs="Huawei Sans" w:hint="default"/>
        <w:b/>
        <w:bCs/>
        <w:i w:val="0"/>
        <w:iCs w:val="0"/>
        <w:caps w:val="0"/>
        <w:strike w:val="0"/>
        <w:dstrike w:val="0"/>
        <w:snapToGrid w:val="0"/>
        <w:vanish w:val="0"/>
        <w:color w:val="000000"/>
        <w:kern w:val="0"/>
        <w:sz w:val="32"/>
        <w:szCs w:val="32"/>
        <w:vertAlign w:val="baseline"/>
      </w:rPr>
    </w:lvl>
    <w:lvl w:ilvl="3">
      <w:start w:val="1"/>
      <w:numFmt w:val="decimal"/>
      <w:suff w:val="nothing"/>
      <w:lvlText w:val="%1.%2.%3.%4 "/>
      <w:lvlJc w:val="left"/>
      <w:pPr>
        <w:ind w:left="0" w:firstLine="0"/>
      </w:pPr>
      <w:rPr>
        <w:rFonts w:ascii="Huawei Sans" w:eastAsia="黑体" w:hAnsi="Huawei Sans" w:cs="Huawei Sans" w:hint="default"/>
        <w:bCs/>
        <w:i w:val="0"/>
        <w:iCs w:val="0"/>
        <w:caps w:val="0"/>
        <w:strike w:val="0"/>
        <w:dstrike w:val="0"/>
        <w:vanish w:val="0"/>
        <w:color w:val="000000"/>
        <w:sz w:val="28"/>
        <w:szCs w:val="28"/>
        <w:vertAlign w:val="baseline"/>
      </w:rPr>
    </w:lvl>
    <w:lvl w:ilvl="4">
      <w:start w:val="1"/>
      <w:numFmt w:val="decimal"/>
      <w:suff w:val="nothing"/>
      <w:lvlText w:val="%1.%2.%3.%4.%5 "/>
      <w:lvlJc w:val="left"/>
      <w:pPr>
        <w:ind w:left="0" w:firstLine="0"/>
      </w:pPr>
      <w:rPr>
        <w:rFonts w:ascii="Book Antiqua" w:eastAsia="黑体" w:hAnsi="Book Antiqua" w:cs="Book Antiqua" w:hint="default"/>
        <w:bCs/>
        <w:i w:val="0"/>
        <w:iCs w:val="0"/>
        <w:caps w:val="0"/>
        <w:strike w:val="0"/>
        <w:dstrike w:val="0"/>
        <w:vanish w:val="0"/>
        <w:color w:val="000000"/>
        <w:sz w:val="24"/>
        <w:szCs w:val="24"/>
        <w:vertAlign w:val="baseline"/>
      </w:rPr>
    </w:lvl>
    <w:lvl w:ilvl="5">
      <w:start w:val="1"/>
      <w:numFmt w:val="decimal"/>
      <w:lvlText w:val="Step %6"/>
      <w:lvlJc w:val="right"/>
      <w:pPr>
        <w:tabs>
          <w:tab w:val="num" w:pos="1701"/>
        </w:tabs>
        <w:ind w:left="1701" w:hanging="159"/>
      </w:pPr>
      <w:rPr>
        <w:rFonts w:ascii="Huawei Sans" w:eastAsia="微软雅黑" w:hAnsi="Huawei Sans" w:cs="Huawei Sans" w:hint="default"/>
        <w:b w:val="0"/>
        <w:bCs/>
        <w:i w:val="0"/>
        <w:iCs w:val="0"/>
        <w:caps w:val="0"/>
        <w:strike w:val="0"/>
        <w:dstrike w:val="0"/>
        <w:vanish w:val="0"/>
        <w:color w:val="auto"/>
        <w:sz w:val="21"/>
        <w:szCs w:val="21"/>
        <w:vertAlign w:val="baseline"/>
        <w:lang w:val="en-US"/>
      </w:rPr>
    </w:lvl>
    <w:lvl w:ilvl="6">
      <w:start w:val="1"/>
      <w:numFmt w:val="decimal"/>
      <w:lvlText w:val="%7."/>
      <w:lvlJc w:val="left"/>
      <w:pPr>
        <w:tabs>
          <w:tab w:val="num" w:pos="2126"/>
        </w:tabs>
        <w:ind w:left="2126" w:hanging="425"/>
      </w:pPr>
      <w:rPr>
        <w:rFonts w:ascii="Times New Roman" w:eastAsia="黑体" w:hAnsi="Times New Roman" w:cs="Times New Roman" w:hint="default"/>
        <w:b w:val="0"/>
        <w:bCs/>
        <w:i w:val="0"/>
        <w:iCs w:val="0"/>
        <w:color w:val="auto"/>
        <w:sz w:val="21"/>
        <w:szCs w:val="21"/>
      </w:rPr>
    </w:lvl>
    <w:lvl w:ilvl="7">
      <w:start w:val="1"/>
      <w:numFmt w:val="decimal"/>
      <w:lvlRestart w:val="1"/>
      <w:suff w:val="space"/>
      <w:lvlText w:val="Figure %1-%8"/>
      <w:lvlJc w:val="left"/>
      <w:pPr>
        <w:ind w:left="4110" w:firstLine="0"/>
      </w:pPr>
      <w:rPr>
        <w:rFonts w:ascii="Huawei Sans" w:eastAsia="微软雅黑" w:hAnsi="Huawei Sans" w:cs="Huawei Sans"/>
        <w:b/>
        <w:bCs/>
        <w:spacing w:val="-4"/>
        <w:kern w:val="2"/>
        <w:sz w:val="21"/>
        <w:szCs w:val="21"/>
      </w:rPr>
    </w:lvl>
    <w:lvl w:ilvl="8">
      <w:start w:val="1"/>
      <w:numFmt w:val="decimal"/>
      <w:lvlRestart w:val="1"/>
      <w:suff w:val="space"/>
      <w:lvlText w:val="Table %1-%9"/>
      <w:lvlJc w:val="left"/>
      <w:pPr>
        <w:ind w:left="1701" w:firstLine="0"/>
      </w:pPr>
      <w:rPr>
        <w:b/>
        <w:bCs/>
        <w:i w:val="0"/>
        <w:iCs w:val="0"/>
        <w:caps w:val="0"/>
        <w:smallCaps w:val="0"/>
        <w:strike w:val="0"/>
        <w:dstrike w:val="0"/>
        <w:outline w:val="0"/>
        <w:shadow w:val="0"/>
        <w:emboss w:val="0"/>
        <w:imprint w:val="0"/>
        <w:noProof w:val="0"/>
        <w:vanish w:val="0"/>
        <w:spacing w:val="0"/>
        <w:position w:val="0"/>
        <w:u w:val="none"/>
        <w:effect w:val="none"/>
        <w:vertAlign w:val="baseline"/>
        <w:em w:val="none"/>
        <w:specVanish w:val="0"/>
      </w:rPr>
    </w:lvl>
  </w:abstractNum>
  <w:abstractNum w:abstractNumId="32" w15:restartNumberingAfterBreak="0">
    <w:nsid w:val="63462E6B"/>
    <w:multiLevelType w:val="hybridMultilevel"/>
    <w:tmpl w:val="70C2587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3" w15:restartNumberingAfterBreak="0">
    <w:nsid w:val="63766B9A"/>
    <w:multiLevelType w:val="hybridMultilevel"/>
    <w:tmpl w:val="6CEC1CEC"/>
    <w:lvl w:ilvl="0" w:tplc="F63E2AD0">
      <w:start w:val="1"/>
      <w:numFmt w:val="decimal"/>
      <w:pStyle w:val="20"/>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4" w15:restartNumberingAfterBreak="0">
    <w:nsid w:val="64C22E25"/>
    <w:multiLevelType w:val="hybridMultilevel"/>
    <w:tmpl w:val="4EAC841C"/>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5" w15:restartNumberingAfterBreak="0">
    <w:nsid w:val="65D745B0"/>
    <w:multiLevelType w:val="hybridMultilevel"/>
    <w:tmpl w:val="5A2E029A"/>
    <w:lvl w:ilvl="0" w:tplc="DE3AF1A0">
      <w:start w:val="1"/>
      <w:numFmt w:val="decimal"/>
      <w:lvlText w:val="%1."/>
      <w:lvlJc w:val="left"/>
      <w:pPr>
        <w:ind w:left="1441" w:hanging="420"/>
      </w:pPr>
      <w:rPr>
        <w:rFonts w:hint="eastAsia"/>
      </w:r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6" w15:restartNumberingAfterBreak="0">
    <w:nsid w:val="667437AC"/>
    <w:multiLevelType w:val="hybridMultilevel"/>
    <w:tmpl w:val="6E74E2D6"/>
    <w:lvl w:ilvl="0" w:tplc="FFFFFFFF">
      <w:start w:val="1"/>
      <w:numFmt w:val="bullet"/>
      <w:pStyle w:val="NotesTextList"/>
      <w:lvlText w:val=""/>
      <w:lvlJc w:val="left"/>
      <w:pPr>
        <w:tabs>
          <w:tab w:val="num" w:pos="2359"/>
        </w:tabs>
        <w:ind w:left="2359" w:hanging="284"/>
      </w:pPr>
      <w:rPr>
        <w:rFonts w:ascii="Wingdings" w:hAnsi="Wingdings" w:cs="Wingdings" w:hint="default"/>
        <w:position w:val="1"/>
        <w:sz w:val="13"/>
        <w:szCs w:val="13"/>
        <w:effect w:val="none"/>
      </w:rPr>
    </w:lvl>
    <w:lvl w:ilvl="1" w:tplc="FFFFFFFF" w:tentative="1">
      <w:start w:val="1"/>
      <w:numFmt w:val="bullet"/>
      <w:lvlText w:val=""/>
      <w:lvlJc w:val="left"/>
      <w:pPr>
        <w:tabs>
          <w:tab w:val="num" w:pos="840"/>
        </w:tabs>
        <w:ind w:left="840" w:hanging="420"/>
      </w:pPr>
      <w:rPr>
        <w:rFonts w:ascii="Wingdings" w:hAnsi="Wingdings" w:hint="default"/>
      </w:rPr>
    </w:lvl>
    <w:lvl w:ilvl="2" w:tplc="FFFFFFFF" w:tentative="1">
      <w:start w:val="1"/>
      <w:numFmt w:val="bullet"/>
      <w:lvlText w:val=""/>
      <w:lvlJc w:val="left"/>
      <w:pPr>
        <w:tabs>
          <w:tab w:val="num" w:pos="1260"/>
        </w:tabs>
        <w:ind w:left="1260" w:hanging="420"/>
      </w:pPr>
      <w:rPr>
        <w:rFonts w:ascii="Wingdings" w:hAnsi="Wingdings" w:hint="default"/>
      </w:rPr>
    </w:lvl>
    <w:lvl w:ilvl="3" w:tplc="FFFFFFFF" w:tentative="1">
      <w:start w:val="1"/>
      <w:numFmt w:val="bullet"/>
      <w:lvlText w:val=""/>
      <w:lvlJc w:val="left"/>
      <w:pPr>
        <w:tabs>
          <w:tab w:val="num" w:pos="1680"/>
        </w:tabs>
        <w:ind w:left="1680" w:hanging="420"/>
      </w:pPr>
      <w:rPr>
        <w:rFonts w:ascii="Wingdings" w:hAnsi="Wingdings" w:hint="default"/>
      </w:rPr>
    </w:lvl>
    <w:lvl w:ilvl="4" w:tplc="FFFFFFFF" w:tentative="1">
      <w:start w:val="1"/>
      <w:numFmt w:val="bullet"/>
      <w:lvlText w:val=""/>
      <w:lvlJc w:val="left"/>
      <w:pPr>
        <w:tabs>
          <w:tab w:val="num" w:pos="2100"/>
        </w:tabs>
        <w:ind w:left="2100" w:hanging="420"/>
      </w:pPr>
      <w:rPr>
        <w:rFonts w:ascii="Wingdings" w:hAnsi="Wingdings" w:hint="default"/>
      </w:rPr>
    </w:lvl>
    <w:lvl w:ilvl="5" w:tplc="FFFFFFFF" w:tentative="1">
      <w:start w:val="1"/>
      <w:numFmt w:val="bullet"/>
      <w:lvlText w:val=""/>
      <w:lvlJc w:val="left"/>
      <w:pPr>
        <w:tabs>
          <w:tab w:val="num" w:pos="2520"/>
        </w:tabs>
        <w:ind w:left="2520" w:hanging="420"/>
      </w:pPr>
      <w:rPr>
        <w:rFonts w:ascii="Wingdings" w:hAnsi="Wingdings" w:hint="default"/>
      </w:rPr>
    </w:lvl>
    <w:lvl w:ilvl="6" w:tplc="FFFFFFFF" w:tentative="1">
      <w:start w:val="1"/>
      <w:numFmt w:val="bullet"/>
      <w:lvlText w:val=""/>
      <w:lvlJc w:val="left"/>
      <w:pPr>
        <w:tabs>
          <w:tab w:val="num" w:pos="2940"/>
        </w:tabs>
        <w:ind w:left="2940" w:hanging="420"/>
      </w:pPr>
      <w:rPr>
        <w:rFonts w:ascii="Wingdings" w:hAnsi="Wingdings" w:hint="default"/>
      </w:rPr>
    </w:lvl>
    <w:lvl w:ilvl="7" w:tplc="FFFFFFFF" w:tentative="1">
      <w:start w:val="1"/>
      <w:numFmt w:val="bullet"/>
      <w:lvlText w:val=""/>
      <w:lvlJc w:val="left"/>
      <w:pPr>
        <w:tabs>
          <w:tab w:val="num" w:pos="3360"/>
        </w:tabs>
        <w:ind w:left="3360" w:hanging="420"/>
      </w:pPr>
      <w:rPr>
        <w:rFonts w:ascii="Wingdings" w:hAnsi="Wingdings" w:hint="default"/>
      </w:rPr>
    </w:lvl>
    <w:lvl w:ilvl="8" w:tplc="FFFFFFFF" w:tentative="1">
      <w:start w:val="1"/>
      <w:numFmt w:val="bullet"/>
      <w:lvlText w:val=""/>
      <w:lvlJc w:val="left"/>
      <w:pPr>
        <w:tabs>
          <w:tab w:val="num" w:pos="3780"/>
        </w:tabs>
        <w:ind w:left="3780" w:hanging="420"/>
      </w:pPr>
      <w:rPr>
        <w:rFonts w:ascii="Wingdings" w:hAnsi="Wingdings" w:hint="default"/>
      </w:rPr>
    </w:lvl>
  </w:abstractNum>
  <w:abstractNum w:abstractNumId="37" w15:restartNumberingAfterBreak="0">
    <w:nsid w:val="67DE040F"/>
    <w:multiLevelType w:val="hybridMultilevel"/>
    <w:tmpl w:val="A77CB840"/>
    <w:lvl w:ilvl="0" w:tplc="D4822188">
      <w:start w:val="1"/>
      <w:numFmt w:val="bullet"/>
      <w:pStyle w:val="a0"/>
      <w:lvlText w:val=""/>
      <w:lvlJc w:val="left"/>
      <w:pPr>
        <w:ind w:left="1720" w:hanging="420"/>
      </w:pPr>
      <w:rPr>
        <w:rFonts w:ascii="Wingdings" w:hAnsi="Wingdings" w:hint="default"/>
      </w:rPr>
    </w:lvl>
    <w:lvl w:ilvl="1" w:tplc="04090003" w:tentative="1">
      <w:start w:val="1"/>
      <w:numFmt w:val="bullet"/>
      <w:lvlText w:val=""/>
      <w:lvlJc w:val="left"/>
      <w:pPr>
        <w:ind w:left="2140" w:hanging="420"/>
      </w:pPr>
      <w:rPr>
        <w:rFonts w:ascii="Wingdings" w:hAnsi="Wingdings" w:hint="default"/>
      </w:rPr>
    </w:lvl>
    <w:lvl w:ilvl="2" w:tplc="04090005" w:tentative="1">
      <w:start w:val="1"/>
      <w:numFmt w:val="bullet"/>
      <w:lvlText w:val=""/>
      <w:lvlJc w:val="left"/>
      <w:pPr>
        <w:ind w:left="2560" w:hanging="420"/>
      </w:pPr>
      <w:rPr>
        <w:rFonts w:ascii="Wingdings" w:hAnsi="Wingdings" w:hint="default"/>
      </w:rPr>
    </w:lvl>
    <w:lvl w:ilvl="3" w:tplc="04090001" w:tentative="1">
      <w:start w:val="1"/>
      <w:numFmt w:val="bullet"/>
      <w:lvlText w:val=""/>
      <w:lvlJc w:val="left"/>
      <w:pPr>
        <w:ind w:left="2980" w:hanging="420"/>
      </w:pPr>
      <w:rPr>
        <w:rFonts w:ascii="Wingdings" w:hAnsi="Wingdings" w:hint="default"/>
      </w:rPr>
    </w:lvl>
    <w:lvl w:ilvl="4" w:tplc="04090003" w:tentative="1">
      <w:start w:val="1"/>
      <w:numFmt w:val="bullet"/>
      <w:lvlText w:val=""/>
      <w:lvlJc w:val="left"/>
      <w:pPr>
        <w:ind w:left="3400" w:hanging="420"/>
      </w:pPr>
      <w:rPr>
        <w:rFonts w:ascii="Wingdings" w:hAnsi="Wingdings" w:hint="default"/>
      </w:rPr>
    </w:lvl>
    <w:lvl w:ilvl="5" w:tplc="04090005" w:tentative="1">
      <w:start w:val="1"/>
      <w:numFmt w:val="bullet"/>
      <w:lvlText w:val=""/>
      <w:lvlJc w:val="left"/>
      <w:pPr>
        <w:ind w:left="3820" w:hanging="420"/>
      </w:pPr>
      <w:rPr>
        <w:rFonts w:ascii="Wingdings" w:hAnsi="Wingdings" w:hint="default"/>
      </w:rPr>
    </w:lvl>
    <w:lvl w:ilvl="6" w:tplc="04090001" w:tentative="1">
      <w:start w:val="1"/>
      <w:numFmt w:val="bullet"/>
      <w:lvlText w:val=""/>
      <w:lvlJc w:val="left"/>
      <w:pPr>
        <w:ind w:left="4240" w:hanging="420"/>
      </w:pPr>
      <w:rPr>
        <w:rFonts w:ascii="Wingdings" w:hAnsi="Wingdings" w:hint="default"/>
      </w:rPr>
    </w:lvl>
    <w:lvl w:ilvl="7" w:tplc="04090003" w:tentative="1">
      <w:start w:val="1"/>
      <w:numFmt w:val="bullet"/>
      <w:lvlText w:val=""/>
      <w:lvlJc w:val="left"/>
      <w:pPr>
        <w:ind w:left="4660" w:hanging="420"/>
      </w:pPr>
      <w:rPr>
        <w:rFonts w:ascii="Wingdings" w:hAnsi="Wingdings" w:hint="default"/>
      </w:rPr>
    </w:lvl>
    <w:lvl w:ilvl="8" w:tplc="04090005" w:tentative="1">
      <w:start w:val="1"/>
      <w:numFmt w:val="bullet"/>
      <w:lvlText w:val=""/>
      <w:lvlJc w:val="left"/>
      <w:pPr>
        <w:ind w:left="5080" w:hanging="420"/>
      </w:pPr>
      <w:rPr>
        <w:rFonts w:ascii="Wingdings" w:hAnsi="Wingdings" w:hint="default"/>
      </w:rPr>
    </w:lvl>
  </w:abstractNum>
  <w:abstractNum w:abstractNumId="38" w15:restartNumberingAfterBreak="0">
    <w:nsid w:val="70000FD2"/>
    <w:multiLevelType w:val="hybridMultilevel"/>
    <w:tmpl w:val="22CEB92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39" w15:restartNumberingAfterBreak="0">
    <w:nsid w:val="704314F9"/>
    <w:multiLevelType w:val="multilevel"/>
    <w:tmpl w:val="7AC69280"/>
    <w:lvl w:ilvl="0">
      <w:start w:val="1"/>
      <w:numFmt w:val="decimal"/>
      <w:suff w:val="nothing"/>
      <w:lvlText w:val="%1 "/>
      <w:lvlJc w:val="left"/>
      <w:pPr>
        <w:ind w:left="0" w:firstLine="0"/>
      </w:pPr>
      <w:rPr>
        <w:rFonts w:ascii="Huawei Sans" w:eastAsia="黑体" w:hAnsi="Huawei Sans" w:cs="Huawei Sans" w:hint="default"/>
        <w:b/>
        <w:bCs/>
        <w:i w:val="0"/>
        <w:iCs w:val="0"/>
        <w:caps w:val="0"/>
        <w:strike w:val="0"/>
        <w:dstrike w:val="0"/>
        <w:outline w:val="0"/>
        <w:shadow w:val="0"/>
        <w:emboss w:val="0"/>
        <w:imprint w:val="0"/>
        <w:vanish w:val="0"/>
        <w:color w:val="000000"/>
        <w:sz w:val="144"/>
        <w:szCs w:val="144"/>
        <w:vertAlign w:val="baseline"/>
      </w:rPr>
    </w:lvl>
    <w:lvl w:ilvl="1">
      <w:start w:val="1"/>
      <w:numFmt w:val="decimal"/>
      <w:suff w:val="nothing"/>
      <w:lvlText w:val="%1.%2 "/>
      <w:lvlJc w:val="left"/>
      <w:pPr>
        <w:ind w:left="0" w:firstLine="0"/>
      </w:pPr>
      <w:rPr>
        <w:rFonts w:ascii="Huawei Sans" w:eastAsia="黑体" w:hAnsi="Huawei Sans" w:cs="Huawei Sans" w:hint="default"/>
        <w:b w:val="0"/>
        <w:bCs w:val="0"/>
        <w:i w:val="0"/>
        <w:iCs w:val="0"/>
        <w:caps w:val="0"/>
        <w:strike w:val="0"/>
        <w:dstrike w:val="0"/>
        <w:outline w:val="0"/>
        <w:shadow w:val="0"/>
        <w:emboss w:val="0"/>
        <w:imprint w:val="0"/>
        <w:snapToGrid w:val="0"/>
        <w:vanish w:val="0"/>
        <w:spacing w:val="0"/>
        <w:kern w:val="0"/>
        <w:sz w:val="36"/>
        <w:szCs w:val="36"/>
        <w:vertAlign w:val="baseline"/>
      </w:rPr>
    </w:lvl>
    <w:lvl w:ilvl="2">
      <w:start w:val="1"/>
      <w:numFmt w:val="decimal"/>
      <w:suff w:val="nothing"/>
      <w:lvlText w:val="%1.%2.%3 "/>
      <w:lvlJc w:val="left"/>
      <w:pPr>
        <w:ind w:left="0" w:firstLine="0"/>
      </w:pPr>
      <w:rPr>
        <w:rFonts w:ascii="Huawei Sans" w:eastAsia="黑体" w:hAnsi="Huawei Sans" w:cs="Huawei Sans" w:hint="default"/>
        <w:b w:val="0"/>
        <w:bCs w:val="0"/>
        <w:i w:val="0"/>
        <w:iCs w:val="0"/>
        <w:caps w:val="0"/>
        <w:strike w:val="0"/>
        <w:dstrike w:val="0"/>
        <w:outline w:val="0"/>
        <w:shadow w:val="0"/>
        <w:emboss w:val="0"/>
        <w:imprint w:val="0"/>
        <w:snapToGrid w:val="0"/>
        <w:vanish w:val="0"/>
        <w:kern w:val="0"/>
        <w:sz w:val="32"/>
        <w:szCs w:val="32"/>
        <w:vertAlign w:val="baseline"/>
      </w:rPr>
    </w:lvl>
    <w:lvl w:ilvl="3">
      <w:start w:val="1"/>
      <w:numFmt w:val="decimal"/>
      <w:suff w:val="nothing"/>
      <w:lvlText w:val="%1.%2.%3.%4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sz w:val="28"/>
        <w:szCs w:val="28"/>
        <w:vertAlign w:val="baseline"/>
      </w:rPr>
    </w:lvl>
    <w:lvl w:ilvl="4">
      <w:start w:val="1"/>
      <w:numFmt w:val="decimal"/>
      <w:suff w:val="nothing"/>
      <w:lvlText w:val="%1.%2.%3.%4.%5 "/>
      <w:lvlJc w:val="left"/>
      <w:pPr>
        <w:ind w:left="0" w:firstLine="0"/>
      </w:pPr>
      <w:rPr>
        <w:rFonts w:ascii="Book Antiqua" w:eastAsia="黑体" w:hAnsi="Book Antiqua" w:cs="Book Antiqua" w:hint="default"/>
        <w:b/>
        <w:bCs/>
        <w:i w:val="0"/>
        <w:iCs w:val="0"/>
        <w:caps w:val="0"/>
        <w:strike w:val="0"/>
        <w:dstrike w:val="0"/>
        <w:outline w:val="0"/>
        <w:shadow w:val="0"/>
        <w:emboss w:val="0"/>
        <w:imprint w:val="0"/>
        <w:vanish w:val="0"/>
        <w:sz w:val="24"/>
        <w:szCs w:val="24"/>
        <w:vertAlign w:val="baseline"/>
      </w:rPr>
    </w:lvl>
    <w:lvl w:ilvl="5">
      <w:start w:val="1"/>
      <w:numFmt w:val="decimal"/>
      <w:lvlText w:val="Step %6"/>
      <w:lvlJc w:val="right"/>
      <w:pPr>
        <w:tabs>
          <w:tab w:val="num" w:pos="1701"/>
        </w:tabs>
        <w:ind w:left="1701" w:hanging="159"/>
      </w:pPr>
      <w:rPr>
        <w:rFonts w:ascii="Huawei Sans" w:hAnsi="Huawei Sans" w:cs="Huawei Sans" w:hint="default"/>
        <w:b w:val="0"/>
        <w:bCs w:val="0"/>
        <w:i w:val="0"/>
        <w:iCs w:val="0"/>
        <w:caps w:val="0"/>
        <w:strike w:val="0"/>
        <w:dstrike w:val="0"/>
        <w:outline w:val="0"/>
        <w:shadow w:val="0"/>
        <w:emboss w:val="0"/>
        <w:imprint w:val="0"/>
        <w:vanish w:val="0"/>
        <w:color w:val="auto"/>
        <w:sz w:val="21"/>
        <w:szCs w:val="20"/>
        <w:vertAlign w:val="baseline"/>
      </w:rPr>
    </w:lvl>
    <w:lvl w:ilvl="6">
      <w:start w:val="1"/>
      <w:numFmt w:val="decimal"/>
      <w:lvlText w:val="%7"/>
      <w:lvlJc w:val="left"/>
      <w:pPr>
        <w:tabs>
          <w:tab w:val="num" w:pos="2126"/>
        </w:tabs>
        <w:ind w:left="2126" w:hanging="425"/>
      </w:pPr>
      <w:rPr>
        <w:rFonts w:ascii="Times New Roman" w:hAnsi="Times New Roman" w:cs="Times New Roman" w:hint="default"/>
        <w:b w:val="0"/>
        <w:bCs/>
        <w:i w:val="0"/>
        <w:iCs w:val="0"/>
        <w:color w:val="auto"/>
        <w:sz w:val="21"/>
        <w:szCs w:val="21"/>
      </w:rPr>
    </w:lvl>
    <w:lvl w:ilvl="7">
      <w:start w:val="8"/>
      <w:numFmt w:val="decimal"/>
      <w:lvlRestart w:val="1"/>
      <w:suff w:val="space"/>
      <w:lvlText w:val="Figure %1-%8"/>
      <w:lvlJc w:val="left"/>
      <w:pPr>
        <w:ind w:left="1701" w:firstLine="0"/>
      </w:pPr>
      <w:rPr>
        <w:rFonts w:ascii="Huawei Sans" w:hAnsi="Huawei Sans" w:cs="Huawei Sans" w:hint="default"/>
        <w:b/>
        <w:bCs/>
        <w:i w:val="0"/>
        <w:iCs w:val="0"/>
        <w:strike w:val="0"/>
        <w:dstrike w:val="0"/>
        <w:outline w:val="0"/>
        <w:shadow w:val="0"/>
        <w:emboss w:val="0"/>
        <w:imprint w:val="0"/>
        <w:color w:val="auto"/>
        <w:sz w:val="24"/>
        <w:szCs w:val="24"/>
        <w:vertAlign w:val="baseline"/>
      </w:rPr>
    </w:lvl>
    <w:lvl w:ilvl="8">
      <w:start w:val="1"/>
      <w:numFmt w:val="decimal"/>
      <w:lvlRestart w:val="1"/>
      <w:suff w:val="space"/>
      <w:lvlText w:val="Table %1-%9"/>
      <w:lvlJc w:val="left"/>
      <w:pPr>
        <w:ind w:left="1701" w:firstLine="0"/>
      </w:pPr>
      <w:rPr>
        <w:rFonts w:ascii="Times New Roman" w:eastAsia="黑体" w:hAnsi="Times New Roman" w:hint="default"/>
        <w:b/>
        <w:bCs/>
        <w:i w:val="0"/>
        <w:iCs w:val="0"/>
        <w:color w:val="auto"/>
        <w:sz w:val="21"/>
        <w:szCs w:val="21"/>
      </w:rPr>
    </w:lvl>
  </w:abstractNum>
  <w:abstractNum w:abstractNumId="40" w15:restartNumberingAfterBreak="0">
    <w:nsid w:val="708C7AD2"/>
    <w:multiLevelType w:val="hybridMultilevel"/>
    <w:tmpl w:val="ED9634A4"/>
    <w:lvl w:ilvl="0" w:tplc="4A6EC15E">
      <w:start w:val="1"/>
      <w:numFmt w:val="decimal"/>
      <w:pStyle w:val="111"/>
      <w:lvlText w:val="2.%1"/>
      <w:lvlJc w:val="left"/>
      <w:pPr>
        <w:ind w:left="420" w:hanging="420"/>
      </w:pPr>
      <w:rPr>
        <w:rFonts w:hint="eastAsia"/>
      </w:rPr>
    </w:lvl>
    <w:lvl w:ilvl="1" w:tplc="D29C6C76">
      <w:start w:val="1"/>
      <w:numFmt w:val="lowerLetter"/>
      <w:lvlText w:val="%2)"/>
      <w:lvlJc w:val="left"/>
      <w:pPr>
        <w:ind w:left="840" w:hanging="420"/>
      </w:pPr>
    </w:lvl>
    <w:lvl w:ilvl="2" w:tplc="4350AA4E">
      <w:start w:val="1"/>
      <w:numFmt w:val="decimal"/>
      <w:lvlText w:val="%3."/>
      <w:lvlJc w:val="left"/>
      <w:pPr>
        <w:ind w:left="1260" w:hanging="420"/>
      </w:pPr>
    </w:lvl>
    <w:lvl w:ilvl="3" w:tplc="EE944670" w:tentative="1">
      <w:start w:val="1"/>
      <w:numFmt w:val="decimal"/>
      <w:lvlText w:val="%4."/>
      <w:lvlJc w:val="left"/>
      <w:pPr>
        <w:ind w:left="1680" w:hanging="420"/>
      </w:pPr>
    </w:lvl>
    <w:lvl w:ilvl="4" w:tplc="8E20C44C" w:tentative="1">
      <w:start w:val="1"/>
      <w:numFmt w:val="lowerLetter"/>
      <w:lvlText w:val="%5)"/>
      <w:lvlJc w:val="left"/>
      <w:pPr>
        <w:ind w:left="2100" w:hanging="420"/>
      </w:pPr>
    </w:lvl>
    <w:lvl w:ilvl="5" w:tplc="0A2EC282" w:tentative="1">
      <w:start w:val="1"/>
      <w:numFmt w:val="lowerRoman"/>
      <w:lvlText w:val="%6."/>
      <w:lvlJc w:val="right"/>
      <w:pPr>
        <w:ind w:left="2520" w:hanging="420"/>
      </w:pPr>
    </w:lvl>
    <w:lvl w:ilvl="6" w:tplc="7A6AB41C" w:tentative="1">
      <w:start w:val="1"/>
      <w:numFmt w:val="decimal"/>
      <w:lvlText w:val="%7."/>
      <w:lvlJc w:val="left"/>
      <w:pPr>
        <w:ind w:left="2940" w:hanging="420"/>
      </w:pPr>
    </w:lvl>
    <w:lvl w:ilvl="7" w:tplc="29028D3E" w:tentative="1">
      <w:start w:val="1"/>
      <w:numFmt w:val="lowerLetter"/>
      <w:lvlText w:val="%8)"/>
      <w:lvlJc w:val="left"/>
      <w:pPr>
        <w:ind w:left="3360" w:hanging="420"/>
      </w:pPr>
    </w:lvl>
    <w:lvl w:ilvl="8" w:tplc="2962D8AE" w:tentative="1">
      <w:start w:val="1"/>
      <w:numFmt w:val="lowerRoman"/>
      <w:lvlText w:val="%9."/>
      <w:lvlJc w:val="right"/>
      <w:pPr>
        <w:ind w:left="3780" w:hanging="420"/>
      </w:pPr>
    </w:lvl>
  </w:abstractNum>
  <w:abstractNum w:abstractNumId="41" w15:restartNumberingAfterBreak="0">
    <w:nsid w:val="72347E6A"/>
    <w:multiLevelType w:val="multilevel"/>
    <w:tmpl w:val="D95C4700"/>
    <w:lvl w:ilvl="0">
      <w:start w:val="1"/>
      <w:numFmt w:val="upperLetter"/>
      <w:pStyle w:val="a1"/>
      <w:lvlText w:val="附录%1"/>
      <w:lvlJc w:val="left"/>
      <w:pPr>
        <w:tabs>
          <w:tab w:val="num" w:pos="432"/>
        </w:tabs>
        <w:ind w:left="432" w:hanging="432"/>
      </w:pPr>
      <w:rPr>
        <w:rFonts w:hint="eastAsia"/>
      </w:rPr>
    </w:lvl>
    <w:lvl w:ilvl="1">
      <w:start w:val="1"/>
      <w:numFmt w:val="decimal"/>
      <w:lvlText w:val="%1.%2"/>
      <w:lvlJc w:val="left"/>
      <w:pPr>
        <w:tabs>
          <w:tab w:val="num" w:pos="576"/>
        </w:tabs>
        <w:ind w:left="576" w:hanging="576"/>
      </w:pPr>
      <w:rPr>
        <w:rFonts w:hint="eastAsia"/>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42" w15:restartNumberingAfterBreak="0">
    <w:nsid w:val="76AA368F"/>
    <w:multiLevelType w:val="hybridMultilevel"/>
    <w:tmpl w:val="739ECF3A"/>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abstractNum w:abstractNumId="43" w15:restartNumberingAfterBreak="0">
    <w:nsid w:val="79AA4EF5"/>
    <w:multiLevelType w:val="hybridMultilevel"/>
    <w:tmpl w:val="826A8EFE"/>
    <w:lvl w:ilvl="0" w:tplc="0409000F">
      <w:start w:val="1"/>
      <w:numFmt w:val="decimal"/>
      <w:lvlText w:val="%1."/>
      <w:lvlJc w:val="left"/>
      <w:pPr>
        <w:ind w:left="1441" w:hanging="420"/>
      </w:pPr>
    </w:lvl>
    <w:lvl w:ilvl="1" w:tplc="04090019" w:tentative="1">
      <w:start w:val="1"/>
      <w:numFmt w:val="lowerLetter"/>
      <w:lvlText w:val="%2)"/>
      <w:lvlJc w:val="left"/>
      <w:pPr>
        <w:ind w:left="1861" w:hanging="420"/>
      </w:pPr>
    </w:lvl>
    <w:lvl w:ilvl="2" w:tplc="0409001B" w:tentative="1">
      <w:start w:val="1"/>
      <w:numFmt w:val="lowerRoman"/>
      <w:lvlText w:val="%3."/>
      <w:lvlJc w:val="right"/>
      <w:pPr>
        <w:ind w:left="2281" w:hanging="420"/>
      </w:pPr>
    </w:lvl>
    <w:lvl w:ilvl="3" w:tplc="0409000F" w:tentative="1">
      <w:start w:val="1"/>
      <w:numFmt w:val="decimal"/>
      <w:lvlText w:val="%4."/>
      <w:lvlJc w:val="left"/>
      <w:pPr>
        <w:ind w:left="2701" w:hanging="420"/>
      </w:pPr>
    </w:lvl>
    <w:lvl w:ilvl="4" w:tplc="04090019" w:tentative="1">
      <w:start w:val="1"/>
      <w:numFmt w:val="lowerLetter"/>
      <w:lvlText w:val="%5)"/>
      <w:lvlJc w:val="left"/>
      <w:pPr>
        <w:ind w:left="3121" w:hanging="420"/>
      </w:pPr>
    </w:lvl>
    <w:lvl w:ilvl="5" w:tplc="0409001B" w:tentative="1">
      <w:start w:val="1"/>
      <w:numFmt w:val="lowerRoman"/>
      <w:lvlText w:val="%6."/>
      <w:lvlJc w:val="right"/>
      <w:pPr>
        <w:ind w:left="3541" w:hanging="420"/>
      </w:pPr>
    </w:lvl>
    <w:lvl w:ilvl="6" w:tplc="0409000F" w:tentative="1">
      <w:start w:val="1"/>
      <w:numFmt w:val="decimal"/>
      <w:lvlText w:val="%7."/>
      <w:lvlJc w:val="left"/>
      <w:pPr>
        <w:ind w:left="3961" w:hanging="420"/>
      </w:pPr>
    </w:lvl>
    <w:lvl w:ilvl="7" w:tplc="04090019" w:tentative="1">
      <w:start w:val="1"/>
      <w:numFmt w:val="lowerLetter"/>
      <w:lvlText w:val="%8)"/>
      <w:lvlJc w:val="left"/>
      <w:pPr>
        <w:ind w:left="4381" w:hanging="420"/>
      </w:pPr>
    </w:lvl>
    <w:lvl w:ilvl="8" w:tplc="0409001B" w:tentative="1">
      <w:start w:val="1"/>
      <w:numFmt w:val="lowerRoman"/>
      <w:lvlText w:val="%9."/>
      <w:lvlJc w:val="right"/>
      <w:pPr>
        <w:ind w:left="4801" w:hanging="420"/>
      </w:pPr>
    </w:lvl>
  </w:abstractNum>
  <w:num w:numId="1">
    <w:abstractNumId w:val="41"/>
  </w:num>
  <w:num w:numId="2">
    <w:abstractNumId w:val="11"/>
  </w:num>
  <w:num w:numId="3">
    <w:abstractNumId w:val="10"/>
  </w:num>
  <w:num w:numId="4">
    <w:abstractNumId w:val="5"/>
  </w:num>
  <w:num w:numId="5">
    <w:abstractNumId w:val="17"/>
  </w:num>
  <w:num w:numId="6">
    <w:abstractNumId w:val="20"/>
  </w:num>
  <w:num w:numId="7">
    <w:abstractNumId w:val="36"/>
  </w:num>
  <w:num w:numId="8">
    <w:abstractNumId w:val="40"/>
  </w:num>
  <w:num w:numId="9">
    <w:abstractNumId w:val="37"/>
  </w:num>
  <w:num w:numId="10">
    <w:abstractNumId w:val="19"/>
  </w:num>
  <w:num w:numId="11">
    <w:abstractNumId w:val="2"/>
  </w:num>
  <w:num w:numId="12">
    <w:abstractNumId w:val="13"/>
  </w:num>
  <w:num w:numId="13">
    <w:abstractNumId w:val="21"/>
  </w:num>
  <w:num w:numId="14">
    <w:abstractNumId w:val="35"/>
  </w:num>
  <w:num w:numId="15">
    <w:abstractNumId w:val="24"/>
  </w:num>
  <w:num w:numId="16">
    <w:abstractNumId w:val="7"/>
  </w:num>
  <w:num w:numId="17">
    <w:abstractNumId w:val="42"/>
  </w:num>
  <w:num w:numId="18">
    <w:abstractNumId w:val="32"/>
  </w:num>
  <w:num w:numId="19">
    <w:abstractNumId w:val="6"/>
  </w:num>
  <w:num w:numId="20">
    <w:abstractNumId w:val="34"/>
  </w:num>
  <w:num w:numId="21">
    <w:abstractNumId w:val="30"/>
  </w:num>
  <w:num w:numId="22">
    <w:abstractNumId w:val="26"/>
  </w:num>
  <w:num w:numId="23">
    <w:abstractNumId w:val="14"/>
  </w:num>
  <w:num w:numId="24">
    <w:abstractNumId w:val="3"/>
  </w:num>
  <w:num w:numId="25">
    <w:abstractNumId w:val="38"/>
  </w:num>
  <w:num w:numId="26">
    <w:abstractNumId w:val="8"/>
  </w:num>
  <w:num w:numId="27">
    <w:abstractNumId w:val="39"/>
  </w:num>
  <w:num w:numId="28">
    <w:abstractNumId w:val="28"/>
  </w:num>
  <w:num w:numId="29">
    <w:abstractNumId w:val="4"/>
  </w:num>
  <w:num w:numId="30">
    <w:abstractNumId w:val="9"/>
  </w:num>
  <w:num w:numId="31">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3"/>
  </w:num>
  <w:num w:numId="35">
    <w:abstractNumId w:val="33"/>
    <w:lvlOverride w:ilvl="0">
      <w:startOverride w:val="1"/>
    </w:lvlOverride>
  </w:num>
  <w:num w:numId="36">
    <w:abstractNumId w:val="33"/>
    <w:lvlOverride w:ilvl="0">
      <w:startOverride w:val="1"/>
    </w:lvlOverride>
  </w:num>
  <w:num w:numId="3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33"/>
    <w:lvlOverride w:ilvl="0">
      <w:startOverride w:val="1"/>
    </w:lvlOverride>
  </w:num>
  <w:num w:numId="39">
    <w:abstractNumId w:val="33"/>
    <w:lvlOverride w:ilvl="0">
      <w:startOverride w:val="1"/>
    </w:lvlOverride>
  </w:num>
  <w:num w:numId="40">
    <w:abstractNumId w:val="43"/>
  </w:num>
  <w:num w:numId="41">
    <w:abstractNumId w:val="15"/>
  </w:num>
  <w:num w:numId="42">
    <w:abstractNumId w:val="16"/>
  </w:num>
  <w:num w:numId="43">
    <w:abstractNumId w:val="0"/>
  </w:num>
  <w:num w:numId="44">
    <w:abstractNumId w:val="25"/>
  </w:num>
  <w:num w:numId="45">
    <w:abstractNumId w:val="22"/>
  </w:num>
  <w:num w:numId="46">
    <w:abstractNumId w:val="27"/>
  </w:num>
  <w:num w:numId="47">
    <w:abstractNumId w:val="1"/>
  </w:num>
  <w:num w:numId="48">
    <w:abstractNumId w:val="29"/>
  </w:num>
  <w:num w:numId="49">
    <w:abstractNumId w:val="12"/>
  </w:num>
  <w:num w:numId="50">
    <w:abstractNumId w:val="10"/>
  </w:num>
  <w:num w:numId="51">
    <w:abstractNumId w:val="10"/>
  </w:num>
  <w:num w:numId="52">
    <w:abstractNumId w:val="31"/>
  </w:num>
  <w:numIdMacAtCleanup w:val="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90"/>
  <w:defaultTableStyle w:val="V30"/>
  <w:drawingGridHorizontalSpacing w:val="105"/>
  <w:drawingGridVerticalSpacing w:val="156"/>
  <w:displayHorizontalDrawingGridEvery w:val="0"/>
  <w:displayVerticalDrawingGridEvery w:val="2"/>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0B94"/>
    <w:rsid w:val="000002B0"/>
    <w:rsid w:val="00000724"/>
    <w:rsid w:val="0000120B"/>
    <w:rsid w:val="00001904"/>
    <w:rsid w:val="00002D49"/>
    <w:rsid w:val="00004B85"/>
    <w:rsid w:val="00006924"/>
    <w:rsid w:val="00006D19"/>
    <w:rsid w:val="00006E91"/>
    <w:rsid w:val="00007325"/>
    <w:rsid w:val="00010C0A"/>
    <w:rsid w:val="00011630"/>
    <w:rsid w:val="00011962"/>
    <w:rsid w:val="00011A56"/>
    <w:rsid w:val="00011B50"/>
    <w:rsid w:val="0001297A"/>
    <w:rsid w:val="00013155"/>
    <w:rsid w:val="00013227"/>
    <w:rsid w:val="00014276"/>
    <w:rsid w:val="000145D8"/>
    <w:rsid w:val="00014C0D"/>
    <w:rsid w:val="00015154"/>
    <w:rsid w:val="000171EC"/>
    <w:rsid w:val="00017C40"/>
    <w:rsid w:val="0002096C"/>
    <w:rsid w:val="00020D35"/>
    <w:rsid w:val="000210D2"/>
    <w:rsid w:val="00021566"/>
    <w:rsid w:val="0002214D"/>
    <w:rsid w:val="0002276F"/>
    <w:rsid w:val="00022928"/>
    <w:rsid w:val="0002339B"/>
    <w:rsid w:val="0002380F"/>
    <w:rsid w:val="00024836"/>
    <w:rsid w:val="0002558E"/>
    <w:rsid w:val="00026C1F"/>
    <w:rsid w:val="00027F46"/>
    <w:rsid w:val="00030293"/>
    <w:rsid w:val="00031513"/>
    <w:rsid w:val="00031629"/>
    <w:rsid w:val="000321CB"/>
    <w:rsid w:val="00033243"/>
    <w:rsid w:val="00033F7A"/>
    <w:rsid w:val="00033F84"/>
    <w:rsid w:val="00034D37"/>
    <w:rsid w:val="00035F62"/>
    <w:rsid w:val="000375E9"/>
    <w:rsid w:val="000404C7"/>
    <w:rsid w:val="00041545"/>
    <w:rsid w:val="00041907"/>
    <w:rsid w:val="00041FCD"/>
    <w:rsid w:val="00042503"/>
    <w:rsid w:val="00042E25"/>
    <w:rsid w:val="0004304E"/>
    <w:rsid w:val="00043B1A"/>
    <w:rsid w:val="0004606D"/>
    <w:rsid w:val="0004606E"/>
    <w:rsid w:val="00047777"/>
    <w:rsid w:val="000502C1"/>
    <w:rsid w:val="00050311"/>
    <w:rsid w:val="000504DB"/>
    <w:rsid w:val="0005157D"/>
    <w:rsid w:val="00051A7C"/>
    <w:rsid w:val="00051CA2"/>
    <w:rsid w:val="00052501"/>
    <w:rsid w:val="00052608"/>
    <w:rsid w:val="000535E5"/>
    <w:rsid w:val="0005381A"/>
    <w:rsid w:val="00054621"/>
    <w:rsid w:val="00054CC6"/>
    <w:rsid w:val="00054DE4"/>
    <w:rsid w:val="00057B3E"/>
    <w:rsid w:val="00057B68"/>
    <w:rsid w:val="00057E97"/>
    <w:rsid w:val="0006092F"/>
    <w:rsid w:val="00064F80"/>
    <w:rsid w:val="0006678D"/>
    <w:rsid w:val="0006684D"/>
    <w:rsid w:val="00066A44"/>
    <w:rsid w:val="00066F4D"/>
    <w:rsid w:val="00070957"/>
    <w:rsid w:val="000713DD"/>
    <w:rsid w:val="00071431"/>
    <w:rsid w:val="00071923"/>
    <w:rsid w:val="00072087"/>
    <w:rsid w:val="0007236C"/>
    <w:rsid w:val="000725B4"/>
    <w:rsid w:val="00072AAD"/>
    <w:rsid w:val="00072B77"/>
    <w:rsid w:val="0007301C"/>
    <w:rsid w:val="00073109"/>
    <w:rsid w:val="00074B6E"/>
    <w:rsid w:val="00076475"/>
    <w:rsid w:val="00076AFE"/>
    <w:rsid w:val="00076B4F"/>
    <w:rsid w:val="000777E5"/>
    <w:rsid w:val="0008003F"/>
    <w:rsid w:val="0008037B"/>
    <w:rsid w:val="0008048D"/>
    <w:rsid w:val="00080684"/>
    <w:rsid w:val="00080838"/>
    <w:rsid w:val="000808D4"/>
    <w:rsid w:val="00080D2F"/>
    <w:rsid w:val="00082C9D"/>
    <w:rsid w:val="00082F3F"/>
    <w:rsid w:val="000834DE"/>
    <w:rsid w:val="00083A51"/>
    <w:rsid w:val="00083EED"/>
    <w:rsid w:val="00084BE0"/>
    <w:rsid w:val="00084E14"/>
    <w:rsid w:val="0008503A"/>
    <w:rsid w:val="000854EA"/>
    <w:rsid w:val="000855B1"/>
    <w:rsid w:val="000862C1"/>
    <w:rsid w:val="000862CE"/>
    <w:rsid w:val="00087762"/>
    <w:rsid w:val="00087B38"/>
    <w:rsid w:val="0009006D"/>
    <w:rsid w:val="00090FC8"/>
    <w:rsid w:val="0009129A"/>
    <w:rsid w:val="0009184B"/>
    <w:rsid w:val="00091B19"/>
    <w:rsid w:val="000934F1"/>
    <w:rsid w:val="000950AB"/>
    <w:rsid w:val="000952AF"/>
    <w:rsid w:val="00095EA4"/>
    <w:rsid w:val="0009621C"/>
    <w:rsid w:val="00096488"/>
    <w:rsid w:val="00096A63"/>
    <w:rsid w:val="00097458"/>
    <w:rsid w:val="0009792A"/>
    <w:rsid w:val="00097AD5"/>
    <w:rsid w:val="00097DE7"/>
    <w:rsid w:val="000A0022"/>
    <w:rsid w:val="000A1877"/>
    <w:rsid w:val="000A1AFA"/>
    <w:rsid w:val="000A21B7"/>
    <w:rsid w:val="000A2674"/>
    <w:rsid w:val="000A4DBD"/>
    <w:rsid w:val="000A585E"/>
    <w:rsid w:val="000A5CB3"/>
    <w:rsid w:val="000A5E01"/>
    <w:rsid w:val="000A6E55"/>
    <w:rsid w:val="000A7C3D"/>
    <w:rsid w:val="000A7FBA"/>
    <w:rsid w:val="000B0A4F"/>
    <w:rsid w:val="000B1E79"/>
    <w:rsid w:val="000B1F79"/>
    <w:rsid w:val="000B245B"/>
    <w:rsid w:val="000B279C"/>
    <w:rsid w:val="000B5EE1"/>
    <w:rsid w:val="000B6384"/>
    <w:rsid w:val="000B72A1"/>
    <w:rsid w:val="000B7C6A"/>
    <w:rsid w:val="000B7EFF"/>
    <w:rsid w:val="000C06CE"/>
    <w:rsid w:val="000C0963"/>
    <w:rsid w:val="000C0A74"/>
    <w:rsid w:val="000C2805"/>
    <w:rsid w:val="000C3104"/>
    <w:rsid w:val="000C3F98"/>
    <w:rsid w:val="000C4834"/>
    <w:rsid w:val="000C5E89"/>
    <w:rsid w:val="000C62CD"/>
    <w:rsid w:val="000D0045"/>
    <w:rsid w:val="000D0502"/>
    <w:rsid w:val="000D1681"/>
    <w:rsid w:val="000D2482"/>
    <w:rsid w:val="000D2513"/>
    <w:rsid w:val="000D41DD"/>
    <w:rsid w:val="000D57E7"/>
    <w:rsid w:val="000D601E"/>
    <w:rsid w:val="000D79DE"/>
    <w:rsid w:val="000E16AA"/>
    <w:rsid w:val="000E1D13"/>
    <w:rsid w:val="000E3396"/>
    <w:rsid w:val="000E3FA8"/>
    <w:rsid w:val="000E48ED"/>
    <w:rsid w:val="000E5B3B"/>
    <w:rsid w:val="000E5BCE"/>
    <w:rsid w:val="000E69D0"/>
    <w:rsid w:val="000E7782"/>
    <w:rsid w:val="000F0F63"/>
    <w:rsid w:val="000F21A1"/>
    <w:rsid w:val="000F25A5"/>
    <w:rsid w:val="000F2F37"/>
    <w:rsid w:val="000F377E"/>
    <w:rsid w:val="000F443B"/>
    <w:rsid w:val="000F4683"/>
    <w:rsid w:val="000F536E"/>
    <w:rsid w:val="000F691E"/>
    <w:rsid w:val="000F6AA5"/>
    <w:rsid w:val="000F73A2"/>
    <w:rsid w:val="000F73C1"/>
    <w:rsid w:val="001007FB"/>
    <w:rsid w:val="001017DC"/>
    <w:rsid w:val="0010187A"/>
    <w:rsid w:val="00101AE3"/>
    <w:rsid w:val="001020BB"/>
    <w:rsid w:val="0010214D"/>
    <w:rsid w:val="0010341A"/>
    <w:rsid w:val="001035DE"/>
    <w:rsid w:val="0010410B"/>
    <w:rsid w:val="00104ADC"/>
    <w:rsid w:val="0010553E"/>
    <w:rsid w:val="00105DEE"/>
    <w:rsid w:val="00106103"/>
    <w:rsid w:val="001063B3"/>
    <w:rsid w:val="00106460"/>
    <w:rsid w:val="00106A4A"/>
    <w:rsid w:val="00106B6B"/>
    <w:rsid w:val="00106E38"/>
    <w:rsid w:val="00106E62"/>
    <w:rsid w:val="00107072"/>
    <w:rsid w:val="00107603"/>
    <w:rsid w:val="00107DA6"/>
    <w:rsid w:val="001100FE"/>
    <w:rsid w:val="001100FF"/>
    <w:rsid w:val="00110F4C"/>
    <w:rsid w:val="00111271"/>
    <w:rsid w:val="0011199D"/>
    <w:rsid w:val="0011236B"/>
    <w:rsid w:val="001127E3"/>
    <w:rsid w:val="00114A3D"/>
    <w:rsid w:val="0011513A"/>
    <w:rsid w:val="0011636E"/>
    <w:rsid w:val="00116DBF"/>
    <w:rsid w:val="001178C7"/>
    <w:rsid w:val="00117C30"/>
    <w:rsid w:val="00120C0B"/>
    <w:rsid w:val="0012112D"/>
    <w:rsid w:val="00122373"/>
    <w:rsid w:val="00122A8A"/>
    <w:rsid w:val="00123B56"/>
    <w:rsid w:val="00125657"/>
    <w:rsid w:val="00125958"/>
    <w:rsid w:val="00131CAC"/>
    <w:rsid w:val="00132A3E"/>
    <w:rsid w:val="0013445A"/>
    <w:rsid w:val="00134805"/>
    <w:rsid w:val="00135587"/>
    <w:rsid w:val="00135B97"/>
    <w:rsid w:val="00135C53"/>
    <w:rsid w:val="00136145"/>
    <w:rsid w:val="0013626B"/>
    <w:rsid w:val="00136BED"/>
    <w:rsid w:val="001370C2"/>
    <w:rsid w:val="00137BDF"/>
    <w:rsid w:val="00141351"/>
    <w:rsid w:val="00141364"/>
    <w:rsid w:val="0014145E"/>
    <w:rsid w:val="0014154F"/>
    <w:rsid w:val="00142926"/>
    <w:rsid w:val="00142F34"/>
    <w:rsid w:val="0014332B"/>
    <w:rsid w:val="0014385B"/>
    <w:rsid w:val="00143A70"/>
    <w:rsid w:val="0014498F"/>
    <w:rsid w:val="001453BD"/>
    <w:rsid w:val="001454CD"/>
    <w:rsid w:val="00145A38"/>
    <w:rsid w:val="00145FB9"/>
    <w:rsid w:val="001469B1"/>
    <w:rsid w:val="00146D5C"/>
    <w:rsid w:val="00147279"/>
    <w:rsid w:val="0014727A"/>
    <w:rsid w:val="00150967"/>
    <w:rsid w:val="00154ACF"/>
    <w:rsid w:val="00156F51"/>
    <w:rsid w:val="00160729"/>
    <w:rsid w:val="001614B3"/>
    <w:rsid w:val="00161BC3"/>
    <w:rsid w:val="00163D02"/>
    <w:rsid w:val="001663A4"/>
    <w:rsid w:val="001666C5"/>
    <w:rsid w:val="00167D4A"/>
    <w:rsid w:val="00170414"/>
    <w:rsid w:val="0017124E"/>
    <w:rsid w:val="0017154C"/>
    <w:rsid w:val="00171D71"/>
    <w:rsid w:val="00172027"/>
    <w:rsid w:val="00172E55"/>
    <w:rsid w:val="0017327A"/>
    <w:rsid w:val="0017451A"/>
    <w:rsid w:val="00175497"/>
    <w:rsid w:val="00176096"/>
    <w:rsid w:val="001761AB"/>
    <w:rsid w:val="00176A6C"/>
    <w:rsid w:val="00176B45"/>
    <w:rsid w:val="001775FC"/>
    <w:rsid w:val="00177931"/>
    <w:rsid w:val="001779E9"/>
    <w:rsid w:val="00180259"/>
    <w:rsid w:val="0018080D"/>
    <w:rsid w:val="00180AD0"/>
    <w:rsid w:val="00180E3E"/>
    <w:rsid w:val="00181143"/>
    <w:rsid w:val="001813CD"/>
    <w:rsid w:val="00182AB4"/>
    <w:rsid w:val="00184F69"/>
    <w:rsid w:val="00185231"/>
    <w:rsid w:val="00185EEE"/>
    <w:rsid w:val="00187508"/>
    <w:rsid w:val="00187DEF"/>
    <w:rsid w:val="00190A41"/>
    <w:rsid w:val="00191323"/>
    <w:rsid w:val="001914F1"/>
    <w:rsid w:val="00191AEF"/>
    <w:rsid w:val="00191D15"/>
    <w:rsid w:val="001921A9"/>
    <w:rsid w:val="00193622"/>
    <w:rsid w:val="00195254"/>
    <w:rsid w:val="001964B5"/>
    <w:rsid w:val="00196C9F"/>
    <w:rsid w:val="00196EBD"/>
    <w:rsid w:val="0019724D"/>
    <w:rsid w:val="00197385"/>
    <w:rsid w:val="001A14C4"/>
    <w:rsid w:val="001A24AF"/>
    <w:rsid w:val="001A2668"/>
    <w:rsid w:val="001A32FE"/>
    <w:rsid w:val="001A3936"/>
    <w:rsid w:val="001A39A6"/>
    <w:rsid w:val="001A42A4"/>
    <w:rsid w:val="001A568E"/>
    <w:rsid w:val="001A6388"/>
    <w:rsid w:val="001A63BA"/>
    <w:rsid w:val="001A7738"/>
    <w:rsid w:val="001A7817"/>
    <w:rsid w:val="001B0FF2"/>
    <w:rsid w:val="001B18BF"/>
    <w:rsid w:val="001B20C3"/>
    <w:rsid w:val="001B2325"/>
    <w:rsid w:val="001B38FF"/>
    <w:rsid w:val="001B3B2E"/>
    <w:rsid w:val="001B3EDA"/>
    <w:rsid w:val="001B4094"/>
    <w:rsid w:val="001B4737"/>
    <w:rsid w:val="001B4C0B"/>
    <w:rsid w:val="001B5304"/>
    <w:rsid w:val="001B5D02"/>
    <w:rsid w:val="001B62DE"/>
    <w:rsid w:val="001B6702"/>
    <w:rsid w:val="001B6FAC"/>
    <w:rsid w:val="001B70B6"/>
    <w:rsid w:val="001B7363"/>
    <w:rsid w:val="001C0851"/>
    <w:rsid w:val="001C0E12"/>
    <w:rsid w:val="001C0F7A"/>
    <w:rsid w:val="001C39B4"/>
    <w:rsid w:val="001C3D41"/>
    <w:rsid w:val="001C3F12"/>
    <w:rsid w:val="001C4487"/>
    <w:rsid w:val="001C4600"/>
    <w:rsid w:val="001C506B"/>
    <w:rsid w:val="001C5E00"/>
    <w:rsid w:val="001C6112"/>
    <w:rsid w:val="001C61C4"/>
    <w:rsid w:val="001C6867"/>
    <w:rsid w:val="001C7818"/>
    <w:rsid w:val="001D001D"/>
    <w:rsid w:val="001D0149"/>
    <w:rsid w:val="001D0278"/>
    <w:rsid w:val="001D13E2"/>
    <w:rsid w:val="001D18DC"/>
    <w:rsid w:val="001D51C7"/>
    <w:rsid w:val="001D5226"/>
    <w:rsid w:val="001D5984"/>
    <w:rsid w:val="001D6011"/>
    <w:rsid w:val="001D669F"/>
    <w:rsid w:val="001D6842"/>
    <w:rsid w:val="001D7530"/>
    <w:rsid w:val="001D7DDA"/>
    <w:rsid w:val="001E30B9"/>
    <w:rsid w:val="001E382D"/>
    <w:rsid w:val="001E41F7"/>
    <w:rsid w:val="001E4B3B"/>
    <w:rsid w:val="001E4DBA"/>
    <w:rsid w:val="001E4EEC"/>
    <w:rsid w:val="001E5B72"/>
    <w:rsid w:val="001E5C2A"/>
    <w:rsid w:val="001E6211"/>
    <w:rsid w:val="001E6ABB"/>
    <w:rsid w:val="001E71BD"/>
    <w:rsid w:val="001F1D00"/>
    <w:rsid w:val="001F2BA1"/>
    <w:rsid w:val="001F2EAF"/>
    <w:rsid w:val="001F3661"/>
    <w:rsid w:val="001F3701"/>
    <w:rsid w:val="001F4559"/>
    <w:rsid w:val="001F54BE"/>
    <w:rsid w:val="001F6316"/>
    <w:rsid w:val="002004D8"/>
    <w:rsid w:val="00200836"/>
    <w:rsid w:val="00200A34"/>
    <w:rsid w:val="002010F5"/>
    <w:rsid w:val="0020153C"/>
    <w:rsid w:val="0020278B"/>
    <w:rsid w:val="002036B3"/>
    <w:rsid w:val="00203E5B"/>
    <w:rsid w:val="002044DD"/>
    <w:rsid w:val="00204641"/>
    <w:rsid w:val="00205445"/>
    <w:rsid w:val="00206C3E"/>
    <w:rsid w:val="00206F67"/>
    <w:rsid w:val="002116A0"/>
    <w:rsid w:val="002117EF"/>
    <w:rsid w:val="0021235C"/>
    <w:rsid w:val="00213205"/>
    <w:rsid w:val="002134C0"/>
    <w:rsid w:val="0021362D"/>
    <w:rsid w:val="002148FC"/>
    <w:rsid w:val="00215479"/>
    <w:rsid w:val="002159B5"/>
    <w:rsid w:val="002159B7"/>
    <w:rsid w:val="00215F94"/>
    <w:rsid w:val="00216D88"/>
    <w:rsid w:val="00217D84"/>
    <w:rsid w:val="00220C70"/>
    <w:rsid w:val="002213B8"/>
    <w:rsid w:val="0022256C"/>
    <w:rsid w:val="002226E2"/>
    <w:rsid w:val="00222DE7"/>
    <w:rsid w:val="002245F2"/>
    <w:rsid w:val="002247BC"/>
    <w:rsid w:val="00224DFA"/>
    <w:rsid w:val="00225DA0"/>
    <w:rsid w:val="00227152"/>
    <w:rsid w:val="00227531"/>
    <w:rsid w:val="00227692"/>
    <w:rsid w:val="00227939"/>
    <w:rsid w:val="00227E34"/>
    <w:rsid w:val="002301E4"/>
    <w:rsid w:val="002315E3"/>
    <w:rsid w:val="0023220D"/>
    <w:rsid w:val="00232D1D"/>
    <w:rsid w:val="002342E0"/>
    <w:rsid w:val="00234CC4"/>
    <w:rsid w:val="002351B4"/>
    <w:rsid w:val="002352B6"/>
    <w:rsid w:val="002352DE"/>
    <w:rsid w:val="00235C59"/>
    <w:rsid w:val="00236DC2"/>
    <w:rsid w:val="002375BA"/>
    <w:rsid w:val="002376A5"/>
    <w:rsid w:val="00237EB7"/>
    <w:rsid w:val="002410C7"/>
    <w:rsid w:val="00241D50"/>
    <w:rsid w:val="00242D9E"/>
    <w:rsid w:val="00244EA6"/>
    <w:rsid w:val="002457D8"/>
    <w:rsid w:val="00245B7F"/>
    <w:rsid w:val="00245BC4"/>
    <w:rsid w:val="002461C9"/>
    <w:rsid w:val="002468F6"/>
    <w:rsid w:val="00246E3D"/>
    <w:rsid w:val="0024737C"/>
    <w:rsid w:val="002512A2"/>
    <w:rsid w:val="0025175C"/>
    <w:rsid w:val="00251FCE"/>
    <w:rsid w:val="00253234"/>
    <w:rsid w:val="00253B8B"/>
    <w:rsid w:val="002541B3"/>
    <w:rsid w:val="002556B9"/>
    <w:rsid w:val="00255AA2"/>
    <w:rsid w:val="00256460"/>
    <w:rsid w:val="00257718"/>
    <w:rsid w:val="002602FD"/>
    <w:rsid w:val="002605B0"/>
    <w:rsid w:val="00260775"/>
    <w:rsid w:val="00260FC3"/>
    <w:rsid w:val="00262636"/>
    <w:rsid w:val="00262B1B"/>
    <w:rsid w:val="002638C4"/>
    <w:rsid w:val="00264059"/>
    <w:rsid w:val="00264446"/>
    <w:rsid w:val="002652D5"/>
    <w:rsid w:val="00266D81"/>
    <w:rsid w:val="00270165"/>
    <w:rsid w:val="00270D28"/>
    <w:rsid w:val="002711F9"/>
    <w:rsid w:val="002715F7"/>
    <w:rsid w:val="00271653"/>
    <w:rsid w:val="0027316E"/>
    <w:rsid w:val="002738CF"/>
    <w:rsid w:val="00273DF1"/>
    <w:rsid w:val="002745A3"/>
    <w:rsid w:val="00274DC5"/>
    <w:rsid w:val="0027689A"/>
    <w:rsid w:val="00276B83"/>
    <w:rsid w:val="00276BD2"/>
    <w:rsid w:val="00277821"/>
    <w:rsid w:val="00280A53"/>
    <w:rsid w:val="00281780"/>
    <w:rsid w:val="002819BC"/>
    <w:rsid w:val="00281A20"/>
    <w:rsid w:val="00282180"/>
    <w:rsid w:val="0028261F"/>
    <w:rsid w:val="002829D1"/>
    <w:rsid w:val="00282C8C"/>
    <w:rsid w:val="002831C8"/>
    <w:rsid w:val="002841DE"/>
    <w:rsid w:val="00284CBB"/>
    <w:rsid w:val="002867B5"/>
    <w:rsid w:val="002867C1"/>
    <w:rsid w:val="00286FCA"/>
    <w:rsid w:val="00287854"/>
    <w:rsid w:val="00287B6B"/>
    <w:rsid w:val="00287E2E"/>
    <w:rsid w:val="0029076F"/>
    <w:rsid w:val="002907EC"/>
    <w:rsid w:val="00291438"/>
    <w:rsid w:val="00291C16"/>
    <w:rsid w:val="00292365"/>
    <w:rsid w:val="002923B0"/>
    <w:rsid w:val="0029251B"/>
    <w:rsid w:val="002935E0"/>
    <w:rsid w:val="00294C23"/>
    <w:rsid w:val="00296E4D"/>
    <w:rsid w:val="0029757C"/>
    <w:rsid w:val="002978F8"/>
    <w:rsid w:val="00297AEF"/>
    <w:rsid w:val="002A09D3"/>
    <w:rsid w:val="002A1B3F"/>
    <w:rsid w:val="002A2995"/>
    <w:rsid w:val="002A2E79"/>
    <w:rsid w:val="002A2F8F"/>
    <w:rsid w:val="002A33AF"/>
    <w:rsid w:val="002A39A2"/>
    <w:rsid w:val="002A3B1A"/>
    <w:rsid w:val="002A486C"/>
    <w:rsid w:val="002A571E"/>
    <w:rsid w:val="002A5DEE"/>
    <w:rsid w:val="002A6FF9"/>
    <w:rsid w:val="002A7A48"/>
    <w:rsid w:val="002A7E08"/>
    <w:rsid w:val="002B0014"/>
    <w:rsid w:val="002B01B5"/>
    <w:rsid w:val="002B06AB"/>
    <w:rsid w:val="002B0B02"/>
    <w:rsid w:val="002B0BF5"/>
    <w:rsid w:val="002B12E7"/>
    <w:rsid w:val="002B20FA"/>
    <w:rsid w:val="002B3A45"/>
    <w:rsid w:val="002B479B"/>
    <w:rsid w:val="002B5115"/>
    <w:rsid w:val="002B5643"/>
    <w:rsid w:val="002B5EFF"/>
    <w:rsid w:val="002B5FC1"/>
    <w:rsid w:val="002B6979"/>
    <w:rsid w:val="002B7A7D"/>
    <w:rsid w:val="002C0294"/>
    <w:rsid w:val="002C0543"/>
    <w:rsid w:val="002C100D"/>
    <w:rsid w:val="002C13CF"/>
    <w:rsid w:val="002C189D"/>
    <w:rsid w:val="002C1DB5"/>
    <w:rsid w:val="002C22D4"/>
    <w:rsid w:val="002C2318"/>
    <w:rsid w:val="002C2323"/>
    <w:rsid w:val="002C3278"/>
    <w:rsid w:val="002C3365"/>
    <w:rsid w:val="002C3A9D"/>
    <w:rsid w:val="002C48D7"/>
    <w:rsid w:val="002C4BEC"/>
    <w:rsid w:val="002C5BEE"/>
    <w:rsid w:val="002C5EE9"/>
    <w:rsid w:val="002C634C"/>
    <w:rsid w:val="002C6505"/>
    <w:rsid w:val="002C6BF5"/>
    <w:rsid w:val="002D0CD3"/>
    <w:rsid w:val="002D0DE9"/>
    <w:rsid w:val="002D10F5"/>
    <w:rsid w:val="002D11AA"/>
    <w:rsid w:val="002D1728"/>
    <w:rsid w:val="002D28CA"/>
    <w:rsid w:val="002D489E"/>
    <w:rsid w:val="002D5BF8"/>
    <w:rsid w:val="002D6070"/>
    <w:rsid w:val="002D6985"/>
    <w:rsid w:val="002D6C54"/>
    <w:rsid w:val="002D796F"/>
    <w:rsid w:val="002E0191"/>
    <w:rsid w:val="002E1FAC"/>
    <w:rsid w:val="002E29C7"/>
    <w:rsid w:val="002E48D0"/>
    <w:rsid w:val="002E5399"/>
    <w:rsid w:val="002E6DBC"/>
    <w:rsid w:val="002F014B"/>
    <w:rsid w:val="002F16D9"/>
    <w:rsid w:val="002F24B1"/>
    <w:rsid w:val="002F2649"/>
    <w:rsid w:val="002F2727"/>
    <w:rsid w:val="002F40D1"/>
    <w:rsid w:val="002F41B8"/>
    <w:rsid w:val="002F4605"/>
    <w:rsid w:val="002F4701"/>
    <w:rsid w:val="002F496F"/>
    <w:rsid w:val="002F5482"/>
    <w:rsid w:val="002F5D65"/>
    <w:rsid w:val="002F6142"/>
    <w:rsid w:val="002F64D9"/>
    <w:rsid w:val="002F64F1"/>
    <w:rsid w:val="002F692D"/>
    <w:rsid w:val="002F6A34"/>
    <w:rsid w:val="002F715B"/>
    <w:rsid w:val="002F723A"/>
    <w:rsid w:val="002F7B08"/>
    <w:rsid w:val="002F7DE0"/>
    <w:rsid w:val="00300685"/>
    <w:rsid w:val="00300A67"/>
    <w:rsid w:val="00302245"/>
    <w:rsid w:val="00303D9D"/>
    <w:rsid w:val="003041A0"/>
    <w:rsid w:val="00305BEB"/>
    <w:rsid w:val="00305FB3"/>
    <w:rsid w:val="00306280"/>
    <w:rsid w:val="00307DBA"/>
    <w:rsid w:val="0031050C"/>
    <w:rsid w:val="00311171"/>
    <w:rsid w:val="00311B6A"/>
    <w:rsid w:val="00312DF1"/>
    <w:rsid w:val="00313E61"/>
    <w:rsid w:val="003141CC"/>
    <w:rsid w:val="00314574"/>
    <w:rsid w:val="00315FEF"/>
    <w:rsid w:val="003160F5"/>
    <w:rsid w:val="003162AE"/>
    <w:rsid w:val="0031692E"/>
    <w:rsid w:val="00316BD1"/>
    <w:rsid w:val="00316C8E"/>
    <w:rsid w:val="00320117"/>
    <w:rsid w:val="00321154"/>
    <w:rsid w:val="00322063"/>
    <w:rsid w:val="00322C6B"/>
    <w:rsid w:val="00323352"/>
    <w:rsid w:val="00325029"/>
    <w:rsid w:val="003267BB"/>
    <w:rsid w:val="003268E0"/>
    <w:rsid w:val="00326B04"/>
    <w:rsid w:val="003275EA"/>
    <w:rsid w:val="00327963"/>
    <w:rsid w:val="00327A89"/>
    <w:rsid w:val="00333CC7"/>
    <w:rsid w:val="003344D9"/>
    <w:rsid w:val="003344EB"/>
    <w:rsid w:val="003372EA"/>
    <w:rsid w:val="00337A16"/>
    <w:rsid w:val="00337B1D"/>
    <w:rsid w:val="00340C4B"/>
    <w:rsid w:val="003413E3"/>
    <w:rsid w:val="00342D21"/>
    <w:rsid w:val="003449B6"/>
    <w:rsid w:val="00344DDB"/>
    <w:rsid w:val="0034549B"/>
    <w:rsid w:val="00345556"/>
    <w:rsid w:val="00345758"/>
    <w:rsid w:val="00345975"/>
    <w:rsid w:val="00345CA8"/>
    <w:rsid w:val="003460BF"/>
    <w:rsid w:val="003461B0"/>
    <w:rsid w:val="00346FFA"/>
    <w:rsid w:val="0034741F"/>
    <w:rsid w:val="00347890"/>
    <w:rsid w:val="00350290"/>
    <w:rsid w:val="00350893"/>
    <w:rsid w:val="00350A7D"/>
    <w:rsid w:val="00351C99"/>
    <w:rsid w:val="00352F23"/>
    <w:rsid w:val="003539B9"/>
    <w:rsid w:val="00354DA4"/>
    <w:rsid w:val="00354F26"/>
    <w:rsid w:val="00356855"/>
    <w:rsid w:val="00356EA9"/>
    <w:rsid w:val="003579F6"/>
    <w:rsid w:val="00360713"/>
    <w:rsid w:val="003610EF"/>
    <w:rsid w:val="003614F6"/>
    <w:rsid w:val="00361792"/>
    <w:rsid w:val="00361D62"/>
    <w:rsid w:val="00361F14"/>
    <w:rsid w:val="00362546"/>
    <w:rsid w:val="003629CB"/>
    <w:rsid w:val="00362BAD"/>
    <w:rsid w:val="00362ECF"/>
    <w:rsid w:val="0036631D"/>
    <w:rsid w:val="00366E4B"/>
    <w:rsid w:val="00370DC3"/>
    <w:rsid w:val="00371618"/>
    <w:rsid w:val="00371ADB"/>
    <w:rsid w:val="003734CB"/>
    <w:rsid w:val="00373B2C"/>
    <w:rsid w:val="00373C0F"/>
    <w:rsid w:val="0037467B"/>
    <w:rsid w:val="003753EB"/>
    <w:rsid w:val="00375EAD"/>
    <w:rsid w:val="00377729"/>
    <w:rsid w:val="00377EBC"/>
    <w:rsid w:val="00382427"/>
    <w:rsid w:val="00383667"/>
    <w:rsid w:val="00383819"/>
    <w:rsid w:val="00383C67"/>
    <w:rsid w:val="00384F48"/>
    <w:rsid w:val="003860AA"/>
    <w:rsid w:val="0038612C"/>
    <w:rsid w:val="00386230"/>
    <w:rsid w:val="0038624B"/>
    <w:rsid w:val="003871A4"/>
    <w:rsid w:val="00390D3B"/>
    <w:rsid w:val="00391A56"/>
    <w:rsid w:val="003925C2"/>
    <w:rsid w:val="003938C4"/>
    <w:rsid w:val="003944FC"/>
    <w:rsid w:val="003954E6"/>
    <w:rsid w:val="003959B9"/>
    <w:rsid w:val="00395E30"/>
    <w:rsid w:val="0039711D"/>
    <w:rsid w:val="003A104F"/>
    <w:rsid w:val="003A27F5"/>
    <w:rsid w:val="003A3242"/>
    <w:rsid w:val="003A3E26"/>
    <w:rsid w:val="003A3E7D"/>
    <w:rsid w:val="003A409F"/>
    <w:rsid w:val="003A49B8"/>
    <w:rsid w:val="003A4B12"/>
    <w:rsid w:val="003A539B"/>
    <w:rsid w:val="003A549C"/>
    <w:rsid w:val="003A589A"/>
    <w:rsid w:val="003A5BE8"/>
    <w:rsid w:val="003A5FE1"/>
    <w:rsid w:val="003A7260"/>
    <w:rsid w:val="003A748C"/>
    <w:rsid w:val="003A7C9C"/>
    <w:rsid w:val="003A7CA4"/>
    <w:rsid w:val="003B0C21"/>
    <w:rsid w:val="003B15EC"/>
    <w:rsid w:val="003B1CDC"/>
    <w:rsid w:val="003B22E9"/>
    <w:rsid w:val="003B2CEF"/>
    <w:rsid w:val="003B33A9"/>
    <w:rsid w:val="003B49A7"/>
    <w:rsid w:val="003B6F29"/>
    <w:rsid w:val="003B74F9"/>
    <w:rsid w:val="003C08CB"/>
    <w:rsid w:val="003C096C"/>
    <w:rsid w:val="003C1978"/>
    <w:rsid w:val="003C1E9E"/>
    <w:rsid w:val="003C27D0"/>
    <w:rsid w:val="003C2E2D"/>
    <w:rsid w:val="003C30C3"/>
    <w:rsid w:val="003C3580"/>
    <w:rsid w:val="003C39E6"/>
    <w:rsid w:val="003C3E9D"/>
    <w:rsid w:val="003C5BE1"/>
    <w:rsid w:val="003C7217"/>
    <w:rsid w:val="003D2573"/>
    <w:rsid w:val="003D2786"/>
    <w:rsid w:val="003D3CE6"/>
    <w:rsid w:val="003D4158"/>
    <w:rsid w:val="003D6FA3"/>
    <w:rsid w:val="003E06CC"/>
    <w:rsid w:val="003E115D"/>
    <w:rsid w:val="003E1329"/>
    <w:rsid w:val="003E1941"/>
    <w:rsid w:val="003E1CCE"/>
    <w:rsid w:val="003E1F44"/>
    <w:rsid w:val="003E211E"/>
    <w:rsid w:val="003E23A5"/>
    <w:rsid w:val="003E3899"/>
    <w:rsid w:val="003E389B"/>
    <w:rsid w:val="003E3A83"/>
    <w:rsid w:val="003E3C5E"/>
    <w:rsid w:val="003E4904"/>
    <w:rsid w:val="003E5019"/>
    <w:rsid w:val="003E52FC"/>
    <w:rsid w:val="003E5313"/>
    <w:rsid w:val="003E5396"/>
    <w:rsid w:val="003E5613"/>
    <w:rsid w:val="003E5B09"/>
    <w:rsid w:val="003E63EC"/>
    <w:rsid w:val="003E6965"/>
    <w:rsid w:val="003E786D"/>
    <w:rsid w:val="003E7FEC"/>
    <w:rsid w:val="003F0B45"/>
    <w:rsid w:val="003F0F18"/>
    <w:rsid w:val="003F31D5"/>
    <w:rsid w:val="003F3A47"/>
    <w:rsid w:val="003F3D2A"/>
    <w:rsid w:val="003F4170"/>
    <w:rsid w:val="003F43CE"/>
    <w:rsid w:val="003F4FCF"/>
    <w:rsid w:val="003F59CB"/>
    <w:rsid w:val="003F7555"/>
    <w:rsid w:val="003F7C52"/>
    <w:rsid w:val="00400F61"/>
    <w:rsid w:val="004027AB"/>
    <w:rsid w:val="00403032"/>
    <w:rsid w:val="0040332D"/>
    <w:rsid w:val="004040EF"/>
    <w:rsid w:val="0040506B"/>
    <w:rsid w:val="004053CB"/>
    <w:rsid w:val="00405926"/>
    <w:rsid w:val="00410262"/>
    <w:rsid w:val="0041039A"/>
    <w:rsid w:val="00410791"/>
    <w:rsid w:val="00410BC8"/>
    <w:rsid w:val="00411791"/>
    <w:rsid w:val="0041289A"/>
    <w:rsid w:val="00413400"/>
    <w:rsid w:val="004134F1"/>
    <w:rsid w:val="004136A5"/>
    <w:rsid w:val="0041409F"/>
    <w:rsid w:val="0041419F"/>
    <w:rsid w:val="0041442D"/>
    <w:rsid w:val="004160E5"/>
    <w:rsid w:val="00416E2E"/>
    <w:rsid w:val="004171B2"/>
    <w:rsid w:val="004173E6"/>
    <w:rsid w:val="004205A1"/>
    <w:rsid w:val="00420B72"/>
    <w:rsid w:val="00422748"/>
    <w:rsid w:val="004278B5"/>
    <w:rsid w:val="004300F4"/>
    <w:rsid w:val="004301D3"/>
    <w:rsid w:val="00430E75"/>
    <w:rsid w:val="00430EC2"/>
    <w:rsid w:val="004314CE"/>
    <w:rsid w:val="00432B3C"/>
    <w:rsid w:val="00433528"/>
    <w:rsid w:val="004342BE"/>
    <w:rsid w:val="004346AD"/>
    <w:rsid w:val="004356EB"/>
    <w:rsid w:val="00435FAE"/>
    <w:rsid w:val="0043602D"/>
    <w:rsid w:val="0043675F"/>
    <w:rsid w:val="00436804"/>
    <w:rsid w:val="00436B92"/>
    <w:rsid w:val="00440AA8"/>
    <w:rsid w:val="00441D72"/>
    <w:rsid w:val="00441EF1"/>
    <w:rsid w:val="00443AEA"/>
    <w:rsid w:val="00443CF5"/>
    <w:rsid w:val="00444102"/>
    <w:rsid w:val="00447103"/>
    <w:rsid w:val="0044762D"/>
    <w:rsid w:val="00447946"/>
    <w:rsid w:val="00450E12"/>
    <w:rsid w:val="00451214"/>
    <w:rsid w:val="00451CF6"/>
    <w:rsid w:val="00452298"/>
    <w:rsid w:val="0045366D"/>
    <w:rsid w:val="00453CF3"/>
    <w:rsid w:val="00454689"/>
    <w:rsid w:val="004547B4"/>
    <w:rsid w:val="00455497"/>
    <w:rsid w:val="00455B9F"/>
    <w:rsid w:val="00456140"/>
    <w:rsid w:val="00456246"/>
    <w:rsid w:val="004568D9"/>
    <w:rsid w:val="00457348"/>
    <w:rsid w:val="00457B1D"/>
    <w:rsid w:val="004601F1"/>
    <w:rsid w:val="00460599"/>
    <w:rsid w:val="00460B17"/>
    <w:rsid w:val="00460BFE"/>
    <w:rsid w:val="004622AB"/>
    <w:rsid w:val="00462D8E"/>
    <w:rsid w:val="0046363A"/>
    <w:rsid w:val="004637AA"/>
    <w:rsid w:val="00463820"/>
    <w:rsid w:val="00464229"/>
    <w:rsid w:val="00464E48"/>
    <w:rsid w:val="00465A4C"/>
    <w:rsid w:val="00466677"/>
    <w:rsid w:val="0046676C"/>
    <w:rsid w:val="00466E8E"/>
    <w:rsid w:val="00470A8F"/>
    <w:rsid w:val="00471998"/>
    <w:rsid w:val="004722EF"/>
    <w:rsid w:val="00472F50"/>
    <w:rsid w:val="00473CB2"/>
    <w:rsid w:val="00473FEF"/>
    <w:rsid w:val="00474371"/>
    <w:rsid w:val="00476FB1"/>
    <w:rsid w:val="00477927"/>
    <w:rsid w:val="0048049D"/>
    <w:rsid w:val="0048085A"/>
    <w:rsid w:val="00480CA1"/>
    <w:rsid w:val="00481403"/>
    <w:rsid w:val="00481C68"/>
    <w:rsid w:val="00481CD5"/>
    <w:rsid w:val="004821F6"/>
    <w:rsid w:val="004832FC"/>
    <w:rsid w:val="0048347D"/>
    <w:rsid w:val="004837E8"/>
    <w:rsid w:val="004838A1"/>
    <w:rsid w:val="00483F9A"/>
    <w:rsid w:val="00483FA5"/>
    <w:rsid w:val="004846ED"/>
    <w:rsid w:val="00485B99"/>
    <w:rsid w:val="00486BFA"/>
    <w:rsid w:val="00486E75"/>
    <w:rsid w:val="00487A1C"/>
    <w:rsid w:val="00487E35"/>
    <w:rsid w:val="00490EDD"/>
    <w:rsid w:val="00491A2E"/>
    <w:rsid w:val="00492A45"/>
    <w:rsid w:val="004933CE"/>
    <w:rsid w:val="004938C9"/>
    <w:rsid w:val="00494BEF"/>
    <w:rsid w:val="004957AB"/>
    <w:rsid w:val="00495830"/>
    <w:rsid w:val="004959D5"/>
    <w:rsid w:val="004968A0"/>
    <w:rsid w:val="00496E4C"/>
    <w:rsid w:val="0049788C"/>
    <w:rsid w:val="00497E5B"/>
    <w:rsid w:val="00497F73"/>
    <w:rsid w:val="004A2642"/>
    <w:rsid w:val="004A2673"/>
    <w:rsid w:val="004A3879"/>
    <w:rsid w:val="004A3992"/>
    <w:rsid w:val="004A3E9F"/>
    <w:rsid w:val="004A4005"/>
    <w:rsid w:val="004A4884"/>
    <w:rsid w:val="004A5391"/>
    <w:rsid w:val="004A7924"/>
    <w:rsid w:val="004B0D41"/>
    <w:rsid w:val="004B29CD"/>
    <w:rsid w:val="004B2EEE"/>
    <w:rsid w:val="004B3531"/>
    <w:rsid w:val="004B3807"/>
    <w:rsid w:val="004B38F1"/>
    <w:rsid w:val="004B3D5C"/>
    <w:rsid w:val="004B4C7A"/>
    <w:rsid w:val="004B6114"/>
    <w:rsid w:val="004B6AA4"/>
    <w:rsid w:val="004B729C"/>
    <w:rsid w:val="004B7A61"/>
    <w:rsid w:val="004C0466"/>
    <w:rsid w:val="004C1066"/>
    <w:rsid w:val="004C1A9A"/>
    <w:rsid w:val="004C2470"/>
    <w:rsid w:val="004C28C6"/>
    <w:rsid w:val="004C41B3"/>
    <w:rsid w:val="004C7563"/>
    <w:rsid w:val="004C7C78"/>
    <w:rsid w:val="004D002E"/>
    <w:rsid w:val="004D06F0"/>
    <w:rsid w:val="004D193A"/>
    <w:rsid w:val="004D1BA3"/>
    <w:rsid w:val="004D2AC9"/>
    <w:rsid w:val="004D2AE8"/>
    <w:rsid w:val="004D2C13"/>
    <w:rsid w:val="004D3015"/>
    <w:rsid w:val="004D4F9F"/>
    <w:rsid w:val="004D57B8"/>
    <w:rsid w:val="004D5CF1"/>
    <w:rsid w:val="004D5DC8"/>
    <w:rsid w:val="004D643F"/>
    <w:rsid w:val="004D69D2"/>
    <w:rsid w:val="004E0672"/>
    <w:rsid w:val="004E1177"/>
    <w:rsid w:val="004E1362"/>
    <w:rsid w:val="004E1C7A"/>
    <w:rsid w:val="004E1C92"/>
    <w:rsid w:val="004E1ED5"/>
    <w:rsid w:val="004E2448"/>
    <w:rsid w:val="004E2A9A"/>
    <w:rsid w:val="004E2DD3"/>
    <w:rsid w:val="004E2FEA"/>
    <w:rsid w:val="004E305E"/>
    <w:rsid w:val="004E42D2"/>
    <w:rsid w:val="004E4CEA"/>
    <w:rsid w:val="004E56CC"/>
    <w:rsid w:val="004E6949"/>
    <w:rsid w:val="004E6EC6"/>
    <w:rsid w:val="004F02F1"/>
    <w:rsid w:val="004F06FA"/>
    <w:rsid w:val="004F08C7"/>
    <w:rsid w:val="004F0B42"/>
    <w:rsid w:val="004F1A3D"/>
    <w:rsid w:val="004F2E5A"/>
    <w:rsid w:val="004F38AE"/>
    <w:rsid w:val="004F3C7C"/>
    <w:rsid w:val="004F3E1C"/>
    <w:rsid w:val="004F46E6"/>
    <w:rsid w:val="004F4968"/>
    <w:rsid w:val="004F4E3F"/>
    <w:rsid w:val="004F516A"/>
    <w:rsid w:val="004F6280"/>
    <w:rsid w:val="004F697C"/>
    <w:rsid w:val="004F6CED"/>
    <w:rsid w:val="004F6ECE"/>
    <w:rsid w:val="0050132A"/>
    <w:rsid w:val="005016A8"/>
    <w:rsid w:val="00501B07"/>
    <w:rsid w:val="00501EA8"/>
    <w:rsid w:val="00502006"/>
    <w:rsid w:val="0050286F"/>
    <w:rsid w:val="00503848"/>
    <w:rsid w:val="00503D14"/>
    <w:rsid w:val="00504B55"/>
    <w:rsid w:val="0050614A"/>
    <w:rsid w:val="00507D02"/>
    <w:rsid w:val="00507E2A"/>
    <w:rsid w:val="005135D9"/>
    <w:rsid w:val="00513781"/>
    <w:rsid w:val="00513E1D"/>
    <w:rsid w:val="00514640"/>
    <w:rsid w:val="005166C6"/>
    <w:rsid w:val="00521486"/>
    <w:rsid w:val="005214A7"/>
    <w:rsid w:val="00522580"/>
    <w:rsid w:val="00523C28"/>
    <w:rsid w:val="0052474E"/>
    <w:rsid w:val="00526484"/>
    <w:rsid w:val="00526952"/>
    <w:rsid w:val="00526BBC"/>
    <w:rsid w:val="00527208"/>
    <w:rsid w:val="005274B9"/>
    <w:rsid w:val="0052755F"/>
    <w:rsid w:val="00530302"/>
    <w:rsid w:val="005308FF"/>
    <w:rsid w:val="005309F2"/>
    <w:rsid w:val="00530D24"/>
    <w:rsid w:val="0053194D"/>
    <w:rsid w:val="00533708"/>
    <w:rsid w:val="005342CF"/>
    <w:rsid w:val="00534F7A"/>
    <w:rsid w:val="005350A0"/>
    <w:rsid w:val="00535220"/>
    <w:rsid w:val="005355B7"/>
    <w:rsid w:val="00536900"/>
    <w:rsid w:val="00536D4D"/>
    <w:rsid w:val="00537472"/>
    <w:rsid w:val="00540298"/>
    <w:rsid w:val="00541CDC"/>
    <w:rsid w:val="005420CB"/>
    <w:rsid w:val="00542873"/>
    <w:rsid w:val="00542C9E"/>
    <w:rsid w:val="00543953"/>
    <w:rsid w:val="00543A76"/>
    <w:rsid w:val="00543FDE"/>
    <w:rsid w:val="00544B4E"/>
    <w:rsid w:val="005453F4"/>
    <w:rsid w:val="00545A3D"/>
    <w:rsid w:val="005476F7"/>
    <w:rsid w:val="00547873"/>
    <w:rsid w:val="005507DC"/>
    <w:rsid w:val="00552762"/>
    <w:rsid w:val="00552F5F"/>
    <w:rsid w:val="00554B14"/>
    <w:rsid w:val="0055520C"/>
    <w:rsid w:val="005553AC"/>
    <w:rsid w:val="005554DD"/>
    <w:rsid w:val="005556F6"/>
    <w:rsid w:val="0055595D"/>
    <w:rsid w:val="00556DB2"/>
    <w:rsid w:val="00557876"/>
    <w:rsid w:val="005578B6"/>
    <w:rsid w:val="00557D49"/>
    <w:rsid w:val="005607FC"/>
    <w:rsid w:val="00562AFD"/>
    <w:rsid w:val="00562E3E"/>
    <w:rsid w:val="00563999"/>
    <w:rsid w:val="005706B5"/>
    <w:rsid w:val="005714FA"/>
    <w:rsid w:val="00571B40"/>
    <w:rsid w:val="005720BB"/>
    <w:rsid w:val="0057368C"/>
    <w:rsid w:val="00573C39"/>
    <w:rsid w:val="00573EE5"/>
    <w:rsid w:val="00573F42"/>
    <w:rsid w:val="0057476C"/>
    <w:rsid w:val="0057502B"/>
    <w:rsid w:val="005750C8"/>
    <w:rsid w:val="00577023"/>
    <w:rsid w:val="00577A5F"/>
    <w:rsid w:val="00577A8B"/>
    <w:rsid w:val="00577CDF"/>
    <w:rsid w:val="00580254"/>
    <w:rsid w:val="005813DF"/>
    <w:rsid w:val="00581446"/>
    <w:rsid w:val="00581850"/>
    <w:rsid w:val="00581962"/>
    <w:rsid w:val="00581D89"/>
    <w:rsid w:val="00582267"/>
    <w:rsid w:val="00582A8A"/>
    <w:rsid w:val="0058305E"/>
    <w:rsid w:val="00584075"/>
    <w:rsid w:val="00584FCB"/>
    <w:rsid w:val="0058507B"/>
    <w:rsid w:val="00585E01"/>
    <w:rsid w:val="00585F4B"/>
    <w:rsid w:val="005868CD"/>
    <w:rsid w:val="00586D12"/>
    <w:rsid w:val="00590BE5"/>
    <w:rsid w:val="00592EA9"/>
    <w:rsid w:val="00594091"/>
    <w:rsid w:val="00595D74"/>
    <w:rsid w:val="00596451"/>
    <w:rsid w:val="00596A92"/>
    <w:rsid w:val="005977ED"/>
    <w:rsid w:val="005A0AAD"/>
    <w:rsid w:val="005A10AD"/>
    <w:rsid w:val="005A1A80"/>
    <w:rsid w:val="005A1E6F"/>
    <w:rsid w:val="005A26CE"/>
    <w:rsid w:val="005A30D7"/>
    <w:rsid w:val="005A53D7"/>
    <w:rsid w:val="005A706A"/>
    <w:rsid w:val="005A751D"/>
    <w:rsid w:val="005B0949"/>
    <w:rsid w:val="005B1188"/>
    <w:rsid w:val="005B11F5"/>
    <w:rsid w:val="005B2518"/>
    <w:rsid w:val="005B30B2"/>
    <w:rsid w:val="005B310A"/>
    <w:rsid w:val="005B3525"/>
    <w:rsid w:val="005B3C2B"/>
    <w:rsid w:val="005B3DDC"/>
    <w:rsid w:val="005B4EE9"/>
    <w:rsid w:val="005B5054"/>
    <w:rsid w:val="005B5970"/>
    <w:rsid w:val="005B6D8C"/>
    <w:rsid w:val="005B755C"/>
    <w:rsid w:val="005B7A32"/>
    <w:rsid w:val="005B7DC2"/>
    <w:rsid w:val="005B7E6C"/>
    <w:rsid w:val="005C1A14"/>
    <w:rsid w:val="005C2326"/>
    <w:rsid w:val="005C2EBA"/>
    <w:rsid w:val="005C4B55"/>
    <w:rsid w:val="005C4E64"/>
    <w:rsid w:val="005C536C"/>
    <w:rsid w:val="005C5ECB"/>
    <w:rsid w:val="005C6179"/>
    <w:rsid w:val="005C61E6"/>
    <w:rsid w:val="005C6709"/>
    <w:rsid w:val="005C683E"/>
    <w:rsid w:val="005C72E6"/>
    <w:rsid w:val="005C7E8B"/>
    <w:rsid w:val="005C7FAB"/>
    <w:rsid w:val="005D203C"/>
    <w:rsid w:val="005D253B"/>
    <w:rsid w:val="005D28B7"/>
    <w:rsid w:val="005D2A15"/>
    <w:rsid w:val="005D2DB6"/>
    <w:rsid w:val="005D389A"/>
    <w:rsid w:val="005D4160"/>
    <w:rsid w:val="005D419D"/>
    <w:rsid w:val="005D499C"/>
    <w:rsid w:val="005D4B94"/>
    <w:rsid w:val="005D4C6C"/>
    <w:rsid w:val="005D5966"/>
    <w:rsid w:val="005D5FD9"/>
    <w:rsid w:val="005D7453"/>
    <w:rsid w:val="005E004F"/>
    <w:rsid w:val="005E0213"/>
    <w:rsid w:val="005E0257"/>
    <w:rsid w:val="005E08C3"/>
    <w:rsid w:val="005E2BA8"/>
    <w:rsid w:val="005E2DD2"/>
    <w:rsid w:val="005E4B56"/>
    <w:rsid w:val="005E5310"/>
    <w:rsid w:val="005E547B"/>
    <w:rsid w:val="005E550F"/>
    <w:rsid w:val="005E63CE"/>
    <w:rsid w:val="005E757A"/>
    <w:rsid w:val="005E7B04"/>
    <w:rsid w:val="005F10B1"/>
    <w:rsid w:val="005F26D0"/>
    <w:rsid w:val="005F277C"/>
    <w:rsid w:val="005F2A85"/>
    <w:rsid w:val="005F2C83"/>
    <w:rsid w:val="005F5536"/>
    <w:rsid w:val="005F588C"/>
    <w:rsid w:val="005F6935"/>
    <w:rsid w:val="005F713B"/>
    <w:rsid w:val="005F7978"/>
    <w:rsid w:val="005F7EB7"/>
    <w:rsid w:val="006007B7"/>
    <w:rsid w:val="0060106F"/>
    <w:rsid w:val="006014A4"/>
    <w:rsid w:val="00602310"/>
    <w:rsid w:val="00602B73"/>
    <w:rsid w:val="00602FC0"/>
    <w:rsid w:val="00603107"/>
    <w:rsid w:val="006040B5"/>
    <w:rsid w:val="00604415"/>
    <w:rsid w:val="00604E8C"/>
    <w:rsid w:val="00606353"/>
    <w:rsid w:val="006072A9"/>
    <w:rsid w:val="00607A81"/>
    <w:rsid w:val="00607BCA"/>
    <w:rsid w:val="0061077F"/>
    <w:rsid w:val="00610C3F"/>
    <w:rsid w:val="006120E1"/>
    <w:rsid w:val="00612330"/>
    <w:rsid w:val="00612FD3"/>
    <w:rsid w:val="006137CA"/>
    <w:rsid w:val="00613D31"/>
    <w:rsid w:val="00614715"/>
    <w:rsid w:val="00616867"/>
    <w:rsid w:val="006174FF"/>
    <w:rsid w:val="0061787C"/>
    <w:rsid w:val="00620B4A"/>
    <w:rsid w:val="00621B0C"/>
    <w:rsid w:val="00621FE8"/>
    <w:rsid w:val="00622AD7"/>
    <w:rsid w:val="00623396"/>
    <w:rsid w:val="00623E8F"/>
    <w:rsid w:val="00624F47"/>
    <w:rsid w:val="00624F8A"/>
    <w:rsid w:val="006259EC"/>
    <w:rsid w:val="00627321"/>
    <w:rsid w:val="00631584"/>
    <w:rsid w:val="00631B2F"/>
    <w:rsid w:val="006320F1"/>
    <w:rsid w:val="006325B0"/>
    <w:rsid w:val="00632A2C"/>
    <w:rsid w:val="00633087"/>
    <w:rsid w:val="0063351F"/>
    <w:rsid w:val="00634469"/>
    <w:rsid w:val="00634DF4"/>
    <w:rsid w:val="00636190"/>
    <w:rsid w:val="00636666"/>
    <w:rsid w:val="0064022C"/>
    <w:rsid w:val="00640FAB"/>
    <w:rsid w:val="0064112C"/>
    <w:rsid w:val="00641667"/>
    <w:rsid w:val="00641F46"/>
    <w:rsid w:val="006420EA"/>
    <w:rsid w:val="0064354E"/>
    <w:rsid w:val="006468D2"/>
    <w:rsid w:val="006521BE"/>
    <w:rsid w:val="0065296C"/>
    <w:rsid w:val="00652A23"/>
    <w:rsid w:val="00652FDB"/>
    <w:rsid w:val="00653B28"/>
    <w:rsid w:val="00655237"/>
    <w:rsid w:val="00655365"/>
    <w:rsid w:val="00655BB0"/>
    <w:rsid w:val="00656779"/>
    <w:rsid w:val="006568ED"/>
    <w:rsid w:val="00656A32"/>
    <w:rsid w:val="00656B18"/>
    <w:rsid w:val="00656D35"/>
    <w:rsid w:val="00656DFB"/>
    <w:rsid w:val="0066006E"/>
    <w:rsid w:val="006601FA"/>
    <w:rsid w:val="006611CD"/>
    <w:rsid w:val="00661235"/>
    <w:rsid w:val="00662E2B"/>
    <w:rsid w:val="00664433"/>
    <w:rsid w:val="006646A8"/>
    <w:rsid w:val="0066490F"/>
    <w:rsid w:val="00664CA1"/>
    <w:rsid w:val="00665B0E"/>
    <w:rsid w:val="00666634"/>
    <w:rsid w:val="006708E5"/>
    <w:rsid w:val="006715DB"/>
    <w:rsid w:val="00671850"/>
    <w:rsid w:val="00671D21"/>
    <w:rsid w:val="0067250F"/>
    <w:rsid w:val="00672951"/>
    <w:rsid w:val="00673C2F"/>
    <w:rsid w:val="00674A4C"/>
    <w:rsid w:val="00674B50"/>
    <w:rsid w:val="006760F9"/>
    <w:rsid w:val="006765F5"/>
    <w:rsid w:val="0067678E"/>
    <w:rsid w:val="00676C2A"/>
    <w:rsid w:val="006779F3"/>
    <w:rsid w:val="00680302"/>
    <w:rsid w:val="00680585"/>
    <w:rsid w:val="00680B76"/>
    <w:rsid w:val="00680DE5"/>
    <w:rsid w:val="00681061"/>
    <w:rsid w:val="00682240"/>
    <w:rsid w:val="00683953"/>
    <w:rsid w:val="0068422F"/>
    <w:rsid w:val="00685261"/>
    <w:rsid w:val="00686D98"/>
    <w:rsid w:val="00686F1E"/>
    <w:rsid w:val="00687308"/>
    <w:rsid w:val="00687CDC"/>
    <w:rsid w:val="00691C48"/>
    <w:rsid w:val="00691CA6"/>
    <w:rsid w:val="0069315F"/>
    <w:rsid w:val="006934CE"/>
    <w:rsid w:val="00694179"/>
    <w:rsid w:val="0069554C"/>
    <w:rsid w:val="00695D19"/>
    <w:rsid w:val="006978EE"/>
    <w:rsid w:val="00697D2C"/>
    <w:rsid w:val="006A0453"/>
    <w:rsid w:val="006A0591"/>
    <w:rsid w:val="006A0BEB"/>
    <w:rsid w:val="006A0D60"/>
    <w:rsid w:val="006A144A"/>
    <w:rsid w:val="006A1AC4"/>
    <w:rsid w:val="006A1D64"/>
    <w:rsid w:val="006A22A1"/>
    <w:rsid w:val="006A25D7"/>
    <w:rsid w:val="006A39FD"/>
    <w:rsid w:val="006A458E"/>
    <w:rsid w:val="006A5D7B"/>
    <w:rsid w:val="006A7556"/>
    <w:rsid w:val="006A7AB4"/>
    <w:rsid w:val="006B1A34"/>
    <w:rsid w:val="006B1A43"/>
    <w:rsid w:val="006B1D32"/>
    <w:rsid w:val="006B304E"/>
    <w:rsid w:val="006B3AB0"/>
    <w:rsid w:val="006B3DA9"/>
    <w:rsid w:val="006B4AFC"/>
    <w:rsid w:val="006B5691"/>
    <w:rsid w:val="006B58EE"/>
    <w:rsid w:val="006B5E98"/>
    <w:rsid w:val="006B6A79"/>
    <w:rsid w:val="006C1E0B"/>
    <w:rsid w:val="006C425F"/>
    <w:rsid w:val="006C4329"/>
    <w:rsid w:val="006C4F0D"/>
    <w:rsid w:val="006C559F"/>
    <w:rsid w:val="006C65AA"/>
    <w:rsid w:val="006D09C5"/>
    <w:rsid w:val="006D0B05"/>
    <w:rsid w:val="006D26C8"/>
    <w:rsid w:val="006D31C8"/>
    <w:rsid w:val="006D5A7D"/>
    <w:rsid w:val="006D5E24"/>
    <w:rsid w:val="006D622A"/>
    <w:rsid w:val="006D6AF0"/>
    <w:rsid w:val="006E03A4"/>
    <w:rsid w:val="006E0824"/>
    <w:rsid w:val="006E0A3E"/>
    <w:rsid w:val="006E1404"/>
    <w:rsid w:val="006E17E3"/>
    <w:rsid w:val="006E2DF2"/>
    <w:rsid w:val="006E2F9F"/>
    <w:rsid w:val="006E3A2C"/>
    <w:rsid w:val="006E6002"/>
    <w:rsid w:val="006E6657"/>
    <w:rsid w:val="006E70B8"/>
    <w:rsid w:val="006E77F6"/>
    <w:rsid w:val="006F02CF"/>
    <w:rsid w:val="006F1FAB"/>
    <w:rsid w:val="006F206B"/>
    <w:rsid w:val="006F23AF"/>
    <w:rsid w:val="006F2A6C"/>
    <w:rsid w:val="006F3081"/>
    <w:rsid w:val="006F38F3"/>
    <w:rsid w:val="006F4046"/>
    <w:rsid w:val="006F5048"/>
    <w:rsid w:val="006F58F0"/>
    <w:rsid w:val="006F6B63"/>
    <w:rsid w:val="007018E4"/>
    <w:rsid w:val="007029D0"/>
    <w:rsid w:val="0070345E"/>
    <w:rsid w:val="0070376F"/>
    <w:rsid w:val="00703BA1"/>
    <w:rsid w:val="007042AA"/>
    <w:rsid w:val="007043C1"/>
    <w:rsid w:val="00704E84"/>
    <w:rsid w:val="00705017"/>
    <w:rsid w:val="0070636C"/>
    <w:rsid w:val="007101C2"/>
    <w:rsid w:val="00710FDE"/>
    <w:rsid w:val="007117AB"/>
    <w:rsid w:val="00711AA7"/>
    <w:rsid w:val="00713707"/>
    <w:rsid w:val="00713747"/>
    <w:rsid w:val="00713BC9"/>
    <w:rsid w:val="00714C88"/>
    <w:rsid w:val="007153FB"/>
    <w:rsid w:val="00715EF5"/>
    <w:rsid w:val="00716916"/>
    <w:rsid w:val="00716F24"/>
    <w:rsid w:val="00717118"/>
    <w:rsid w:val="00717539"/>
    <w:rsid w:val="00720EC9"/>
    <w:rsid w:val="0072122A"/>
    <w:rsid w:val="00722684"/>
    <w:rsid w:val="00723A5F"/>
    <w:rsid w:val="00723F03"/>
    <w:rsid w:val="00723F15"/>
    <w:rsid w:val="00725F76"/>
    <w:rsid w:val="007261C4"/>
    <w:rsid w:val="00727097"/>
    <w:rsid w:val="0072774E"/>
    <w:rsid w:val="007278E5"/>
    <w:rsid w:val="00727A1A"/>
    <w:rsid w:val="0073084B"/>
    <w:rsid w:val="007308D9"/>
    <w:rsid w:val="007317BB"/>
    <w:rsid w:val="00731863"/>
    <w:rsid w:val="00731ADC"/>
    <w:rsid w:val="00733228"/>
    <w:rsid w:val="00733628"/>
    <w:rsid w:val="00733BDB"/>
    <w:rsid w:val="0073530A"/>
    <w:rsid w:val="007361B9"/>
    <w:rsid w:val="007369BD"/>
    <w:rsid w:val="00736E29"/>
    <w:rsid w:val="00737D63"/>
    <w:rsid w:val="00737E11"/>
    <w:rsid w:val="00737EF0"/>
    <w:rsid w:val="007411E0"/>
    <w:rsid w:val="00742614"/>
    <w:rsid w:val="00742A3F"/>
    <w:rsid w:val="00742A75"/>
    <w:rsid w:val="00742D5E"/>
    <w:rsid w:val="0074365E"/>
    <w:rsid w:val="007444A6"/>
    <w:rsid w:val="0074601A"/>
    <w:rsid w:val="0074627D"/>
    <w:rsid w:val="0074648A"/>
    <w:rsid w:val="007476D8"/>
    <w:rsid w:val="007511FB"/>
    <w:rsid w:val="007513EB"/>
    <w:rsid w:val="00751602"/>
    <w:rsid w:val="00751CBB"/>
    <w:rsid w:val="00751DAB"/>
    <w:rsid w:val="00752B9C"/>
    <w:rsid w:val="0075308B"/>
    <w:rsid w:val="0075561F"/>
    <w:rsid w:val="007568FA"/>
    <w:rsid w:val="0075691C"/>
    <w:rsid w:val="00756FCA"/>
    <w:rsid w:val="00757266"/>
    <w:rsid w:val="007573AC"/>
    <w:rsid w:val="007576E9"/>
    <w:rsid w:val="007578B3"/>
    <w:rsid w:val="00760AD1"/>
    <w:rsid w:val="00761739"/>
    <w:rsid w:val="0076207E"/>
    <w:rsid w:val="00762127"/>
    <w:rsid w:val="00762E60"/>
    <w:rsid w:val="007638B2"/>
    <w:rsid w:val="0076576A"/>
    <w:rsid w:val="007657DE"/>
    <w:rsid w:val="00765F00"/>
    <w:rsid w:val="0076735B"/>
    <w:rsid w:val="007673B1"/>
    <w:rsid w:val="007676DF"/>
    <w:rsid w:val="007678B7"/>
    <w:rsid w:val="00771F53"/>
    <w:rsid w:val="007733AB"/>
    <w:rsid w:val="0077356B"/>
    <w:rsid w:val="00774599"/>
    <w:rsid w:val="007747CF"/>
    <w:rsid w:val="00774DDB"/>
    <w:rsid w:val="007750B2"/>
    <w:rsid w:val="00775422"/>
    <w:rsid w:val="0077548E"/>
    <w:rsid w:val="0077673D"/>
    <w:rsid w:val="00777F26"/>
    <w:rsid w:val="007807BE"/>
    <w:rsid w:val="00781B39"/>
    <w:rsid w:val="0078266A"/>
    <w:rsid w:val="00782C28"/>
    <w:rsid w:val="00782FEE"/>
    <w:rsid w:val="0078416F"/>
    <w:rsid w:val="0078422C"/>
    <w:rsid w:val="00785D5D"/>
    <w:rsid w:val="00785ECF"/>
    <w:rsid w:val="00786C94"/>
    <w:rsid w:val="00787543"/>
    <w:rsid w:val="00790918"/>
    <w:rsid w:val="00790CE5"/>
    <w:rsid w:val="00791CC2"/>
    <w:rsid w:val="00792F48"/>
    <w:rsid w:val="00793563"/>
    <w:rsid w:val="007946B0"/>
    <w:rsid w:val="00795982"/>
    <w:rsid w:val="00796312"/>
    <w:rsid w:val="00797AC2"/>
    <w:rsid w:val="007A0284"/>
    <w:rsid w:val="007A0578"/>
    <w:rsid w:val="007A0830"/>
    <w:rsid w:val="007A0C9B"/>
    <w:rsid w:val="007A0CB5"/>
    <w:rsid w:val="007A1649"/>
    <w:rsid w:val="007A2E34"/>
    <w:rsid w:val="007A36E7"/>
    <w:rsid w:val="007A40F2"/>
    <w:rsid w:val="007A4154"/>
    <w:rsid w:val="007A42D7"/>
    <w:rsid w:val="007A4B89"/>
    <w:rsid w:val="007A5AB9"/>
    <w:rsid w:val="007A67C3"/>
    <w:rsid w:val="007B096F"/>
    <w:rsid w:val="007B0A61"/>
    <w:rsid w:val="007B1662"/>
    <w:rsid w:val="007B18F8"/>
    <w:rsid w:val="007B1E9D"/>
    <w:rsid w:val="007B4519"/>
    <w:rsid w:val="007B49FA"/>
    <w:rsid w:val="007B570C"/>
    <w:rsid w:val="007B5F15"/>
    <w:rsid w:val="007B6459"/>
    <w:rsid w:val="007B656E"/>
    <w:rsid w:val="007B7EE9"/>
    <w:rsid w:val="007C0C8B"/>
    <w:rsid w:val="007C16D6"/>
    <w:rsid w:val="007C1899"/>
    <w:rsid w:val="007C1DA7"/>
    <w:rsid w:val="007C57B7"/>
    <w:rsid w:val="007C58EA"/>
    <w:rsid w:val="007C5A8B"/>
    <w:rsid w:val="007C71EC"/>
    <w:rsid w:val="007C7C2F"/>
    <w:rsid w:val="007D0BAB"/>
    <w:rsid w:val="007D0F25"/>
    <w:rsid w:val="007D1776"/>
    <w:rsid w:val="007D1988"/>
    <w:rsid w:val="007D1AD5"/>
    <w:rsid w:val="007D1DFD"/>
    <w:rsid w:val="007D2A02"/>
    <w:rsid w:val="007D2A46"/>
    <w:rsid w:val="007D2A85"/>
    <w:rsid w:val="007D410C"/>
    <w:rsid w:val="007D4475"/>
    <w:rsid w:val="007D64F6"/>
    <w:rsid w:val="007E015F"/>
    <w:rsid w:val="007E021F"/>
    <w:rsid w:val="007E0A9A"/>
    <w:rsid w:val="007E1945"/>
    <w:rsid w:val="007E1B50"/>
    <w:rsid w:val="007E1CD2"/>
    <w:rsid w:val="007E2471"/>
    <w:rsid w:val="007E2B96"/>
    <w:rsid w:val="007E2F3F"/>
    <w:rsid w:val="007E30DF"/>
    <w:rsid w:val="007E35A4"/>
    <w:rsid w:val="007E36AC"/>
    <w:rsid w:val="007E47A7"/>
    <w:rsid w:val="007E4F2E"/>
    <w:rsid w:val="007E59F2"/>
    <w:rsid w:val="007E5E20"/>
    <w:rsid w:val="007E5EED"/>
    <w:rsid w:val="007E6778"/>
    <w:rsid w:val="007E6915"/>
    <w:rsid w:val="007E692F"/>
    <w:rsid w:val="007E7517"/>
    <w:rsid w:val="007F0618"/>
    <w:rsid w:val="007F0732"/>
    <w:rsid w:val="007F1CDC"/>
    <w:rsid w:val="007F24AB"/>
    <w:rsid w:val="007F2ED8"/>
    <w:rsid w:val="007F349E"/>
    <w:rsid w:val="007F5666"/>
    <w:rsid w:val="007F5A96"/>
    <w:rsid w:val="007F72E4"/>
    <w:rsid w:val="007F75EA"/>
    <w:rsid w:val="007F79DF"/>
    <w:rsid w:val="007F7AA3"/>
    <w:rsid w:val="007F7B8A"/>
    <w:rsid w:val="007F7C13"/>
    <w:rsid w:val="008019B8"/>
    <w:rsid w:val="00802CB6"/>
    <w:rsid w:val="00803565"/>
    <w:rsid w:val="00803612"/>
    <w:rsid w:val="0080476C"/>
    <w:rsid w:val="008054F9"/>
    <w:rsid w:val="00806486"/>
    <w:rsid w:val="008068D9"/>
    <w:rsid w:val="00806D41"/>
    <w:rsid w:val="00807F84"/>
    <w:rsid w:val="0081012B"/>
    <w:rsid w:val="00810E74"/>
    <w:rsid w:val="00811280"/>
    <w:rsid w:val="00811B8B"/>
    <w:rsid w:val="00811EA4"/>
    <w:rsid w:val="008124C6"/>
    <w:rsid w:val="0081257B"/>
    <w:rsid w:val="00812721"/>
    <w:rsid w:val="008128CF"/>
    <w:rsid w:val="008147DF"/>
    <w:rsid w:val="00814B59"/>
    <w:rsid w:val="0081556A"/>
    <w:rsid w:val="00815B1B"/>
    <w:rsid w:val="008161A4"/>
    <w:rsid w:val="0081682E"/>
    <w:rsid w:val="00817085"/>
    <w:rsid w:val="008170F5"/>
    <w:rsid w:val="008174DA"/>
    <w:rsid w:val="00817623"/>
    <w:rsid w:val="008178E2"/>
    <w:rsid w:val="0082028F"/>
    <w:rsid w:val="00820D56"/>
    <w:rsid w:val="008222C3"/>
    <w:rsid w:val="008226AF"/>
    <w:rsid w:val="008237CB"/>
    <w:rsid w:val="00823835"/>
    <w:rsid w:val="0082394B"/>
    <w:rsid w:val="008246A0"/>
    <w:rsid w:val="00824F86"/>
    <w:rsid w:val="008251CB"/>
    <w:rsid w:val="00825757"/>
    <w:rsid w:val="008259C5"/>
    <w:rsid w:val="00826AC1"/>
    <w:rsid w:val="0083133A"/>
    <w:rsid w:val="00831ECC"/>
    <w:rsid w:val="00832F4E"/>
    <w:rsid w:val="00833033"/>
    <w:rsid w:val="008330FA"/>
    <w:rsid w:val="00834636"/>
    <w:rsid w:val="008349A8"/>
    <w:rsid w:val="008354A3"/>
    <w:rsid w:val="00836816"/>
    <w:rsid w:val="00841556"/>
    <w:rsid w:val="00843274"/>
    <w:rsid w:val="0084363F"/>
    <w:rsid w:val="00843817"/>
    <w:rsid w:val="0084475E"/>
    <w:rsid w:val="00845D4F"/>
    <w:rsid w:val="00846234"/>
    <w:rsid w:val="0084655B"/>
    <w:rsid w:val="00846BB0"/>
    <w:rsid w:val="00850B14"/>
    <w:rsid w:val="00851383"/>
    <w:rsid w:val="00851563"/>
    <w:rsid w:val="00851688"/>
    <w:rsid w:val="008516FE"/>
    <w:rsid w:val="00851A7C"/>
    <w:rsid w:val="00851DB9"/>
    <w:rsid w:val="00851F82"/>
    <w:rsid w:val="008522C4"/>
    <w:rsid w:val="00852C97"/>
    <w:rsid w:val="00852EDF"/>
    <w:rsid w:val="0085450D"/>
    <w:rsid w:val="00855054"/>
    <w:rsid w:val="008558AA"/>
    <w:rsid w:val="00856EDA"/>
    <w:rsid w:val="0086134D"/>
    <w:rsid w:val="008619CD"/>
    <w:rsid w:val="00861AD4"/>
    <w:rsid w:val="0086225F"/>
    <w:rsid w:val="00862266"/>
    <w:rsid w:val="008626CD"/>
    <w:rsid w:val="00864F67"/>
    <w:rsid w:val="00865C51"/>
    <w:rsid w:val="008662D1"/>
    <w:rsid w:val="008663AF"/>
    <w:rsid w:val="00866CFB"/>
    <w:rsid w:val="00870F0E"/>
    <w:rsid w:val="008711C0"/>
    <w:rsid w:val="008731B3"/>
    <w:rsid w:val="00873511"/>
    <w:rsid w:val="0087431B"/>
    <w:rsid w:val="0087575D"/>
    <w:rsid w:val="008763C5"/>
    <w:rsid w:val="0087789B"/>
    <w:rsid w:val="00877F78"/>
    <w:rsid w:val="008809A9"/>
    <w:rsid w:val="00880B2E"/>
    <w:rsid w:val="008812F0"/>
    <w:rsid w:val="008813E5"/>
    <w:rsid w:val="008815FE"/>
    <w:rsid w:val="00883CD8"/>
    <w:rsid w:val="00883E98"/>
    <w:rsid w:val="00884135"/>
    <w:rsid w:val="008845C4"/>
    <w:rsid w:val="00884B45"/>
    <w:rsid w:val="00885736"/>
    <w:rsid w:val="008873BC"/>
    <w:rsid w:val="00887960"/>
    <w:rsid w:val="00887F79"/>
    <w:rsid w:val="00890300"/>
    <w:rsid w:val="00890DE7"/>
    <w:rsid w:val="00890E6E"/>
    <w:rsid w:val="0089106F"/>
    <w:rsid w:val="008912D4"/>
    <w:rsid w:val="00892365"/>
    <w:rsid w:val="00892ED7"/>
    <w:rsid w:val="008938AC"/>
    <w:rsid w:val="00893EA6"/>
    <w:rsid w:val="00894601"/>
    <w:rsid w:val="00894B1A"/>
    <w:rsid w:val="00894F9D"/>
    <w:rsid w:val="00897757"/>
    <w:rsid w:val="008A08C6"/>
    <w:rsid w:val="008A0A40"/>
    <w:rsid w:val="008A0CDC"/>
    <w:rsid w:val="008A11DD"/>
    <w:rsid w:val="008A1952"/>
    <w:rsid w:val="008A26FA"/>
    <w:rsid w:val="008A288E"/>
    <w:rsid w:val="008A30A6"/>
    <w:rsid w:val="008A3B32"/>
    <w:rsid w:val="008A4ADD"/>
    <w:rsid w:val="008A4BDD"/>
    <w:rsid w:val="008A4D88"/>
    <w:rsid w:val="008A5256"/>
    <w:rsid w:val="008A5B3B"/>
    <w:rsid w:val="008A7033"/>
    <w:rsid w:val="008A7E32"/>
    <w:rsid w:val="008B0E3E"/>
    <w:rsid w:val="008B17EE"/>
    <w:rsid w:val="008B1AAE"/>
    <w:rsid w:val="008B34CE"/>
    <w:rsid w:val="008B34F2"/>
    <w:rsid w:val="008B4D70"/>
    <w:rsid w:val="008B5835"/>
    <w:rsid w:val="008B59BF"/>
    <w:rsid w:val="008B605D"/>
    <w:rsid w:val="008B6D57"/>
    <w:rsid w:val="008B7B9B"/>
    <w:rsid w:val="008C0438"/>
    <w:rsid w:val="008C28C1"/>
    <w:rsid w:val="008C2E4D"/>
    <w:rsid w:val="008C30F4"/>
    <w:rsid w:val="008C5037"/>
    <w:rsid w:val="008C5A8C"/>
    <w:rsid w:val="008C6754"/>
    <w:rsid w:val="008C75EC"/>
    <w:rsid w:val="008C7F85"/>
    <w:rsid w:val="008D1109"/>
    <w:rsid w:val="008D2166"/>
    <w:rsid w:val="008D2C22"/>
    <w:rsid w:val="008D412C"/>
    <w:rsid w:val="008D47D1"/>
    <w:rsid w:val="008D55CE"/>
    <w:rsid w:val="008D57CF"/>
    <w:rsid w:val="008D6C6E"/>
    <w:rsid w:val="008D76B5"/>
    <w:rsid w:val="008E01E4"/>
    <w:rsid w:val="008E0285"/>
    <w:rsid w:val="008E19C1"/>
    <w:rsid w:val="008E2A4D"/>
    <w:rsid w:val="008E2D17"/>
    <w:rsid w:val="008E2EA9"/>
    <w:rsid w:val="008E322E"/>
    <w:rsid w:val="008E39D7"/>
    <w:rsid w:val="008E3DAE"/>
    <w:rsid w:val="008E5A7B"/>
    <w:rsid w:val="008E5B72"/>
    <w:rsid w:val="008E6235"/>
    <w:rsid w:val="008E68BA"/>
    <w:rsid w:val="008E6DEF"/>
    <w:rsid w:val="008E72B4"/>
    <w:rsid w:val="008F01D1"/>
    <w:rsid w:val="008F172B"/>
    <w:rsid w:val="008F2081"/>
    <w:rsid w:val="008F7FF9"/>
    <w:rsid w:val="009000F4"/>
    <w:rsid w:val="00900AEF"/>
    <w:rsid w:val="009016B7"/>
    <w:rsid w:val="0090189C"/>
    <w:rsid w:val="00901C07"/>
    <w:rsid w:val="00902B2B"/>
    <w:rsid w:val="00903192"/>
    <w:rsid w:val="00903F93"/>
    <w:rsid w:val="00904687"/>
    <w:rsid w:val="0090482C"/>
    <w:rsid w:val="009058A8"/>
    <w:rsid w:val="00906658"/>
    <w:rsid w:val="00907A51"/>
    <w:rsid w:val="00907F52"/>
    <w:rsid w:val="009129F3"/>
    <w:rsid w:val="00912A6C"/>
    <w:rsid w:val="00914937"/>
    <w:rsid w:val="00914B9B"/>
    <w:rsid w:val="009171BC"/>
    <w:rsid w:val="00917750"/>
    <w:rsid w:val="0092083F"/>
    <w:rsid w:val="00920ED2"/>
    <w:rsid w:val="00923707"/>
    <w:rsid w:val="0092482D"/>
    <w:rsid w:val="00925212"/>
    <w:rsid w:val="00925318"/>
    <w:rsid w:val="00925373"/>
    <w:rsid w:val="0092582D"/>
    <w:rsid w:val="0093012F"/>
    <w:rsid w:val="009301F6"/>
    <w:rsid w:val="00931412"/>
    <w:rsid w:val="00931694"/>
    <w:rsid w:val="009319E8"/>
    <w:rsid w:val="00931C2F"/>
    <w:rsid w:val="009337A5"/>
    <w:rsid w:val="00934483"/>
    <w:rsid w:val="0093591D"/>
    <w:rsid w:val="00937764"/>
    <w:rsid w:val="00937776"/>
    <w:rsid w:val="009403E2"/>
    <w:rsid w:val="00940D2A"/>
    <w:rsid w:val="00941295"/>
    <w:rsid w:val="00941CE0"/>
    <w:rsid w:val="00943F7A"/>
    <w:rsid w:val="00947A35"/>
    <w:rsid w:val="00950A31"/>
    <w:rsid w:val="00950F61"/>
    <w:rsid w:val="00951F14"/>
    <w:rsid w:val="00952F23"/>
    <w:rsid w:val="009540D2"/>
    <w:rsid w:val="009548A4"/>
    <w:rsid w:val="00954EFD"/>
    <w:rsid w:val="0095509B"/>
    <w:rsid w:val="009574FE"/>
    <w:rsid w:val="0096086C"/>
    <w:rsid w:val="00963054"/>
    <w:rsid w:val="00963AB7"/>
    <w:rsid w:val="00963B96"/>
    <w:rsid w:val="00963BC9"/>
    <w:rsid w:val="0096495C"/>
    <w:rsid w:val="00964E90"/>
    <w:rsid w:val="00965B42"/>
    <w:rsid w:val="00966982"/>
    <w:rsid w:val="00967337"/>
    <w:rsid w:val="00967407"/>
    <w:rsid w:val="00967511"/>
    <w:rsid w:val="0096779F"/>
    <w:rsid w:val="009700AD"/>
    <w:rsid w:val="00970D02"/>
    <w:rsid w:val="00970DC3"/>
    <w:rsid w:val="0097211B"/>
    <w:rsid w:val="00972353"/>
    <w:rsid w:val="00972BB4"/>
    <w:rsid w:val="009761C5"/>
    <w:rsid w:val="0097664E"/>
    <w:rsid w:val="00976B7C"/>
    <w:rsid w:val="00977DD6"/>
    <w:rsid w:val="00980486"/>
    <w:rsid w:val="00980F37"/>
    <w:rsid w:val="00982BE1"/>
    <w:rsid w:val="00983660"/>
    <w:rsid w:val="00983CCF"/>
    <w:rsid w:val="00984F4D"/>
    <w:rsid w:val="00986343"/>
    <w:rsid w:val="00986B3A"/>
    <w:rsid w:val="0098700B"/>
    <w:rsid w:val="00987F76"/>
    <w:rsid w:val="0099000A"/>
    <w:rsid w:val="009902D9"/>
    <w:rsid w:val="0099118D"/>
    <w:rsid w:val="0099127B"/>
    <w:rsid w:val="00991782"/>
    <w:rsid w:val="00992AD4"/>
    <w:rsid w:val="00993624"/>
    <w:rsid w:val="00993633"/>
    <w:rsid w:val="009944A5"/>
    <w:rsid w:val="00994F61"/>
    <w:rsid w:val="0099505E"/>
    <w:rsid w:val="009951C6"/>
    <w:rsid w:val="0099614E"/>
    <w:rsid w:val="00996709"/>
    <w:rsid w:val="009974F2"/>
    <w:rsid w:val="00997EF2"/>
    <w:rsid w:val="009A00CC"/>
    <w:rsid w:val="009A071F"/>
    <w:rsid w:val="009A0D55"/>
    <w:rsid w:val="009A1671"/>
    <w:rsid w:val="009A18B8"/>
    <w:rsid w:val="009A2185"/>
    <w:rsid w:val="009A2962"/>
    <w:rsid w:val="009A30F0"/>
    <w:rsid w:val="009A45B8"/>
    <w:rsid w:val="009A4BCC"/>
    <w:rsid w:val="009A5DC9"/>
    <w:rsid w:val="009A65E8"/>
    <w:rsid w:val="009A6947"/>
    <w:rsid w:val="009A6B73"/>
    <w:rsid w:val="009A72CE"/>
    <w:rsid w:val="009A7644"/>
    <w:rsid w:val="009B014A"/>
    <w:rsid w:val="009B2AEB"/>
    <w:rsid w:val="009B2E12"/>
    <w:rsid w:val="009B499C"/>
    <w:rsid w:val="009B4F86"/>
    <w:rsid w:val="009B6B2F"/>
    <w:rsid w:val="009B7234"/>
    <w:rsid w:val="009B7760"/>
    <w:rsid w:val="009B7898"/>
    <w:rsid w:val="009C0B09"/>
    <w:rsid w:val="009C1BE8"/>
    <w:rsid w:val="009C1E10"/>
    <w:rsid w:val="009C3747"/>
    <w:rsid w:val="009C3DB8"/>
    <w:rsid w:val="009C43FB"/>
    <w:rsid w:val="009C5098"/>
    <w:rsid w:val="009C5960"/>
    <w:rsid w:val="009C656E"/>
    <w:rsid w:val="009C6EEC"/>
    <w:rsid w:val="009C6EF4"/>
    <w:rsid w:val="009C730E"/>
    <w:rsid w:val="009C7B59"/>
    <w:rsid w:val="009D0212"/>
    <w:rsid w:val="009D0D2A"/>
    <w:rsid w:val="009D19D5"/>
    <w:rsid w:val="009D1A2D"/>
    <w:rsid w:val="009D245D"/>
    <w:rsid w:val="009D2C7C"/>
    <w:rsid w:val="009D3409"/>
    <w:rsid w:val="009D586E"/>
    <w:rsid w:val="009D744F"/>
    <w:rsid w:val="009D7B26"/>
    <w:rsid w:val="009E0038"/>
    <w:rsid w:val="009E0810"/>
    <w:rsid w:val="009E085A"/>
    <w:rsid w:val="009E1B18"/>
    <w:rsid w:val="009E1C41"/>
    <w:rsid w:val="009E1F10"/>
    <w:rsid w:val="009E2157"/>
    <w:rsid w:val="009E2627"/>
    <w:rsid w:val="009E2C46"/>
    <w:rsid w:val="009E4F9B"/>
    <w:rsid w:val="009E58E3"/>
    <w:rsid w:val="009E5EA3"/>
    <w:rsid w:val="009E6D66"/>
    <w:rsid w:val="009E7472"/>
    <w:rsid w:val="009E7B91"/>
    <w:rsid w:val="009F0DA6"/>
    <w:rsid w:val="009F18E0"/>
    <w:rsid w:val="009F1B67"/>
    <w:rsid w:val="009F1BCC"/>
    <w:rsid w:val="009F1CA2"/>
    <w:rsid w:val="009F1EA9"/>
    <w:rsid w:val="009F2799"/>
    <w:rsid w:val="009F3595"/>
    <w:rsid w:val="009F3EF0"/>
    <w:rsid w:val="009F4524"/>
    <w:rsid w:val="009F4AF8"/>
    <w:rsid w:val="009F5451"/>
    <w:rsid w:val="009F5D64"/>
    <w:rsid w:val="009F5D6B"/>
    <w:rsid w:val="009F6074"/>
    <w:rsid w:val="009F6279"/>
    <w:rsid w:val="009F675F"/>
    <w:rsid w:val="009F72A5"/>
    <w:rsid w:val="009F72B1"/>
    <w:rsid w:val="00A002BA"/>
    <w:rsid w:val="00A00541"/>
    <w:rsid w:val="00A01367"/>
    <w:rsid w:val="00A01EBD"/>
    <w:rsid w:val="00A02096"/>
    <w:rsid w:val="00A0237C"/>
    <w:rsid w:val="00A02EF3"/>
    <w:rsid w:val="00A037BB"/>
    <w:rsid w:val="00A03879"/>
    <w:rsid w:val="00A03BF9"/>
    <w:rsid w:val="00A0556E"/>
    <w:rsid w:val="00A058AC"/>
    <w:rsid w:val="00A06748"/>
    <w:rsid w:val="00A07CC4"/>
    <w:rsid w:val="00A07EFA"/>
    <w:rsid w:val="00A07FFB"/>
    <w:rsid w:val="00A103A7"/>
    <w:rsid w:val="00A12301"/>
    <w:rsid w:val="00A13BCF"/>
    <w:rsid w:val="00A13D67"/>
    <w:rsid w:val="00A142D6"/>
    <w:rsid w:val="00A150B4"/>
    <w:rsid w:val="00A178DB"/>
    <w:rsid w:val="00A1796C"/>
    <w:rsid w:val="00A20093"/>
    <w:rsid w:val="00A20DAD"/>
    <w:rsid w:val="00A22102"/>
    <w:rsid w:val="00A22743"/>
    <w:rsid w:val="00A22BAD"/>
    <w:rsid w:val="00A24457"/>
    <w:rsid w:val="00A24A27"/>
    <w:rsid w:val="00A24F32"/>
    <w:rsid w:val="00A25571"/>
    <w:rsid w:val="00A27105"/>
    <w:rsid w:val="00A300D2"/>
    <w:rsid w:val="00A30296"/>
    <w:rsid w:val="00A31C98"/>
    <w:rsid w:val="00A32195"/>
    <w:rsid w:val="00A329B9"/>
    <w:rsid w:val="00A3398E"/>
    <w:rsid w:val="00A349D9"/>
    <w:rsid w:val="00A35714"/>
    <w:rsid w:val="00A364EB"/>
    <w:rsid w:val="00A3658A"/>
    <w:rsid w:val="00A36ECA"/>
    <w:rsid w:val="00A37285"/>
    <w:rsid w:val="00A37BAA"/>
    <w:rsid w:val="00A37F01"/>
    <w:rsid w:val="00A4060E"/>
    <w:rsid w:val="00A40B3C"/>
    <w:rsid w:val="00A410B0"/>
    <w:rsid w:val="00A41750"/>
    <w:rsid w:val="00A42333"/>
    <w:rsid w:val="00A43EE1"/>
    <w:rsid w:val="00A44760"/>
    <w:rsid w:val="00A44AAE"/>
    <w:rsid w:val="00A46A45"/>
    <w:rsid w:val="00A47302"/>
    <w:rsid w:val="00A47728"/>
    <w:rsid w:val="00A505A4"/>
    <w:rsid w:val="00A515D9"/>
    <w:rsid w:val="00A51A89"/>
    <w:rsid w:val="00A5245A"/>
    <w:rsid w:val="00A52B8A"/>
    <w:rsid w:val="00A52BE0"/>
    <w:rsid w:val="00A531D2"/>
    <w:rsid w:val="00A53288"/>
    <w:rsid w:val="00A534E7"/>
    <w:rsid w:val="00A539FD"/>
    <w:rsid w:val="00A54A60"/>
    <w:rsid w:val="00A5523D"/>
    <w:rsid w:val="00A556C6"/>
    <w:rsid w:val="00A55F0C"/>
    <w:rsid w:val="00A57436"/>
    <w:rsid w:val="00A57961"/>
    <w:rsid w:val="00A579F0"/>
    <w:rsid w:val="00A61F42"/>
    <w:rsid w:val="00A6214B"/>
    <w:rsid w:val="00A621E5"/>
    <w:rsid w:val="00A6382E"/>
    <w:rsid w:val="00A65125"/>
    <w:rsid w:val="00A65680"/>
    <w:rsid w:val="00A65E23"/>
    <w:rsid w:val="00A665BE"/>
    <w:rsid w:val="00A6688D"/>
    <w:rsid w:val="00A67072"/>
    <w:rsid w:val="00A673A0"/>
    <w:rsid w:val="00A6744F"/>
    <w:rsid w:val="00A7168E"/>
    <w:rsid w:val="00A73D37"/>
    <w:rsid w:val="00A73FA6"/>
    <w:rsid w:val="00A7532F"/>
    <w:rsid w:val="00A75ACB"/>
    <w:rsid w:val="00A76E5D"/>
    <w:rsid w:val="00A81AF3"/>
    <w:rsid w:val="00A82F82"/>
    <w:rsid w:val="00A83607"/>
    <w:rsid w:val="00A83B48"/>
    <w:rsid w:val="00A844F5"/>
    <w:rsid w:val="00A863C6"/>
    <w:rsid w:val="00A864EE"/>
    <w:rsid w:val="00A867EA"/>
    <w:rsid w:val="00A86AFE"/>
    <w:rsid w:val="00A86CB6"/>
    <w:rsid w:val="00A873D4"/>
    <w:rsid w:val="00A87702"/>
    <w:rsid w:val="00A917A3"/>
    <w:rsid w:val="00A91900"/>
    <w:rsid w:val="00A91B88"/>
    <w:rsid w:val="00A9229B"/>
    <w:rsid w:val="00A9268B"/>
    <w:rsid w:val="00A926F1"/>
    <w:rsid w:val="00A92AB8"/>
    <w:rsid w:val="00A93FAC"/>
    <w:rsid w:val="00A965B7"/>
    <w:rsid w:val="00A973F5"/>
    <w:rsid w:val="00A9793A"/>
    <w:rsid w:val="00A97E4A"/>
    <w:rsid w:val="00AA0054"/>
    <w:rsid w:val="00AA0A17"/>
    <w:rsid w:val="00AA152A"/>
    <w:rsid w:val="00AA16B2"/>
    <w:rsid w:val="00AA1C68"/>
    <w:rsid w:val="00AA1F9E"/>
    <w:rsid w:val="00AA2952"/>
    <w:rsid w:val="00AA31C3"/>
    <w:rsid w:val="00AA35BF"/>
    <w:rsid w:val="00AA3B07"/>
    <w:rsid w:val="00AA3B96"/>
    <w:rsid w:val="00AA4899"/>
    <w:rsid w:val="00AA4960"/>
    <w:rsid w:val="00AA5866"/>
    <w:rsid w:val="00AA5CA6"/>
    <w:rsid w:val="00AA5CD8"/>
    <w:rsid w:val="00AA66AA"/>
    <w:rsid w:val="00AA695C"/>
    <w:rsid w:val="00AA76F9"/>
    <w:rsid w:val="00AB1987"/>
    <w:rsid w:val="00AB2962"/>
    <w:rsid w:val="00AB2CB7"/>
    <w:rsid w:val="00AB3B4E"/>
    <w:rsid w:val="00AB3DED"/>
    <w:rsid w:val="00AB3ED4"/>
    <w:rsid w:val="00AB4249"/>
    <w:rsid w:val="00AB446B"/>
    <w:rsid w:val="00AB4692"/>
    <w:rsid w:val="00AB4B79"/>
    <w:rsid w:val="00AB4E49"/>
    <w:rsid w:val="00AC0347"/>
    <w:rsid w:val="00AC0FE4"/>
    <w:rsid w:val="00AC248F"/>
    <w:rsid w:val="00AC263C"/>
    <w:rsid w:val="00AC2F29"/>
    <w:rsid w:val="00AC33AE"/>
    <w:rsid w:val="00AC36F3"/>
    <w:rsid w:val="00AC3B01"/>
    <w:rsid w:val="00AC3F87"/>
    <w:rsid w:val="00AC40C5"/>
    <w:rsid w:val="00AC4746"/>
    <w:rsid w:val="00AC4A8B"/>
    <w:rsid w:val="00AC4C36"/>
    <w:rsid w:val="00AC7168"/>
    <w:rsid w:val="00AC7BEF"/>
    <w:rsid w:val="00AC7F0E"/>
    <w:rsid w:val="00AD0444"/>
    <w:rsid w:val="00AD054E"/>
    <w:rsid w:val="00AD0914"/>
    <w:rsid w:val="00AD0E98"/>
    <w:rsid w:val="00AD0EFD"/>
    <w:rsid w:val="00AD1A67"/>
    <w:rsid w:val="00AD1C1B"/>
    <w:rsid w:val="00AD1EE1"/>
    <w:rsid w:val="00AD282C"/>
    <w:rsid w:val="00AD30D6"/>
    <w:rsid w:val="00AD3733"/>
    <w:rsid w:val="00AD442D"/>
    <w:rsid w:val="00AD482A"/>
    <w:rsid w:val="00AD48F7"/>
    <w:rsid w:val="00AD4A4D"/>
    <w:rsid w:val="00AD5A75"/>
    <w:rsid w:val="00AD6D29"/>
    <w:rsid w:val="00AD7A12"/>
    <w:rsid w:val="00AD7D83"/>
    <w:rsid w:val="00AE1794"/>
    <w:rsid w:val="00AE38D9"/>
    <w:rsid w:val="00AE5AB6"/>
    <w:rsid w:val="00AE6172"/>
    <w:rsid w:val="00AE631E"/>
    <w:rsid w:val="00AE75F4"/>
    <w:rsid w:val="00AE79ED"/>
    <w:rsid w:val="00AF11A6"/>
    <w:rsid w:val="00AF18DD"/>
    <w:rsid w:val="00AF2E9B"/>
    <w:rsid w:val="00AF426D"/>
    <w:rsid w:val="00AF45F1"/>
    <w:rsid w:val="00AF63C5"/>
    <w:rsid w:val="00AF6ED2"/>
    <w:rsid w:val="00AF73AE"/>
    <w:rsid w:val="00AF787C"/>
    <w:rsid w:val="00AF79D0"/>
    <w:rsid w:val="00B0131B"/>
    <w:rsid w:val="00B019CA"/>
    <w:rsid w:val="00B02593"/>
    <w:rsid w:val="00B02760"/>
    <w:rsid w:val="00B0287F"/>
    <w:rsid w:val="00B039AF"/>
    <w:rsid w:val="00B03B3C"/>
    <w:rsid w:val="00B03E5E"/>
    <w:rsid w:val="00B03F48"/>
    <w:rsid w:val="00B040E5"/>
    <w:rsid w:val="00B04A7C"/>
    <w:rsid w:val="00B0531F"/>
    <w:rsid w:val="00B0626D"/>
    <w:rsid w:val="00B062AB"/>
    <w:rsid w:val="00B06C9A"/>
    <w:rsid w:val="00B07000"/>
    <w:rsid w:val="00B10149"/>
    <w:rsid w:val="00B101EC"/>
    <w:rsid w:val="00B10FF9"/>
    <w:rsid w:val="00B121F3"/>
    <w:rsid w:val="00B122B9"/>
    <w:rsid w:val="00B12767"/>
    <w:rsid w:val="00B1346D"/>
    <w:rsid w:val="00B13EB0"/>
    <w:rsid w:val="00B165E7"/>
    <w:rsid w:val="00B17169"/>
    <w:rsid w:val="00B17F02"/>
    <w:rsid w:val="00B2047C"/>
    <w:rsid w:val="00B20E49"/>
    <w:rsid w:val="00B217D1"/>
    <w:rsid w:val="00B21950"/>
    <w:rsid w:val="00B22966"/>
    <w:rsid w:val="00B22BAC"/>
    <w:rsid w:val="00B230A4"/>
    <w:rsid w:val="00B23366"/>
    <w:rsid w:val="00B233A4"/>
    <w:rsid w:val="00B2344D"/>
    <w:rsid w:val="00B23A0F"/>
    <w:rsid w:val="00B23E35"/>
    <w:rsid w:val="00B25538"/>
    <w:rsid w:val="00B26692"/>
    <w:rsid w:val="00B270D4"/>
    <w:rsid w:val="00B27534"/>
    <w:rsid w:val="00B3026B"/>
    <w:rsid w:val="00B3254B"/>
    <w:rsid w:val="00B32780"/>
    <w:rsid w:val="00B32B98"/>
    <w:rsid w:val="00B32C83"/>
    <w:rsid w:val="00B34B04"/>
    <w:rsid w:val="00B34FC2"/>
    <w:rsid w:val="00B3531A"/>
    <w:rsid w:val="00B36A6B"/>
    <w:rsid w:val="00B37A3E"/>
    <w:rsid w:val="00B40687"/>
    <w:rsid w:val="00B40C7B"/>
    <w:rsid w:val="00B40D7A"/>
    <w:rsid w:val="00B41076"/>
    <w:rsid w:val="00B41CE8"/>
    <w:rsid w:val="00B4225D"/>
    <w:rsid w:val="00B434B0"/>
    <w:rsid w:val="00B45D89"/>
    <w:rsid w:val="00B46A42"/>
    <w:rsid w:val="00B4756F"/>
    <w:rsid w:val="00B476CD"/>
    <w:rsid w:val="00B51271"/>
    <w:rsid w:val="00B51FE4"/>
    <w:rsid w:val="00B52D8B"/>
    <w:rsid w:val="00B52DAF"/>
    <w:rsid w:val="00B53096"/>
    <w:rsid w:val="00B546C4"/>
    <w:rsid w:val="00B54B14"/>
    <w:rsid w:val="00B553C7"/>
    <w:rsid w:val="00B55F9B"/>
    <w:rsid w:val="00B56EBF"/>
    <w:rsid w:val="00B574A4"/>
    <w:rsid w:val="00B574D9"/>
    <w:rsid w:val="00B5759E"/>
    <w:rsid w:val="00B602CD"/>
    <w:rsid w:val="00B60EC4"/>
    <w:rsid w:val="00B613ED"/>
    <w:rsid w:val="00B617D6"/>
    <w:rsid w:val="00B624CD"/>
    <w:rsid w:val="00B63E17"/>
    <w:rsid w:val="00B6476C"/>
    <w:rsid w:val="00B6487A"/>
    <w:rsid w:val="00B65373"/>
    <w:rsid w:val="00B6649D"/>
    <w:rsid w:val="00B66DA1"/>
    <w:rsid w:val="00B66F50"/>
    <w:rsid w:val="00B67332"/>
    <w:rsid w:val="00B6735C"/>
    <w:rsid w:val="00B67A53"/>
    <w:rsid w:val="00B70560"/>
    <w:rsid w:val="00B71517"/>
    <w:rsid w:val="00B71E48"/>
    <w:rsid w:val="00B72ACC"/>
    <w:rsid w:val="00B7353D"/>
    <w:rsid w:val="00B736C2"/>
    <w:rsid w:val="00B743B3"/>
    <w:rsid w:val="00B74E3E"/>
    <w:rsid w:val="00B755F3"/>
    <w:rsid w:val="00B75A84"/>
    <w:rsid w:val="00B7679B"/>
    <w:rsid w:val="00B77238"/>
    <w:rsid w:val="00B80D4F"/>
    <w:rsid w:val="00B80DC0"/>
    <w:rsid w:val="00B815BA"/>
    <w:rsid w:val="00B81CB5"/>
    <w:rsid w:val="00B81DEF"/>
    <w:rsid w:val="00B82F1B"/>
    <w:rsid w:val="00B831FE"/>
    <w:rsid w:val="00B835BA"/>
    <w:rsid w:val="00B83916"/>
    <w:rsid w:val="00B83A9D"/>
    <w:rsid w:val="00B83DFF"/>
    <w:rsid w:val="00B8453B"/>
    <w:rsid w:val="00B8503A"/>
    <w:rsid w:val="00B874DC"/>
    <w:rsid w:val="00B90BA8"/>
    <w:rsid w:val="00B90C54"/>
    <w:rsid w:val="00B90E9B"/>
    <w:rsid w:val="00B91017"/>
    <w:rsid w:val="00B919A9"/>
    <w:rsid w:val="00B93A1D"/>
    <w:rsid w:val="00B94903"/>
    <w:rsid w:val="00B94FB4"/>
    <w:rsid w:val="00B9558A"/>
    <w:rsid w:val="00B957CF"/>
    <w:rsid w:val="00B95E78"/>
    <w:rsid w:val="00B9624E"/>
    <w:rsid w:val="00B96C7D"/>
    <w:rsid w:val="00BA02A0"/>
    <w:rsid w:val="00BA072E"/>
    <w:rsid w:val="00BA1BDD"/>
    <w:rsid w:val="00BA1F3F"/>
    <w:rsid w:val="00BA33D5"/>
    <w:rsid w:val="00BA45A3"/>
    <w:rsid w:val="00BA528E"/>
    <w:rsid w:val="00BA6161"/>
    <w:rsid w:val="00BA662C"/>
    <w:rsid w:val="00BA67CE"/>
    <w:rsid w:val="00BA68D3"/>
    <w:rsid w:val="00BA6A02"/>
    <w:rsid w:val="00BA7494"/>
    <w:rsid w:val="00BA777D"/>
    <w:rsid w:val="00BB0D26"/>
    <w:rsid w:val="00BB1121"/>
    <w:rsid w:val="00BB13B1"/>
    <w:rsid w:val="00BB18B3"/>
    <w:rsid w:val="00BB1B45"/>
    <w:rsid w:val="00BB3A14"/>
    <w:rsid w:val="00BB7A7C"/>
    <w:rsid w:val="00BC017E"/>
    <w:rsid w:val="00BC0404"/>
    <w:rsid w:val="00BC06D7"/>
    <w:rsid w:val="00BC0B94"/>
    <w:rsid w:val="00BC128B"/>
    <w:rsid w:val="00BC144F"/>
    <w:rsid w:val="00BC17A5"/>
    <w:rsid w:val="00BC19DC"/>
    <w:rsid w:val="00BC365E"/>
    <w:rsid w:val="00BC4A82"/>
    <w:rsid w:val="00BC50B6"/>
    <w:rsid w:val="00BC5C02"/>
    <w:rsid w:val="00BC6166"/>
    <w:rsid w:val="00BC6CB5"/>
    <w:rsid w:val="00BC7C8F"/>
    <w:rsid w:val="00BD0135"/>
    <w:rsid w:val="00BD02FF"/>
    <w:rsid w:val="00BD0B27"/>
    <w:rsid w:val="00BD24D3"/>
    <w:rsid w:val="00BD262B"/>
    <w:rsid w:val="00BD38BD"/>
    <w:rsid w:val="00BD464F"/>
    <w:rsid w:val="00BD4706"/>
    <w:rsid w:val="00BD506E"/>
    <w:rsid w:val="00BD5639"/>
    <w:rsid w:val="00BD601C"/>
    <w:rsid w:val="00BE039E"/>
    <w:rsid w:val="00BE0403"/>
    <w:rsid w:val="00BE05AF"/>
    <w:rsid w:val="00BE0FFC"/>
    <w:rsid w:val="00BE14DB"/>
    <w:rsid w:val="00BE174A"/>
    <w:rsid w:val="00BE194F"/>
    <w:rsid w:val="00BE1DA9"/>
    <w:rsid w:val="00BE2791"/>
    <w:rsid w:val="00BE3B30"/>
    <w:rsid w:val="00BE5A13"/>
    <w:rsid w:val="00BE5D6A"/>
    <w:rsid w:val="00BE6A13"/>
    <w:rsid w:val="00BE7D68"/>
    <w:rsid w:val="00BF17B9"/>
    <w:rsid w:val="00BF1B54"/>
    <w:rsid w:val="00BF1C93"/>
    <w:rsid w:val="00BF2CEA"/>
    <w:rsid w:val="00BF6169"/>
    <w:rsid w:val="00BF638A"/>
    <w:rsid w:val="00BF64F4"/>
    <w:rsid w:val="00BF6671"/>
    <w:rsid w:val="00BF6D0B"/>
    <w:rsid w:val="00BF73B0"/>
    <w:rsid w:val="00BF771F"/>
    <w:rsid w:val="00C010B6"/>
    <w:rsid w:val="00C01CD5"/>
    <w:rsid w:val="00C01CF9"/>
    <w:rsid w:val="00C02FC3"/>
    <w:rsid w:val="00C0348B"/>
    <w:rsid w:val="00C03804"/>
    <w:rsid w:val="00C03A93"/>
    <w:rsid w:val="00C040C6"/>
    <w:rsid w:val="00C041F4"/>
    <w:rsid w:val="00C060BC"/>
    <w:rsid w:val="00C066BC"/>
    <w:rsid w:val="00C06C26"/>
    <w:rsid w:val="00C06F68"/>
    <w:rsid w:val="00C07B3D"/>
    <w:rsid w:val="00C07C21"/>
    <w:rsid w:val="00C07E78"/>
    <w:rsid w:val="00C10AED"/>
    <w:rsid w:val="00C10F80"/>
    <w:rsid w:val="00C12054"/>
    <w:rsid w:val="00C12837"/>
    <w:rsid w:val="00C12BDE"/>
    <w:rsid w:val="00C1433B"/>
    <w:rsid w:val="00C1471C"/>
    <w:rsid w:val="00C1481F"/>
    <w:rsid w:val="00C14F84"/>
    <w:rsid w:val="00C1569C"/>
    <w:rsid w:val="00C15846"/>
    <w:rsid w:val="00C15B9A"/>
    <w:rsid w:val="00C165A1"/>
    <w:rsid w:val="00C1668F"/>
    <w:rsid w:val="00C1742D"/>
    <w:rsid w:val="00C177C2"/>
    <w:rsid w:val="00C17ACC"/>
    <w:rsid w:val="00C17BB8"/>
    <w:rsid w:val="00C20B50"/>
    <w:rsid w:val="00C20C11"/>
    <w:rsid w:val="00C20F4E"/>
    <w:rsid w:val="00C22A38"/>
    <w:rsid w:val="00C23C0F"/>
    <w:rsid w:val="00C23CF1"/>
    <w:rsid w:val="00C243D2"/>
    <w:rsid w:val="00C24D2E"/>
    <w:rsid w:val="00C2595D"/>
    <w:rsid w:val="00C25FEA"/>
    <w:rsid w:val="00C264E9"/>
    <w:rsid w:val="00C266F5"/>
    <w:rsid w:val="00C26748"/>
    <w:rsid w:val="00C26A17"/>
    <w:rsid w:val="00C2740B"/>
    <w:rsid w:val="00C30D55"/>
    <w:rsid w:val="00C315D5"/>
    <w:rsid w:val="00C3208E"/>
    <w:rsid w:val="00C32D87"/>
    <w:rsid w:val="00C330D6"/>
    <w:rsid w:val="00C368A0"/>
    <w:rsid w:val="00C36E05"/>
    <w:rsid w:val="00C36EDB"/>
    <w:rsid w:val="00C40614"/>
    <w:rsid w:val="00C415DF"/>
    <w:rsid w:val="00C41742"/>
    <w:rsid w:val="00C41B58"/>
    <w:rsid w:val="00C41D45"/>
    <w:rsid w:val="00C445BE"/>
    <w:rsid w:val="00C45D48"/>
    <w:rsid w:val="00C460DE"/>
    <w:rsid w:val="00C46510"/>
    <w:rsid w:val="00C46A0F"/>
    <w:rsid w:val="00C47929"/>
    <w:rsid w:val="00C47C0B"/>
    <w:rsid w:val="00C50344"/>
    <w:rsid w:val="00C50BFE"/>
    <w:rsid w:val="00C5111C"/>
    <w:rsid w:val="00C51F6D"/>
    <w:rsid w:val="00C5212C"/>
    <w:rsid w:val="00C5274C"/>
    <w:rsid w:val="00C5363D"/>
    <w:rsid w:val="00C54293"/>
    <w:rsid w:val="00C56232"/>
    <w:rsid w:val="00C57360"/>
    <w:rsid w:val="00C5777B"/>
    <w:rsid w:val="00C57AA7"/>
    <w:rsid w:val="00C57E7D"/>
    <w:rsid w:val="00C602AF"/>
    <w:rsid w:val="00C60A9C"/>
    <w:rsid w:val="00C6287D"/>
    <w:rsid w:val="00C62AF1"/>
    <w:rsid w:val="00C63397"/>
    <w:rsid w:val="00C633F9"/>
    <w:rsid w:val="00C63531"/>
    <w:rsid w:val="00C63EC6"/>
    <w:rsid w:val="00C646B9"/>
    <w:rsid w:val="00C6619C"/>
    <w:rsid w:val="00C67061"/>
    <w:rsid w:val="00C672C6"/>
    <w:rsid w:val="00C716F5"/>
    <w:rsid w:val="00C71844"/>
    <w:rsid w:val="00C71E2F"/>
    <w:rsid w:val="00C72048"/>
    <w:rsid w:val="00C72410"/>
    <w:rsid w:val="00C72E0B"/>
    <w:rsid w:val="00C7376F"/>
    <w:rsid w:val="00C73EF5"/>
    <w:rsid w:val="00C74571"/>
    <w:rsid w:val="00C75580"/>
    <w:rsid w:val="00C75C41"/>
    <w:rsid w:val="00C77E6F"/>
    <w:rsid w:val="00C80C62"/>
    <w:rsid w:val="00C82248"/>
    <w:rsid w:val="00C82BCB"/>
    <w:rsid w:val="00C82FA7"/>
    <w:rsid w:val="00C82FB3"/>
    <w:rsid w:val="00C84608"/>
    <w:rsid w:val="00C84622"/>
    <w:rsid w:val="00C84841"/>
    <w:rsid w:val="00C84F4E"/>
    <w:rsid w:val="00C85E9D"/>
    <w:rsid w:val="00C860BF"/>
    <w:rsid w:val="00C872A1"/>
    <w:rsid w:val="00C87587"/>
    <w:rsid w:val="00C9043E"/>
    <w:rsid w:val="00C908AB"/>
    <w:rsid w:val="00C90F69"/>
    <w:rsid w:val="00C919E6"/>
    <w:rsid w:val="00C91D8E"/>
    <w:rsid w:val="00C92BC4"/>
    <w:rsid w:val="00C95961"/>
    <w:rsid w:val="00C961E0"/>
    <w:rsid w:val="00C96315"/>
    <w:rsid w:val="00C96EF5"/>
    <w:rsid w:val="00C96F4B"/>
    <w:rsid w:val="00CA01B7"/>
    <w:rsid w:val="00CA08AE"/>
    <w:rsid w:val="00CA08E7"/>
    <w:rsid w:val="00CA15C5"/>
    <w:rsid w:val="00CA17E2"/>
    <w:rsid w:val="00CA2227"/>
    <w:rsid w:val="00CA29F8"/>
    <w:rsid w:val="00CA332F"/>
    <w:rsid w:val="00CA35B7"/>
    <w:rsid w:val="00CA4340"/>
    <w:rsid w:val="00CA4C72"/>
    <w:rsid w:val="00CA4D78"/>
    <w:rsid w:val="00CA563B"/>
    <w:rsid w:val="00CA5672"/>
    <w:rsid w:val="00CA5B34"/>
    <w:rsid w:val="00CA5B38"/>
    <w:rsid w:val="00CA64E4"/>
    <w:rsid w:val="00CB00A4"/>
    <w:rsid w:val="00CB043F"/>
    <w:rsid w:val="00CB12B5"/>
    <w:rsid w:val="00CB32ED"/>
    <w:rsid w:val="00CB3561"/>
    <w:rsid w:val="00CB472C"/>
    <w:rsid w:val="00CB6DE0"/>
    <w:rsid w:val="00CB76A4"/>
    <w:rsid w:val="00CB76F8"/>
    <w:rsid w:val="00CC0FB5"/>
    <w:rsid w:val="00CC1D5A"/>
    <w:rsid w:val="00CC4667"/>
    <w:rsid w:val="00CC5335"/>
    <w:rsid w:val="00CC59DE"/>
    <w:rsid w:val="00CC5CA6"/>
    <w:rsid w:val="00CC61A8"/>
    <w:rsid w:val="00CC6DEB"/>
    <w:rsid w:val="00CC7052"/>
    <w:rsid w:val="00CC7F17"/>
    <w:rsid w:val="00CD035C"/>
    <w:rsid w:val="00CD1F3E"/>
    <w:rsid w:val="00CD29E3"/>
    <w:rsid w:val="00CD3427"/>
    <w:rsid w:val="00CD3928"/>
    <w:rsid w:val="00CD510E"/>
    <w:rsid w:val="00CD54D2"/>
    <w:rsid w:val="00CD5637"/>
    <w:rsid w:val="00CD7055"/>
    <w:rsid w:val="00CD71F8"/>
    <w:rsid w:val="00CD749C"/>
    <w:rsid w:val="00CE1A73"/>
    <w:rsid w:val="00CE31C9"/>
    <w:rsid w:val="00CE4471"/>
    <w:rsid w:val="00CE4D13"/>
    <w:rsid w:val="00CE5DF7"/>
    <w:rsid w:val="00CE7CCC"/>
    <w:rsid w:val="00CF0968"/>
    <w:rsid w:val="00CF0A83"/>
    <w:rsid w:val="00CF12BE"/>
    <w:rsid w:val="00CF1D76"/>
    <w:rsid w:val="00CF2355"/>
    <w:rsid w:val="00CF2466"/>
    <w:rsid w:val="00CF29BC"/>
    <w:rsid w:val="00CF2BE3"/>
    <w:rsid w:val="00CF2CF1"/>
    <w:rsid w:val="00CF358C"/>
    <w:rsid w:val="00CF44FA"/>
    <w:rsid w:val="00CF4B98"/>
    <w:rsid w:val="00CF60E2"/>
    <w:rsid w:val="00CF6168"/>
    <w:rsid w:val="00CF63AF"/>
    <w:rsid w:val="00CF6A74"/>
    <w:rsid w:val="00D00B2D"/>
    <w:rsid w:val="00D0104C"/>
    <w:rsid w:val="00D0187C"/>
    <w:rsid w:val="00D01903"/>
    <w:rsid w:val="00D01AAD"/>
    <w:rsid w:val="00D01CEC"/>
    <w:rsid w:val="00D01D3B"/>
    <w:rsid w:val="00D02D23"/>
    <w:rsid w:val="00D02E2F"/>
    <w:rsid w:val="00D03557"/>
    <w:rsid w:val="00D03F01"/>
    <w:rsid w:val="00D04944"/>
    <w:rsid w:val="00D056A8"/>
    <w:rsid w:val="00D063A8"/>
    <w:rsid w:val="00D064FF"/>
    <w:rsid w:val="00D069B3"/>
    <w:rsid w:val="00D06EFA"/>
    <w:rsid w:val="00D0720B"/>
    <w:rsid w:val="00D07622"/>
    <w:rsid w:val="00D07E88"/>
    <w:rsid w:val="00D100E0"/>
    <w:rsid w:val="00D10384"/>
    <w:rsid w:val="00D11BC7"/>
    <w:rsid w:val="00D12595"/>
    <w:rsid w:val="00D12A88"/>
    <w:rsid w:val="00D13439"/>
    <w:rsid w:val="00D139D9"/>
    <w:rsid w:val="00D1449A"/>
    <w:rsid w:val="00D14B03"/>
    <w:rsid w:val="00D150F0"/>
    <w:rsid w:val="00D157DD"/>
    <w:rsid w:val="00D173F3"/>
    <w:rsid w:val="00D20352"/>
    <w:rsid w:val="00D2174E"/>
    <w:rsid w:val="00D21A3C"/>
    <w:rsid w:val="00D22B29"/>
    <w:rsid w:val="00D23189"/>
    <w:rsid w:val="00D24FFE"/>
    <w:rsid w:val="00D256C4"/>
    <w:rsid w:val="00D258AF"/>
    <w:rsid w:val="00D26DAA"/>
    <w:rsid w:val="00D26F70"/>
    <w:rsid w:val="00D27659"/>
    <w:rsid w:val="00D277C9"/>
    <w:rsid w:val="00D27F59"/>
    <w:rsid w:val="00D30854"/>
    <w:rsid w:val="00D31358"/>
    <w:rsid w:val="00D313D4"/>
    <w:rsid w:val="00D32127"/>
    <w:rsid w:val="00D3246F"/>
    <w:rsid w:val="00D3261A"/>
    <w:rsid w:val="00D32D89"/>
    <w:rsid w:val="00D34627"/>
    <w:rsid w:val="00D34E8C"/>
    <w:rsid w:val="00D3574A"/>
    <w:rsid w:val="00D36AE0"/>
    <w:rsid w:val="00D36E92"/>
    <w:rsid w:val="00D372D9"/>
    <w:rsid w:val="00D37BCD"/>
    <w:rsid w:val="00D40CEF"/>
    <w:rsid w:val="00D41398"/>
    <w:rsid w:val="00D416D7"/>
    <w:rsid w:val="00D43185"/>
    <w:rsid w:val="00D44FDB"/>
    <w:rsid w:val="00D46064"/>
    <w:rsid w:val="00D4640B"/>
    <w:rsid w:val="00D46B31"/>
    <w:rsid w:val="00D503EC"/>
    <w:rsid w:val="00D507E6"/>
    <w:rsid w:val="00D508BC"/>
    <w:rsid w:val="00D52264"/>
    <w:rsid w:val="00D52B1A"/>
    <w:rsid w:val="00D5309C"/>
    <w:rsid w:val="00D53621"/>
    <w:rsid w:val="00D5408E"/>
    <w:rsid w:val="00D546F0"/>
    <w:rsid w:val="00D54DA0"/>
    <w:rsid w:val="00D5597A"/>
    <w:rsid w:val="00D55A0F"/>
    <w:rsid w:val="00D561E9"/>
    <w:rsid w:val="00D56881"/>
    <w:rsid w:val="00D56A0D"/>
    <w:rsid w:val="00D56ABF"/>
    <w:rsid w:val="00D56CC2"/>
    <w:rsid w:val="00D570F3"/>
    <w:rsid w:val="00D57460"/>
    <w:rsid w:val="00D576E4"/>
    <w:rsid w:val="00D60062"/>
    <w:rsid w:val="00D60ACF"/>
    <w:rsid w:val="00D61762"/>
    <w:rsid w:val="00D63365"/>
    <w:rsid w:val="00D63AF2"/>
    <w:rsid w:val="00D64A1A"/>
    <w:rsid w:val="00D65514"/>
    <w:rsid w:val="00D65689"/>
    <w:rsid w:val="00D661A8"/>
    <w:rsid w:val="00D66D85"/>
    <w:rsid w:val="00D676D4"/>
    <w:rsid w:val="00D67D46"/>
    <w:rsid w:val="00D705F1"/>
    <w:rsid w:val="00D70F4A"/>
    <w:rsid w:val="00D711C3"/>
    <w:rsid w:val="00D725F3"/>
    <w:rsid w:val="00D72C75"/>
    <w:rsid w:val="00D72DB1"/>
    <w:rsid w:val="00D7434C"/>
    <w:rsid w:val="00D747A4"/>
    <w:rsid w:val="00D7615E"/>
    <w:rsid w:val="00D7636A"/>
    <w:rsid w:val="00D7687D"/>
    <w:rsid w:val="00D76A65"/>
    <w:rsid w:val="00D80308"/>
    <w:rsid w:val="00D825B6"/>
    <w:rsid w:val="00D831FC"/>
    <w:rsid w:val="00D83C2C"/>
    <w:rsid w:val="00D84170"/>
    <w:rsid w:val="00D844BA"/>
    <w:rsid w:val="00D84AC2"/>
    <w:rsid w:val="00D84ACF"/>
    <w:rsid w:val="00D8581C"/>
    <w:rsid w:val="00D8584C"/>
    <w:rsid w:val="00D85B3A"/>
    <w:rsid w:val="00D85F60"/>
    <w:rsid w:val="00D8616D"/>
    <w:rsid w:val="00D877D5"/>
    <w:rsid w:val="00D87A93"/>
    <w:rsid w:val="00D87D69"/>
    <w:rsid w:val="00D87F8D"/>
    <w:rsid w:val="00D9006B"/>
    <w:rsid w:val="00D90198"/>
    <w:rsid w:val="00D916B4"/>
    <w:rsid w:val="00D919AA"/>
    <w:rsid w:val="00D91CEE"/>
    <w:rsid w:val="00D924C0"/>
    <w:rsid w:val="00D92803"/>
    <w:rsid w:val="00D9283F"/>
    <w:rsid w:val="00D93007"/>
    <w:rsid w:val="00D9376B"/>
    <w:rsid w:val="00D93A5B"/>
    <w:rsid w:val="00D94261"/>
    <w:rsid w:val="00D94299"/>
    <w:rsid w:val="00D94588"/>
    <w:rsid w:val="00DA196D"/>
    <w:rsid w:val="00DA23CF"/>
    <w:rsid w:val="00DA2833"/>
    <w:rsid w:val="00DA37A8"/>
    <w:rsid w:val="00DA3CE9"/>
    <w:rsid w:val="00DA4199"/>
    <w:rsid w:val="00DA4C4A"/>
    <w:rsid w:val="00DA58B2"/>
    <w:rsid w:val="00DA5D3B"/>
    <w:rsid w:val="00DA5DE9"/>
    <w:rsid w:val="00DA649B"/>
    <w:rsid w:val="00DA7B74"/>
    <w:rsid w:val="00DB06BE"/>
    <w:rsid w:val="00DB0B0C"/>
    <w:rsid w:val="00DB2194"/>
    <w:rsid w:val="00DB2748"/>
    <w:rsid w:val="00DB2E0A"/>
    <w:rsid w:val="00DB4738"/>
    <w:rsid w:val="00DB76C3"/>
    <w:rsid w:val="00DB7765"/>
    <w:rsid w:val="00DC049C"/>
    <w:rsid w:val="00DC058A"/>
    <w:rsid w:val="00DC0757"/>
    <w:rsid w:val="00DC1492"/>
    <w:rsid w:val="00DC1DAF"/>
    <w:rsid w:val="00DC1FBE"/>
    <w:rsid w:val="00DC2761"/>
    <w:rsid w:val="00DC2C3A"/>
    <w:rsid w:val="00DC300C"/>
    <w:rsid w:val="00DC302D"/>
    <w:rsid w:val="00DC33B4"/>
    <w:rsid w:val="00DC5960"/>
    <w:rsid w:val="00DC6966"/>
    <w:rsid w:val="00DC6DD9"/>
    <w:rsid w:val="00DC777E"/>
    <w:rsid w:val="00DC7A65"/>
    <w:rsid w:val="00DC7C6B"/>
    <w:rsid w:val="00DD0015"/>
    <w:rsid w:val="00DD12E4"/>
    <w:rsid w:val="00DD1B72"/>
    <w:rsid w:val="00DD2D28"/>
    <w:rsid w:val="00DD3687"/>
    <w:rsid w:val="00DD370A"/>
    <w:rsid w:val="00DD3ABB"/>
    <w:rsid w:val="00DD4B1D"/>
    <w:rsid w:val="00DD548F"/>
    <w:rsid w:val="00DD5B11"/>
    <w:rsid w:val="00DD7998"/>
    <w:rsid w:val="00DD7BE0"/>
    <w:rsid w:val="00DD7EA6"/>
    <w:rsid w:val="00DE2049"/>
    <w:rsid w:val="00DE26CF"/>
    <w:rsid w:val="00DE2D12"/>
    <w:rsid w:val="00DE38E6"/>
    <w:rsid w:val="00DE3E92"/>
    <w:rsid w:val="00DE428D"/>
    <w:rsid w:val="00DE4B58"/>
    <w:rsid w:val="00DE58FA"/>
    <w:rsid w:val="00DE5A7D"/>
    <w:rsid w:val="00DE61A8"/>
    <w:rsid w:val="00DE6573"/>
    <w:rsid w:val="00DE6816"/>
    <w:rsid w:val="00DE6CCB"/>
    <w:rsid w:val="00DF0619"/>
    <w:rsid w:val="00DF25D1"/>
    <w:rsid w:val="00DF54B2"/>
    <w:rsid w:val="00DF588F"/>
    <w:rsid w:val="00DF59B9"/>
    <w:rsid w:val="00DF624C"/>
    <w:rsid w:val="00DF6479"/>
    <w:rsid w:val="00DF6851"/>
    <w:rsid w:val="00DF7033"/>
    <w:rsid w:val="00DF7819"/>
    <w:rsid w:val="00E00406"/>
    <w:rsid w:val="00E00D42"/>
    <w:rsid w:val="00E00F9A"/>
    <w:rsid w:val="00E00FE7"/>
    <w:rsid w:val="00E01D44"/>
    <w:rsid w:val="00E01F77"/>
    <w:rsid w:val="00E02ED6"/>
    <w:rsid w:val="00E04EEA"/>
    <w:rsid w:val="00E059F3"/>
    <w:rsid w:val="00E05F59"/>
    <w:rsid w:val="00E06234"/>
    <w:rsid w:val="00E06DAE"/>
    <w:rsid w:val="00E06FEC"/>
    <w:rsid w:val="00E07ACA"/>
    <w:rsid w:val="00E07BBB"/>
    <w:rsid w:val="00E10490"/>
    <w:rsid w:val="00E107EC"/>
    <w:rsid w:val="00E11324"/>
    <w:rsid w:val="00E11E36"/>
    <w:rsid w:val="00E11ECD"/>
    <w:rsid w:val="00E12C51"/>
    <w:rsid w:val="00E132AD"/>
    <w:rsid w:val="00E134B9"/>
    <w:rsid w:val="00E1373D"/>
    <w:rsid w:val="00E13A8D"/>
    <w:rsid w:val="00E13F7D"/>
    <w:rsid w:val="00E14227"/>
    <w:rsid w:val="00E14239"/>
    <w:rsid w:val="00E148D3"/>
    <w:rsid w:val="00E1572E"/>
    <w:rsid w:val="00E165B0"/>
    <w:rsid w:val="00E16AA2"/>
    <w:rsid w:val="00E17315"/>
    <w:rsid w:val="00E17C11"/>
    <w:rsid w:val="00E215A9"/>
    <w:rsid w:val="00E219D5"/>
    <w:rsid w:val="00E2309E"/>
    <w:rsid w:val="00E2344C"/>
    <w:rsid w:val="00E235C6"/>
    <w:rsid w:val="00E24455"/>
    <w:rsid w:val="00E2508A"/>
    <w:rsid w:val="00E260FB"/>
    <w:rsid w:val="00E263D0"/>
    <w:rsid w:val="00E27113"/>
    <w:rsid w:val="00E27FF2"/>
    <w:rsid w:val="00E3083B"/>
    <w:rsid w:val="00E31ED1"/>
    <w:rsid w:val="00E31F8F"/>
    <w:rsid w:val="00E32A16"/>
    <w:rsid w:val="00E32B18"/>
    <w:rsid w:val="00E330A8"/>
    <w:rsid w:val="00E33220"/>
    <w:rsid w:val="00E333E2"/>
    <w:rsid w:val="00E3459F"/>
    <w:rsid w:val="00E35785"/>
    <w:rsid w:val="00E35855"/>
    <w:rsid w:val="00E35966"/>
    <w:rsid w:val="00E36635"/>
    <w:rsid w:val="00E371E4"/>
    <w:rsid w:val="00E37736"/>
    <w:rsid w:val="00E37D95"/>
    <w:rsid w:val="00E40671"/>
    <w:rsid w:val="00E41114"/>
    <w:rsid w:val="00E418C3"/>
    <w:rsid w:val="00E433BD"/>
    <w:rsid w:val="00E43ED6"/>
    <w:rsid w:val="00E445BF"/>
    <w:rsid w:val="00E44B38"/>
    <w:rsid w:val="00E4583B"/>
    <w:rsid w:val="00E46431"/>
    <w:rsid w:val="00E477F1"/>
    <w:rsid w:val="00E47910"/>
    <w:rsid w:val="00E47CF2"/>
    <w:rsid w:val="00E500B4"/>
    <w:rsid w:val="00E509FF"/>
    <w:rsid w:val="00E50EF9"/>
    <w:rsid w:val="00E51DEA"/>
    <w:rsid w:val="00E51F41"/>
    <w:rsid w:val="00E5246C"/>
    <w:rsid w:val="00E5304E"/>
    <w:rsid w:val="00E53059"/>
    <w:rsid w:val="00E53D67"/>
    <w:rsid w:val="00E53FDB"/>
    <w:rsid w:val="00E54273"/>
    <w:rsid w:val="00E54FB1"/>
    <w:rsid w:val="00E55C50"/>
    <w:rsid w:val="00E56557"/>
    <w:rsid w:val="00E56C32"/>
    <w:rsid w:val="00E56D95"/>
    <w:rsid w:val="00E609C5"/>
    <w:rsid w:val="00E61ED8"/>
    <w:rsid w:val="00E62C28"/>
    <w:rsid w:val="00E63113"/>
    <w:rsid w:val="00E650D7"/>
    <w:rsid w:val="00E65C68"/>
    <w:rsid w:val="00E6622B"/>
    <w:rsid w:val="00E66289"/>
    <w:rsid w:val="00E66978"/>
    <w:rsid w:val="00E66A56"/>
    <w:rsid w:val="00E66CEE"/>
    <w:rsid w:val="00E670C2"/>
    <w:rsid w:val="00E70255"/>
    <w:rsid w:val="00E74316"/>
    <w:rsid w:val="00E7444B"/>
    <w:rsid w:val="00E75535"/>
    <w:rsid w:val="00E75636"/>
    <w:rsid w:val="00E75EA5"/>
    <w:rsid w:val="00E76203"/>
    <w:rsid w:val="00E77DCE"/>
    <w:rsid w:val="00E802A5"/>
    <w:rsid w:val="00E8074C"/>
    <w:rsid w:val="00E81475"/>
    <w:rsid w:val="00E8157D"/>
    <w:rsid w:val="00E825B6"/>
    <w:rsid w:val="00E82CF2"/>
    <w:rsid w:val="00E83CAB"/>
    <w:rsid w:val="00E84541"/>
    <w:rsid w:val="00E8559C"/>
    <w:rsid w:val="00E857B6"/>
    <w:rsid w:val="00E85A93"/>
    <w:rsid w:val="00E9111D"/>
    <w:rsid w:val="00E91CFC"/>
    <w:rsid w:val="00E9318A"/>
    <w:rsid w:val="00E933ED"/>
    <w:rsid w:val="00E93620"/>
    <w:rsid w:val="00E937DC"/>
    <w:rsid w:val="00E954BF"/>
    <w:rsid w:val="00E95C32"/>
    <w:rsid w:val="00E96628"/>
    <w:rsid w:val="00E97254"/>
    <w:rsid w:val="00E9743A"/>
    <w:rsid w:val="00E974D5"/>
    <w:rsid w:val="00E976B1"/>
    <w:rsid w:val="00E97FC4"/>
    <w:rsid w:val="00EA0309"/>
    <w:rsid w:val="00EA0975"/>
    <w:rsid w:val="00EA0AF8"/>
    <w:rsid w:val="00EA2D4D"/>
    <w:rsid w:val="00EA31D3"/>
    <w:rsid w:val="00EA3B42"/>
    <w:rsid w:val="00EA3C8B"/>
    <w:rsid w:val="00EA4DF1"/>
    <w:rsid w:val="00EA585B"/>
    <w:rsid w:val="00EA5910"/>
    <w:rsid w:val="00EA5B57"/>
    <w:rsid w:val="00EA5CC9"/>
    <w:rsid w:val="00EA5F4E"/>
    <w:rsid w:val="00EA6654"/>
    <w:rsid w:val="00EA73FF"/>
    <w:rsid w:val="00EB01D8"/>
    <w:rsid w:val="00EB12DC"/>
    <w:rsid w:val="00EB1D56"/>
    <w:rsid w:val="00EB2385"/>
    <w:rsid w:val="00EB25D6"/>
    <w:rsid w:val="00EB3246"/>
    <w:rsid w:val="00EB35E7"/>
    <w:rsid w:val="00EB4165"/>
    <w:rsid w:val="00EB4AF4"/>
    <w:rsid w:val="00EB5719"/>
    <w:rsid w:val="00EB5AE1"/>
    <w:rsid w:val="00EB654F"/>
    <w:rsid w:val="00EB74F9"/>
    <w:rsid w:val="00EB7CEB"/>
    <w:rsid w:val="00EC077F"/>
    <w:rsid w:val="00EC2199"/>
    <w:rsid w:val="00EC25E0"/>
    <w:rsid w:val="00EC2807"/>
    <w:rsid w:val="00EC28F3"/>
    <w:rsid w:val="00EC2A9D"/>
    <w:rsid w:val="00EC2C02"/>
    <w:rsid w:val="00EC305D"/>
    <w:rsid w:val="00EC3C72"/>
    <w:rsid w:val="00EC4D1A"/>
    <w:rsid w:val="00EC4EA2"/>
    <w:rsid w:val="00EC5B7F"/>
    <w:rsid w:val="00EC5FCC"/>
    <w:rsid w:val="00EC7D2E"/>
    <w:rsid w:val="00ED0224"/>
    <w:rsid w:val="00ED0585"/>
    <w:rsid w:val="00ED23AD"/>
    <w:rsid w:val="00ED330C"/>
    <w:rsid w:val="00ED5A32"/>
    <w:rsid w:val="00ED5BF8"/>
    <w:rsid w:val="00ED6254"/>
    <w:rsid w:val="00ED68EE"/>
    <w:rsid w:val="00ED6BF2"/>
    <w:rsid w:val="00ED6C19"/>
    <w:rsid w:val="00ED6D1C"/>
    <w:rsid w:val="00ED719B"/>
    <w:rsid w:val="00ED7F16"/>
    <w:rsid w:val="00ED7F20"/>
    <w:rsid w:val="00EE2196"/>
    <w:rsid w:val="00EE22D4"/>
    <w:rsid w:val="00EE2404"/>
    <w:rsid w:val="00EE2BB3"/>
    <w:rsid w:val="00EE2DF2"/>
    <w:rsid w:val="00EE3A3F"/>
    <w:rsid w:val="00EE45AB"/>
    <w:rsid w:val="00EE51F2"/>
    <w:rsid w:val="00EE56FC"/>
    <w:rsid w:val="00EE73CE"/>
    <w:rsid w:val="00EE7C3F"/>
    <w:rsid w:val="00EE7C55"/>
    <w:rsid w:val="00EF0B3B"/>
    <w:rsid w:val="00EF11D7"/>
    <w:rsid w:val="00EF3092"/>
    <w:rsid w:val="00EF3150"/>
    <w:rsid w:val="00EF33CF"/>
    <w:rsid w:val="00EF426E"/>
    <w:rsid w:val="00EF4CE8"/>
    <w:rsid w:val="00EF5139"/>
    <w:rsid w:val="00EF5DA2"/>
    <w:rsid w:val="00EF6554"/>
    <w:rsid w:val="00EF6DD7"/>
    <w:rsid w:val="00F023C3"/>
    <w:rsid w:val="00F02DC9"/>
    <w:rsid w:val="00F0368E"/>
    <w:rsid w:val="00F03FF8"/>
    <w:rsid w:val="00F04511"/>
    <w:rsid w:val="00F04521"/>
    <w:rsid w:val="00F0465D"/>
    <w:rsid w:val="00F04810"/>
    <w:rsid w:val="00F04A3F"/>
    <w:rsid w:val="00F064EA"/>
    <w:rsid w:val="00F06E9C"/>
    <w:rsid w:val="00F073BE"/>
    <w:rsid w:val="00F076DE"/>
    <w:rsid w:val="00F07A06"/>
    <w:rsid w:val="00F10128"/>
    <w:rsid w:val="00F10619"/>
    <w:rsid w:val="00F1087F"/>
    <w:rsid w:val="00F109A0"/>
    <w:rsid w:val="00F1153D"/>
    <w:rsid w:val="00F11616"/>
    <w:rsid w:val="00F11A16"/>
    <w:rsid w:val="00F11EB9"/>
    <w:rsid w:val="00F1237A"/>
    <w:rsid w:val="00F12554"/>
    <w:rsid w:val="00F131F2"/>
    <w:rsid w:val="00F13E0D"/>
    <w:rsid w:val="00F142F1"/>
    <w:rsid w:val="00F15E32"/>
    <w:rsid w:val="00F17B94"/>
    <w:rsid w:val="00F20933"/>
    <w:rsid w:val="00F211EE"/>
    <w:rsid w:val="00F21A7A"/>
    <w:rsid w:val="00F21D62"/>
    <w:rsid w:val="00F22DAE"/>
    <w:rsid w:val="00F22E0F"/>
    <w:rsid w:val="00F239B6"/>
    <w:rsid w:val="00F2437B"/>
    <w:rsid w:val="00F2438F"/>
    <w:rsid w:val="00F2439C"/>
    <w:rsid w:val="00F2532F"/>
    <w:rsid w:val="00F2553F"/>
    <w:rsid w:val="00F27002"/>
    <w:rsid w:val="00F27301"/>
    <w:rsid w:val="00F27B30"/>
    <w:rsid w:val="00F30A7E"/>
    <w:rsid w:val="00F312EC"/>
    <w:rsid w:val="00F31910"/>
    <w:rsid w:val="00F320DF"/>
    <w:rsid w:val="00F33055"/>
    <w:rsid w:val="00F333B7"/>
    <w:rsid w:val="00F33F84"/>
    <w:rsid w:val="00F3414D"/>
    <w:rsid w:val="00F34D47"/>
    <w:rsid w:val="00F34D8C"/>
    <w:rsid w:val="00F35791"/>
    <w:rsid w:val="00F3628A"/>
    <w:rsid w:val="00F36970"/>
    <w:rsid w:val="00F37818"/>
    <w:rsid w:val="00F3790E"/>
    <w:rsid w:val="00F4079D"/>
    <w:rsid w:val="00F41950"/>
    <w:rsid w:val="00F41C79"/>
    <w:rsid w:val="00F41C98"/>
    <w:rsid w:val="00F41DB4"/>
    <w:rsid w:val="00F42053"/>
    <w:rsid w:val="00F43E0A"/>
    <w:rsid w:val="00F4454B"/>
    <w:rsid w:val="00F448F4"/>
    <w:rsid w:val="00F45242"/>
    <w:rsid w:val="00F45FC0"/>
    <w:rsid w:val="00F46D70"/>
    <w:rsid w:val="00F47143"/>
    <w:rsid w:val="00F50371"/>
    <w:rsid w:val="00F5170C"/>
    <w:rsid w:val="00F526C6"/>
    <w:rsid w:val="00F52962"/>
    <w:rsid w:val="00F53A66"/>
    <w:rsid w:val="00F53ACE"/>
    <w:rsid w:val="00F5424D"/>
    <w:rsid w:val="00F54337"/>
    <w:rsid w:val="00F54B9A"/>
    <w:rsid w:val="00F55CCB"/>
    <w:rsid w:val="00F56732"/>
    <w:rsid w:val="00F60C4A"/>
    <w:rsid w:val="00F60D1E"/>
    <w:rsid w:val="00F60D3E"/>
    <w:rsid w:val="00F618F5"/>
    <w:rsid w:val="00F61E78"/>
    <w:rsid w:val="00F62169"/>
    <w:rsid w:val="00F64E13"/>
    <w:rsid w:val="00F65504"/>
    <w:rsid w:val="00F65914"/>
    <w:rsid w:val="00F659A4"/>
    <w:rsid w:val="00F67D20"/>
    <w:rsid w:val="00F70B27"/>
    <w:rsid w:val="00F7157C"/>
    <w:rsid w:val="00F719DD"/>
    <w:rsid w:val="00F7304E"/>
    <w:rsid w:val="00F73117"/>
    <w:rsid w:val="00F73215"/>
    <w:rsid w:val="00F738F5"/>
    <w:rsid w:val="00F739A7"/>
    <w:rsid w:val="00F749B0"/>
    <w:rsid w:val="00F75204"/>
    <w:rsid w:val="00F7529E"/>
    <w:rsid w:val="00F75C29"/>
    <w:rsid w:val="00F77175"/>
    <w:rsid w:val="00F7742A"/>
    <w:rsid w:val="00F801F9"/>
    <w:rsid w:val="00F80A6C"/>
    <w:rsid w:val="00F81AA6"/>
    <w:rsid w:val="00F8338E"/>
    <w:rsid w:val="00F8557C"/>
    <w:rsid w:val="00F85AF1"/>
    <w:rsid w:val="00F86713"/>
    <w:rsid w:val="00F9095F"/>
    <w:rsid w:val="00F90BA4"/>
    <w:rsid w:val="00F91F58"/>
    <w:rsid w:val="00F92333"/>
    <w:rsid w:val="00F924DC"/>
    <w:rsid w:val="00F936A3"/>
    <w:rsid w:val="00F93E34"/>
    <w:rsid w:val="00F959A4"/>
    <w:rsid w:val="00F959FD"/>
    <w:rsid w:val="00F95E42"/>
    <w:rsid w:val="00F96315"/>
    <w:rsid w:val="00F96BA0"/>
    <w:rsid w:val="00F970AA"/>
    <w:rsid w:val="00F97B9A"/>
    <w:rsid w:val="00FA0954"/>
    <w:rsid w:val="00FA0AFD"/>
    <w:rsid w:val="00FA1991"/>
    <w:rsid w:val="00FA264A"/>
    <w:rsid w:val="00FA2CC7"/>
    <w:rsid w:val="00FA555F"/>
    <w:rsid w:val="00FA5AC8"/>
    <w:rsid w:val="00FA5CD5"/>
    <w:rsid w:val="00FA7295"/>
    <w:rsid w:val="00FA7503"/>
    <w:rsid w:val="00FA7727"/>
    <w:rsid w:val="00FA7838"/>
    <w:rsid w:val="00FB0133"/>
    <w:rsid w:val="00FB1848"/>
    <w:rsid w:val="00FB3A49"/>
    <w:rsid w:val="00FB4062"/>
    <w:rsid w:val="00FB494A"/>
    <w:rsid w:val="00FB5073"/>
    <w:rsid w:val="00FB7911"/>
    <w:rsid w:val="00FB7CC0"/>
    <w:rsid w:val="00FC069B"/>
    <w:rsid w:val="00FC188E"/>
    <w:rsid w:val="00FC2E70"/>
    <w:rsid w:val="00FC309B"/>
    <w:rsid w:val="00FC3250"/>
    <w:rsid w:val="00FC3AAC"/>
    <w:rsid w:val="00FC41DA"/>
    <w:rsid w:val="00FC4517"/>
    <w:rsid w:val="00FC5E37"/>
    <w:rsid w:val="00FC61CF"/>
    <w:rsid w:val="00FC7574"/>
    <w:rsid w:val="00FC77D7"/>
    <w:rsid w:val="00FC7B31"/>
    <w:rsid w:val="00FC7B61"/>
    <w:rsid w:val="00FD0ED5"/>
    <w:rsid w:val="00FD0EDF"/>
    <w:rsid w:val="00FD15DD"/>
    <w:rsid w:val="00FD26DE"/>
    <w:rsid w:val="00FD289B"/>
    <w:rsid w:val="00FD3373"/>
    <w:rsid w:val="00FD450C"/>
    <w:rsid w:val="00FD4964"/>
    <w:rsid w:val="00FD4D80"/>
    <w:rsid w:val="00FD615D"/>
    <w:rsid w:val="00FD6300"/>
    <w:rsid w:val="00FD688F"/>
    <w:rsid w:val="00FD733D"/>
    <w:rsid w:val="00FD73EA"/>
    <w:rsid w:val="00FD7A39"/>
    <w:rsid w:val="00FE0482"/>
    <w:rsid w:val="00FE38EB"/>
    <w:rsid w:val="00FE4670"/>
    <w:rsid w:val="00FE5425"/>
    <w:rsid w:val="00FE5E39"/>
    <w:rsid w:val="00FE68F5"/>
    <w:rsid w:val="00FE6A88"/>
    <w:rsid w:val="00FE71DC"/>
    <w:rsid w:val="00FE74C3"/>
    <w:rsid w:val="00FE74CD"/>
    <w:rsid w:val="00FF08F9"/>
    <w:rsid w:val="00FF0D35"/>
    <w:rsid w:val="00FF13D3"/>
    <w:rsid w:val="00FF3938"/>
    <w:rsid w:val="00FF4540"/>
    <w:rsid w:val="00FF4720"/>
    <w:rsid w:val="00FF5002"/>
    <w:rsid w:val="00FF51F3"/>
    <w:rsid w:val="00FF580D"/>
    <w:rsid w:val="00FF5D7D"/>
    <w:rsid w:val="00FF767D"/>
    <w:rsid w:val="00FF7E5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D3CAA1E"/>
  <w15:docId w15:val="{399070C2-2C50-492D-9743-D04305E926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HuaweiSans-Regular" w:eastAsia="方正兰亭黑简体" w:hAnsi="HuaweiSans-Regular" w:cs="Arial"/>
        <w:sz w:val="32"/>
        <w:szCs w:val="32"/>
        <w:lang w:val="en-US" w:eastAsia="zh-CN" w:bidi="ar-SA"/>
      </w:rPr>
    </w:rPrDefault>
    <w:pPrDefault/>
  </w:docDefaults>
  <w:latentStyles w:defLockedState="1" w:defUIPriority="0" w:defSemiHidden="0" w:defUnhideWhenUsed="0" w:defQFormat="0" w:count="371">
    <w:lsdException w:name="Normal" w:locked="0"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2">
    <w:name w:val="Normal"/>
    <w:aliases w:val="正文基准"/>
    <w:qFormat/>
    <w:rsid w:val="000E1D13"/>
    <w:pPr>
      <w:topLinePunct/>
      <w:adjustRightInd w:val="0"/>
      <w:snapToGrid w:val="0"/>
      <w:spacing w:before="80" w:after="80" w:line="240" w:lineRule="atLeast"/>
      <w:ind w:left="1134"/>
    </w:pPr>
    <w:rPr>
      <w:rFonts w:ascii="微软雅黑" w:eastAsia="微软雅黑" w:hAnsi="微软雅黑" w:cs="微软雅黑"/>
      <w:kern w:val="2"/>
      <w:sz w:val="21"/>
      <w:szCs w:val="21"/>
    </w:rPr>
  </w:style>
  <w:style w:type="paragraph" w:styleId="1">
    <w:name w:val="heading 1"/>
    <w:aliases w:val="heading 1,ALT+1"/>
    <w:basedOn w:val="a2"/>
    <w:next w:val="2"/>
    <w:link w:val="1Char"/>
    <w:autoRedefine/>
    <w:qFormat/>
    <w:locked/>
    <w:rsid w:val="008A5B3B"/>
    <w:pPr>
      <w:keepNext/>
      <w:numPr>
        <w:numId w:val="26"/>
      </w:numPr>
      <w:pBdr>
        <w:bottom w:val="single" w:sz="12" w:space="1" w:color="auto"/>
      </w:pBdr>
      <w:spacing w:before="0" w:after="800"/>
      <w:jc w:val="right"/>
      <w:outlineLvl w:val="0"/>
    </w:pPr>
    <w:rPr>
      <w:rFonts w:ascii="Huawei Sans" w:hAnsi="Huawei Sans"/>
      <w:b/>
      <w:bCs/>
      <w:sz w:val="44"/>
      <w:szCs w:val="44"/>
    </w:rPr>
  </w:style>
  <w:style w:type="paragraph" w:styleId="2">
    <w:name w:val="heading 2"/>
    <w:aliases w:val="heading 2,ALT+2"/>
    <w:basedOn w:val="a2"/>
    <w:next w:val="3"/>
    <w:link w:val="2Char"/>
    <w:autoRedefine/>
    <w:qFormat/>
    <w:locked/>
    <w:rsid w:val="004027AB"/>
    <w:pPr>
      <w:keepNext/>
      <w:keepLines/>
      <w:numPr>
        <w:ilvl w:val="1"/>
        <w:numId w:val="26"/>
      </w:numPr>
      <w:spacing w:before="600"/>
      <w:outlineLvl w:val="1"/>
    </w:pPr>
    <w:rPr>
      <w:rFonts w:ascii="Huawei Sans" w:hAnsi="Huawei Sans" w:cs="Huawei Sans"/>
      <w:b/>
      <w:bCs/>
      <w:noProof/>
      <w:kern w:val="0"/>
      <w:sz w:val="36"/>
      <w:szCs w:val="36"/>
      <w:lang w:eastAsia="en-US"/>
    </w:rPr>
  </w:style>
  <w:style w:type="paragraph" w:styleId="3">
    <w:name w:val="heading 3"/>
    <w:aliases w:val="heading 3,ALT+3"/>
    <w:basedOn w:val="a2"/>
    <w:link w:val="3Char"/>
    <w:autoRedefine/>
    <w:qFormat/>
    <w:locked/>
    <w:rsid w:val="004027AB"/>
    <w:pPr>
      <w:keepNext/>
      <w:keepLines/>
      <w:numPr>
        <w:ilvl w:val="2"/>
        <w:numId w:val="26"/>
      </w:numPr>
      <w:spacing w:before="200"/>
      <w:outlineLvl w:val="2"/>
    </w:pPr>
    <w:rPr>
      <w:rFonts w:ascii="Huawei Sans" w:hAnsi="Huawei Sans" w:cs="Huawei Sans"/>
      <w:b/>
      <w:noProof/>
      <w:kern w:val="0"/>
      <w:sz w:val="32"/>
      <w:szCs w:val="32"/>
    </w:rPr>
  </w:style>
  <w:style w:type="paragraph" w:styleId="4">
    <w:name w:val="heading 4"/>
    <w:aliases w:val="heading 4,ALT+4"/>
    <w:basedOn w:val="a2"/>
    <w:next w:val="5"/>
    <w:link w:val="4Char"/>
    <w:autoRedefine/>
    <w:qFormat/>
    <w:locked/>
    <w:rsid w:val="004027AB"/>
    <w:pPr>
      <w:keepNext/>
      <w:keepLines/>
      <w:numPr>
        <w:ilvl w:val="3"/>
        <w:numId w:val="26"/>
      </w:numPr>
      <w:outlineLvl w:val="3"/>
    </w:pPr>
    <w:rPr>
      <w:rFonts w:ascii="Huawei Sans" w:hAnsi="Huawei Sans" w:cs="Huawei Sans"/>
      <w:b/>
      <w:noProof/>
      <w:kern w:val="0"/>
      <w:sz w:val="28"/>
      <w:szCs w:val="28"/>
    </w:rPr>
  </w:style>
  <w:style w:type="paragraph" w:styleId="5">
    <w:name w:val="heading 5"/>
    <w:aliases w:val="heading 5,ALT+5"/>
    <w:basedOn w:val="a2"/>
    <w:next w:val="BlockLabel"/>
    <w:autoRedefine/>
    <w:qFormat/>
    <w:locked/>
    <w:rsid w:val="000E1D13"/>
    <w:pPr>
      <w:keepNext/>
      <w:keepLines/>
      <w:numPr>
        <w:ilvl w:val="4"/>
        <w:numId w:val="31"/>
      </w:numPr>
      <w:outlineLvl w:val="4"/>
    </w:pPr>
    <w:rPr>
      <w:rFonts w:hint="eastAsia"/>
      <w:noProof/>
      <w:kern w:val="0"/>
      <w:sz w:val="24"/>
      <w:szCs w:val="24"/>
    </w:rPr>
  </w:style>
  <w:style w:type="paragraph" w:styleId="6">
    <w:name w:val="heading 6"/>
    <w:aliases w:val="heading 6"/>
    <w:basedOn w:val="a2"/>
    <w:next w:val="a2"/>
    <w:semiHidden/>
    <w:qFormat/>
    <w:locked/>
    <w:rsid w:val="000E1D13"/>
    <w:pPr>
      <w:keepNext/>
      <w:keepLines/>
      <w:spacing w:before="240" w:after="64" w:line="320" w:lineRule="atLeast"/>
      <w:outlineLvl w:val="5"/>
    </w:pPr>
    <w:rPr>
      <w:rFonts w:ascii="Arial" w:eastAsia="黑体" w:hAnsi="Arial" w:cs="Times New Roman"/>
      <w:b/>
      <w:bCs/>
    </w:rPr>
  </w:style>
  <w:style w:type="paragraph" w:styleId="7">
    <w:name w:val="heading 7"/>
    <w:aliases w:val="heading 7"/>
    <w:basedOn w:val="1"/>
    <w:next w:val="8"/>
    <w:locked/>
    <w:rsid w:val="000E1D13"/>
    <w:pPr>
      <w:keepLines/>
      <w:numPr>
        <w:numId w:val="0"/>
      </w:numPr>
      <w:topLinePunct w:val="0"/>
      <w:outlineLvl w:val="6"/>
    </w:pPr>
    <w:rPr>
      <w:bCs w:val="0"/>
    </w:rPr>
  </w:style>
  <w:style w:type="paragraph" w:styleId="8">
    <w:name w:val="heading 8"/>
    <w:aliases w:val="heading 8"/>
    <w:basedOn w:val="2"/>
    <w:next w:val="9"/>
    <w:locked/>
    <w:rsid w:val="000E1D13"/>
    <w:pPr>
      <w:numPr>
        <w:ilvl w:val="0"/>
        <w:numId w:val="0"/>
      </w:numPr>
      <w:topLinePunct w:val="0"/>
      <w:spacing w:before="200"/>
      <w:outlineLvl w:val="7"/>
    </w:pPr>
    <w:rPr>
      <w:rFonts w:cs="Times New Roman"/>
    </w:rPr>
  </w:style>
  <w:style w:type="paragraph" w:styleId="9">
    <w:name w:val="heading 9"/>
    <w:aliases w:val="heading 9"/>
    <w:basedOn w:val="3"/>
    <w:next w:val="a2"/>
    <w:locked/>
    <w:rsid w:val="000E1D13"/>
    <w:pPr>
      <w:numPr>
        <w:ilvl w:val="0"/>
        <w:numId w:val="0"/>
      </w:numPr>
      <w:topLinePunct w:val="0"/>
      <w:outlineLvl w:val="8"/>
    </w:pPr>
    <w:rPr>
      <w:rFonts w:cs="Times New Roman"/>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BlockLabel">
    <w:name w:val="Block Label"/>
    <w:basedOn w:val="a2"/>
    <w:next w:val="a2"/>
    <w:locked/>
    <w:rsid w:val="000E1D13"/>
    <w:pPr>
      <w:keepNext/>
      <w:keepLines/>
      <w:spacing w:before="300"/>
      <w:ind w:left="0"/>
    </w:pPr>
    <w:rPr>
      <w:rFonts w:ascii="Arial Unicode MS" w:eastAsia="黑体" w:hAnsi="Arial Unicode MS" w:cs="Book Antiqua"/>
      <w:bCs/>
      <w:kern w:val="0"/>
      <w:sz w:val="26"/>
      <w:szCs w:val="26"/>
    </w:rPr>
  </w:style>
  <w:style w:type="paragraph" w:customStyle="1" w:styleId="Cover1">
    <w:name w:val="Cover1"/>
    <w:basedOn w:val="a2"/>
    <w:locked/>
    <w:rsid w:val="000E1D13"/>
    <w:pPr>
      <w:spacing w:line="240" w:lineRule="auto"/>
      <w:ind w:left="0"/>
    </w:pPr>
    <w:rPr>
      <w:rFonts w:ascii="Arial" w:eastAsia="黑体" w:hAnsi="Arial"/>
      <w:b/>
      <w:bCs/>
      <w:noProof/>
      <w:kern w:val="0"/>
      <w:sz w:val="48"/>
      <w:szCs w:val="48"/>
    </w:rPr>
  </w:style>
  <w:style w:type="paragraph" w:customStyle="1" w:styleId="Cover4">
    <w:name w:val="Cover 4"/>
    <w:basedOn w:val="Cover3"/>
    <w:locked/>
    <w:rsid w:val="000E1D13"/>
    <w:pPr>
      <w:spacing w:before="0" w:after="0" w:line="240" w:lineRule="auto"/>
      <w:jc w:val="both"/>
    </w:pPr>
    <w:rPr>
      <w:sz w:val="21"/>
      <w:szCs w:val="21"/>
    </w:rPr>
  </w:style>
  <w:style w:type="character" w:customStyle="1" w:styleId="Char">
    <w:name w:val="页眉 Char"/>
    <w:link w:val="a6"/>
    <w:semiHidden/>
    <w:rsid w:val="000E1D13"/>
    <w:rPr>
      <w:kern w:val="2"/>
      <w:sz w:val="2"/>
      <w:szCs w:val="2"/>
    </w:rPr>
  </w:style>
  <w:style w:type="table" w:customStyle="1" w:styleId="TableNoFrame">
    <w:name w:val="Table No Frame"/>
    <w:basedOn w:val="a7"/>
    <w:locked/>
    <w:rsid w:val="000E1D13"/>
    <w:pPr>
      <w:adjustRightInd/>
      <w:snapToGrid/>
      <w:jc w:val="left"/>
    </w:pPr>
    <w:tblPr/>
    <w:trPr>
      <w:cantSplit/>
    </w:trPr>
  </w:style>
  <w:style w:type="paragraph" w:customStyle="1" w:styleId="Figure">
    <w:name w:val="Figure"/>
    <w:basedOn w:val="a2"/>
    <w:next w:val="a2"/>
    <w:locked/>
    <w:rsid w:val="00534F7A"/>
  </w:style>
  <w:style w:type="paragraph" w:customStyle="1" w:styleId="FigureDescription">
    <w:name w:val="Figure Description"/>
    <w:next w:val="a2"/>
    <w:link w:val="FigureDescription0"/>
    <w:locked/>
    <w:rsid w:val="000E1D13"/>
    <w:pPr>
      <w:keepNext/>
      <w:adjustRightInd w:val="0"/>
      <w:snapToGrid w:val="0"/>
      <w:spacing w:before="320" w:after="80" w:line="240" w:lineRule="atLeast"/>
      <w:ind w:left="1701"/>
      <w:outlineLvl w:val="7"/>
    </w:pPr>
    <w:rPr>
      <w:rFonts w:ascii="微软雅黑" w:eastAsia="黑体" w:hAnsi="微软雅黑"/>
      <w:b/>
      <w:bCs/>
      <w:spacing w:val="-4"/>
      <w:kern w:val="2"/>
      <w:sz w:val="24"/>
      <w:szCs w:val="24"/>
    </w:rPr>
  </w:style>
  <w:style w:type="paragraph" w:customStyle="1" w:styleId="FigureText">
    <w:name w:val="Figure Text"/>
    <w:locked/>
    <w:rsid w:val="000E1D13"/>
    <w:pPr>
      <w:widowControl w:val="0"/>
      <w:adjustRightInd w:val="0"/>
      <w:snapToGrid w:val="0"/>
      <w:spacing w:line="240" w:lineRule="atLeast"/>
    </w:pPr>
    <w:rPr>
      <w:rFonts w:ascii="Times New Roman" w:eastAsia="宋体" w:hAnsi="Times New Roman"/>
      <w:sz w:val="18"/>
      <w:szCs w:val="18"/>
      <w:lang w:eastAsia="en-US"/>
    </w:rPr>
  </w:style>
  <w:style w:type="paragraph" w:customStyle="1" w:styleId="HeadingLeft">
    <w:name w:val="Heading Left"/>
    <w:basedOn w:val="a2"/>
    <w:locked/>
    <w:rsid w:val="000E1D13"/>
    <w:pPr>
      <w:spacing w:before="0" w:after="0"/>
      <w:ind w:left="0"/>
    </w:pPr>
    <w:rPr>
      <w:sz w:val="20"/>
      <w:szCs w:val="20"/>
    </w:rPr>
  </w:style>
  <w:style w:type="paragraph" w:customStyle="1" w:styleId="HeadingRight">
    <w:name w:val="Heading Right"/>
    <w:basedOn w:val="a2"/>
    <w:locked/>
    <w:rsid w:val="000E1D13"/>
    <w:pPr>
      <w:spacing w:before="0" w:after="0"/>
      <w:ind w:left="0"/>
      <w:jc w:val="right"/>
    </w:pPr>
    <w:rPr>
      <w:sz w:val="20"/>
      <w:szCs w:val="20"/>
    </w:rPr>
  </w:style>
  <w:style w:type="paragraph" w:customStyle="1" w:styleId="Heading1NoNumber">
    <w:name w:val="Heading1 No Number"/>
    <w:basedOn w:val="1"/>
    <w:next w:val="a2"/>
    <w:link w:val="Heading1NoNumber0"/>
    <w:locked/>
    <w:rsid w:val="000E1D13"/>
    <w:pPr>
      <w:pageBreakBefore/>
      <w:numPr>
        <w:numId w:val="0"/>
      </w:numPr>
    </w:pPr>
  </w:style>
  <w:style w:type="paragraph" w:customStyle="1" w:styleId="Heading2NoNumber">
    <w:name w:val="Heading2 No Number"/>
    <w:basedOn w:val="2"/>
    <w:next w:val="a2"/>
    <w:link w:val="Heading2NoNumber0"/>
    <w:locked/>
    <w:rsid w:val="000E1D13"/>
    <w:pPr>
      <w:numPr>
        <w:ilvl w:val="0"/>
        <w:numId w:val="0"/>
      </w:numPr>
    </w:pPr>
  </w:style>
  <w:style w:type="paragraph" w:customStyle="1" w:styleId="Heading3NoNumber">
    <w:name w:val="Heading3 No Number"/>
    <w:basedOn w:val="3"/>
    <w:next w:val="a2"/>
    <w:link w:val="Heading3NoNumber0"/>
    <w:autoRedefine/>
    <w:locked/>
    <w:rsid w:val="000E1D13"/>
    <w:pPr>
      <w:numPr>
        <w:ilvl w:val="0"/>
        <w:numId w:val="0"/>
      </w:numPr>
      <w:outlineLvl w:val="9"/>
    </w:pPr>
    <w:rPr>
      <w:rFonts w:cs="Book Antiqua"/>
      <w:sz w:val="26"/>
    </w:rPr>
  </w:style>
  <w:style w:type="paragraph" w:customStyle="1" w:styleId="Heading4NoNumber">
    <w:name w:val="Heading4 No Number"/>
    <w:basedOn w:val="a2"/>
    <w:semiHidden/>
    <w:locked/>
    <w:rsid w:val="000E1D13"/>
    <w:pPr>
      <w:keepNext/>
      <w:spacing w:before="200"/>
    </w:pPr>
    <w:rPr>
      <w:rFonts w:eastAsia="黑体"/>
      <w:bCs/>
      <w:spacing w:val="-4"/>
    </w:rPr>
  </w:style>
  <w:style w:type="paragraph" w:customStyle="1" w:styleId="AboutThisChapter">
    <w:name w:val="About This Chapter"/>
    <w:basedOn w:val="Heading2NoNumber"/>
    <w:next w:val="a2"/>
    <w:locked/>
    <w:rsid w:val="000E1D13"/>
    <w:pPr>
      <w:spacing w:after="560"/>
    </w:pPr>
  </w:style>
  <w:style w:type="numbering" w:styleId="111111">
    <w:name w:val="Outline List 2"/>
    <w:basedOn w:val="a5"/>
    <w:semiHidden/>
    <w:locked/>
    <w:rsid w:val="000E1D13"/>
  </w:style>
  <w:style w:type="paragraph" w:customStyle="1" w:styleId="ItemList">
    <w:name w:val="Item List"/>
    <w:link w:val="ItemList0"/>
    <w:locked/>
    <w:rsid w:val="000E1D13"/>
    <w:pPr>
      <w:numPr>
        <w:numId w:val="3"/>
      </w:numPr>
      <w:adjustRightInd w:val="0"/>
      <w:snapToGrid w:val="0"/>
      <w:spacing w:before="80" w:after="80" w:line="240" w:lineRule="atLeast"/>
    </w:pPr>
    <w:rPr>
      <w:rFonts w:ascii="FrutigerNext LT Regular" w:eastAsia="华文细黑" w:hAnsi="FrutigerNext LT Regular"/>
      <w:kern w:val="2"/>
      <w:sz w:val="21"/>
      <w:szCs w:val="21"/>
    </w:rPr>
  </w:style>
  <w:style w:type="paragraph" w:customStyle="1" w:styleId="ItemListinTable">
    <w:name w:val="Item List in Table"/>
    <w:basedOn w:val="a2"/>
    <w:locked/>
    <w:rsid w:val="000E1D13"/>
    <w:pPr>
      <w:numPr>
        <w:numId w:val="28"/>
      </w:numPr>
      <w:tabs>
        <w:tab w:val="left" w:pos="284"/>
      </w:tabs>
      <w:ind w:left="284" w:hanging="284"/>
    </w:pPr>
    <w:rPr>
      <w:kern w:val="0"/>
    </w:rPr>
  </w:style>
  <w:style w:type="paragraph" w:customStyle="1" w:styleId="ItemListText">
    <w:name w:val="Item List Text"/>
    <w:locked/>
    <w:rsid w:val="000E1D13"/>
    <w:pPr>
      <w:adjustRightInd w:val="0"/>
      <w:snapToGrid w:val="0"/>
      <w:spacing w:before="80" w:after="80" w:line="240" w:lineRule="atLeast"/>
      <w:ind w:left="2126"/>
    </w:pPr>
    <w:rPr>
      <w:rFonts w:ascii="Times New Roman" w:eastAsia="宋体" w:hAnsi="Times New Roman" w:cs="Times New Roman"/>
      <w:kern w:val="2"/>
      <w:sz w:val="21"/>
      <w:szCs w:val="21"/>
    </w:rPr>
  </w:style>
  <w:style w:type="paragraph" w:customStyle="1" w:styleId="ItemStep">
    <w:name w:val="Item Step"/>
    <w:locked/>
    <w:rsid w:val="000E1D13"/>
    <w:pPr>
      <w:numPr>
        <w:ilvl w:val="6"/>
        <w:numId w:val="31"/>
      </w:numPr>
      <w:adjustRightInd w:val="0"/>
      <w:snapToGrid w:val="0"/>
      <w:spacing w:before="80" w:after="80" w:line="240" w:lineRule="atLeast"/>
      <w:outlineLvl w:val="6"/>
    </w:pPr>
    <w:rPr>
      <w:rFonts w:ascii="Times New Roman" w:eastAsia="宋体" w:hAnsi="Times New Roman"/>
      <w:sz w:val="21"/>
      <w:szCs w:val="21"/>
    </w:rPr>
  </w:style>
  <w:style w:type="paragraph" w:customStyle="1" w:styleId="ManualTitle1">
    <w:name w:val="Manual Title1"/>
    <w:semiHidden/>
    <w:locked/>
    <w:rsid w:val="000E1D13"/>
    <w:rPr>
      <w:rFonts w:ascii="Arial" w:eastAsia="黑体" w:hAnsi="Arial" w:cs="Times New Roman"/>
      <w:noProof/>
      <w:sz w:val="30"/>
      <w:szCs w:val="20"/>
      <w:lang w:eastAsia="en-US"/>
    </w:rPr>
  </w:style>
  <w:style w:type="paragraph" w:customStyle="1" w:styleId="CAUTIONHeading">
    <w:name w:val="CAUTION Heading"/>
    <w:basedOn w:val="a2"/>
    <w:locked/>
    <w:rsid w:val="000E1D13"/>
    <w:pPr>
      <w:keepNext/>
      <w:pBdr>
        <w:top w:val="single" w:sz="12" w:space="4" w:color="auto"/>
      </w:pBdr>
    </w:pPr>
    <w:rPr>
      <w:rFonts w:ascii="Book Antiqua" w:eastAsia="黑体" w:hAnsi="Book Antiqua"/>
      <w:bCs/>
      <w:noProof/>
    </w:rPr>
  </w:style>
  <w:style w:type="paragraph" w:customStyle="1" w:styleId="NotesHeadinginTable">
    <w:name w:val="Notes Heading in Table"/>
    <w:next w:val="NotesTextinTable"/>
    <w:locked/>
    <w:rsid w:val="000E1D13"/>
    <w:pPr>
      <w:keepNext/>
      <w:adjustRightInd w:val="0"/>
      <w:snapToGrid w:val="0"/>
      <w:spacing w:before="80" w:after="40" w:line="240" w:lineRule="atLeast"/>
    </w:pPr>
    <w:rPr>
      <w:rFonts w:ascii="Times New Roman" w:eastAsia="黑体" w:hAnsi="Times New Roman"/>
      <w:bCs/>
      <w:kern w:val="2"/>
      <w:sz w:val="18"/>
      <w:szCs w:val="18"/>
    </w:rPr>
  </w:style>
  <w:style w:type="paragraph" w:customStyle="1" w:styleId="CAUTIONText">
    <w:name w:val="CAUTION Text"/>
    <w:basedOn w:val="a2"/>
    <w:locked/>
    <w:rsid w:val="000E1D13"/>
    <w:pPr>
      <w:keepLines/>
      <w:pBdr>
        <w:bottom w:val="single" w:sz="12" w:space="4" w:color="auto"/>
      </w:pBdr>
    </w:pPr>
    <w:rPr>
      <w:rFonts w:eastAsia="楷体_GB2312"/>
      <w:iCs/>
    </w:rPr>
  </w:style>
  <w:style w:type="paragraph" w:customStyle="1" w:styleId="NotesTextinTable">
    <w:name w:val="Notes Text in Table"/>
    <w:locked/>
    <w:rsid w:val="000E1D13"/>
    <w:pPr>
      <w:widowControl w:val="0"/>
      <w:adjustRightInd w:val="0"/>
      <w:snapToGrid w:val="0"/>
      <w:spacing w:before="40" w:after="80" w:line="240" w:lineRule="atLeast"/>
      <w:ind w:left="170"/>
    </w:pPr>
    <w:rPr>
      <w:rFonts w:ascii="Times New Roman" w:eastAsia="楷体_GB2312" w:hAnsi="Times New Roman"/>
      <w:iCs/>
      <w:kern w:val="2"/>
      <w:sz w:val="20"/>
      <w:szCs w:val="18"/>
    </w:rPr>
  </w:style>
  <w:style w:type="paragraph" w:customStyle="1" w:styleId="CAUTIONTextList">
    <w:name w:val="CAUTION Text List"/>
    <w:basedOn w:val="CAUTIONText"/>
    <w:locked/>
    <w:rsid w:val="000E1D13"/>
    <w:pPr>
      <w:keepNext/>
      <w:numPr>
        <w:numId w:val="29"/>
      </w:numPr>
    </w:pPr>
  </w:style>
  <w:style w:type="paragraph" w:customStyle="1" w:styleId="10">
    <w:name w:val="表格1"/>
    <w:basedOn w:val="TableHeading"/>
    <w:link w:val="11"/>
    <w:locked/>
    <w:rsid w:val="000E1D13"/>
    <w:pPr>
      <w:jc w:val="center"/>
    </w:pPr>
    <w:rPr>
      <w:b/>
    </w:rPr>
  </w:style>
  <w:style w:type="table" w:styleId="a7">
    <w:name w:val="Table Grid"/>
    <w:basedOn w:val="a4"/>
    <w:locked/>
    <w:rsid w:val="000E1D13"/>
    <w:pPr>
      <w:widowControl w:val="0"/>
      <w:adjustRightInd w:val="0"/>
      <w:snapToGrid w:val="0"/>
      <w:jc w:val="both"/>
    </w:pPr>
    <w:rPr>
      <w:rFonts w:ascii="Times New Roman" w:eastAsia="宋体" w:hAnsi="Times New Roman" w:cs="Times New Roman"/>
      <w:sz w:val="20"/>
      <w:szCs w:val="20"/>
    </w:rPr>
    <w:tblPr>
      <w:tblInd w:w="113" w:type="dxa"/>
    </w:tblPr>
  </w:style>
  <w:style w:type="paragraph" w:customStyle="1" w:styleId="Step">
    <w:name w:val="Step"/>
    <w:basedOn w:val="a2"/>
    <w:link w:val="Step0"/>
    <w:locked/>
    <w:rsid w:val="000E1D13"/>
    <w:pPr>
      <w:tabs>
        <w:tab w:val="num" w:pos="1701"/>
      </w:tabs>
      <w:ind w:left="1701" w:hanging="159"/>
      <w:outlineLvl w:val="5"/>
    </w:pPr>
    <w:rPr>
      <w:snapToGrid w:val="0"/>
      <w:kern w:val="0"/>
    </w:rPr>
  </w:style>
  <w:style w:type="paragraph" w:customStyle="1" w:styleId="SubItemList">
    <w:name w:val="Sub Item List"/>
    <w:basedOn w:val="a2"/>
    <w:locked/>
    <w:rsid w:val="000E1D13"/>
    <w:pPr>
      <w:numPr>
        <w:numId w:val="4"/>
      </w:numPr>
    </w:pPr>
  </w:style>
  <w:style w:type="paragraph" w:customStyle="1" w:styleId="SubItemListText">
    <w:name w:val="Sub Item List Text"/>
    <w:locked/>
    <w:rsid w:val="000E1D13"/>
    <w:pPr>
      <w:adjustRightInd w:val="0"/>
      <w:snapToGrid w:val="0"/>
      <w:spacing w:before="80" w:after="80" w:line="240" w:lineRule="atLeast"/>
      <w:ind w:left="2410"/>
    </w:pPr>
    <w:rPr>
      <w:rFonts w:ascii="Times New Roman" w:eastAsia="宋体" w:hAnsi="Times New Roman" w:cs="Times New Roman"/>
      <w:kern w:val="2"/>
      <w:sz w:val="21"/>
      <w:szCs w:val="21"/>
    </w:rPr>
  </w:style>
  <w:style w:type="paragraph" w:styleId="a8">
    <w:name w:val="Title"/>
    <w:basedOn w:val="a2"/>
    <w:semiHidden/>
    <w:qFormat/>
    <w:locked/>
    <w:rsid w:val="000E1D13"/>
    <w:pPr>
      <w:spacing w:before="240" w:after="60"/>
      <w:jc w:val="center"/>
      <w:outlineLvl w:val="0"/>
    </w:pPr>
    <w:rPr>
      <w:rFonts w:ascii="Arial" w:hAnsi="Arial"/>
      <w:b/>
      <w:bCs/>
      <w:sz w:val="32"/>
      <w:szCs w:val="32"/>
    </w:rPr>
  </w:style>
  <w:style w:type="table" w:styleId="a9">
    <w:name w:val="Table Professional"/>
    <w:basedOn w:val="a4"/>
    <w:semiHidden/>
    <w:locked/>
    <w:rsid w:val="000E1D13"/>
    <w:pPr>
      <w:widowControl w:val="0"/>
      <w:jc w:val="both"/>
    </w:pPr>
    <w:rPr>
      <w:rFonts w:ascii="Times New Roman" w:eastAsia="宋体"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TableDescription">
    <w:name w:val="Table Description"/>
    <w:basedOn w:val="a2"/>
    <w:next w:val="a2"/>
    <w:link w:val="TableDescription0"/>
    <w:locked/>
    <w:rsid w:val="000E1D13"/>
    <w:pPr>
      <w:keepNext/>
      <w:numPr>
        <w:ilvl w:val="8"/>
        <w:numId w:val="31"/>
      </w:numPr>
      <w:topLinePunct w:val="0"/>
      <w:spacing w:before="320"/>
      <w:outlineLvl w:val="8"/>
    </w:pPr>
    <w:rPr>
      <w:rFonts w:eastAsia="黑体"/>
      <w:spacing w:val="-4"/>
    </w:rPr>
  </w:style>
  <w:style w:type="paragraph" w:customStyle="1" w:styleId="TableNote">
    <w:name w:val="Table Note"/>
    <w:basedOn w:val="a2"/>
    <w:locked/>
    <w:rsid w:val="000E1D13"/>
    <w:rPr>
      <w:sz w:val="18"/>
      <w:szCs w:val="18"/>
    </w:rPr>
  </w:style>
  <w:style w:type="paragraph" w:customStyle="1" w:styleId="TerminalDisplay">
    <w:name w:val="Terminal Display"/>
    <w:locked/>
    <w:rsid w:val="000E1D13"/>
    <w:pPr>
      <w:snapToGrid w:val="0"/>
      <w:spacing w:line="240" w:lineRule="atLeast"/>
      <w:ind w:left="1701"/>
    </w:pPr>
    <w:rPr>
      <w:rFonts w:ascii="Courier New" w:eastAsia="宋体" w:hAnsi="Courier New" w:cs="Courier New"/>
      <w:snapToGrid w:val="0"/>
      <w:spacing w:val="-1"/>
      <w:sz w:val="21"/>
      <w:szCs w:val="16"/>
    </w:rPr>
  </w:style>
  <w:style w:type="paragraph" w:styleId="12">
    <w:name w:val="toc 1"/>
    <w:basedOn w:val="a2"/>
    <w:next w:val="a2"/>
    <w:uiPriority w:val="39"/>
    <w:locked/>
    <w:rsid w:val="000E1D13"/>
    <w:pPr>
      <w:ind w:left="0"/>
    </w:pPr>
    <w:rPr>
      <w:rFonts w:ascii="Huawei Sans" w:hAnsi="Huawei Sans" w:cs="Book Antiqua"/>
      <w:b/>
      <w:bCs/>
      <w:sz w:val="24"/>
      <w:szCs w:val="24"/>
    </w:rPr>
  </w:style>
  <w:style w:type="paragraph" w:styleId="21">
    <w:name w:val="toc 2"/>
    <w:basedOn w:val="a2"/>
    <w:next w:val="a2"/>
    <w:uiPriority w:val="39"/>
    <w:locked/>
    <w:rsid w:val="000E1D13"/>
    <w:pPr>
      <w:ind w:left="0"/>
    </w:pPr>
    <w:rPr>
      <w:rFonts w:ascii="Huawei Sans" w:hAnsi="Huawei Sans"/>
      <w:noProof/>
      <w:sz w:val="20"/>
      <w:szCs w:val="20"/>
    </w:rPr>
  </w:style>
  <w:style w:type="paragraph" w:styleId="31">
    <w:name w:val="toc 3"/>
    <w:basedOn w:val="a2"/>
    <w:next w:val="a2"/>
    <w:uiPriority w:val="39"/>
    <w:locked/>
    <w:rsid w:val="000E1D13"/>
    <w:pPr>
      <w:ind w:left="0"/>
    </w:pPr>
    <w:rPr>
      <w:rFonts w:ascii="Huawei Sans" w:hAnsi="Huawei Sans"/>
      <w:noProof/>
      <w:sz w:val="20"/>
      <w:szCs w:val="20"/>
    </w:rPr>
  </w:style>
  <w:style w:type="paragraph" w:styleId="41">
    <w:name w:val="toc 4"/>
    <w:basedOn w:val="a2"/>
    <w:next w:val="a2"/>
    <w:uiPriority w:val="39"/>
    <w:locked/>
    <w:rsid w:val="000E1D13"/>
    <w:pPr>
      <w:ind w:left="0"/>
    </w:pPr>
    <w:rPr>
      <w:sz w:val="20"/>
      <w:szCs w:val="20"/>
    </w:rPr>
  </w:style>
  <w:style w:type="paragraph" w:styleId="51">
    <w:name w:val="toc 5"/>
    <w:basedOn w:val="a2"/>
    <w:next w:val="a2"/>
    <w:uiPriority w:val="39"/>
    <w:locked/>
    <w:rsid w:val="000E1D13"/>
    <w:pPr>
      <w:ind w:left="0"/>
    </w:pPr>
    <w:rPr>
      <w:sz w:val="20"/>
    </w:rPr>
  </w:style>
  <w:style w:type="paragraph" w:styleId="60">
    <w:name w:val="toc 6"/>
    <w:basedOn w:val="a2"/>
    <w:next w:val="a2"/>
    <w:autoRedefine/>
    <w:uiPriority w:val="39"/>
    <w:locked/>
    <w:rsid w:val="000E1D13"/>
    <w:pPr>
      <w:ind w:left="2100"/>
    </w:pPr>
    <w:rPr>
      <w:sz w:val="24"/>
    </w:rPr>
  </w:style>
  <w:style w:type="paragraph" w:styleId="70">
    <w:name w:val="toc 7"/>
    <w:basedOn w:val="a2"/>
    <w:next w:val="a2"/>
    <w:autoRedefine/>
    <w:uiPriority w:val="39"/>
    <w:locked/>
    <w:rsid w:val="000E1D13"/>
    <w:pPr>
      <w:ind w:left="2520"/>
    </w:pPr>
    <w:rPr>
      <w:sz w:val="24"/>
    </w:rPr>
  </w:style>
  <w:style w:type="paragraph" w:styleId="80">
    <w:name w:val="toc 8"/>
    <w:basedOn w:val="a2"/>
    <w:next w:val="a2"/>
    <w:autoRedefine/>
    <w:uiPriority w:val="39"/>
    <w:locked/>
    <w:rsid w:val="000E1D13"/>
    <w:pPr>
      <w:ind w:left="2940"/>
    </w:pPr>
    <w:rPr>
      <w:sz w:val="24"/>
    </w:rPr>
  </w:style>
  <w:style w:type="paragraph" w:styleId="90">
    <w:name w:val="toc 9"/>
    <w:basedOn w:val="a2"/>
    <w:next w:val="a2"/>
    <w:autoRedefine/>
    <w:uiPriority w:val="39"/>
    <w:locked/>
    <w:rsid w:val="000E1D13"/>
    <w:pPr>
      <w:ind w:left="3360"/>
    </w:pPr>
    <w:rPr>
      <w:sz w:val="24"/>
    </w:rPr>
  </w:style>
  <w:style w:type="paragraph" w:styleId="13">
    <w:name w:val="index 1"/>
    <w:basedOn w:val="a2"/>
    <w:next w:val="a2"/>
    <w:autoRedefine/>
    <w:semiHidden/>
    <w:locked/>
    <w:rsid w:val="000E1D13"/>
    <w:rPr>
      <w:sz w:val="24"/>
    </w:rPr>
  </w:style>
  <w:style w:type="paragraph" w:styleId="22">
    <w:name w:val="index 2"/>
    <w:basedOn w:val="a2"/>
    <w:next w:val="a2"/>
    <w:autoRedefine/>
    <w:semiHidden/>
    <w:locked/>
    <w:rsid w:val="000E1D13"/>
    <w:pPr>
      <w:ind w:leftChars="200" w:left="200"/>
    </w:pPr>
    <w:rPr>
      <w:sz w:val="24"/>
    </w:rPr>
  </w:style>
  <w:style w:type="paragraph" w:styleId="32">
    <w:name w:val="index 3"/>
    <w:basedOn w:val="a2"/>
    <w:next w:val="a2"/>
    <w:autoRedefine/>
    <w:semiHidden/>
    <w:locked/>
    <w:rsid w:val="000E1D13"/>
    <w:pPr>
      <w:ind w:leftChars="400" w:left="400"/>
    </w:pPr>
    <w:rPr>
      <w:sz w:val="24"/>
    </w:rPr>
  </w:style>
  <w:style w:type="paragraph" w:styleId="52">
    <w:name w:val="index 5"/>
    <w:basedOn w:val="a2"/>
    <w:next w:val="a2"/>
    <w:autoRedefine/>
    <w:semiHidden/>
    <w:locked/>
    <w:rsid w:val="000E1D13"/>
    <w:pPr>
      <w:ind w:left="1050" w:hanging="210"/>
    </w:pPr>
    <w:rPr>
      <w:sz w:val="20"/>
      <w:szCs w:val="20"/>
    </w:rPr>
  </w:style>
  <w:style w:type="paragraph" w:styleId="61">
    <w:name w:val="index 6"/>
    <w:basedOn w:val="a2"/>
    <w:next w:val="a2"/>
    <w:autoRedefine/>
    <w:semiHidden/>
    <w:locked/>
    <w:rsid w:val="000E1D13"/>
    <w:pPr>
      <w:ind w:left="1260" w:hanging="210"/>
    </w:pPr>
    <w:rPr>
      <w:sz w:val="20"/>
      <w:szCs w:val="20"/>
    </w:rPr>
  </w:style>
  <w:style w:type="paragraph" w:styleId="71">
    <w:name w:val="index 7"/>
    <w:basedOn w:val="a2"/>
    <w:next w:val="a2"/>
    <w:autoRedefine/>
    <w:semiHidden/>
    <w:locked/>
    <w:rsid w:val="000E1D13"/>
    <w:pPr>
      <w:ind w:left="1470" w:hanging="210"/>
    </w:pPr>
    <w:rPr>
      <w:sz w:val="20"/>
      <w:szCs w:val="20"/>
    </w:rPr>
  </w:style>
  <w:style w:type="paragraph" w:styleId="81">
    <w:name w:val="index 8"/>
    <w:basedOn w:val="a2"/>
    <w:next w:val="a2"/>
    <w:autoRedefine/>
    <w:semiHidden/>
    <w:locked/>
    <w:rsid w:val="000E1D13"/>
    <w:pPr>
      <w:ind w:left="1680" w:hanging="210"/>
    </w:pPr>
    <w:rPr>
      <w:sz w:val="20"/>
      <w:szCs w:val="20"/>
    </w:rPr>
  </w:style>
  <w:style w:type="paragraph" w:styleId="91">
    <w:name w:val="index 9"/>
    <w:basedOn w:val="a2"/>
    <w:next w:val="a2"/>
    <w:autoRedefine/>
    <w:semiHidden/>
    <w:locked/>
    <w:rsid w:val="000E1D13"/>
    <w:pPr>
      <w:ind w:left="1890" w:hanging="210"/>
    </w:pPr>
    <w:rPr>
      <w:sz w:val="20"/>
      <w:szCs w:val="20"/>
    </w:rPr>
  </w:style>
  <w:style w:type="paragraph" w:styleId="aa">
    <w:name w:val="table of figures"/>
    <w:basedOn w:val="a2"/>
    <w:next w:val="a2"/>
    <w:semiHidden/>
    <w:locked/>
    <w:rsid w:val="000E1D13"/>
    <w:pPr>
      <w:spacing w:afterLines="50"/>
      <w:ind w:leftChars="300" w:left="300"/>
    </w:pPr>
    <w:rPr>
      <w:sz w:val="20"/>
      <w:szCs w:val="20"/>
    </w:rPr>
  </w:style>
  <w:style w:type="paragraph" w:styleId="ab">
    <w:name w:val="Document Map"/>
    <w:basedOn w:val="a2"/>
    <w:semiHidden/>
    <w:locked/>
    <w:rsid w:val="000E1D13"/>
    <w:pPr>
      <w:shd w:val="clear" w:color="auto" w:fill="000080"/>
    </w:pPr>
  </w:style>
  <w:style w:type="paragraph" w:styleId="ac">
    <w:name w:val="footer"/>
    <w:basedOn w:val="HeadingLeft"/>
    <w:link w:val="Char0"/>
    <w:uiPriority w:val="99"/>
    <w:locked/>
    <w:rsid w:val="000E1D13"/>
    <w:pPr>
      <w:spacing w:before="200" w:after="200" w:line="20" w:lineRule="atLeast"/>
      <w:jc w:val="center"/>
    </w:pPr>
    <w:rPr>
      <w:rFonts w:cs="Times New Roman"/>
      <w:b/>
      <w:bCs/>
      <w:sz w:val="2"/>
      <w:szCs w:val="2"/>
    </w:rPr>
  </w:style>
  <w:style w:type="paragraph" w:customStyle="1" w:styleId="TerminalDisplayinTable">
    <w:name w:val="Terminal Display in Table"/>
    <w:locked/>
    <w:rsid w:val="000E1D13"/>
    <w:pPr>
      <w:widowControl w:val="0"/>
      <w:adjustRightInd w:val="0"/>
      <w:snapToGrid w:val="0"/>
      <w:spacing w:before="80" w:after="80" w:line="240" w:lineRule="atLeast"/>
    </w:pPr>
    <w:rPr>
      <w:rFonts w:ascii="Courier New" w:eastAsia="宋体" w:hAnsi="Courier New" w:cs="Courier New"/>
      <w:snapToGrid w:val="0"/>
      <w:spacing w:val="-1"/>
      <w:sz w:val="16"/>
      <w:szCs w:val="16"/>
    </w:rPr>
  </w:style>
  <w:style w:type="paragraph" w:styleId="a6">
    <w:name w:val="header"/>
    <w:basedOn w:val="a2"/>
    <w:link w:val="Char"/>
    <w:semiHidden/>
    <w:locked/>
    <w:rsid w:val="000E1D13"/>
    <w:pPr>
      <w:tabs>
        <w:tab w:val="center" w:pos="4153"/>
        <w:tab w:val="right" w:pos="8306"/>
      </w:tabs>
      <w:spacing w:before="0" w:after="0" w:line="20" w:lineRule="atLeast"/>
      <w:ind w:left="0"/>
      <w:jc w:val="right"/>
    </w:pPr>
    <w:rPr>
      <w:rFonts w:ascii="HuaweiSans-Regular" w:eastAsia="方正兰亭黑简体" w:hAnsi="HuaweiSans-Regular" w:cs="Arial"/>
      <w:sz w:val="2"/>
      <w:szCs w:val="2"/>
    </w:rPr>
  </w:style>
  <w:style w:type="character" w:styleId="ad">
    <w:name w:val="Hyperlink"/>
    <w:uiPriority w:val="99"/>
    <w:locked/>
    <w:rsid w:val="000E1D13"/>
    <w:rPr>
      <w:color w:val="0000FF"/>
      <w:u w:val="none"/>
    </w:rPr>
  </w:style>
  <w:style w:type="paragraph" w:customStyle="1" w:styleId="CopyrightDeclaration">
    <w:name w:val="Copyright Declaration"/>
    <w:semiHidden/>
    <w:locked/>
    <w:rsid w:val="000E1D13"/>
    <w:pPr>
      <w:spacing w:before="80" w:after="80"/>
    </w:pPr>
    <w:rPr>
      <w:rFonts w:ascii="Arial" w:eastAsia="黑体" w:hAnsi="Arial" w:cs="Times New Roman"/>
      <w:sz w:val="36"/>
      <w:szCs w:val="20"/>
    </w:rPr>
  </w:style>
  <w:style w:type="numbering" w:styleId="1111110">
    <w:name w:val="Outline List 1"/>
    <w:basedOn w:val="a5"/>
    <w:semiHidden/>
    <w:locked/>
    <w:rsid w:val="000E1D13"/>
  </w:style>
  <w:style w:type="paragraph" w:customStyle="1" w:styleId="TableHeading">
    <w:name w:val="Table Heading"/>
    <w:basedOn w:val="a2"/>
    <w:link w:val="TableHeading0"/>
    <w:locked/>
    <w:rsid w:val="000E1D13"/>
    <w:pPr>
      <w:keepNext/>
      <w:widowControl w:val="0"/>
      <w:ind w:left="0"/>
    </w:pPr>
    <w:rPr>
      <w:rFonts w:ascii="Book Antiqua" w:eastAsia="黑体" w:hAnsi="Book Antiqua" w:cs="Book Antiqua"/>
      <w:bCs/>
      <w:snapToGrid w:val="0"/>
      <w:kern w:val="0"/>
    </w:rPr>
  </w:style>
  <w:style w:type="paragraph" w:customStyle="1" w:styleId="TableText">
    <w:name w:val="Table Text"/>
    <w:basedOn w:val="a2"/>
    <w:link w:val="TableText0"/>
    <w:locked/>
    <w:rsid w:val="000E1D13"/>
    <w:pPr>
      <w:widowControl w:val="0"/>
      <w:ind w:left="0"/>
    </w:pPr>
    <w:rPr>
      <w:snapToGrid w:val="0"/>
      <w:kern w:val="0"/>
    </w:rPr>
  </w:style>
  <w:style w:type="paragraph" w:customStyle="1" w:styleId="HeadingMiddle">
    <w:name w:val="Heading Middle"/>
    <w:locked/>
    <w:rsid w:val="000E1D13"/>
    <w:pPr>
      <w:adjustRightInd w:val="0"/>
      <w:snapToGrid w:val="0"/>
      <w:spacing w:line="240" w:lineRule="atLeast"/>
      <w:jc w:val="center"/>
    </w:pPr>
    <w:rPr>
      <w:rFonts w:ascii="Times New Roman" w:eastAsia="宋体" w:hAnsi="Times New Roman"/>
      <w:snapToGrid w:val="0"/>
      <w:sz w:val="20"/>
      <w:szCs w:val="20"/>
    </w:rPr>
  </w:style>
  <w:style w:type="paragraph" w:styleId="ae">
    <w:name w:val="macro"/>
    <w:semiHidden/>
    <w:locked/>
    <w:rsid w:val="000E1D13"/>
    <w:pPr>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adjustRightInd w:val="0"/>
      <w:snapToGrid w:val="0"/>
      <w:spacing w:before="160" w:after="160"/>
      <w:ind w:left="1701"/>
    </w:pPr>
    <w:rPr>
      <w:rFonts w:ascii="Courier New" w:eastAsia="宋体" w:hAnsi="Courier New" w:cs="Courier New"/>
      <w:kern w:val="2"/>
      <w:sz w:val="24"/>
      <w:szCs w:val="24"/>
    </w:rPr>
  </w:style>
  <w:style w:type="paragraph" w:styleId="af">
    <w:name w:val="footnote text"/>
    <w:basedOn w:val="a2"/>
    <w:link w:val="Char1"/>
    <w:uiPriority w:val="99"/>
    <w:locked/>
    <w:rsid w:val="000E1D13"/>
    <w:rPr>
      <w:sz w:val="18"/>
      <w:szCs w:val="18"/>
    </w:rPr>
  </w:style>
  <w:style w:type="character" w:styleId="af0">
    <w:name w:val="footnote reference"/>
    <w:semiHidden/>
    <w:locked/>
    <w:rsid w:val="000E1D13"/>
    <w:rPr>
      <w:vertAlign w:val="superscript"/>
    </w:rPr>
  </w:style>
  <w:style w:type="paragraph" w:styleId="af1">
    <w:name w:val="Balloon Text"/>
    <w:basedOn w:val="a2"/>
    <w:semiHidden/>
    <w:locked/>
    <w:rsid w:val="000E1D13"/>
    <w:rPr>
      <w:sz w:val="18"/>
      <w:szCs w:val="18"/>
    </w:rPr>
  </w:style>
  <w:style w:type="paragraph" w:styleId="af2">
    <w:name w:val="annotation text"/>
    <w:basedOn w:val="a2"/>
    <w:semiHidden/>
    <w:locked/>
    <w:rsid w:val="000E1D13"/>
  </w:style>
  <w:style w:type="character" w:styleId="af3">
    <w:name w:val="annotation reference"/>
    <w:semiHidden/>
    <w:locked/>
    <w:rsid w:val="000E1D13"/>
    <w:rPr>
      <w:sz w:val="21"/>
      <w:szCs w:val="21"/>
    </w:rPr>
  </w:style>
  <w:style w:type="paragraph" w:styleId="af4">
    <w:name w:val="annotation subject"/>
    <w:basedOn w:val="af2"/>
    <w:next w:val="af2"/>
    <w:semiHidden/>
    <w:locked/>
    <w:rsid w:val="000E1D13"/>
    <w:rPr>
      <w:b/>
      <w:bCs/>
    </w:rPr>
  </w:style>
  <w:style w:type="paragraph" w:styleId="42">
    <w:name w:val="index 4"/>
    <w:basedOn w:val="a2"/>
    <w:next w:val="a2"/>
    <w:autoRedefine/>
    <w:semiHidden/>
    <w:locked/>
    <w:rsid w:val="000E1D13"/>
    <w:pPr>
      <w:ind w:left="1260"/>
    </w:pPr>
  </w:style>
  <w:style w:type="paragraph" w:styleId="af5">
    <w:name w:val="index heading"/>
    <w:basedOn w:val="a2"/>
    <w:next w:val="13"/>
    <w:semiHidden/>
    <w:locked/>
    <w:rsid w:val="000E1D13"/>
    <w:rPr>
      <w:rFonts w:ascii="Arial" w:hAnsi="Arial"/>
      <w:b/>
      <w:bCs/>
    </w:rPr>
  </w:style>
  <w:style w:type="paragraph" w:styleId="af6">
    <w:name w:val="caption"/>
    <w:basedOn w:val="a2"/>
    <w:next w:val="a2"/>
    <w:semiHidden/>
    <w:qFormat/>
    <w:locked/>
    <w:rsid w:val="000E1D13"/>
    <w:pPr>
      <w:spacing w:before="152"/>
    </w:pPr>
    <w:rPr>
      <w:rFonts w:ascii="Arial" w:eastAsia="黑体" w:hAnsi="Arial"/>
      <w:sz w:val="20"/>
      <w:szCs w:val="20"/>
    </w:rPr>
  </w:style>
  <w:style w:type="paragraph" w:styleId="af7">
    <w:name w:val="endnote text"/>
    <w:basedOn w:val="a2"/>
    <w:semiHidden/>
    <w:locked/>
    <w:rsid w:val="000E1D13"/>
  </w:style>
  <w:style w:type="character" w:styleId="af8">
    <w:name w:val="endnote reference"/>
    <w:semiHidden/>
    <w:locked/>
    <w:rsid w:val="000E1D13"/>
    <w:rPr>
      <w:vertAlign w:val="superscript"/>
    </w:rPr>
  </w:style>
  <w:style w:type="paragraph" w:styleId="af9">
    <w:name w:val="table of authorities"/>
    <w:basedOn w:val="a2"/>
    <w:next w:val="a2"/>
    <w:semiHidden/>
    <w:locked/>
    <w:rsid w:val="000E1D13"/>
    <w:pPr>
      <w:ind w:left="420"/>
    </w:pPr>
  </w:style>
  <w:style w:type="paragraph" w:styleId="afa">
    <w:name w:val="toa heading"/>
    <w:basedOn w:val="a2"/>
    <w:next w:val="a2"/>
    <w:semiHidden/>
    <w:locked/>
    <w:rsid w:val="000E1D13"/>
    <w:pPr>
      <w:spacing w:before="120"/>
    </w:pPr>
    <w:rPr>
      <w:rFonts w:ascii="Arial" w:hAnsi="Arial"/>
    </w:rPr>
  </w:style>
  <w:style w:type="paragraph" w:customStyle="1" w:styleId="Contents">
    <w:name w:val="Contents"/>
    <w:basedOn w:val="Heading1NoNumber"/>
    <w:locked/>
    <w:rsid w:val="000E1D13"/>
    <w:pPr>
      <w:outlineLvl w:val="9"/>
    </w:pPr>
  </w:style>
  <w:style w:type="character" w:styleId="HTML">
    <w:name w:val="HTML Variable"/>
    <w:semiHidden/>
    <w:locked/>
    <w:rsid w:val="000E1D13"/>
    <w:rPr>
      <w:i/>
      <w:iCs/>
    </w:rPr>
  </w:style>
  <w:style w:type="character" w:styleId="HTML0">
    <w:name w:val="HTML Typewriter"/>
    <w:semiHidden/>
    <w:locked/>
    <w:rsid w:val="000E1D13"/>
    <w:rPr>
      <w:rFonts w:ascii="Courier New" w:hAnsi="Courier New" w:cs="Courier New"/>
      <w:sz w:val="20"/>
      <w:szCs w:val="20"/>
    </w:rPr>
  </w:style>
  <w:style w:type="character" w:styleId="HTML1">
    <w:name w:val="HTML Code"/>
    <w:semiHidden/>
    <w:locked/>
    <w:rsid w:val="000E1D13"/>
    <w:rPr>
      <w:rFonts w:ascii="Courier New" w:hAnsi="Courier New" w:cs="Courier New"/>
      <w:sz w:val="20"/>
      <w:szCs w:val="20"/>
    </w:rPr>
  </w:style>
  <w:style w:type="paragraph" w:styleId="HTML2">
    <w:name w:val="HTML Address"/>
    <w:basedOn w:val="a2"/>
    <w:semiHidden/>
    <w:locked/>
    <w:rsid w:val="000E1D13"/>
    <w:rPr>
      <w:i/>
      <w:iCs/>
    </w:rPr>
  </w:style>
  <w:style w:type="character" w:styleId="HTML3">
    <w:name w:val="HTML Definition"/>
    <w:semiHidden/>
    <w:locked/>
    <w:rsid w:val="000E1D13"/>
    <w:rPr>
      <w:i/>
      <w:iCs/>
    </w:rPr>
  </w:style>
  <w:style w:type="character" w:styleId="HTML4">
    <w:name w:val="HTML Keyboard"/>
    <w:semiHidden/>
    <w:locked/>
    <w:rsid w:val="000E1D13"/>
    <w:rPr>
      <w:rFonts w:ascii="Courier New" w:hAnsi="Courier New" w:cs="Courier New"/>
      <w:sz w:val="20"/>
      <w:szCs w:val="20"/>
    </w:rPr>
  </w:style>
  <w:style w:type="character" w:styleId="HTML5">
    <w:name w:val="HTML Acronym"/>
    <w:basedOn w:val="a3"/>
    <w:semiHidden/>
    <w:locked/>
    <w:rsid w:val="000E1D13"/>
  </w:style>
  <w:style w:type="character" w:styleId="HTML6">
    <w:name w:val="HTML Sample"/>
    <w:semiHidden/>
    <w:locked/>
    <w:rsid w:val="000E1D13"/>
    <w:rPr>
      <w:rFonts w:ascii="Courier New" w:hAnsi="Courier New" w:cs="Courier New"/>
    </w:rPr>
  </w:style>
  <w:style w:type="character" w:styleId="HTML7">
    <w:name w:val="HTML Cite"/>
    <w:semiHidden/>
    <w:locked/>
    <w:rsid w:val="000E1D13"/>
    <w:rPr>
      <w:i/>
      <w:iCs/>
    </w:rPr>
  </w:style>
  <w:style w:type="paragraph" w:styleId="HTML8">
    <w:name w:val="HTML Preformatted"/>
    <w:basedOn w:val="a2"/>
    <w:semiHidden/>
    <w:locked/>
    <w:rsid w:val="000E1D13"/>
    <w:rPr>
      <w:rFonts w:ascii="Courier New" w:hAnsi="Courier New" w:cs="Courier New"/>
      <w:sz w:val="20"/>
      <w:szCs w:val="20"/>
    </w:rPr>
  </w:style>
  <w:style w:type="table" w:styleId="14">
    <w:name w:val="Table Web 1"/>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3">
    <w:name w:val="Table Web 2"/>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3">
    <w:name w:val="Table Web 3"/>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b">
    <w:name w:val="Table Theme"/>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5">
    <w:name w:val="Table Colorful 1"/>
    <w:basedOn w:val="a4"/>
    <w:semiHidden/>
    <w:locked/>
    <w:rsid w:val="000E1D13"/>
    <w:pPr>
      <w:adjustRightInd w:val="0"/>
      <w:snapToGrid w:val="0"/>
      <w:spacing w:before="160" w:after="160" w:line="240" w:lineRule="atLeast"/>
      <w:ind w:left="1701"/>
    </w:pPr>
    <w:rPr>
      <w:rFonts w:ascii="Times New Roman" w:eastAsia="宋体" w:hAnsi="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4">
    <w:name w:val="Table Colorful 2"/>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4">
    <w:name w:val="Table Colorful 3"/>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c">
    <w:name w:val="Salutation"/>
    <w:basedOn w:val="a2"/>
    <w:next w:val="a2"/>
    <w:semiHidden/>
    <w:locked/>
    <w:rsid w:val="000E1D13"/>
  </w:style>
  <w:style w:type="paragraph" w:styleId="afd">
    <w:name w:val="Plain Text"/>
    <w:basedOn w:val="a2"/>
    <w:semiHidden/>
    <w:locked/>
    <w:rsid w:val="000E1D13"/>
    <w:rPr>
      <w:rFonts w:ascii="宋体" w:hAnsi="Courier New" w:cs="Courier New"/>
    </w:rPr>
  </w:style>
  <w:style w:type="table" w:styleId="afe">
    <w:name w:val="Table Elegant"/>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aff">
    <w:name w:val="E-mail Signature"/>
    <w:basedOn w:val="a2"/>
    <w:semiHidden/>
    <w:locked/>
    <w:rsid w:val="000E1D13"/>
  </w:style>
  <w:style w:type="paragraph" w:styleId="aff0">
    <w:name w:val="Subtitle"/>
    <w:basedOn w:val="a2"/>
    <w:semiHidden/>
    <w:qFormat/>
    <w:locked/>
    <w:rsid w:val="000E1D13"/>
    <w:pPr>
      <w:spacing w:before="240" w:after="60" w:line="312" w:lineRule="atLeast"/>
      <w:jc w:val="center"/>
      <w:outlineLvl w:val="1"/>
    </w:pPr>
    <w:rPr>
      <w:rFonts w:ascii="Arial" w:hAnsi="Arial"/>
      <w:b/>
      <w:bCs/>
      <w:kern w:val="28"/>
      <w:sz w:val="32"/>
      <w:szCs w:val="32"/>
    </w:rPr>
  </w:style>
  <w:style w:type="table" w:styleId="16">
    <w:name w:val="Table Classic 1"/>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Classic 2"/>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5">
    <w:name w:val="Table Classic 3"/>
    <w:basedOn w:val="a4"/>
    <w:semiHidden/>
    <w:locked/>
    <w:rsid w:val="000E1D13"/>
    <w:pPr>
      <w:adjustRightInd w:val="0"/>
      <w:snapToGrid w:val="0"/>
      <w:spacing w:before="160" w:after="160" w:line="240" w:lineRule="atLeast"/>
      <w:ind w:left="1701"/>
    </w:pPr>
    <w:rPr>
      <w:rFonts w:ascii="Times New Roman" w:eastAsia="宋体" w:hAnsi="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paragraph" w:styleId="aff1">
    <w:name w:val="envelope return"/>
    <w:basedOn w:val="a2"/>
    <w:semiHidden/>
    <w:locked/>
    <w:rsid w:val="000E1D13"/>
    <w:rPr>
      <w:rFonts w:ascii="Arial" w:hAnsi="Arial"/>
    </w:rPr>
  </w:style>
  <w:style w:type="table" w:styleId="17">
    <w:name w:val="Table Simple 1"/>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6">
    <w:name w:val="Table Simple 2"/>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6">
    <w:name w:val="Table Simple 3"/>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aff2">
    <w:name w:val="Closing"/>
    <w:basedOn w:val="a2"/>
    <w:semiHidden/>
    <w:locked/>
    <w:rsid w:val="000E1D13"/>
    <w:pPr>
      <w:ind w:leftChars="2100" w:left="100"/>
    </w:pPr>
  </w:style>
  <w:style w:type="table" w:styleId="18">
    <w:name w:val="Table Subtle 1"/>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Subtle 2"/>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3D effects 1"/>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8">
    <w:name w:val="Table 3D effects 2"/>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7">
    <w:name w:val="Table 3D effects 3"/>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3">
    <w:name w:val="List"/>
    <w:basedOn w:val="a2"/>
    <w:semiHidden/>
    <w:locked/>
    <w:rsid w:val="000E1D13"/>
    <w:pPr>
      <w:ind w:left="200" w:hangingChars="200" w:hanging="200"/>
    </w:pPr>
  </w:style>
  <w:style w:type="paragraph" w:styleId="29">
    <w:name w:val="List 2"/>
    <w:basedOn w:val="a2"/>
    <w:semiHidden/>
    <w:locked/>
    <w:rsid w:val="000E1D13"/>
    <w:pPr>
      <w:ind w:leftChars="200" w:left="100" w:hangingChars="200" w:hanging="200"/>
    </w:pPr>
  </w:style>
  <w:style w:type="paragraph" w:styleId="38">
    <w:name w:val="List 3"/>
    <w:basedOn w:val="a2"/>
    <w:semiHidden/>
    <w:locked/>
    <w:rsid w:val="000E1D13"/>
    <w:pPr>
      <w:ind w:leftChars="400" w:left="100" w:hangingChars="200" w:hanging="200"/>
    </w:pPr>
  </w:style>
  <w:style w:type="paragraph" w:styleId="44">
    <w:name w:val="List 4"/>
    <w:basedOn w:val="a2"/>
    <w:semiHidden/>
    <w:locked/>
    <w:rsid w:val="000E1D13"/>
    <w:pPr>
      <w:ind w:leftChars="600" w:left="100" w:hangingChars="200" w:hanging="200"/>
    </w:pPr>
  </w:style>
  <w:style w:type="paragraph" w:styleId="53">
    <w:name w:val="List 5"/>
    <w:basedOn w:val="a2"/>
    <w:semiHidden/>
    <w:locked/>
    <w:rsid w:val="000E1D13"/>
    <w:pPr>
      <w:ind w:leftChars="800" w:left="100" w:hangingChars="200" w:hanging="200"/>
    </w:pPr>
  </w:style>
  <w:style w:type="paragraph" w:styleId="a1">
    <w:name w:val="List Number"/>
    <w:basedOn w:val="a2"/>
    <w:semiHidden/>
    <w:locked/>
    <w:rsid w:val="000E1D13"/>
    <w:pPr>
      <w:numPr>
        <w:numId w:val="1"/>
      </w:numPr>
    </w:pPr>
  </w:style>
  <w:style w:type="paragraph" w:styleId="2a">
    <w:name w:val="List Number 2"/>
    <w:basedOn w:val="a2"/>
    <w:semiHidden/>
    <w:locked/>
    <w:rsid w:val="000E1D13"/>
    <w:pPr>
      <w:tabs>
        <w:tab w:val="num" w:pos="432"/>
      </w:tabs>
      <w:ind w:left="432" w:hanging="432"/>
    </w:pPr>
  </w:style>
  <w:style w:type="paragraph" w:styleId="39">
    <w:name w:val="List Number 3"/>
    <w:basedOn w:val="a2"/>
    <w:semiHidden/>
    <w:locked/>
    <w:rsid w:val="000E1D13"/>
    <w:pPr>
      <w:tabs>
        <w:tab w:val="num" w:pos="432"/>
      </w:tabs>
      <w:ind w:left="432" w:hanging="432"/>
    </w:pPr>
  </w:style>
  <w:style w:type="paragraph" w:styleId="40">
    <w:name w:val="List Number 4"/>
    <w:basedOn w:val="a2"/>
    <w:semiHidden/>
    <w:locked/>
    <w:rsid w:val="000E1D13"/>
    <w:pPr>
      <w:numPr>
        <w:numId w:val="33"/>
      </w:numPr>
    </w:pPr>
  </w:style>
  <w:style w:type="paragraph" w:styleId="54">
    <w:name w:val="List Number 5"/>
    <w:basedOn w:val="a2"/>
    <w:semiHidden/>
    <w:locked/>
    <w:rsid w:val="000E1D13"/>
    <w:pPr>
      <w:ind w:left="0"/>
    </w:pPr>
  </w:style>
  <w:style w:type="paragraph" w:styleId="aff4">
    <w:name w:val="List Continue"/>
    <w:basedOn w:val="a2"/>
    <w:semiHidden/>
    <w:locked/>
    <w:rsid w:val="000E1D13"/>
    <w:pPr>
      <w:spacing w:after="120"/>
      <w:ind w:leftChars="200" w:left="420"/>
    </w:pPr>
  </w:style>
  <w:style w:type="paragraph" w:styleId="2b">
    <w:name w:val="List Continue 2"/>
    <w:basedOn w:val="a2"/>
    <w:semiHidden/>
    <w:locked/>
    <w:rsid w:val="000E1D13"/>
    <w:pPr>
      <w:spacing w:after="120"/>
      <w:ind w:leftChars="400" w:left="840"/>
    </w:pPr>
  </w:style>
  <w:style w:type="paragraph" w:styleId="3a">
    <w:name w:val="List Continue 3"/>
    <w:basedOn w:val="a2"/>
    <w:semiHidden/>
    <w:locked/>
    <w:rsid w:val="000E1D13"/>
    <w:pPr>
      <w:spacing w:after="120"/>
      <w:ind w:leftChars="600" w:left="1260"/>
    </w:pPr>
  </w:style>
  <w:style w:type="paragraph" w:styleId="45">
    <w:name w:val="List Continue 4"/>
    <w:basedOn w:val="a2"/>
    <w:semiHidden/>
    <w:locked/>
    <w:rsid w:val="000E1D13"/>
    <w:pPr>
      <w:spacing w:after="120"/>
      <w:ind w:leftChars="800" w:left="1680"/>
    </w:pPr>
  </w:style>
  <w:style w:type="paragraph" w:styleId="55">
    <w:name w:val="List Continue 5"/>
    <w:basedOn w:val="a2"/>
    <w:semiHidden/>
    <w:locked/>
    <w:rsid w:val="000E1D13"/>
    <w:pPr>
      <w:spacing w:after="120"/>
      <w:ind w:leftChars="1000" w:left="2100"/>
    </w:pPr>
  </w:style>
  <w:style w:type="paragraph" w:styleId="aff5">
    <w:name w:val="List Bullet"/>
    <w:basedOn w:val="a2"/>
    <w:autoRedefine/>
    <w:semiHidden/>
    <w:locked/>
    <w:rsid w:val="000E1D13"/>
    <w:pPr>
      <w:tabs>
        <w:tab w:val="num" w:pos="432"/>
      </w:tabs>
      <w:ind w:left="432" w:hanging="432"/>
    </w:pPr>
  </w:style>
  <w:style w:type="paragraph" w:styleId="2c">
    <w:name w:val="List Bullet 2"/>
    <w:basedOn w:val="a2"/>
    <w:autoRedefine/>
    <w:semiHidden/>
    <w:locked/>
    <w:rsid w:val="000E1D13"/>
    <w:pPr>
      <w:tabs>
        <w:tab w:val="num" w:pos="432"/>
      </w:tabs>
      <w:ind w:left="432" w:hanging="432"/>
    </w:pPr>
  </w:style>
  <w:style w:type="paragraph" w:styleId="3b">
    <w:name w:val="List Bullet 3"/>
    <w:basedOn w:val="a2"/>
    <w:autoRedefine/>
    <w:semiHidden/>
    <w:locked/>
    <w:rsid w:val="000E1D13"/>
    <w:pPr>
      <w:tabs>
        <w:tab w:val="num" w:pos="432"/>
      </w:tabs>
      <w:ind w:left="432" w:hanging="432"/>
    </w:pPr>
  </w:style>
  <w:style w:type="paragraph" w:styleId="46">
    <w:name w:val="List Bullet 4"/>
    <w:basedOn w:val="a2"/>
    <w:autoRedefine/>
    <w:semiHidden/>
    <w:locked/>
    <w:rsid w:val="000E1D13"/>
    <w:pPr>
      <w:tabs>
        <w:tab w:val="num" w:pos="432"/>
      </w:tabs>
      <w:ind w:left="432" w:hanging="432"/>
    </w:pPr>
  </w:style>
  <w:style w:type="paragraph" w:styleId="50">
    <w:name w:val="List Bullet 5"/>
    <w:basedOn w:val="a2"/>
    <w:autoRedefine/>
    <w:semiHidden/>
    <w:locked/>
    <w:rsid w:val="000E1D13"/>
    <w:pPr>
      <w:numPr>
        <w:numId w:val="2"/>
      </w:numPr>
    </w:pPr>
  </w:style>
  <w:style w:type="table" w:styleId="1a">
    <w:name w:val="Table List 1"/>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d">
    <w:name w:val="Table List 2"/>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c">
    <w:name w:val="Table List 3"/>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7">
    <w:name w:val="Table List 4"/>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6">
    <w:name w:val="Table List 5"/>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2">
    <w:name w:val="Table List 6"/>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2">
    <w:name w:val="Table List 7"/>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2">
    <w:name w:val="Table List 8"/>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6">
    <w:name w:val="Table Contemporary"/>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7">
    <w:name w:val="Normal (Web)"/>
    <w:basedOn w:val="a2"/>
    <w:semiHidden/>
    <w:locked/>
    <w:rsid w:val="000E1D13"/>
    <w:rPr>
      <w:rFonts w:cs="Times New Roman"/>
    </w:rPr>
  </w:style>
  <w:style w:type="paragraph" w:styleId="aff8">
    <w:name w:val="Signature"/>
    <w:basedOn w:val="a2"/>
    <w:semiHidden/>
    <w:locked/>
    <w:rsid w:val="000E1D13"/>
    <w:pPr>
      <w:ind w:leftChars="2100" w:left="100"/>
    </w:pPr>
  </w:style>
  <w:style w:type="character" w:styleId="aff9">
    <w:name w:val="Emphasis"/>
    <w:qFormat/>
    <w:locked/>
    <w:rsid w:val="000E1D13"/>
    <w:rPr>
      <w:i/>
      <w:iCs/>
    </w:rPr>
  </w:style>
  <w:style w:type="paragraph" w:styleId="affa">
    <w:name w:val="Date"/>
    <w:basedOn w:val="a2"/>
    <w:next w:val="a2"/>
    <w:semiHidden/>
    <w:locked/>
    <w:rsid w:val="000E1D13"/>
    <w:pPr>
      <w:ind w:leftChars="2500" w:left="100"/>
    </w:pPr>
  </w:style>
  <w:style w:type="table" w:styleId="1b">
    <w:name w:val="Table Columns 1"/>
    <w:basedOn w:val="a4"/>
    <w:semiHidden/>
    <w:locked/>
    <w:rsid w:val="000E1D13"/>
    <w:pPr>
      <w:adjustRightInd w:val="0"/>
      <w:snapToGrid w:val="0"/>
      <w:spacing w:before="160" w:after="160" w:line="240" w:lineRule="atLeast"/>
      <w:ind w:left="1701"/>
    </w:pPr>
    <w:rPr>
      <w:rFonts w:ascii="Times New Roman" w:eastAsia="宋体" w:hAnsi="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e">
    <w:name w:val="Table Columns 2"/>
    <w:basedOn w:val="a4"/>
    <w:semiHidden/>
    <w:locked/>
    <w:rsid w:val="000E1D13"/>
    <w:pPr>
      <w:adjustRightInd w:val="0"/>
      <w:snapToGrid w:val="0"/>
      <w:spacing w:before="160" w:after="160" w:line="240" w:lineRule="atLeast"/>
      <w:ind w:left="1701"/>
    </w:pPr>
    <w:rPr>
      <w:rFonts w:ascii="Times New Roman" w:eastAsia="宋体"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Columns 3"/>
    <w:basedOn w:val="a4"/>
    <w:semiHidden/>
    <w:locked/>
    <w:rsid w:val="000E1D13"/>
    <w:pPr>
      <w:adjustRightInd w:val="0"/>
      <w:snapToGrid w:val="0"/>
      <w:spacing w:before="160" w:after="160" w:line="240" w:lineRule="atLeast"/>
      <w:ind w:left="1701"/>
    </w:pPr>
    <w:rPr>
      <w:rFonts w:ascii="Times New Roman" w:eastAsia="宋体"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c">
    <w:name w:val="Table Grid 1"/>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
    <w:name w:val="Table Grid 2"/>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e">
    <w:name w:val="Table Grid 3"/>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9">
    <w:name w:val="Table Grid 4"/>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3">
    <w:name w:val="Table Grid 7"/>
    <w:basedOn w:val="a4"/>
    <w:semiHidden/>
    <w:locked/>
    <w:rsid w:val="000E1D13"/>
    <w:pPr>
      <w:adjustRightInd w:val="0"/>
      <w:snapToGrid w:val="0"/>
      <w:spacing w:before="160" w:after="160" w:line="240" w:lineRule="atLeast"/>
      <w:ind w:left="1701"/>
    </w:pPr>
    <w:rPr>
      <w:rFonts w:ascii="Times New Roman" w:eastAsia="宋体"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3">
    <w:name w:val="Table Grid 8"/>
    <w:basedOn w:val="a4"/>
    <w:semiHidden/>
    <w:locked/>
    <w:rsid w:val="000E1D13"/>
    <w:pPr>
      <w:adjustRightInd w:val="0"/>
      <w:snapToGrid w:val="0"/>
      <w:spacing w:before="160" w:after="160" w:line="240" w:lineRule="atLeast"/>
      <w:ind w:left="1701"/>
    </w:pPr>
    <w:rPr>
      <w:rFonts w:ascii="Times New Roman" w:eastAsia="宋体"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styleId="affb">
    <w:name w:val="Block Text"/>
    <w:basedOn w:val="a2"/>
    <w:semiHidden/>
    <w:locked/>
    <w:rsid w:val="000E1D13"/>
    <w:pPr>
      <w:spacing w:after="120"/>
      <w:ind w:leftChars="700" w:left="1440" w:rightChars="700" w:right="1440"/>
    </w:pPr>
  </w:style>
  <w:style w:type="numbering" w:styleId="a">
    <w:name w:val="Outline List 3"/>
    <w:basedOn w:val="a5"/>
    <w:semiHidden/>
    <w:locked/>
    <w:rsid w:val="000E1D13"/>
    <w:pPr>
      <w:numPr>
        <w:numId w:val="5"/>
      </w:numPr>
    </w:pPr>
  </w:style>
  <w:style w:type="paragraph" w:styleId="affc">
    <w:name w:val="envelope address"/>
    <w:basedOn w:val="a2"/>
    <w:semiHidden/>
    <w:locked/>
    <w:rsid w:val="000E1D13"/>
    <w:pPr>
      <w:framePr w:w="7920" w:h="1980" w:hRule="exact" w:hSpace="180" w:wrap="auto" w:hAnchor="page" w:xAlign="center" w:yAlign="bottom"/>
      <w:ind w:leftChars="1400" w:left="100"/>
    </w:pPr>
    <w:rPr>
      <w:rFonts w:ascii="Arial" w:hAnsi="Arial"/>
    </w:rPr>
  </w:style>
  <w:style w:type="paragraph" w:styleId="affd">
    <w:name w:val="Message Header"/>
    <w:basedOn w:val="a2"/>
    <w:semiHidden/>
    <w:locked/>
    <w:rsid w:val="000E1D13"/>
    <w:pPr>
      <w:pBdr>
        <w:top w:val="single" w:sz="6" w:space="1" w:color="auto"/>
        <w:left w:val="single" w:sz="6" w:space="1" w:color="auto"/>
        <w:bottom w:val="single" w:sz="6" w:space="1" w:color="auto"/>
        <w:right w:val="single" w:sz="6" w:space="1" w:color="auto"/>
      </w:pBdr>
      <w:shd w:val="pct20" w:color="auto" w:fill="auto"/>
      <w:ind w:leftChars="500" w:left="1080" w:hangingChars="500" w:hanging="1080"/>
    </w:pPr>
    <w:rPr>
      <w:rFonts w:ascii="Arial" w:hAnsi="Arial"/>
    </w:rPr>
  </w:style>
  <w:style w:type="character" w:styleId="affe">
    <w:name w:val="line number"/>
    <w:basedOn w:val="a3"/>
    <w:semiHidden/>
    <w:locked/>
    <w:rsid w:val="000E1D13"/>
  </w:style>
  <w:style w:type="character" w:styleId="afff">
    <w:name w:val="Strong"/>
    <w:qFormat/>
    <w:locked/>
    <w:rsid w:val="000E1D13"/>
    <w:rPr>
      <w:b/>
      <w:bCs/>
    </w:rPr>
  </w:style>
  <w:style w:type="character" w:styleId="afff0">
    <w:name w:val="page number"/>
    <w:basedOn w:val="a3"/>
    <w:semiHidden/>
    <w:locked/>
    <w:rsid w:val="000E1D13"/>
  </w:style>
  <w:style w:type="character" w:styleId="afff1">
    <w:name w:val="FollowedHyperlink"/>
    <w:semiHidden/>
    <w:locked/>
    <w:rsid w:val="000E1D13"/>
    <w:rPr>
      <w:color w:val="800080"/>
      <w:u w:val="none"/>
    </w:rPr>
  </w:style>
  <w:style w:type="paragraph" w:styleId="afff2">
    <w:name w:val="Body Text"/>
    <w:basedOn w:val="a2"/>
    <w:semiHidden/>
    <w:locked/>
    <w:rsid w:val="000E1D13"/>
    <w:pPr>
      <w:spacing w:after="120"/>
    </w:pPr>
  </w:style>
  <w:style w:type="paragraph" w:styleId="afff3">
    <w:name w:val="Body Text First Indent"/>
    <w:basedOn w:val="afff2"/>
    <w:semiHidden/>
    <w:locked/>
    <w:rsid w:val="000E1D13"/>
    <w:pPr>
      <w:ind w:firstLineChars="100" w:firstLine="420"/>
    </w:pPr>
  </w:style>
  <w:style w:type="paragraph" w:styleId="afff4">
    <w:name w:val="Body Text Indent"/>
    <w:basedOn w:val="a2"/>
    <w:semiHidden/>
    <w:locked/>
    <w:rsid w:val="000E1D13"/>
    <w:pPr>
      <w:spacing w:after="120"/>
      <w:ind w:leftChars="200" w:left="420"/>
    </w:pPr>
  </w:style>
  <w:style w:type="paragraph" w:styleId="2f0">
    <w:name w:val="Body Text First Indent 2"/>
    <w:basedOn w:val="afff4"/>
    <w:semiHidden/>
    <w:locked/>
    <w:rsid w:val="000E1D13"/>
    <w:pPr>
      <w:ind w:firstLineChars="200" w:firstLine="420"/>
    </w:pPr>
  </w:style>
  <w:style w:type="paragraph" w:styleId="afff5">
    <w:name w:val="Normal Indent"/>
    <w:basedOn w:val="a2"/>
    <w:semiHidden/>
    <w:locked/>
    <w:rsid w:val="000E1D13"/>
    <w:pPr>
      <w:ind w:firstLineChars="200" w:firstLine="420"/>
    </w:pPr>
  </w:style>
  <w:style w:type="paragraph" w:styleId="2f1">
    <w:name w:val="Body Text 2"/>
    <w:basedOn w:val="a2"/>
    <w:semiHidden/>
    <w:locked/>
    <w:rsid w:val="000E1D13"/>
    <w:pPr>
      <w:spacing w:after="120" w:line="480" w:lineRule="auto"/>
    </w:pPr>
  </w:style>
  <w:style w:type="paragraph" w:styleId="3f">
    <w:name w:val="Body Text 3"/>
    <w:basedOn w:val="a2"/>
    <w:semiHidden/>
    <w:locked/>
    <w:rsid w:val="000E1D13"/>
    <w:pPr>
      <w:spacing w:after="120"/>
    </w:pPr>
    <w:rPr>
      <w:sz w:val="16"/>
      <w:szCs w:val="16"/>
    </w:rPr>
  </w:style>
  <w:style w:type="paragraph" w:styleId="2f2">
    <w:name w:val="Body Text Indent 2"/>
    <w:basedOn w:val="a2"/>
    <w:semiHidden/>
    <w:locked/>
    <w:rsid w:val="000E1D13"/>
    <w:pPr>
      <w:spacing w:after="120" w:line="480" w:lineRule="auto"/>
      <w:ind w:leftChars="200" w:left="420"/>
    </w:pPr>
  </w:style>
  <w:style w:type="paragraph" w:styleId="3f0">
    <w:name w:val="Body Text Indent 3"/>
    <w:basedOn w:val="a2"/>
    <w:semiHidden/>
    <w:locked/>
    <w:rsid w:val="000E1D13"/>
    <w:pPr>
      <w:spacing w:after="120"/>
      <w:ind w:leftChars="200" w:left="420"/>
    </w:pPr>
    <w:rPr>
      <w:sz w:val="16"/>
      <w:szCs w:val="16"/>
    </w:rPr>
  </w:style>
  <w:style w:type="paragraph" w:styleId="afff6">
    <w:name w:val="Note Heading"/>
    <w:basedOn w:val="a2"/>
    <w:next w:val="a2"/>
    <w:semiHidden/>
    <w:locked/>
    <w:rsid w:val="000E1D13"/>
    <w:pPr>
      <w:jc w:val="center"/>
    </w:pPr>
  </w:style>
  <w:style w:type="paragraph" w:customStyle="1" w:styleId="ItemStepinTable">
    <w:name w:val="Item Step in Table"/>
    <w:locked/>
    <w:rsid w:val="000E1D13"/>
    <w:pPr>
      <w:numPr>
        <w:numId w:val="6"/>
      </w:numPr>
      <w:topLinePunct/>
      <w:spacing w:before="80" w:after="80" w:line="240" w:lineRule="atLeast"/>
    </w:pPr>
    <w:rPr>
      <w:rFonts w:ascii="Times New Roman" w:eastAsia="宋体" w:hAnsi="Times New Roman"/>
      <w:sz w:val="21"/>
      <w:szCs w:val="22"/>
    </w:rPr>
  </w:style>
  <w:style w:type="paragraph" w:customStyle="1" w:styleId="End">
    <w:name w:val="End"/>
    <w:basedOn w:val="a2"/>
    <w:locked/>
    <w:rsid w:val="000E1D13"/>
    <w:pPr>
      <w:spacing w:after="400"/>
      <w:ind w:left="1020"/>
    </w:pPr>
    <w:rPr>
      <w:b/>
    </w:rPr>
  </w:style>
  <w:style w:type="paragraph" w:customStyle="1" w:styleId="1d">
    <w:name w:val="样式1"/>
    <w:basedOn w:val="End"/>
    <w:semiHidden/>
    <w:locked/>
    <w:rsid w:val="000E1D13"/>
    <w:rPr>
      <w:b w:val="0"/>
    </w:rPr>
  </w:style>
  <w:style w:type="paragraph" w:customStyle="1" w:styleId="NotesTextListinTable">
    <w:name w:val="Notes Text List in Table"/>
    <w:locked/>
    <w:rsid w:val="000E1D13"/>
    <w:pPr>
      <w:numPr>
        <w:numId w:val="30"/>
      </w:numPr>
      <w:spacing w:before="40" w:after="80" w:line="200" w:lineRule="atLeast"/>
      <w:ind w:left="454" w:hanging="284"/>
      <w:jc w:val="both"/>
    </w:pPr>
    <w:rPr>
      <w:rFonts w:ascii="Times New Roman" w:eastAsia="楷体_GB2312" w:hAnsi="Times New Roman" w:cs="楷体_GB2312"/>
      <w:noProof/>
      <w:sz w:val="18"/>
      <w:szCs w:val="18"/>
    </w:rPr>
  </w:style>
  <w:style w:type="paragraph" w:customStyle="1" w:styleId="NotesHeading">
    <w:name w:val="Notes Heading"/>
    <w:basedOn w:val="CAUTIONHeading"/>
    <w:locked/>
    <w:rsid w:val="000E1D13"/>
    <w:pPr>
      <w:pBdr>
        <w:top w:val="none" w:sz="0" w:space="0" w:color="auto"/>
      </w:pBdr>
      <w:spacing w:after="40"/>
    </w:pPr>
    <w:rPr>
      <w:position w:val="-6"/>
      <w:sz w:val="18"/>
      <w:szCs w:val="18"/>
    </w:rPr>
  </w:style>
  <w:style w:type="paragraph" w:customStyle="1" w:styleId="NotesText">
    <w:name w:val="Notes Text"/>
    <w:basedOn w:val="CAUTIONText"/>
    <w:locked/>
    <w:rsid w:val="000E1D13"/>
    <w:pPr>
      <w:pBdr>
        <w:bottom w:val="none" w:sz="0" w:space="0" w:color="auto"/>
      </w:pBdr>
      <w:spacing w:before="40" w:line="200" w:lineRule="atLeast"/>
      <w:ind w:left="2075"/>
    </w:pPr>
    <w:rPr>
      <w:szCs w:val="18"/>
    </w:rPr>
  </w:style>
  <w:style w:type="paragraph" w:customStyle="1" w:styleId="NotesTextList">
    <w:name w:val="Notes Text List"/>
    <w:basedOn w:val="CAUTIONTextList"/>
    <w:locked/>
    <w:rsid w:val="000E1D13"/>
    <w:pPr>
      <w:numPr>
        <w:numId w:val="7"/>
      </w:numPr>
      <w:pBdr>
        <w:bottom w:val="none" w:sz="0" w:space="0" w:color="auto"/>
      </w:pBdr>
      <w:spacing w:before="40" w:line="200" w:lineRule="atLeast"/>
    </w:pPr>
    <w:rPr>
      <w:sz w:val="20"/>
      <w:szCs w:val="18"/>
    </w:rPr>
  </w:style>
  <w:style w:type="paragraph" w:customStyle="1" w:styleId="FigureDescriptioninAppendix">
    <w:name w:val="Figure Description in Appendix"/>
    <w:basedOn w:val="Figure"/>
    <w:next w:val="Figure"/>
    <w:locked/>
    <w:rsid w:val="00534F7A"/>
    <w:pPr>
      <w:keepNext/>
      <w:topLinePunct w:val="0"/>
      <w:spacing w:before="320"/>
      <w:ind w:left="1701"/>
      <w:outlineLvl w:val="7"/>
    </w:pPr>
    <w:rPr>
      <w:rFonts w:eastAsia="黑体"/>
    </w:rPr>
  </w:style>
  <w:style w:type="paragraph" w:customStyle="1" w:styleId="Cover2">
    <w:name w:val="Cover 2"/>
    <w:locked/>
    <w:rsid w:val="000E1D13"/>
    <w:pPr>
      <w:adjustRightInd w:val="0"/>
      <w:snapToGrid w:val="0"/>
      <w:jc w:val="center"/>
    </w:pPr>
    <w:rPr>
      <w:rFonts w:ascii="Arial" w:eastAsia="黑体" w:hAnsi="Arial"/>
      <w:noProof/>
      <w:lang w:eastAsia="en-US"/>
    </w:rPr>
  </w:style>
  <w:style w:type="paragraph" w:customStyle="1" w:styleId="CoverText">
    <w:name w:val="Cover Text"/>
    <w:locked/>
    <w:rsid w:val="000E1D13"/>
    <w:pPr>
      <w:adjustRightInd w:val="0"/>
      <w:snapToGrid w:val="0"/>
      <w:spacing w:before="80" w:after="80" w:line="240" w:lineRule="atLeast"/>
      <w:jc w:val="both"/>
    </w:pPr>
    <w:rPr>
      <w:rFonts w:ascii="Arial" w:eastAsia="宋体" w:hAnsi="Arial"/>
      <w:snapToGrid w:val="0"/>
      <w:sz w:val="20"/>
      <w:szCs w:val="20"/>
    </w:rPr>
  </w:style>
  <w:style w:type="paragraph" w:customStyle="1" w:styleId="Cover3">
    <w:name w:val="Cover 3"/>
    <w:basedOn w:val="a2"/>
    <w:locked/>
    <w:rsid w:val="000E1D13"/>
    <w:pPr>
      <w:widowControl w:val="0"/>
      <w:topLinePunct w:val="0"/>
      <w:ind w:left="0"/>
    </w:pPr>
    <w:rPr>
      <w:rFonts w:ascii="Arial" w:eastAsia="黑体" w:hAnsi="Arial"/>
      <w:b/>
      <w:bCs/>
      <w:spacing w:val="-4"/>
      <w:sz w:val="22"/>
      <w:szCs w:val="22"/>
    </w:rPr>
  </w:style>
  <w:style w:type="paragraph" w:customStyle="1" w:styleId="TOC1">
    <w:name w:val="TOC 标题1"/>
    <w:next w:val="12"/>
    <w:semiHidden/>
    <w:locked/>
    <w:rsid w:val="000E1D13"/>
    <w:pPr>
      <w:keepNext/>
      <w:snapToGrid w:val="0"/>
      <w:spacing w:before="480" w:after="360"/>
      <w:jc w:val="center"/>
    </w:pPr>
    <w:rPr>
      <w:rFonts w:ascii="Arial" w:eastAsia="黑体" w:hAnsi="Arial"/>
      <w:noProof/>
      <w:sz w:val="36"/>
      <w:szCs w:val="36"/>
    </w:rPr>
  </w:style>
  <w:style w:type="character" w:customStyle="1" w:styleId="TableHeading0">
    <w:name w:val="Table Heading 字符"/>
    <w:link w:val="TableHeading"/>
    <w:rsid w:val="000E1D13"/>
    <w:rPr>
      <w:rFonts w:ascii="Book Antiqua" w:eastAsia="黑体" w:hAnsi="Book Antiqua" w:cs="Book Antiqua"/>
      <w:bCs/>
      <w:snapToGrid w:val="0"/>
      <w:sz w:val="21"/>
      <w:szCs w:val="21"/>
    </w:rPr>
  </w:style>
  <w:style w:type="paragraph" w:customStyle="1" w:styleId="TableDescriptioninAppendix">
    <w:name w:val="Table Description in Appendix"/>
    <w:basedOn w:val="TableDescription"/>
    <w:next w:val="a2"/>
    <w:locked/>
    <w:rsid w:val="000E1D13"/>
    <w:pPr>
      <w:numPr>
        <w:numId w:val="32"/>
      </w:numPr>
    </w:pPr>
  </w:style>
  <w:style w:type="paragraph" w:customStyle="1" w:styleId="Code">
    <w:name w:val="Code"/>
    <w:basedOn w:val="a2"/>
    <w:locked/>
    <w:rsid w:val="000E1D13"/>
    <w:pPr>
      <w:widowControl w:val="0"/>
      <w:autoSpaceDE w:val="0"/>
      <w:autoSpaceDN w:val="0"/>
      <w:spacing w:before="0" w:after="0" w:line="360" w:lineRule="auto"/>
    </w:pPr>
    <w:rPr>
      <w:rFonts w:ascii="Courier New" w:hAnsi="Courier New"/>
      <w:sz w:val="18"/>
    </w:rPr>
  </w:style>
  <w:style w:type="paragraph" w:customStyle="1" w:styleId="CopyrightDeclaration1">
    <w:name w:val="Copyright Declaration1"/>
    <w:locked/>
    <w:rsid w:val="000E1D13"/>
    <w:pPr>
      <w:spacing w:before="80" w:after="80"/>
    </w:pPr>
    <w:rPr>
      <w:rFonts w:ascii="Arial" w:eastAsia="黑体" w:hAnsi="Arial" w:cs="Times New Roman"/>
      <w:sz w:val="36"/>
      <w:szCs w:val="20"/>
    </w:rPr>
  </w:style>
  <w:style w:type="paragraph" w:customStyle="1" w:styleId="Cover30">
    <w:name w:val="Cover3"/>
    <w:semiHidden/>
    <w:locked/>
    <w:rsid w:val="000E1D13"/>
    <w:pPr>
      <w:adjustRightInd w:val="0"/>
      <w:snapToGrid w:val="0"/>
      <w:spacing w:before="80" w:after="80" w:line="240" w:lineRule="atLeast"/>
    </w:pPr>
    <w:rPr>
      <w:rFonts w:ascii="Arial" w:eastAsia="黑体" w:hAnsi="Arial"/>
      <w:noProof/>
      <w:lang w:eastAsia="en-US"/>
    </w:rPr>
  </w:style>
  <w:style w:type="paragraph" w:customStyle="1" w:styleId="Cover40">
    <w:name w:val="Cover4"/>
    <w:basedOn w:val="a2"/>
    <w:semiHidden/>
    <w:locked/>
    <w:rsid w:val="000E1D13"/>
    <w:pPr>
      <w:topLinePunct w:val="0"/>
      <w:ind w:left="0"/>
    </w:pPr>
    <w:rPr>
      <w:rFonts w:ascii="Arial" w:eastAsia="Arial" w:hAnsi="Arial"/>
      <w:b/>
      <w:bCs/>
      <w:sz w:val="24"/>
      <w:szCs w:val="24"/>
    </w:rPr>
  </w:style>
  <w:style w:type="paragraph" w:customStyle="1" w:styleId="SubItemListTextTD">
    <w:name w:val="Sub Item List Text TD"/>
    <w:basedOn w:val="TerminalDisplay"/>
    <w:locked/>
    <w:rsid w:val="000E1D13"/>
    <w:pPr>
      <w:adjustRightInd w:val="0"/>
      <w:ind w:left="2410"/>
    </w:pPr>
  </w:style>
  <w:style w:type="paragraph" w:customStyle="1" w:styleId="ItemlistTextTD">
    <w:name w:val="Item list Text TD"/>
    <w:basedOn w:val="TerminalDisplay"/>
    <w:locked/>
    <w:rsid w:val="000E1D13"/>
    <w:pPr>
      <w:adjustRightInd w:val="0"/>
      <w:ind w:left="2126"/>
    </w:pPr>
  </w:style>
  <w:style w:type="paragraph" w:customStyle="1" w:styleId="ItemListTextinTable">
    <w:name w:val="Item List Text in Table"/>
    <w:basedOn w:val="TableText"/>
    <w:autoRedefine/>
    <w:qFormat/>
    <w:locked/>
    <w:rsid w:val="000E1D13"/>
    <w:pPr>
      <w:ind w:left="284"/>
    </w:pPr>
  </w:style>
  <w:style w:type="paragraph" w:customStyle="1" w:styleId="Appendixheading1">
    <w:name w:val="Appendix heading 1"/>
    <w:basedOn w:val="1"/>
    <w:next w:val="2"/>
    <w:locked/>
    <w:rsid w:val="000E1D13"/>
    <w:pPr>
      <w:keepLines/>
      <w:numPr>
        <w:numId w:val="32"/>
      </w:numPr>
      <w:topLinePunct w:val="0"/>
    </w:pPr>
    <w:rPr>
      <w:rFonts w:hint="eastAsia"/>
      <w:bCs w:val="0"/>
    </w:rPr>
  </w:style>
  <w:style w:type="paragraph" w:customStyle="1" w:styleId="Appendixheading2">
    <w:name w:val="Appendix heading 2"/>
    <w:basedOn w:val="2"/>
    <w:next w:val="Appendixheading3"/>
    <w:locked/>
    <w:rsid w:val="000E1D13"/>
    <w:pPr>
      <w:numPr>
        <w:numId w:val="32"/>
      </w:numPr>
      <w:topLinePunct w:val="0"/>
      <w:spacing w:before="200"/>
    </w:pPr>
    <w:rPr>
      <w:rFonts w:cs="Times New Roman" w:hint="eastAsia"/>
    </w:rPr>
  </w:style>
  <w:style w:type="paragraph" w:customStyle="1" w:styleId="Appendixheading3">
    <w:name w:val="Appendix heading 3"/>
    <w:basedOn w:val="3"/>
    <w:next w:val="Appendixheading4"/>
    <w:locked/>
    <w:rsid w:val="000E1D13"/>
    <w:pPr>
      <w:numPr>
        <w:numId w:val="32"/>
      </w:numPr>
      <w:topLinePunct w:val="0"/>
    </w:pPr>
    <w:rPr>
      <w:rFonts w:cs="Times New Roman" w:hint="eastAsia"/>
    </w:rPr>
  </w:style>
  <w:style w:type="paragraph" w:customStyle="1" w:styleId="Appendixheading4">
    <w:name w:val="Appendix heading 4"/>
    <w:basedOn w:val="4"/>
    <w:next w:val="Appendixheading5"/>
    <w:locked/>
    <w:rsid w:val="000E1D13"/>
    <w:pPr>
      <w:numPr>
        <w:numId w:val="32"/>
      </w:numPr>
      <w:topLinePunct w:val="0"/>
    </w:pPr>
    <w:rPr>
      <w:bCs/>
    </w:rPr>
  </w:style>
  <w:style w:type="paragraph" w:customStyle="1" w:styleId="Appendixheading5">
    <w:name w:val="Appendix heading 5"/>
    <w:basedOn w:val="5"/>
    <w:next w:val="BlockLabel"/>
    <w:locked/>
    <w:rsid w:val="000E1D13"/>
    <w:pPr>
      <w:numPr>
        <w:numId w:val="32"/>
      </w:numPr>
      <w:topLinePunct w:val="0"/>
    </w:pPr>
    <w:rPr>
      <w:rFonts w:cs="Times New Roman"/>
      <w:bCs/>
    </w:rPr>
  </w:style>
  <w:style w:type="character" w:styleId="afff7">
    <w:name w:val="Placeholder Text"/>
    <w:uiPriority w:val="99"/>
    <w:semiHidden/>
    <w:locked/>
    <w:rsid w:val="000E1D13"/>
    <w:rPr>
      <w:color w:val="808080"/>
    </w:rPr>
  </w:style>
  <w:style w:type="character" w:customStyle="1" w:styleId="Char1">
    <w:name w:val="脚注文本 Char"/>
    <w:link w:val="af"/>
    <w:uiPriority w:val="99"/>
    <w:rsid w:val="000E1D13"/>
    <w:rPr>
      <w:rFonts w:ascii="微软雅黑" w:eastAsia="微软雅黑" w:hAnsi="微软雅黑" w:cs="微软雅黑"/>
      <w:kern w:val="2"/>
      <w:sz w:val="18"/>
      <w:szCs w:val="18"/>
    </w:rPr>
  </w:style>
  <w:style w:type="character" w:styleId="afff8">
    <w:name w:val="Subtle Emphasis"/>
    <w:uiPriority w:val="19"/>
    <w:qFormat/>
    <w:locked/>
    <w:rsid w:val="000E1D13"/>
    <w:rPr>
      <w:rFonts w:ascii="微软雅黑" w:eastAsia="微软雅黑" w:hAnsi="微软雅黑" w:cs="微软雅黑"/>
      <w:bCs w:val="0"/>
      <w:i/>
      <w:iCs/>
      <w:color w:val="808080"/>
      <w:szCs w:val="22"/>
      <w:lang w:eastAsia="zh-CN"/>
    </w:rPr>
  </w:style>
  <w:style w:type="table" w:styleId="2-5">
    <w:name w:val="Medium Shading 2 Accent 5"/>
    <w:basedOn w:val="a4"/>
    <w:uiPriority w:val="64"/>
    <w:locked/>
    <w:rsid w:val="000E1D13"/>
    <w:rPr>
      <w:rFonts w:ascii="Calibri" w:eastAsia="宋体" w:hAnsi="Calibri"/>
      <w:sz w:val="22"/>
      <w:szCs w:val="22"/>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BACC6"/>
      </w:tcPr>
    </w:tblStylePr>
    <w:tblStylePr w:type="lastCol">
      <w:rPr>
        <w:b/>
        <w:bCs/>
        <w:color w:val="FFFFFF"/>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customStyle="1" w:styleId="cover--">
    <w:name w:val="cover--"/>
    <w:basedOn w:val="a2"/>
    <w:locked/>
    <w:rsid w:val="000E1D13"/>
    <w:pPr>
      <w:widowControl w:val="0"/>
      <w:tabs>
        <w:tab w:val="left" w:pos="1644"/>
      </w:tabs>
      <w:autoSpaceDE w:val="0"/>
      <w:autoSpaceDN w:val="0"/>
      <w:snapToGrid/>
      <w:spacing w:before="120" w:after="120" w:line="360" w:lineRule="auto"/>
      <w:ind w:left="0"/>
      <w:jc w:val="center"/>
    </w:pPr>
    <w:rPr>
      <w:rFonts w:ascii="Arial" w:eastAsia="黑体" w:hAnsi="Arial"/>
      <w:sz w:val="72"/>
    </w:rPr>
  </w:style>
  <w:style w:type="paragraph" w:customStyle="1" w:styleId="afff9">
    <w:name w:val="图样式"/>
    <w:basedOn w:val="a2"/>
    <w:locked/>
    <w:rsid w:val="000E1D13"/>
    <w:pPr>
      <w:keepNext/>
      <w:topLinePunct w:val="0"/>
      <w:autoSpaceDE w:val="0"/>
      <w:autoSpaceDN w:val="0"/>
      <w:spacing w:before="0" w:after="0" w:line="360" w:lineRule="auto"/>
      <w:ind w:left="0"/>
      <w:jc w:val="center"/>
    </w:pPr>
    <w:rPr>
      <w:rFonts w:cs="Times New Roman"/>
      <w:kern w:val="0"/>
    </w:rPr>
  </w:style>
  <w:style w:type="paragraph" w:customStyle="1" w:styleId="Cover-">
    <w:name w:val="Cover-宋体+罗马+正文"/>
    <w:basedOn w:val="a2"/>
    <w:link w:val="Cover-Char"/>
    <w:autoRedefine/>
    <w:qFormat/>
    <w:locked/>
    <w:rsid w:val="000E1D13"/>
    <w:pPr>
      <w:widowControl w:val="0"/>
      <w:topLinePunct w:val="0"/>
      <w:autoSpaceDE w:val="0"/>
      <w:autoSpaceDN w:val="0"/>
      <w:snapToGrid/>
      <w:spacing w:before="0" w:afterLines="50" w:line="320" w:lineRule="exact"/>
      <w:ind w:left="0" w:firstLine="420"/>
    </w:pPr>
    <w:rPr>
      <w:kern w:val="0"/>
      <w:sz w:val="24"/>
      <w:szCs w:val="24"/>
    </w:rPr>
  </w:style>
  <w:style w:type="character" w:customStyle="1" w:styleId="Cover-Char">
    <w:name w:val="Cover-宋体+罗马+正文 Char"/>
    <w:link w:val="Cover-"/>
    <w:rsid w:val="000E1D13"/>
    <w:rPr>
      <w:rFonts w:ascii="微软雅黑" w:eastAsia="微软雅黑" w:hAnsi="微软雅黑" w:cs="微软雅黑"/>
      <w:sz w:val="24"/>
      <w:szCs w:val="24"/>
    </w:rPr>
  </w:style>
  <w:style w:type="paragraph" w:customStyle="1" w:styleId="05">
    <w:name w:val="样式 实验正文 + 段后: 0.5 行"/>
    <w:basedOn w:val="Cover-"/>
    <w:locked/>
    <w:rsid w:val="000E1D13"/>
    <w:pPr>
      <w:spacing w:after="120"/>
    </w:pPr>
    <w:rPr>
      <w:rFonts w:cs="宋体"/>
      <w:szCs w:val="20"/>
    </w:rPr>
  </w:style>
  <w:style w:type="paragraph" w:customStyle="1" w:styleId="afffa">
    <w:name w:val="表格"/>
    <w:next w:val="a2"/>
    <w:link w:val="Char2"/>
    <w:locked/>
    <w:rsid w:val="000E1D13"/>
    <w:pPr>
      <w:framePr w:wrap="around" w:vAnchor="text" w:hAnchor="margin" w:x="-34" w:y="1"/>
      <w:mirrorIndents/>
    </w:pPr>
    <w:rPr>
      <w:rFonts w:ascii="Arial" w:eastAsia="微软雅黑" w:hAnsi="Arial" w:cs="Times New Roman"/>
      <w:snapToGrid w:val="0"/>
      <w:sz w:val="20"/>
      <w:szCs w:val="21"/>
    </w:rPr>
  </w:style>
  <w:style w:type="character" w:customStyle="1" w:styleId="Char2">
    <w:name w:val="表格 Char"/>
    <w:link w:val="afffa"/>
    <w:rsid w:val="000E1D13"/>
    <w:rPr>
      <w:rFonts w:ascii="Arial" w:eastAsia="微软雅黑" w:hAnsi="Arial" w:cs="Times New Roman"/>
      <w:snapToGrid w:val="0"/>
      <w:sz w:val="20"/>
      <w:szCs w:val="21"/>
    </w:rPr>
  </w:style>
  <w:style w:type="character" w:customStyle="1" w:styleId="afffb">
    <w:name w:val="样式 蓝色"/>
    <w:semiHidden/>
    <w:locked/>
    <w:rsid w:val="000E1D13"/>
    <w:rPr>
      <w:color w:val="0000FF"/>
    </w:rPr>
  </w:style>
  <w:style w:type="character" w:customStyle="1" w:styleId="afffc">
    <w:name w:val="样式 倾斜 蓝色"/>
    <w:semiHidden/>
    <w:locked/>
    <w:rsid w:val="000E1D13"/>
    <w:rPr>
      <w:i/>
      <w:iCs/>
      <w:color w:val="0000FF"/>
    </w:rPr>
  </w:style>
  <w:style w:type="paragraph" w:customStyle="1" w:styleId="Tab">
    <w:name w:val="正文+Tab"/>
    <w:basedOn w:val="a2"/>
    <w:locked/>
    <w:rsid w:val="000E1D13"/>
    <w:pPr>
      <w:ind w:left="420"/>
    </w:pPr>
    <w:rPr>
      <w:rFonts w:cs="宋体"/>
      <w:szCs w:val="20"/>
    </w:rPr>
  </w:style>
  <w:style w:type="character" w:customStyle="1" w:styleId="11">
    <w:name w:val="表格1 字符"/>
    <w:link w:val="10"/>
    <w:rsid w:val="000E1D13"/>
    <w:rPr>
      <w:rFonts w:ascii="Book Antiqua" w:eastAsia="黑体" w:hAnsi="Book Antiqua" w:cs="Book Antiqua"/>
      <w:b/>
      <w:bCs/>
      <w:snapToGrid w:val="0"/>
      <w:sz w:val="21"/>
      <w:szCs w:val="21"/>
    </w:rPr>
  </w:style>
  <w:style w:type="paragraph" w:customStyle="1" w:styleId="afffd">
    <w:name w:val="命令行"/>
    <w:basedOn w:val="a2"/>
    <w:locked/>
    <w:rsid w:val="000E1D13"/>
    <w:pPr>
      <w:topLinePunct w:val="0"/>
      <w:adjustRightInd/>
      <w:spacing w:beforeLines="100" w:before="0" w:afterLines="100" w:after="0" w:line="240" w:lineRule="auto"/>
      <w:ind w:leftChars="500" w:left="500" w:rightChars="100" w:right="100" w:firstLineChars="200" w:firstLine="200"/>
      <w:contextualSpacing/>
    </w:pPr>
    <w:rPr>
      <w:rFonts w:ascii="Courier New" w:hAnsi="Courier New" w:cs="Times New Roman"/>
      <w:kern w:val="0"/>
      <w:sz w:val="16"/>
      <w:szCs w:val="20"/>
    </w:rPr>
  </w:style>
  <w:style w:type="paragraph" w:customStyle="1" w:styleId="Command11">
    <w:name w:val="样式 Command + 左侧:  1 字符 右侧:  1 字符"/>
    <w:basedOn w:val="a2"/>
    <w:semiHidden/>
    <w:locked/>
    <w:rsid w:val="005714FA"/>
    <w:pPr>
      <w:topLinePunct w:val="0"/>
      <w:adjustRightInd/>
      <w:snapToGrid/>
      <w:spacing w:before="40" w:after="40" w:line="240" w:lineRule="auto"/>
      <w:ind w:leftChars="810" w:left="2940" w:rightChars="100" w:right="210"/>
    </w:pPr>
    <w:rPr>
      <w:rFonts w:ascii="Courier New" w:eastAsia="黑体" w:hAnsi="Courier New" w:cs="宋体"/>
      <w:kern w:val="0"/>
      <w:szCs w:val="20"/>
    </w:rPr>
  </w:style>
  <w:style w:type="character" w:customStyle="1" w:styleId="afffe">
    <w:name w:val="样式 正文 +"/>
    <w:locked/>
    <w:rsid w:val="000E1D13"/>
    <w:rPr>
      <w:rFonts w:ascii="FrutigerNext LT Regular" w:eastAsia="华文细黑" w:hAnsi="FrutigerNext LT Regular"/>
      <w:kern w:val="0"/>
    </w:rPr>
  </w:style>
  <w:style w:type="paragraph" w:customStyle="1" w:styleId="BlockLabel0">
    <w:name w:val="Block Label + 结果验证"/>
    <w:basedOn w:val="BlockLabel"/>
    <w:locked/>
    <w:rsid w:val="000E1D13"/>
    <w:pPr>
      <w:ind w:leftChars="270" w:left="270"/>
    </w:pPr>
    <w:rPr>
      <w:rFonts w:cs="宋体"/>
      <w:bCs w:val="0"/>
      <w:sz w:val="24"/>
      <w:szCs w:val="20"/>
    </w:rPr>
  </w:style>
  <w:style w:type="table" w:customStyle="1" w:styleId="V30">
    <w:name w:val="实验手册V3.0专用"/>
    <w:basedOn w:val="a4"/>
    <w:uiPriority w:val="99"/>
    <w:locked/>
    <w:rsid w:val="000E1D13"/>
    <w:rPr>
      <w:rFonts w:ascii="Times New Roman" w:eastAsia="宋体" w:hAnsi="Times New Roman" w:cs="Times New Roman"/>
      <w:sz w:val="21"/>
      <w:szCs w:val="20"/>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cPr>
    </w:tblStylePr>
    <w:tblStylePr w:type="firstCol">
      <w:pPr>
        <w:jc w:val="center"/>
      </w:pPr>
      <w:tblPr/>
      <w:tcPr>
        <w:vAlign w:val="center"/>
      </w:tcPr>
    </w:tblStylePr>
  </w:style>
  <w:style w:type="paragraph" w:customStyle="1" w:styleId="TableDescription1">
    <w:name w:val="样式 Table Description + 居中"/>
    <w:basedOn w:val="TableDescription"/>
    <w:link w:val="TableDescription2"/>
    <w:locked/>
    <w:rsid w:val="000E1D13"/>
    <w:pPr>
      <w:ind w:leftChars="100" w:left="1281" w:rightChars="100" w:right="100"/>
      <w:jc w:val="center"/>
    </w:pPr>
    <w:rPr>
      <w:rFonts w:cs="宋体"/>
      <w:szCs w:val="20"/>
    </w:rPr>
  </w:style>
  <w:style w:type="character" w:customStyle="1" w:styleId="1Char">
    <w:name w:val="标题 1 Char"/>
    <w:aliases w:val="heading 1 Char,ALT+1 Char"/>
    <w:link w:val="1"/>
    <w:rsid w:val="008A5B3B"/>
    <w:rPr>
      <w:rFonts w:ascii="Huawei Sans" w:eastAsia="微软雅黑" w:hAnsi="Huawei Sans" w:cs="微软雅黑"/>
      <w:b/>
      <w:bCs/>
      <w:kern w:val="2"/>
      <w:sz w:val="44"/>
      <w:szCs w:val="44"/>
    </w:rPr>
  </w:style>
  <w:style w:type="paragraph" w:customStyle="1" w:styleId="affff">
    <w:name w:val="正文（首行不缩进）"/>
    <w:basedOn w:val="a2"/>
    <w:locked/>
    <w:rsid w:val="000E1D13"/>
    <w:pPr>
      <w:widowControl w:val="0"/>
      <w:topLinePunct w:val="0"/>
      <w:autoSpaceDE w:val="0"/>
      <w:autoSpaceDN w:val="0"/>
      <w:snapToGrid/>
      <w:spacing w:beforeLines="50" w:before="0" w:afterLines="50" w:after="0" w:line="240" w:lineRule="auto"/>
      <w:ind w:leftChars="400" w:left="880" w:firstLineChars="200" w:firstLine="440"/>
      <w:contextualSpacing/>
    </w:pPr>
    <w:rPr>
      <w:rFonts w:ascii="Times New Roman" w:hAnsi="Times New Roman" w:cs="Times New Roman"/>
      <w:snapToGrid w:val="0"/>
      <w:kern w:val="0"/>
      <w:sz w:val="22"/>
    </w:rPr>
  </w:style>
  <w:style w:type="paragraph" w:styleId="affff0">
    <w:name w:val="List Paragraph"/>
    <w:basedOn w:val="a2"/>
    <w:link w:val="Char3"/>
    <w:autoRedefine/>
    <w:uiPriority w:val="34"/>
    <w:qFormat/>
    <w:locked/>
    <w:rsid w:val="000E1D13"/>
    <w:pPr>
      <w:widowControl w:val="0"/>
      <w:topLinePunct w:val="0"/>
      <w:autoSpaceDE w:val="0"/>
      <w:autoSpaceDN w:val="0"/>
      <w:snapToGrid/>
      <w:spacing w:beforeLines="50" w:before="0" w:afterLines="50" w:after="0" w:line="240" w:lineRule="auto"/>
      <w:ind w:leftChars="400" w:left="880" w:firstLineChars="200" w:firstLine="420"/>
      <w:contextualSpacing/>
    </w:pPr>
    <w:rPr>
      <w:snapToGrid w:val="0"/>
      <w:kern w:val="0"/>
      <w:sz w:val="22"/>
    </w:rPr>
  </w:style>
  <w:style w:type="character" w:customStyle="1" w:styleId="Char3">
    <w:name w:val="列出段落 Char"/>
    <w:link w:val="affff0"/>
    <w:uiPriority w:val="34"/>
    <w:rsid w:val="000E1D13"/>
    <w:rPr>
      <w:rFonts w:ascii="微软雅黑" w:eastAsia="微软雅黑" w:hAnsi="微软雅黑" w:cs="微软雅黑"/>
      <w:snapToGrid w:val="0"/>
      <w:sz w:val="22"/>
      <w:szCs w:val="21"/>
    </w:rPr>
  </w:style>
  <w:style w:type="paragraph" w:customStyle="1" w:styleId="-">
    <w:name w:val="前言正文-新"/>
    <w:basedOn w:val="a2"/>
    <w:autoRedefine/>
    <w:qFormat/>
    <w:locked/>
    <w:rsid w:val="0034549B"/>
    <w:pPr>
      <w:widowControl w:val="0"/>
      <w:topLinePunct w:val="0"/>
      <w:autoSpaceDE w:val="0"/>
      <w:autoSpaceDN w:val="0"/>
      <w:snapToGrid/>
      <w:spacing w:beforeLines="50" w:before="120" w:afterLines="50" w:after="120" w:line="360" w:lineRule="auto"/>
      <w:ind w:left="0"/>
      <w:contextualSpacing/>
    </w:pPr>
    <w:rPr>
      <w:snapToGrid w:val="0"/>
      <w:kern w:val="0"/>
      <w:szCs w:val="20"/>
    </w:rPr>
  </w:style>
  <w:style w:type="paragraph" w:customStyle="1" w:styleId="affff1">
    <w:name w:val="表格题注"/>
    <w:next w:val="a2"/>
    <w:locked/>
    <w:rsid w:val="000E1D13"/>
    <w:pPr>
      <w:keepLines/>
      <w:spacing w:beforeLines="100"/>
      <w:ind w:left="1089" w:hanging="369"/>
      <w:jc w:val="center"/>
    </w:pPr>
    <w:rPr>
      <w:rFonts w:ascii="Arial" w:eastAsia="宋体" w:hAnsi="Arial" w:cs="Times New Roman"/>
      <w:sz w:val="18"/>
      <w:szCs w:val="18"/>
    </w:rPr>
  </w:style>
  <w:style w:type="paragraph" w:customStyle="1" w:styleId="affff2">
    <w:name w:val="插图题注"/>
    <w:next w:val="a2"/>
    <w:locked/>
    <w:rsid w:val="000E1D13"/>
    <w:pPr>
      <w:spacing w:afterLines="100"/>
      <w:ind w:left="1089" w:hanging="369"/>
      <w:jc w:val="center"/>
    </w:pPr>
    <w:rPr>
      <w:rFonts w:ascii="Arial" w:eastAsia="宋体" w:hAnsi="Arial" w:cs="Times New Roman"/>
      <w:sz w:val="18"/>
      <w:szCs w:val="18"/>
    </w:rPr>
  </w:style>
  <w:style w:type="paragraph" w:customStyle="1" w:styleId="111">
    <w:name w:val="标题111"/>
    <w:basedOn w:val="2"/>
    <w:locked/>
    <w:rsid w:val="000E1D13"/>
    <w:pPr>
      <w:keepLines w:val="0"/>
      <w:numPr>
        <w:ilvl w:val="0"/>
        <w:numId w:val="8"/>
      </w:numPr>
      <w:topLinePunct w:val="0"/>
      <w:adjustRightInd/>
      <w:snapToGrid/>
      <w:spacing w:before="240" w:after="240" w:line="240" w:lineRule="auto"/>
      <w:jc w:val="both"/>
    </w:pPr>
    <w:rPr>
      <w:rFonts w:ascii="Arial" w:hAnsi="Arial" w:cs="Times New Roman"/>
      <w:b w:val="0"/>
      <w:bCs w:val="0"/>
      <w:noProof w:val="0"/>
      <w:sz w:val="24"/>
      <w:szCs w:val="24"/>
      <w:lang w:eastAsia="zh-CN"/>
    </w:rPr>
  </w:style>
  <w:style w:type="paragraph" w:customStyle="1" w:styleId="a0">
    <w:name w:val="实验目标"/>
    <w:basedOn w:val="affff0"/>
    <w:locked/>
    <w:rsid w:val="000E1D13"/>
    <w:pPr>
      <w:numPr>
        <w:numId w:val="9"/>
      </w:numPr>
      <w:spacing w:before="156" w:after="156"/>
      <w:ind w:leftChars="0" w:left="0" w:firstLineChars="0" w:firstLine="0"/>
    </w:pPr>
    <w:rPr>
      <w:rFonts w:cs="宋体"/>
      <w:color w:val="000000"/>
      <w:szCs w:val="20"/>
    </w:rPr>
  </w:style>
  <w:style w:type="paragraph" w:customStyle="1" w:styleId="-0">
    <w:name w:val="表格-实验环境说明"/>
    <w:basedOn w:val="afffa"/>
    <w:locked/>
    <w:rsid w:val="000E1D13"/>
    <w:pPr>
      <w:framePr w:wrap="around"/>
      <w:spacing w:before="156" w:after="156"/>
      <w:jc w:val="center"/>
    </w:pPr>
    <w:rPr>
      <w:rFonts w:ascii="微软雅黑" w:hAnsi="微软雅黑" w:cs="宋体"/>
      <w:szCs w:val="20"/>
    </w:rPr>
  </w:style>
  <w:style w:type="character" w:customStyle="1" w:styleId="Char0">
    <w:name w:val="页脚 Char"/>
    <w:link w:val="ac"/>
    <w:uiPriority w:val="99"/>
    <w:rsid w:val="000E1D13"/>
    <w:rPr>
      <w:rFonts w:ascii="微软雅黑" w:eastAsia="微软雅黑" w:hAnsi="微软雅黑" w:cs="Times New Roman"/>
      <w:b/>
      <w:bCs/>
      <w:kern w:val="2"/>
      <w:sz w:val="2"/>
      <w:szCs w:val="2"/>
    </w:rPr>
  </w:style>
  <w:style w:type="paragraph" w:customStyle="1" w:styleId="1110">
    <w:name w:val="正文111"/>
    <w:basedOn w:val="a2"/>
    <w:link w:val="111Char"/>
    <w:locked/>
    <w:rsid w:val="000E1D13"/>
    <w:pPr>
      <w:widowControl w:val="0"/>
      <w:topLinePunct w:val="0"/>
      <w:autoSpaceDE w:val="0"/>
      <w:autoSpaceDN w:val="0"/>
      <w:snapToGrid/>
      <w:spacing w:beforeLines="50" w:before="0" w:afterLines="50" w:after="0" w:line="240" w:lineRule="auto"/>
      <w:ind w:left="0" w:firstLineChars="200" w:firstLine="420"/>
      <w:contextualSpacing/>
    </w:pPr>
    <w:rPr>
      <w:rFonts w:cs="Times New Roman"/>
      <w:bCs/>
      <w:snapToGrid w:val="0"/>
      <w:kern w:val="0"/>
      <w:szCs w:val="20"/>
    </w:rPr>
  </w:style>
  <w:style w:type="character" w:customStyle="1" w:styleId="111Char">
    <w:name w:val="正文111 Char"/>
    <w:link w:val="1110"/>
    <w:rsid w:val="000E1D13"/>
    <w:rPr>
      <w:rFonts w:ascii="微软雅黑" w:eastAsia="微软雅黑" w:hAnsi="微软雅黑" w:cs="Times New Roman"/>
      <w:bCs/>
      <w:snapToGrid w:val="0"/>
      <w:sz w:val="21"/>
      <w:szCs w:val="20"/>
    </w:rPr>
  </w:style>
  <w:style w:type="paragraph" w:customStyle="1" w:styleId="1e">
    <w:name w:val="1.正文"/>
    <w:basedOn w:val="a2"/>
    <w:link w:val="1f"/>
    <w:qFormat/>
    <w:locked/>
    <w:rsid w:val="000E1D13"/>
    <w:pPr>
      <w:ind w:left="1021"/>
    </w:pPr>
    <w:rPr>
      <w:rFonts w:ascii="Huawei Sans" w:hAnsi="Huawei Sans" w:cs="Huawei Sans"/>
    </w:rPr>
  </w:style>
  <w:style w:type="character" w:customStyle="1" w:styleId="1f">
    <w:name w:val="1.正文 字符"/>
    <w:link w:val="1e"/>
    <w:rsid w:val="000E1D13"/>
    <w:rPr>
      <w:rFonts w:ascii="Huawei Sans" w:eastAsia="微软雅黑" w:hAnsi="Huawei Sans" w:cs="Huawei Sans"/>
      <w:kern w:val="2"/>
      <w:sz w:val="21"/>
      <w:szCs w:val="21"/>
    </w:rPr>
  </w:style>
  <w:style w:type="paragraph" w:customStyle="1" w:styleId="2f3">
    <w:name w:val="2.命令"/>
    <w:basedOn w:val="a2"/>
    <w:link w:val="2f4"/>
    <w:qFormat/>
    <w:locked/>
    <w:rsid w:val="000E1D13"/>
    <w:pPr>
      <w:shd w:val="clear" w:color="auto" w:fill="F2F2F2" w:themeFill="background1" w:themeFillShade="F2"/>
      <w:snapToGrid/>
      <w:spacing w:beforeLines="100" w:before="240" w:afterLines="100" w:after="240"/>
      <w:ind w:left="1021"/>
      <w:contextualSpacing/>
    </w:pPr>
    <w:rPr>
      <w:rFonts w:ascii="Huawei Sans" w:eastAsia="Courier New" w:hAnsi="Huawei Sans" w:cs="Courier New"/>
      <w:sz w:val="16"/>
      <w:szCs w:val="18"/>
    </w:rPr>
  </w:style>
  <w:style w:type="character" w:customStyle="1" w:styleId="2f4">
    <w:name w:val="2.命令 字符"/>
    <w:link w:val="2f3"/>
    <w:rsid w:val="000E1D13"/>
    <w:rPr>
      <w:rFonts w:ascii="Huawei Sans" w:eastAsia="Courier New" w:hAnsi="Huawei Sans" w:cs="Courier New"/>
      <w:kern w:val="2"/>
      <w:sz w:val="16"/>
      <w:szCs w:val="18"/>
      <w:shd w:val="clear" w:color="auto" w:fill="F2F2F2" w:themeFill="background1" w:themeFillShade="F2"/>
    </w:rPr>
  </w:style>
  <w:style w:type="paragraph" w:customStyle="1" w:styleId="4a">
    <w:name w:val="4.任务"/>
    <w:basedOn w:val="ItemList"/>
    <w:link w:val="4b"/>
    <w:qFormat/>
    <w:locked/>
    <w:rsid w:val="00604E8C"/>
    <w:pPr>
      <w:tabs>
        <w:tab w:val="clear" w:pos="2126"/>
        <w:tab w:val="num" w:pos="1418"/>
      </w:tabs>
      <w:ind w:left="1418" w:hanging="398"/>
    </w:pPr>
    <w:rPr>
      <w:rFonts w:ascii="Huawei Sans" w:eastAsia="微软雅黑" w:hAnsi="Huawei Sans" w:cs="Huawei Sans"/>
    </w:rPr>
  </w:style>
  <w:style w:type="character" w:customStyle="1" w:styleId="Step0">
    <w:name w:val="Step 字符"/>
    <w:link w:val="Step"/>
    <w:rsid w:val="000E1D13"/>
    <w:rPr>
      <w:rFonts w:ascii="微软雅黑" w:eastAsia="微软雅黑" w:hAnsi="微软雅黑" w:cs="微软雅黑"/>
      <w:snapToGrid w:val="0"/>
      <w:sz w:val="21"/>
      <w:szCs w:val="21"/>
    </w:rPr>
  </w:style>
  <w:style w:type="paragraph" w:customStyle="1" w:styleId="59">
    <w:name w:val="5.表格文字"/>
    <w:basedOn w:val="TableText"/>
    <w:link w:val="5a"/>
    <w:locked/>
    <w:rsid w:val="000E1D13"/>
    <w:pPr>
      <w:autoSpaceDE w:val="0"/>
      <w:autoSpaceDN w:val="0"/>
    </w:pPr>
  </w:style>
  <w:style w:type="character" w:customStyle="1" w:styleId="ItemList0">
    <w:name w:val="Item List 字符"/>
    <w:link w:val="ItemList"/>
    <w:rsid w:val="000E1D13"/>
    <w:rPr>
      <w:rFonts w:ascii="FrutigerNext LT Regular" w:eastAsia="华文细黑" w:hAnsi="FrutigerNext LT Regular"/>
      <w:kern w:val="2"/>
      <w:sz w:val="21"/>
      <w:szCs w:val="21"/>
    </w:rPr>
  </w:style>
  <w:style w:type="character" w:customStyle="1" w:styleId="4b">
    <w:name w:val="4.任务 字符"/>
    <w:link w:val="4a"/>
    <w:rsid w:val="00604E8C"/>
    <w:rPr>
      <w:rFonts w:ascii="Huawei Sans" w:eastAsia="微软雅黑" w:hAnsi="Huawei Sans" w:cs="Huawei Sans"/>
      <w:kern w:val="2"/>
      <w:sz w:val="21"/>
      <w:szCs w:val="21"/>
    </w:rPr>
  </w:style>
  <w:style w:type="character" w:customStyle="1" w:styleId="TableText0">
    <w:name w:val="Table Text 字符"/>
    <w:link w:val="TableText"/>
    <w:rsid w:val="000E1D13"/>
    <w:rPr>
      <w:rFonts w:ascii="微软雅黑" w:eastAsia="微软雅黑" w:hAnsi="微软雅黑" w:cs="微软雅黑"/>
      <w:snapToGrid w:val="0"/>
      <w:sz w:val="21"/>
      <w:szCs w:val="21"/>
    </w:rPr>
  </w:style>
  <w:style w:type="character" w:customStyle="1" w:styleId="5a">
    <w:name w:val="5.表格文字 字符"/>
    <w:link w:val="59"/>
    <w:rsid w:val="000E1D13"/>
    <w:rPr>
      <w:rFonts w:ascii="微软雅黑" w:eastAsia="微软雅黑" w:hAnsi="微软雅黑" w:cs="微软雅黑"/>
      <w:snapToGrid w:val="0"/>
      <w:sz w:val="21"/>
      <w:szCs w:val="21"/>
    </w:rPr>
  </w:style>
  <w:style w:type="paragraph" w:customStyle="1" w:styleId="64">
    <w:name w:val="6.前言"/>
    <w:basedOn w:val="Heading1NoNumber"/>
    <w:link w:val="65"/>
    <w:autoRedefine/>
    <w:qFormat/>
    <w:locked/>
    <w:rsid w:val="000E1D13"/>
    <w:pPr>
      <w:tabs>
        <w:tab w:val="left" w:pos="4095"/>
        <w:tab w:val="right" w:pos="9638"/>
      </w:tabs>
    </w:pPr>
  </w:style>
  <w:style w:type="paragraph" w:customStyle="1" w:styleId="74">
    <w:name w:val="7.简介标题"/>
    <w:basedOn w:val="Heading2NoNumber"/>
    <w:link w:val="75"/>
    <w:autoRedefine/>
    <w:qFormat/>
    <w:locked/>
    <w:rsid w:val="000E1D13"/>
    <w:rPr>
      <w:lang w:eastAsia="zh-CN"/>
    </w:rPr>
  </w:style>
  <w:style w:type="character" w:customStyle="1" w:styleId="Heading1NoNumber0">
    <w:name w:val="Heading1 No Number 字符"/>
    <w:link w:val="Heading1NoNumber"/>
    <w:rsid w:val="000E1D13"/>
    <w:rPr>
      <w:rFonts w:ascii="Huawei Sans" w:eastAsia="微软雅黑" w:hAnsi="Huawei Sans" w:cs="微软雅黑"/>
      <w:b/>
      <w:bCs/>
      <w:kern w:val="2"/>
      <w:sz w:val="44"/>
      <w:szCs w:val="44"/>
    </w:rPr>
  </w:style>
  <w:style w:type="character" w:customStyle="1" w:styleId="65">
    <w:name w:val="6.前言 字符"/>
    <w:link w:val="64"/>
    <w:rsid w:val="000E1D13"/>
    <w:rPr>
      <w:rFonts w:ascii="Huawei Sans" w:eastAsia="微软雅黑" w:hAnsi="Huawei Sans" w:cs="微软雅黑"/>
      <w:b/>
      <w:bCs/>
      <w:kern w:val="2"/>
      <w:sz w:val="44"/>
      <w:szCs w:val="44"/>
    </w:rPr>
  </w:style>
  <w:style w:type="paragraph" w:customStyle="1" w:styleId="84">
    <w:name w:val="8.前言标题"/>
    <w:basedOn w:val="Heading3NoNumber"/>
    <w:link w:val="85"/>
    <w:autoRedefine/>
    <w:qFormat/>
    <w:locked/>
    <w:rsid w:val="000E1D13"/>
    <w:rPr>
      <w:rFonts w:cs="微软雅黑"/>
    </w:rPr>
  </w:style>
  <w:style w:type="character" w:customStyle="1" w:styleId="2Char">
    <w:name w:val="标题 2 Char"/>
    <w:aliases w:val="heading 2 Char,ALT+2 Char"/>
    <w:link w:val="2"/>
    <w:rsid w:val="004027AB"/>
    <w:rPr>
      <w:rFonts w:ascii="Huawei Sans" w:eastAsia="微软雅黑" w:hAnsi="Huawei Sans" w:cs="Huawei Sans"/>
      <w:b/>
      <w:bCs/>
      <w:noProof/>
      <w:sz w:val="36"/>
      <w:szCs w:val="36"/>
      <w:lang w:eastAsia="en-US"/>
    </w:rPr>
  </w:style>
  <w:style w:type="character" w:customStyle="1" w:styleId="Heading2NoNumber0">
    <w:name w:val="Heading2 No Number 字符"/>
    <w:link w:val="Heading2NoNumber"/>
    <w:rsid w:val="000E1D13"/>
    <w:rPr>
      <w:rFonts w:ascii="Huawei Sans" w:eastAsia="微软雅黑" w:hAnsi="Huawei Sans" w:cs="微软雅黑"/>
      <w:bCs/>
      <w:noProof/>
      <w:sz w:val="36"/>
      <w:szCs w:val="36"/>
      <w:lang w:eastAsia="en-US"/>
    </w:rPr>
  </w:style>
  <w:style w:type="character" w:customStyle="1" w:styleId="75">
    <w:name w:val="7.简介标题 字符"/>
    <w:link w:val="74"/>
    <w:rsid w:val="000E1D13"/>
    <w:rPr>
      <w:rFonts w:ascii="Huawei Sans" w:eastAsia="微软雅黑" w:hAnsi="Huawei Sans" w:cs="微软雅黑"/>
      <w:bCs/>
      <w:noProof/>
      <w:sz w:val="36"/>
      <w:szCs w:val="36"/>
    </w:rPr>
  </w:style>
  <w:style w:type="character" w:customStyle="1" w:styleId="3Char">
    <w:name w:val="标题 3 Char"/>
    <w:aliases w:val="heading 3 Char,ALT+3 Char"/>
    <w:link w:val="3"/>
    <w:rsid w:val="004027AB"/>
    <w:rPr>
      <w:rFonts w:ascii="Huawei Sans" w:eastAsia="微软雅黑" w:hAnsi="Huawei Sans" w:cs="Huawei Sans"/>
      <w:b/>
      <w:noProof/>
    </w:rPr>
  </w:style>
  <w:style w:type="character" w:customStyle="1" w:styleId="Heading3NoNumber0">
    <w:name w:val="Heading3 No Number 字符"/>
    <w:link w:val="Heading3NoNumber"/>
    <w:rsid w:val="000E1D13"/>
    <w:rPr>
      <w:rFonts w:ascii="Huawei Sans" w:eastAsia="微软雅黑" w:hAnsi="Huawei Sans" w:cs="Book Antiqua"/>
      <w:noProof/>
      <w:sz w:val="26"/>
    </w:rPr>
  </w:style>
  <w:style w:type="character" w:customStyle="1" w:styleId="85">
    <w:name w:val="8.前言标题 字符"/>
    <w:link w:val="84"/>
    <w:rsid w:val="000E1D13"/>
    <w:rPr>
      <w:rFonts w:ascii="Huawei Sans" w:eastAsia="微软雅黑" w:hAnsi="Huawei Sans" w:cs="微软雅黑"/>
      <w:noProof/>
      <w:sz w:val="26"/>
    </w:rPr>
  </w:style>
  <w:style w:type="paragraph" w:customStyle="1" w:styleId="30">
    <w:name w:val="3.步骤"/>
    <w:basedOn w:val="Step"/>
    <w:link w:val="3f1"/>
    <w:qFormat/>
    <w:locked/>
    <w:rsid w:val="000E1D13"/>
    <w:pPr>
      <w:numPr>
        <w:ilvl w:val="5"/>
        <w:numId w:val="31"/>
      </w:numPr>
      <w:tabs>
        <w:tab w:val="clear" w:pos="1701"/>
      </w:tabs>
      <w:spacing w:before="160" w:after="160"/>
      <w:outlineLvl w:val="3"/>
    </w:pPr>
    <w:rPr>
      <w:rFonts w:ascii="Huawei Sans" w:hAnsi="Huawei Sans"/>
    </w:rPr>
  </w:style>
  <w:style w:type="paragraph" w:customStyle="1" w:styleId="92">
    <w:name w:val="9.图片标题"/>
    <w:basedOn w:val="FigureDescription"/>
    <w:link w:val="93"/>
    <w:autoRedefine/>
    <w:qFormat/>
    <w:locked/>
    <w:rsid w:val="004027AB"/>
    <w:pPr>
      <w:spacing w:before="80" w:after="160" w:line="240" w:lineRule="auto"/>
      <w:ind w:left="851"/>
      <w:jc w:val="center"/>
      <w:outlineLvl w:val="9"/>
    </w:pPr>
    <w:rPr>
      <w:rFonts w:ascii="Huawei Sans" w:eastAsia="微软雅黑" w:hAnsi="Huawei Sans" w:cs="Huawei Sans"/>
      <w:b w:val="0"/>
      <w:bCs w:val="0"/>
      <w:sz w:val="21"/>
      <w:szCs w:val="21"/>
      <w:lang w:eastAsia="en-US"/>
    </w:rPr>
  </w:style>
  <w:style w:type="paragraph" w:customStyle="1" w:styleId="5b">
    <w:name w:val="5.表格标题"/>
    <w:basedOn w:val="TableDescription"/>
    <w:link w:val="5c"/>
    <w:qFormat/>
    <w:locked/>
    <w:rsid w:val="000E1D13"/>
    <w:pPr>
      <w:spacing w:before="160" w:line="240" w:lineRule="auto"/>
      <w:ind w:left="1021"/>
      <w:jc w:val="center"/>
    </w:pPr>
    <w:rPr>
      <w:rFonts w:eastAsia="微软雅黑"/>
      <w:b/>
      <w:sz w:val="24"/>
    </w:rPr>
  </w:style>
  <w:style w:type="character" w:customStyle="1" w:styleId="FigureDescription0">
    <w:name w:val="Figure Description 字符"/>
    <w:link w:val="FigureDescription"/>
    <w:rsid w:val="000E1D13"/>
    <w:rPr>
      <w:rFonts w:ascii="微软雅黑" w:eastAsia="黑体" w:hAnsi="微软雅黑"/>
      <w:b/>
      <w:bCs/>
      <w:spacing w:val="-4"/>
      <w:kern w:val="2"/>
      <w:sz w:val="24"/>
      <w:szCs w:val="24"/>
    </w:rPr>
  </w:style>
  <w:style w:type="character" w:customStyle="1" w:styleId="93">
    <w:name w:val="9.图片标题 字符"/>
    <w:link w:val="92"/>
    <w:rsid w:val="004027AB"/>
    <w:rPr>
      <w:rFonts w:ascii="Huawei Sans" w:eastAsia="微软雅黑" w:hAnsi="Huawei Sans" w:cs="Huawei Sans"/>
      <w:spacing w:val="-4"/>
      <w:kern w:val="2"/>
      <w:sz w:val="21"/>
      <w:szCs w:val="21"/>
      <w:lang w:eastAsia="en-US"/>
    </w:rPr>
  </w:style>
  <w:style w:type="character" w:customStyle="1" w:styleId="TableDescription0">
    <w:name w:val="Table Description 字符"/>
    <w:link w:val="TableDescription"/>
    <w:rsid w:val="000E1D13"/>
    <w:rPr>
      <w:rFonts w:ascii="微软雅黑" w:eastAsia="黑体" w:hAnsi="微软雅黑" w:cs="微软雅黑"/>
      <w:spacing w:val="-4"/>
      <w:kern w:val="2"/>
      <w:sz w:val="21"/>
      <w:szCs w:val="21"/>
    </w:rPr>
  </w:style>
  <w:style w:type="character" w:customStyle="1" w:styleId="TableDescription2">
    <w:name w:val="样式 Table Description + 居中 字符"/>
    <w:basedOn w:val="TableDescription0"/>
    <w:link w:val="TableDescription1"/>
    <w:rsid w:val="003D6FA3"/>
    <w:rPr>
      <w:rFonts w:ascii="微软雅黑" w:eastAsia="黑体" w:hAnsi="微软雅黑" w:cs="宋体"/>
      <w:spacing w:val="-4"/>
      <w:kern w:val="2"/>
      <w:sz w:val="21"/>
      <w:szCs w:val="20"/>
    </w:rPr>
  </w:style>
  <w:style w:type="character" w:customStyle="1" w:styleId="5c">
    <w:name w:val="5.表格标题 字符"/>
    <w:link w:val="5b"/>
    <w:rsid w:val="000E1D13"/>
    <w:rPr>
      <w:rFonts w:ascii="微软雅黑" w:eastAsia="微软雅黑" w:hAnsi="微软雅黑" w:cs="微软雅黑"/>
      <w:b/>
      <w:spacing w:val="-4"/>
      <w:kern w:val="2"/>
      <w:sz w:val="24"/>
      <w:szCs w:val="21"/>
    </w:rPr>
  </w:style>
  <w:style w:type="paragraph" w:styleId="affff3">
    <w:name w:val="No Spacing"/>
    <w:autoRedefine/>
    <w:uiPriority w:val="1"/>
    <w:qFormat/>
    <w:locked/>
    <w:rsid w:val="000E1D13"/>
    <w:pPr>
      <w:topLinePunct/>
      <w:adjustRightInd w:val="0"/>
      <w:snapToGrid w:val="0"/>
      <w:ind w:left="1134"/>
    </w:pPr>
    <w:rPr>
      <w:rFonts w:ascii="微软雅黑" w:eastAsia="微软雅黑" w:hAnsi="微软雅黑" w:cs="微软雅黑"/>
      <w:kern w:val="2"/>
      <w:sz w:val="21"/>
      <w:szCs w:val="21"/>
    </w:rPr>
  </w:style>
  <w:style w:type="character" w:styleId="affff4">
    <w:name w:val="Intense Emphasis"/>
    <w:uiPriority w:val="21"/>
    <w:qFormat/>
    <w:locked/>
    <w:rsid w:val="000E1D13"/>
    <w:rPr>
      <w:rFonts w:ascii="微软雅黑" w:eastAsia="微软雅黑" w:hAnsi="微软雅黑" w:cs="微软雅黑"/>
      <w:i/>
      <w:iCs/>
      <w:color w:val="4F81BD"/>
    </w:rPr>
  </w:style>
  <w:style w:type="paragraph" w:styleId="affff5">
    <w:name w:val="Quote"/>
    <w:basedOn w:val="a2"/>
    <w:next w:val="a2"/>
    <w:link w:val="Char4"/>
    <w:autoRedefine/>
    <w:uiPriority w:val="29"/>
    <w:qFormat/>
    <w:locked/>
    <w:rsid w:val="000E1D13"/>
    <w:pPr>
      <w:spacing w:before="200" w:after="160"/>
      <w:ind w:left="864" w:right="864"/>
      <w:jc w:val="center"/>
    </w:pPr>
    <w:rPr>
      <w:i/>
      <w:iCs/>
      <w:color w:val="404040"/>
    </w:rPr>
  </w:style>
  <w:style w:type="character" w:customStyle="1" w:styleId="Char4">
    <w:name w:val="引用 Char"/>
    <w:link w:val="affff5"/>
    <w:uiPriority w:val="29"/>
    <w:rsid w:val="000E1D13"/>
    <w:rPr>
      <w:rFonts w:ascii="微软雅黑" w:eastAsia="微软雅黑" w:hAnsi="微软雅黑" w:cs="微软雅黑"/>
      <w:i/>
      <w:iCs/>
      <w:color w:val="404040"/>
      <w:kern w:val="2"/>
      <w:sz w:val="21"/>
      <w:szCs w:val="21"/>
    </w:rPr>
  </w:style>
  <w:style w:type="paragraph" w:styleId="affff6">
    <w:name w:val="Intense Quote"/>
    <w:basedOn w:val="a2"/>
    <w:next w:val="a2"/>
    <w:link w:val="Char5"/>
    <w:autoRedefine/>
    <w:uiPriority w:val="30"/>
    <w:qFormat/>
    <w:locked/>
    <w:rsid w:val="000E1D13"/>
    <w:pPr>
      <w:pBdr>
        <w:top w:val="single" w:sz="4" w:space="10" w:color="4F81BD"/>
        <w:bottom w:val="single" w:sz="4" w:space="10" w:color="4F81BD"/>
      </w:pBdr>
      <w:spacing w:before="360" w:after="360"/>
      <w:ind w:left="864" w:right="864"/>
      <w:jc w:val="center"/>
    </w:pPr>
    <w:rPr>
      <w:i/>
      <w:iCs/>
      <w:color w:val="4F81BD"/>
    </w:rPr>
  </w:style>
  <w:style w:type="character" w:customStyle="1" w:styleId="Char5">
    <w:name w:val="明显引用 Char"/>
    <w:link w:val="affff6"/>
    <w:uiPriority w:val="30"/>
    <w:rsid w:val="000E1D13"/>
    <w:rPr>
      <w:rFonts w:ascii="微软雅黑" w:eastAsia="微软雅黑" w:hAnsi="微软雅黑" w:cs="微软雅黑"/>
      <w:i/>
      <w:iCs/>
      <w:color w:val="4F81BD"/>
      <w:kern w:val="2"/>
      <w:sz w:val="21"/>
      <w:szCs w:val="21"/>
    </w:rPr>
  </w:style>
  <w:style w:type="character" w:styleId="affff7">
    <w:name w:val="Subtle Reference"/>
    <w:uiPriority w:val="31"/>
    <w:qFormat/>
    <w:locked/>
    <w:rsid w:val="000E1D13"/>
    <w:rPr>
      <w:rFonts w:ascii="微软雅黑" w:eastAsia="微软雅黑" w:hAnsi="微软雅黑" w:cs="微软雅黑"/>
      <w:smallCaps/>
      <w:color w:val="5A5A5A"/>
    </w:rPr>
  </w:style>
  <w:style w:type="character" w:styleId="affff8">
    <w:name w:val="Intense Reference"/>
    <w:uiPriority w:val="32"/>
    <w:qFormat/>
    <w:locked/>
    <w:rsid w:val="000E1D13"/>
    <w:rPr>
      <w:rFonts w:ascii="微软雅黑" w:eastAsia="微软雅黑" w:hAnsi="微软雅黑" w:cs="微软雅黑"/>
      <w:b/>
      <w:bCs/>
      <w:smallCaps/>
      <w:color w:val="4F81BD"/>
      <w:spacing w:val="5"/>
    </w:rPr>
  </w:style>
  <w:style w:type="character" w:styleId="affff9">
    <w:name w:val="Book Title"/>
    <w:uiPriority w:val="33"/>
    <w:qFormat/>
    <w:locked/>
    <w:rsid w:val="000E1D13"/>
    <w:rPr>
      <w:rFonts w:ascii="微软雅黑" w:eastAsia="微软雅黑" w:hAnsi="微软雅黑" w:cs="微软雅黑"/>
      <w:b/>
      <w:bCs/>
      <w:i/>
      <w:iCs/>
      <w:spacing w:val="5"/>
    </w:rPr>
  </w:style>
  <w:style w:type="paragraph" w:customStyle="1" w:styleId="100">
    <w:name w:val="10.代码"/>
    <w:basedOn w:val="2f3"/>
    <w:link w:val="10Char"/>
    <w:qFormat/>
    <w:locked/>
    <w:rsid w:val="003D6FA3"/>
    <w:pPr>
      <w:pBdr>
        <w:top w:val="dashed" w:sz="4" w:space="1" w:color="auto"/>
        <w:left w:val="dashed" w:sz="4" w:space="4" w:color="auto"/>
        <w:bottom w:val="dashed" w:sz="4" w:space="1" w:color="auto"/>
        <w:right w:val="dashed" w:sz="4" w:space="4" w:color="auto"/>
      </w:pBdr>
    </w:pPr>
  </w:style>
  <w:style w:type="character" w:customStyle="1" w:styleId="10Char">
    <w:name w:val="10.代码 Char"/>
    <w:basedOn w:val="2f4"/>
    <w:link w:val="100"/>
    <w:rsid w:val="003D6FA3"/>
    <w:rPr>
      <w:rFonts w:ascii="Huawei Sans" w:eastAsia="Courier New" w:hAnsi="Huawei Sans" w:cs="Courier New"/>
      <w:kern w:val="2"/>
      <w:sz w:val="18"/>
      <w:szCs w:val="18"/>
      <w:shd w:val="clear" w:color="auto" w:fill="F2F2F2" w:themeFill="background1" w:themeFillShade="F2"/>
    </w:rPr>
  </w:style>
  <w:style w:type="paragraph" w:customStyle="1" w:styleId="affffa">
    <w:name w:val="说明或注意"/>
    <w:basedOn w:val="a2"/>
    <w:qFormat/>
    <w:locked/>
    <w:rsid w:val="003D6FA3"/>
    <w:pPr>
      <w:widowControl w:val="0"/>
      <w:topLinePunct w:val="0"/>
      <w:autoSpaceDE w:val="0"/>
      <w:autoSpaceDN w:val="0"/>
      <w:spacing w:beforeLines="50" w:before="50" w:afterLines="50" w:after="50" w:line="240" w:lineRule="auto"/>
      <w:ind w:leftChars="300" w:left="300" w:rightChars="100" w:right="100"/>
      <w:contextualSpacing/>
    </w:pPr>
    <w:rPr>
      <w:rFonts w:ascii="Huawei Sans" w:hAnsi="Huawei Sans" w:cs="Times New Roman"/>
      <w:color w:val="000000" w:themeColor="text1"/>
      <w:szCs w:val="20"/>
    </w:rPr>
  </w:style>
  <w:style w:type="paragraph" w:customStyle="1" w:styleId="affffb">
    <w:name w:val="关于当前状态的解释"/>
    <w:basedOn w:val="2f3"/>
    <w:qFormat/>
    <w:locked/>
    <w:rsid w:val="003D6FA3"/>
    <w:pPr>
      <w:shd w:val="clear" w:color="auto" w:fill="auto"/>
    </w:pPr>
    <w:rPr>
      <w:i/>
    </w:rPr>
  </w:style>
  <w:style w:type="character" w:customStyle="1" w:styleId="4Char">
    <w:name w:val="标题 4 Char"/>
    <w:aliases w:val="heading 4 Char,ALT+4 Char"/>
    <w:basedOn w:val="a3"/>
    <w:link w:val="4"/>
    <w:rsid w:val="004027AB"/>
    <w:rPr>
      <w:rFonts w:ascii="Huawei Sans" w:eastAsia="微软雅黑" w:hAnsi="Huawei Sans" w:cs="Huawei Sans"/>
      <w:b/>
      <w:noProof/>
      <w:sz w:val="28"/>
      <w:szCs w:val="28"/>
    </w:rPr>
  </w:style>
  <w:style w:type="paragraph" w:customStyle="1" w:styleId="101">
    <w:name w:val="10 代码"/>
    <w:basedOn w:val="2f3"/>
    <w:qFormat/>
    <w:locked/>
    <w:rsid w:val="003D6FA3"/>
    <w:pPr>
      <w:pBdr>
        <w:top w:val="dashed" w:sz="4" w:space="1" w:color="auto"/>
        <w:left w:val="dashed" w:sz="4" w:space="4" w:color="auto"/>
        <w:bottom w:val="dashed" w:sz="4" w:space="1" w:color="auto"/>
        <w:right w:val="dashed" w:sz="4" w:space="4" w:color="auto"/>
      </w:pBdr>
    </w:pPr>
  </w:style>
  <w:style w:type="paragraph" w:customStyle="1" w:styleId="affffc">
    <w:name w:val="实验任务"/>
    <w:basedOn w:val="30"/>
    <w:next w:val="1e"/>
    <w:qFormat/>
    <w:locked/>
    <w:rsid w:val="003D6FA3"/>
    <w:pPr>
      <w:ind w:leftChars="250" w:left="409"/>
    </w:pPr>
  </w:style>
  <w:style w:type="paragraph" w:customStyle="1" w:styleId="affffd">
    <w:name w:val="参考答案！！！"/>
    <w:basedOn w:val="74"/>
    <w:link w:val="Char6"/>
    <w:qFormat/>
    <w:rsid w:val="003D6FA3"/>
    <w:pPr>
      <w:outlineLvl w:val="0"/>
    </w:pPr>
  </w:style>
  <w:style w:type="character" w:customStyle="1" w:styleId="Char6">
    <w:name w:val="参考答案！！！ Char"/>
    <w:basedOn w:val="75"/>
    <w:link w:val="affffd"/>
    <w:rsid w:val="003D6FA3"/>
    <w:rPr>
      <w:rFonts w:ascii="Book Antiqua" w:eastAsia="黑体" w:hAnsi="Book Antiqua" w:cs="Book Antiqua"/>
      <w:b w:val="0"/>
      <w:bCs/>
      <w:noProof/>
      <w:sz w:val="36"/>
      <w:szCs w:val="36"/>
      <w:lang w:eastAsia="en-US"/>
    </w:rPr>
  </w:style>
  <w:style w:type="paragraph" w:customStyle="1" w:styleId="affffe">
    <w:name w:val="a强调字体"/>
    <w:basedOn w:val="1e"/>
    <w:qFormat/>
    <w:rsid w:val="003D6FA3"/>
    <w:pPr>
      <w:ind w:left="1134"/>
    </w:pPr>
    <w:rPr>
      <w:b/>
    </w:rPr>
  </w:style>
  <w:style w:type="paragraph" w:customStyle="1" w:styleId="afffff">
    <w:name w:val="实验命令输出"/>
    <w:basedOn w:val="a2"/>
    <w:link w:val="Char7"/>
    <w:qFormat/>
    <w:rsid w:val="00992AD4"/>
    <w:pPr>
      <w:widowControl w:val="0"/>
      <w:topLinePunct w:val="0"/>
      <w:autoSpaceDE w:val="0"/>
      <w:autoSpaceDN w:val="0"/>
      <w:snapToGrid/>
      <w:spacing w:before="0" w:after="0" w:line="240" w:lineRule="auto"/>
      <w:ind w:left="0"/>
    </w:pPr>
    <w:rPr>
      <w:rFonts w:ascii="Courier New" w:hAnsi="Courier New" w:cs="Courier New"/>
      <w:sz w:val="18"/>
      <w:szCs w:val="18"/>
    </w:rPr>
  </w:style>
  <w:style w:type="character" w:customStyle="1" w:styleId="Char7">
    <w:name w:val="实验命令输出 Char"/>
    <w:basedOn w:val="a3"/>
    <w:link w:val="afffff"/>
    <w:rsid w:val="00992AD4"/>
    <w:rPr>
      <w:rFonts w:ascii="Courier New" w:eastAsia="宋体" w:hAnsi="Courier New" w:cs="Courier New"/>
      <w:sz w:val="18"/>
      <w:szCs w:val="18"/>
    </w:rPr>
  </w:style>
  <w:style w:type="paragraph" w:customStyle="1" w:styleId="afffff0">
    <w:name w:val="实验正文"/>
    <w:basedOn w:val="a2"/>
    <w:link w:val="Char8"/>
    <w:qFormat/>
    <w:rsid w:val="009F18E0"/>
    <w:pPr>
      <w:widowControl w:val="0"/>
      <w:topLinePunct w:val="0"/>
      <w:autoSpaceDE w:val="0"/>
      <w:autoSpaceDN w:val="0"/>
      <w:snapToGrid/>
      <w:spacing w:before="0" w:afterLines="50" w:after="0" w:line="320" w:lineRule="exact"/>
      <w:ind w:left="0" w:firstLine="420"/>
    </w:pPr>
    <w:rPr>
      <w:sz w:val="24"/>
      <w:szCs w:val="24"/>
    </w:rPr>
  </w:style>
  <w:style w:type="character" w:customStyle="1" w:styleId="Char8">
    <w:name w:val="实验正文 Char"/>
    <w:basedOn w:val="a3"/>
    <w:link w:val="afffff0"/>
    <w:rsid w:val="009F18E0"/>
    <w:rPr>
      <w:rFonts w:ascii="微软雅黑" w:eastAsia="微软雅黑" w:hAnsi="微软雅黑"/>
      <w:sz w:val="24"/>
      <w:szCs w:val="24"/>
    </w:rPr>
  </w:style>
  <w:style w:type="paragraph" w:customStyle="1" w:styleId="-1">
    <w:name w:val="命令行-新"/>
    <w:basedOn w:val="afffd"/>
    <w:rsid w:val="00D87D69"/>
    <w:pPr>
      <w:widowControl w:val="0"/>
      <w:autoSpaceDE w:val="0"/>
      <w:autoSpaceDN w:val="0"/>
      <w:adjustRightInd w:val="0"/>
      <w:snapToGrid/>
      <w:spacing w:beforeLines="50" w:before="156" w:afterLines="50" w:after="156"/>
      <w:ind w:leftChars="400" w:left="880" w:rightChars="0" w:right="210" w:firstLineChars="0" w:firstLine="0"/>
    </w:pPr>
    <w:rPr>
      <w:rFonts w:cs="宋体"/>
      <w:snapToGrid w:val="0"/>
      <w:sz w:val="18"/>
    </w:rPr>
  </w:style>
  <w:style w:type="table" w:customStyle="1" w:styleId="V301">
    <w:name w:val="实验手册V3.0专用1"/>
    <w:basedOn w:val="a4"/>
    <w:uiPriority w:val="99"/>
    <w:locked/>
    <w:rsid w:val="00F076DE"/>
    <w:rPr>
      <w:sz w:val="21"/>
    </w:rPr>
    <w:tblPr>
      <w:tblInd w:w="102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Pr>
    <w:tcPr>
      <w:vAlign w:val="center"/>
    </w:tcPr>
    <w:tblStylePr w:type="firstRow">
      <w:pPr>
        <w:jc w:val="center"/>
      </w:pPr>
      <w:rPr>
        <w:b/>
      </w:rPr>
      <w:tblPr/>
      <w:tcPr>
        <w:shd w:val="clear" w:color="auto" w:fill="D9D9D9" w:themeFill="background1" w:themeFillShade="D9"/>
      </w:tcPr>
    </w:tblStylePr>
    <w:tblStylePr w:type="firstCol">
      <w:pPr>
        <w:jc w:val="center"/>
      </w:pPr>
      <w:tblPr/>
      <w:tcPr>
        <w:vAlign w:val="center"/>
      </w:tcPr>
    </w:tblStylePr>
  </w:style>
  <w:style w:type="paragraph" w:customStyle="1" w:styleId="-2">
    <w:name w:val="正文-新"/>
    <w:basedOn w:val="a2"/>
    <w:rsid w:val="00624F8A"/>
    <w:pPr>
      <w:widowControl w:val="0"/>
      <w:topLinePunct w:val="0"/>
      <w:autoSpaceDE w:val="0"/>
      <w:autoSpaceDN w:val="0"/>
      <w:snapToGrid/>
      <w:spacing w:beforeLines="50" w:before="156" w:afterLines="50" w:after="156" w:line="240" w:lineRule="auto"/>
      <w:ind w:leftChars="400" w:left="880"/>
      <w:contextualSpacing/>
    </w:pPr>
    <w:rPr>
      <w:rFonts w:cs="宋体"/>
      <w:snapToGrid w:val="0"/>
      <w:sz w:val="22"/>
      <w:szCs w:val="20"/>
    </w:rPr>
  </w:style>
  <w:style w:type="paragraph" w:customStyle="1" w:styleId="Cover5">
    <w:name w:val="Cover 5"/>
    <w:basedOn w:val="a2"/>
    <w:rsid w:val="00534F7A"/>
    <w:pPr>
      <w:widowControl w:val="0"/>
      <w:spacing w:before="0" w:after="0" w:line="240" w:lineRule="auto"/>
      <w:ind w:left="0"/>
    </w:pPr>
    <w:rPr>
      <w:sz w:val="18"/>
      <w:szCs w:val="18"/>
    </w:rPr>
  </w:style>
  <w:style w:type="table" w:customStyle="1" w:styleId="Table">
    <w:name w:val="Table"/>
    <w:basedOn w:val="a9"/>
    <w:rsid w:val="00534F7A"/>
    <w:pPr>
      <w:jc w:val="left"/>
    </w:pPr>
    <w:rPr>
      <w:rFonts w:cs="Arial"/>
    </w:rPr>
    <w:tblPr>
      <w:tblInd w:w="1814" w:type="dxa"/>
    </w:tblPr>
    <w:trPr>
      <w:cantSplit/>
    </w:trPr>
    <w:tcPr>
      <w:shd w:val="clear" w:color="auto" w:fill="auto"/>
    </w:tcPr>
    <w:tblStylePr w:type="firstRow">
      <w:rPr>
        <w:b w:val="0"/>
        <w:bCs w:val="0"/>
        <w:i w:val="0"/>
        <w:iCs w:val="0"/>
        <w:color w:val="auto"/>
        <w:sz w:val="20"/>
        <w:szCs w:val="20"/>
      </w:rPr>
      <w:tbl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table" w:customStyle="1" w:styleId="RemarksTable">
    <w:name w:val="Remarks Table"/>
    <w:basedOn w:val="a7"/>
    <w:rsid w:val="00534F7A"/>
    <w:pPr>
      <w:jc w:val="left"/>
    </w:pPr>
    <w:rPr>
      <w:rFonts w:cs="Arial"/>
      <w:sz w:val="21"/>
      <w:szCs w:val="21"/>
    </w:rPr>
    <w:tblPr>
      <w:tblInd w:w="1814" w:type="dxa"/>
    </w:tblPr>
    <w:trPr>
      <w:cantSplit/>
    </w:trPr>
  </w:style>
  <w:style w:type="table" w:customStyle="1" w:styleId="table0">
    <w:name w:val="table"/>
    <w:basedOn w:val="a9"/>
    <w:rsid w:val="00534F7A"/>
    <w:rPr>
      <w:rFonts w:eastAsia="Times New Roman" w:cs="Arial"/>
    </w:rPr>
    <w:tblPr>
      <w:tblInd w:w="1814" w:type="dxa"/>
    </w:tblPr>
    <w:trPr>
      <w:cantSplit/>
    </w:trPr>
    <w:tcPr>
      <w:shd w:val="clear" w:color="auto" w:fill="auto"/>
    </w:tcPr>
    <w:tblStylePr w:type="firstRow">
      <w:rPr>
        <w:b w:val="0"/>
        <w:bCs w:val="0"/>
        <w:i w:val="0"/>
        <w:iCs w:val="0"/>
        <w:color w:val="auto"/>
        <w:sz w:val="20"/>
        <w:szCs w:val="20"/>
      </w:rPr>
      <w:tblPr/>
      <w:trPr>
        <w:tblHeader/>
      </w:trPr>
      <w:tcPr>
        <w:tcBorders>
          <w:top w:val="single" w:sz="6" w:space="0" w:color="auto"/>
          <w:left w:val="single" w:sz="6" w:space="0" w:color="auto"/>
          <w:bottom w:val="single" w:sz="6" w:space="0" w:color="auto"/>
          <w:right w:val="single" w:sz="6" w:space="0" w:color="auto"/>
          <w:insideH w:val="single" w:sz="6" w:space="0" w:color="auto"/>
          <w:insideV w:val="single" w:sz="6" w:space="0" w:color="auto"/>
          <w:tl2br w:val="nil"/>
          <w:tr2bl w:val="nil"/>
        </w:tcBorders>
        <w:shd w:val="clear" w:color="auto" w:fill="D9D9D9"/>
      </w:tcPr>
    </w:tblStylePr>
  </w:style>
  <w:style w:type="paragraph" w:customStyle="1" w:styleId="Cover20">
    <w:name w:val="Cover2"/>
    <w:semiHidden/>
    <w:rsid w:val="00534F7A"/>
    <w:pPr>
      <w:widowControl w:val="0"/>
      <w:adjustRightInd w:val="0"/>
      <w:snapToGrid w:val="0"/>
      <w:spacing w:before="800" w:after="1200"/>
    </w:pPr>
    <w:rPr>
      <w:rFonts w:ascii="Arial" w:eastAsia="黑体" w:hAnsi="Arial"/>
      <w:b/>
      <w:bCs/>
      <w:noProof/>
      <w:sz w:val="36"/>
      <w:szCs w:val="36"/>
      <w:lang w:eastAsia="en-US"/>
    </w:rPr>
  </w:style>
  <w:style w:type="paragraph" w:customStyle="1" w:styleId="ItemListinTableText">
    <w:name w:val="Item List in Table Text"/>
    <w:basedOn w:val="a2"/>
    <w:qFormat/>
    <w:rsid w:val="00534F7A"/>
    <w:pPr>
      <w:widowControl w:val="0"/>
      <w:ind w:left="284"/>
    </w:pPr>
    <w:rPr>
      <w:rFonts w:cs="Times New Roman"/>
      <w:snapToGrid w:val="0"/>
      <w:color w:val="000000"/>
      <w:kern w:val="0"/>
    </w:rPr>
  </w:style>
  <w:style w:type="paragraph" w:customStyle="1" w:styleId="CodeinTable">
    <w:name w:val="Code in Table"/>
    <w:basedOn w:val="Code"/>
    <w:qFormat/>
    <w:rsid w:val="00534F7A"/>
    <w:pPr>
      <w:spacing w:before="80" w:after="80" w:line="240" w:lineRule="atLeast"/>
      <w:ind w:left="0"/>
    </w:pPr>
  </w:style>
  <w:style w:type="paragraph" w:customStyle="1" w:styleId="CoverText0">
    <w:name w:val="样式 Cover Text + 黑色"/>
    <w:basedOn w:val="CoverText"/>
    <w:rsid w:val="00002D49"/>
    <w:rPr>
      <w:rFonts w:eastAsia="微软雅黑"/>
      <w:color w:val="000000"/>
    </w:rPr>
  </w:style>
  <w:style w:type="character" w:customStyle="1" w:styleId="3f1">
    <w:name w:val="3.步骤 字符"/>
    <w:link w:val="30"/>
    <w:rsid w:val="000E1D13"/>
    <w:rPr>
      <w:rFonts w:ascii="Huawei Sans" w:eastAsia="微软雅黑" w:hAnsi="Huawei Sans" w:cs="微软雅黑"/>
      <w:snapToGrid w:val="0"/>
      <w:sz w:val="21"/>
      <w:szCs w:val="21"/>
    </w:rPr>
  </w:style>
  <w:style w:type="paragraph" w:customStyle="1" w:styleId="20">
    <w:name w:val="样式2"/>
    <w:basedOn w:val="1e"/>
    <w:qFormat/>
    <w:rsid w:val="00135587"/>
    <w:pPr>
      <w:numPr>
        <w:numId w:val="34"/>
      </w:numPr>
    </w:pPr>
  </w:style>
  <w:style w:type="character" w:customStyle="1" w:styleId="3Char0">
    <w:name w:val="3.步骤 Char"/>
    <w:basedOn w:val="Step0"/>
    <w:rsid w:val="00CA08AE"/>
    <w:rPr>
      <w:rFonts w:ascii="微软雅黑" w:eastAsia="微软雅黑" w:hAnsi="微软雅黑" w:cs="微软雅黑"/>
      <w:snapToGrid w:val="0"/>
      <w:sz w:val="21"/>
      <w:szCs w:val="21"/>
    </w:rPr>
  </w:style>
  <w:style w:type="paragraph" w:customStyle="1" w:styleId="Command">
    <w:name w:val="Command"/>
    <w:basedOn w:val="a2"/>
    <w:locked/>
    <w:rsid w:val="00480CA1"/>
    <w:pPr>
      <w:topLinePunct w:val="0"/>
      <w:adjustRightInd/>
      <w:snapToGrid/>
      <w:spacing w:before="40" w:after="40" w:line="240" w:lineRule="auto"/>
      <w:ind w:leftChars="810" w:left="810" w:rightChars="100" w:right="210"/>
    </w:pPr>
    <w:rPr>
      <w:rFonts w:ascii="Courier New" w:eastAsia="黑体" w:hAnsi="Courier New" w:cs="宋体"/>
      <w:kern w:val="0"/>
      <w:szCs w:val="20"/>
    </w:rPr>
  </w:style>
  <w:style w:type="character" w:customStyle="1" w:styleId="commandparameter">
    <w:name w:val="command parameter"/>
    <w:locked/>
    <w:rsid w:val="00480CA1"/>
    <w:rPr>
      <w:rFonts w:ascii="Arial" w:eastAsia="宋体" w:hAnsi="Arial"/>
      <w:i/>
      <w:color w:val="auto"/>
      <w:sz w:val="21"/>
      <w:szCs w:val="21"/>
    </w:rPr>
  </w:style>
  <w:style w:type="character" w:customStyle="1" w:styleId="commandkeywords">
    <w:name w:val="command keywords"/>
    <w:locked/>
    <w:rsid w:val="00480CA1"/>
    <w:rPr>
      <w:rFonts w:ascii="Arial" w:eastAsia="宋体" w:hAnsi="Arial"/>
      <w:b/>
      <w:color w:val="auto"/>
      <w:sz w:val="21"/>
      <w:szCs w:val="21"/>
    </w:rPr>
  </w:style>
  <w:style w:type="paragraph" w:customStyle="1" w:styleId="Outline">
    <w:name w:val="Outline"/>
    <w:basedOn w:val="a2"/>
    <w:semiHidden/>
    <w:locked/>
    <w:rsid w:val="00480CA1"/>
    <w:pPr>
      <w:topLinePunct w:val="0"/>
      <w:spacing w:line="200" w:lineRule="atLeast"/>
      <w:ind w:left="709"/>
      <w:jc w:val="both"/>
    </w:pPr>
    <w:rPr>
      <w:i/>
      <w:color w:val="0000FF"/>
      <w:kern w:val="0"/>
      <w:sz w:val="18"/>
      <w:szCs w:val="18"/>
    </w:rPr>
  </w:style>
  <w:style w:type="paragraph" w:customStyle="1" w:styleId="DecimalAligned">
    <w:name w:val="Decimal Aligned"/>
    <w:basedOn w:val="a2"/>
    <w:autoRedefine/>
    <w:uiPriority w:val="40"/>
    <w:locked/>
    <w:rsid w:val="00480CA1"/>
    <w:pPr>
      <w:tabs>
        <w:tab w:val="decimal" w:pos="360"/>
      </w:tabs>
      <w:topLinePunct w:val="0"/>
      <w:adjustRightInd/>
      <w:snapToGrid/>
      <w:spacing w:before="0" w:after="200" w:line="276" w:lineRule="auto"/>
      <w:ind w:left="0"/>
    </w:pPr>
    <w:rPr>
      <w:sz w:val="22"/>
      <w:szCs w:val="22"/>
    </w:rPr>
  </w:style>
  <w:style w:type="paragraph" w:styleId="TOC">
    <w:name w:val="TOC Heading"/>
    <w:basedOn w:val="1"/>
    <w:next w:val="a2"/>
    <w:autoRedefine/>
    <w:uiPriority w:val="39"/>
    <w:unhideWhenUsed/>
    <w:qFormat/>
    <w:locked/>
    <w:rsid w:val="00480CA1"/>
    <w:pPr>
      <w:keepLines/>
      <w:numPr>
        <w:numId w:val="0"/>
      </w:numPr>
      <w:pBdr>
        <w:bottom w:val="none" w:sz="0" w:space="0" w:color="auto"/>
      </w:pBdr>
      <w:topLinePunct w:val="0"/>
      <w:adjustRightInd/>
      <w:snapToGrid/>
      <w:spacing w:before="240" w:after="0" w:line="259" w:lineRule="auto"/>
      <w:jc w:val="left"/>
      <w:outlineLvl w:val="9"/>
    </w:pPr>
    <w:rPr>
      <w:b w:val="0"/>
      <w:bCs w:val="0"/>
      <w:color w:val="365F91"/>
      <w:kern w:val="0"/>
      <w:sz w:val="32"/>
      <w:szCs w:val="32"/>
    </w:rPr>
  </w:style>
  <w:style w:type="paragraph" w:customStyle="1" w:styleId="F1EN">
    <w:name w:val="F1正文EN"/>
    <w:basedOn w:val="a2"/>
    <w:link w:val="F1EN0"/>
    <w:locked/>
    <w:rsid w:val="00480CA1"/>
    <w:rPr>
      <w:rFonts w:eastAsia="FrutigerNext LT Regular"/>
    </w:rPr>
  </w:style>
  <w:style w:type="character" w:customStyle="1" w:styleId="F1EN0">
    <w:name w:val="F1正文EN 字符"/>
    <w:basedOn w:val="a3"/>
    <w:link w:val="F1EN"/>
    <w:rsid w:val="00480CA1"/>
    <w:rPr>
      <w:rFonts w:ascii="微软雅黑" w:eastAsia="FrutigerNext LT Regular" w:hAnsi="微软雅黑" w:cs="微软雅黑"/>
      <w:kern w:val="2"/>
      <w:sz w:val="21"/>
      <w:szCs w:val="21"/>
    </w:rPr>
  </w:style>
  <w:style w:type="character" w:customStyle="1" w:styleId="keyword">
    <w:name w:val="keyword"/>
    <w:basedOn w:val="a3"/>
    <w:locked/>
    <w:rsid w:val="00480CA1"/>
  </w:style>
  <w:style w:type="paragraph" w:customStyle="1" w:styleId="XXX">
    <w:name w:val="XXX的配置"/>
    <w:basedOn w:val="1e"/>
    <w:qFormat/>
    <w:rsid w:val="00480CA1"/>
    <w:rPr>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2416473">
      <w:bodyDiv w:val="1"/>
      <w:marLeft w:val="0"/>
      <w:marRight w:val="0"/>
      <w:marTop w:val="0"/>
      <w:marBottom w:val="0"/>
      <w:divBdr>
        <w:top w:val="none" w:sz="0" w:space="0" w:color="auto"/>
        <w:left w:val="none" w:sz="0" w:space="0" w:color="auto"/>
        <w:bottom w:val="none" w:sz="0" w:space="0" w:color="auto"/>
        <w:right w:val="none" w:sz="0" w:space="0" w:color="auto"/>
      </w:divBdr>
    </w:div>
    <w:div w:id="189999096">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87661816">
          <w:marLeft w:val="0"/>
          <w:marRight w:val="0"/>
          <w:marTop w:val="0"/>
          <w:marBottom w:val="0"/>
          <w:divBdr>
            <w:top w:val="none" w:sz="0" w:space="0" w:color="auto"/>
            <w:left w:val="none" w:sz="0" w:space="0" w:color="auto"/>
            <w:bottom w:val="none" w:sz="0" w:space="0" w:color="auto"/>
            <w:right w:val="none" w:sz="0" w:space="0" w:color="auto"/>
          </w:divBdr>
          <w:divsChild>
            <w:div w:id="143275152">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226648703">
      <w:bodyDiv w:val="1"/>
      <w:marLeft w:val="0"/>
      <w:marRight w:val="0"/>
      <w:marTop w:val="0"/>
      <w:marBottom w:val="0"/>
      <w:divBdr>
        <w:top w:val="none" w:sz="0" w:space="0" w:color="auto"/>
        <w:left w:val="none" w:sz="0" w:space="0" w:color="auto"/>
        <w:bottom w:val="none" w:sz="0" w:space="0" w:color="auto"/>
        <w:right w:val="none" w:sz="0" w:space="0" w:color="auto"/>
      </w:divBdr>
    </w:div>
    <w:div w:id="235171256">
      <w:bodyDiv w:val="1"/>
      <w:marLeft w:val="0"/>
      <w:marRight w:val="0"/>
      <w:marTop w:val="0"/>
      <w:marBottom w:val="0"/>
      <w:divBdr>
        <w:top w:val="none" w:sz="0" w:space="0" w:color="auto"/>
        <w:left w:val="none" w:sz="0" w:space="0" w:color="auto"/>
        <w:bottom w:val="none" w:sz="0" w:space="0" w:color="auto"/>
        <w:right w:val="none" w:sz="0" w:space="0" w:color="auto"/>
      </w:divBdr>
    </w:div>
    <w:div w:id="296108454">
      <w:bodyDiv w:val="1"/>
      <w:marLeft w:val="0"/>
      <w:marRight w:val="0"/>
      <w:marTop w:val="0"/>
      <w:marBottom w:val="0"/>
      <w:divBdr>
        <w:top w:val="none" w:sz="0" w:space="0" w:color="auto"/>
        <w:left w:val="none" w:sz="0" w:space="0" w:color="auto"/>
        <w:bottom w:val="none" w:sz="0" w:space="0" w:color="auto"/>
        <w:right w:val="none" w:sz="0" w:space="0" w:color="auto"/>
      </w:divBdr>
      <w:divsChild>
        <w:div w:id="818886192">
          <w:marLeft w:val="475"/>
          <w:marRight w:val="0"/>
          <w:marTop w:val="158"/>
          <w:marBottom w:val="0"/>
          <w:divBdr>
            <w:top w:val="none" w:sz="0" w:space="0" w:color="auto"/>
            <w:left w:val="none" w:sz="0" w:space="0" w:color="auto"/>
            <w:bottom w:val="none" w:sz="0" w:space="0" w:color="auto"/>
            <w:right w:val="none" w:sz="0" w:space="0" w:color="auto"/>
          </w:divBdr>
        </w:div>
        <w:div w:id="2435042">
          <w:marLeft w:val="475"/>
          <w:marRight w:val="0"/>
          <w:marTop w:val="158"/>
          <w:marBottom w:val="0"/>
          <w:divBdr>
            <w:top w:val="none" w:sz="0" w:space="0" w:color="auto"/>
            <w:left w:val="none" w:sz="0" w:space="0" w:color="auto"/>
            <w:bottom w:val="none" w:sz="0" w:space="0" w:color="auto"/>
            <w:right w:val="none" w:sz="0" w:space="0" w:color="auto"/>
          </w:divBdr>
        </w:div>
        <w:div w:id="1193495523">
          <w:marLeft w:val="475"/>
          <w:marRight w:val="0"/>
          <w:marTop w:val="158"/>
          <w:marBottom w:val="0"/>
          <w:divBdr>
            <w:top w:val="none" w:sz="0" w:space="0" w:color="auto"/>
            <w:left w:val="none" w:sz="0" w:space="0" w:color="auto"/>
            <w:bottom w:val="none" w:sz="0" w:space="0" w:color="auto"/>
            <w:right w:val="none" w:sz="0" w:space="0" w:color="auto"/>
          </w:divBdr>
        </w:div>
        <w:div w:id="729573854">
          <w:marLeft w:val="475"/>
          <w:marRight w:val="0"/>
          <w:marTop w:val="158"/>
          <w:marBottom w:val="0"/>
          <w:divBdr>
            <w:top w:val="none" w:sz="0" w:space="0" w:color="auto"/>
            <w:left w:val="none" w:sz="0" w:space="0" w:color="auto"/>
            <w:bottom w:val="none" w:sz="0" w:space="0" w:color="auto"/>
            <w:right w:val="none" w:sz="0" w:space="0" w:color="auto"/>
          </w:divBdr>
        </w:div>
      </w:divsChild>
    </w:div>
    <w:div w:id="296450601">
      <w:bodyDiv w:val="1"/>
      <w:marLeft w:val="0"/>
      <w:marRight w:val="0"/>
      <w:marTop w:val="0"/>
      <w:marBottom w:val="0"/>
      <w:divBdr>
        <w:top w:val="none" w:sz="0" w:space="0" w:color="auto"/>
        <w:left w:val="none" w:sz="0" w:space="0" w:color="auto"/>
        <w:bottom w:val="none" w:sz="0" w:space="0" w:color="auto"/>
        <w:right w:val="none" w:sz="0" w:space="0" w:color="auto"/>
      </w:divBdr>
    </w:div>
    <w:div w:id="301694121">
      <w:bodyDiv w:val="1"/>
      <w:marLeft w:val="0"/>
      <w:marRight w:val="0"/>
      <w:marTop w:val="0"/>
      <w:marBottom w:val="0"/>
      <w:divBdr>
        <w:top w:val="none" w:sz="0" w:space="0" w:color="auto"/>
        <w:left w:val="none" w:sz="0" w:space="0" w:color="auto"/>
        <w:bottom w:val="none" w:sz="0" w:space="0" w:color="auto"/>
        <w:right w:val="none" w:sz="0" w:space="0" w:color="auto"/>
      </w:divBdr>
      <w:divsChild>
        <w:div w:id="2135513331">
          <w:marLeft w:val="0"/>
          <w:marRight w:val="0"/>
          <w:marTop w:val="600"/>
          <w:marBottom w:val="0"/>
          <w:divBdr>
            <w:top w:val="none" w:sz="0" w:space="0" w:color="auto"/>
            <w:left w:val="none" w:sz="0" w:space="0" w:color="auto"/>
            <w:bottom w:val="none" w:sz="0" w:space="0" w:color="auto"/>
            <w:right w:val="none" w:sz="0" w:space="0" w:color="auto"/>
          </w:divBdr>
          <w:divsChild>
            <w:div w:id="632907960">
              <w:marLeft w:val="0"/>
              <w:marRight w:val="0"/>
              <w:marTop w:val="0"/>
              <w:marBottom w:val="0"/>
              <w:divBdr>
                <w:top w:val="none" w:sz="0" w:space="0" w:color="auto"/>
                <w:left w:val="none" w:sz="0" w:space="0" w:color="auto"/>
                <w:bottom w:val="none" w:sz="0" w:space="0" w:color="auto"/>
                <w:right w:val="none" w:sz="0" w:space="0" w:color="auto"/>
              </w:divBdr>
              <w:divsChild>
                <w:div w:id="54225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6561717">
      <w:bodyDiv w:val="1"/>
      <w:marLeft w:val="0"/>
      <w:marRight w:val="0"/>
      <w:marTop w:val="0"/>
      <w:marBottom w:val="0"/>
      <w:divBdr>
        <w:top w:val="none" w:sz="0" w:space="0" w:color="auto"/>
        <w:left w:val="none" w:sz="0" w:space="0" w:color="auto"/>
        <w:bottom w:val="none" w:sz="0" w:space="0" w:color="auto"/>
        <w:right w:val="none" w:sz="0" w:space="0" w:color="auto"/>
      </w:divBdr>
    </w:div>
    <w:div w:id="397361280">
      <w:bodyDiv w:val="1"/>
      <w:marLeft w:val="0"/>
      <w:marRight w:val="0"/>
      <w:marTop w:val="0"/>
      <w:marBottom w:val="0"/>
      <w:divBdr>
        <w:top w:val="none" w:sz="0" w:space="0" w:color="auto"/>
        <w:left w:val="none" w:sz="0" w:space="0" w:color="auto"/>
        <w:bottom w:val="none" w:sz="0" w:space="0" w:color="auto"/>
        <w:right w:val="none" w:sz="0" w:space="0" w:color="auto"/>
      </w:divBdr>
      <w:divsChild>
        <w:div w:id="1004939487">
          <w:marLeft w:val="475"/>
          <w:marRight w:val="0"/>
          <w:marTop w:val="158"/>
          <w:marBottom w:val="0"/>
          <w:divBdr>
            <w:top w:val="none" w:sz="0" w:space="0" w:color="auto"/>
            <w:left w:val="none" w:sz="0" w:space="0" w:color="auto"/>
            <w:bottom w:val="none" w:sz="0" w:space="0" w:color="auto"/>
            <w:right w:val="none" w:sz="0" w:space="0" w:color="auto"/>
          </w:divBdr>
        </w:div>
      </w:divsChild>
    </w:div>
    <w:div w:id="411708620">
      <w:bodyDiv w:val="1"/>
      <w:marLeft w:val="0"/>
      <w:marRight w:val="0"/>
      <w:marTop w:val="0"/>
      <w:marBottom w:val="0"/>
      <w:divBdr>
        <w:top w:val="none" w:sz="0" w:space="0" w:color="auto"/>
        <w:left w:val="none" w:sz="0" w:space="0" w:color="auto"/>
        <w:bottom w:val="none" w:sz="0" w:space="0" w:color="auto"/>
        <w:right w:val="none" w:sz="0" w:space="0" w:color="auto"/>
      </w:divBdr>
      <w:divsChild>
        <w:div w:id="1437171575">
          <w:marLeft w:val="475"/>
          <w:marRight w:val="0"/>
          <w:marTop w:val="158"/>
          <w:marBottom w:val="0"/>
          <w:divBdr>
            <w:top w:val="none" w:sz="0" w:space="0" w:color="auto"/>
            <w:left w:val="none" w:sz="0" w:space="0" w:color="auto"/>
            <w:bottom w:val="none" w:sz="0" w:space="0" w:color="auto"/>
            <w:right w:val="none" w:sz="0" w:space="0" w:color="auto"/>
          </w:divBdr>
        </w:div>
        <w:div w:id="786432495">
          <w:marLeft w:val="475"/>
          <w:marRight w:val="0"/>
          <w:marTop w:val="158"/>
          <w:marBottom w:val="0"/>
          <w:divBdr>
            <w:top w:val="none" w:sz="0" w:space="0" w:color="auto"/>
            <w:left w:val="none" w:sz="0" w:space="0" w:color="auto"/>
            <w:bottom w:val="none" w:sz="0" w:space="0" w:color="auto"/>
            <w:right w:val="none" w:sz="0" w:space="0" w:color="auto"/>
          </w:divBdr>
        </w:div>
        <w:div w:id="1698458742">
          <w:marLeft w:val="475"/>
          <w:marRight w:val="0"/>
          <w:marTop w:val="158"/>
          <w:marBottom w:val="0"/>
          <w:divBdr>
            <w:top w:val="none" w:sz="0" w:space="0" w:color="auto"/>
            <w:left w:val="none" w:sz="0" w:space="0" w:color="auto"/>
            <w:bottom w:val="none" w:sz="0" w:space="0" w:color="auto"/>
            <w:right w:val="none" w:sz="0" w:space="0" w:color="auto"/>
          </w:divBdr>
        </w:div>
        <w:div w:id="9650331">
          <w:marLeft w:val="475"/>
          <w:marRight w:val="0"/>
          <w:marTop w:val="158"/>
          <w:marBottom w:val="0"/>
          <w:divBdr>
            <w:top w:val="none" w:sz="0" w:space="0" w:color="auto"/>
            <w:left w:val="none" w:sz="0" w:space="0" w:color="auto"/>
            <w:bottom w:val="none" w:sz="0" w:space="0" w:color="auto"/>
            <w:right w:val="none" w:sz="0" w:space="0" w:color="auto"/>
          </w:divBdr>
        </w:div>
      </w:divsChild>
    </w:div>
    <w:div w:id="413861248">
      <w:bodyDiv w:val="1"/>
      <w:marLeft w:val="0"/>
      <w:marRight w:val="0"/>
      <w:marTop w:val="0"/>
      <w:marBottom w:val="0"/>
      <w:divBdr>
        <w:top w:val="none" w:sz="0" w:space="0" w:color="auto"/>
        <w:left w:val="none" w:sz="0" w:space="0" w:color="auto"/>
        <w:bottom w:val="none" w:sz="0" w:space="0" w:color="auto"/>
        <w:right w:val="none" w:sz="0" w:space="0" w:color="auto"/>
      </w:divBdr>
    </w:div>
    <w:div w:id="415399117">
      <w:bodyDiv w:val="1"/>
      <w:marLeft w:val="0"/>
      <w:marRight w:val="0"/>
      <w:marTop w:val="0"/>
      <w:marBottom w:val="0"/>
      <w:divBdr>
        <w:top w:val="none" w:sz="0" w:space="0" w:color="auto"/>
        <w:left w:val="none" w:sz="0" w:space="0" w:color="auto"/>
        <w:bottom w:val="none" w:sz="0" w:space="0" w:color="auto"/>
        <w:right w:val="none" w:sz="0" w:space="0" w:color="auto"/>
      </w:divBdr>
    </w:div>
    <w:div w:id="430244691">
      <w:bodyDiv w:val="1"/>
      <w:marLeft w:val="0"/>
      <w:marRight w:val="0"/>
      <w:marTop w:val="0"/>
      <w:marBottom w:val="0"/>
      <w:divBdr>
        <w:top w:val="none" w:sz="0" w:space="0" w:color="auto"/>
        <w:left w:val="none" w:sz="0" w:space="0" w:color="auto"/>
        <w:bottom w:val="none" w:sz="0" w:space="0" w:color="auto"/>
        <w:right w:val="none" w:sz="0" w:space="0" w:color="auto"/>
      </w:divBdr>
    </w:div>
    <w:div w:id="460465932">
      <w:bodyDiv w:val="1"/>
      <w:marLeft w:val="0"/>
      <w:marRight w:val="0"/>
      <w:marTop w:val="0"/>
      <w:marBottom w:val="0"/>
      <w:divBdr>
        <w:top w:val="none" w:sz="0" w:space="0" w:color="auto"/>
        <w:left w:val="none" w:sz="0" w:space="0" w:color="auto"/>
        <w:bottom w:val="none" w:sz="0" w:space="0" w:color="auto"/>
        <w:right w:val="none" w:sz="0" w:space="0" w:color="auto"/>
      </w:divBdr>
    </w:div>
    <w:div w:id="476263552">
      <w:bodyDiv w:val="1"/>
      <w:marLeft w:val="0"/>
      <w:marRight w:val="0"/>
      <w:marTop w:val="0"/>
      <w:marBottom w:val="0"/>
      <w:divBdr>
        <w:top w:val="none" w:sz="0" w:space="0" w:color="auto"/>
        <w:left w:val="none" w:sz="0" w:space="0" w:color="auto"/>
        <w:bottom w:val="none" w:sz="0" w:space="0" w:color="auto"/>
        <w:right w:val="none" w:sz="0" w:space="0" w:color="auto"/>
      </w:divBdr>
    </w:div>
    <w:div w:id="489754685">
      <w:bodyDiv w:val="1"/>
      <w:marLeft w:val="0"/>
      <w:marRight w:val="0"/>
      <w:marTop w:val="0"/>
      <w:marBottom w:val="0"/>
      <w:divBdr>
        <w:top w:val="none" w:sz="0" w:space="0" w:color="auto"/>
        <w:left w:val="none" w:sz="0" w:space="0" w:color="auto"/>
        <w:bottom w:val="none" w:sz="0" w:space="0" w:color="auto"/>
        <w:right w:val="none" w:sz="0" w:space="0" w:color="auto"/>
      </w:divBdr>
    </w:div>
    <w:div w:id="585304697">
      <w:bodyDiv w:val="1"/>
      <w:marLeft w:val="0"/>
      <w:marRight w:val="0"/>
      <w:marTop w:val="0"/>
      <w:marBottom w:val="0"/>
      <w:divBdr>
        <w:top w:val="none" w:sz="0" w:space="0" w:color="auto"/>
        <w:left w:val="none" w:sz="0" w:space="0" w:color="auto"/>
        <w:bottom w:val="none" w:sz="0" w:space="0" w:color="auto"/>
        <w:right w:val="none" w:sz="0" w:space="0" w:color="auto"/>
      </w:divBdr>
    </w:div>
    <w:div w:id="640230365">
      <w:bodyDiv w:val="1"/>
      <w:marLeft w:val="0"/>
      <w:marRight w:val="0"/>
      <w:marTop w:val="0"/>
      <w:marBottom w:val="0"/>
      <w:divBdr>
        <w:top w:val="none" w:sz="0" w:space="0" w:color="auto"/>
        <w:left w:val="none" w:sz="0" w:space="0" w:color="auto"/>
        <w:bottom w:val="none" w:sz="0" w:space="0" w:color="auto"/>
        <w:right w:val="none" w:sz="0" w:space="0" w:color="auto"/>
      </w:divBdr>
    </w:div>
    <w:div w:id="794635747">
      <w:bodyDiv w:val="1"/>
      <w:marLeft w:val="0"/>
      <w:marRight w:val="0"/>
      <w:marTop w:val="0"/>
      <w:marBottom w:val="0"/>
      <w:divBdr>
        <w:top w:val="none" w:sz="0" w:space="0" w:color="auto"/>
        <w:left w:val="none" w:sz="0" w:space="0" w:color="auto"/>
        <w:bottom w:val="none" w:sz="0" w:space="0" w:color="auto"/>
        <w:right w:val="none" w:sz="0" w:space="0" w:color="auto"/>
      </w:divBdr>
    </w:div>
    <w:div w:id="796408853">
      <w:bodyDiv w:val="1"/>
      <w:marLeft w:val="0"/>
      <w:marRight w:val="0"/>
      <w:marTop w:val="0"/>
      <w:marBottom w:val="0"/>
      <w:divBdr>
        <w:top w:val="none" w:sz="0" w:space="0" w:color="auto"/>
        <w:left w:val="none" w:sz="0" w:space="0" w:color="auto"/>
        <w:bottom w:val="none" w:sz="0" w:space="0" w:color="auto"/>
        <w:right w:val="none" w:sz="0" w:space="0" w:color="auto"/>
      </w:divBdr>
    </w:div>
    <w:div w:id="809903459">
      <w:bodyDiv w:val="1"/>
      <w:marLeft w:val="0"/>
      <w:marRight w:val="0"/>
      <w:marTop w:val="0"/>
      <w:marBottom w:val="0"/>
      <w:divBdr>
        <w:top w:val="none" w:sz="0" w:space="0" w:color="auto"/>
        <w:left w:val="none" w:sz="0" w:space="0" w:color="auto"/>
        <w:bottom w:val="none" w:sz="0" w:space="0" w:color="auto"/>
        <w:right w:val="none" w:sz="0" w:space="0" w:color="auto"/>
      </w:divBdr>
    </w:div>
    <w:div w:id="908273670">
      <w:bodyDiv w:val="1"/>
      <w:marLeft w:val="0"/>
      <w:marRight w:val="0"/>
      <w:marTop w:val="0"/>
      <w:marBottom w:val="0"/>
      <w:divBdr>
        <w:top w:val="none" w:sz="0" w:space="0" w:color="auto"/>
        <w:left w:val="none" w:sz="0" w:space="0" w:color="auto"/>
        <w:bottom w:val="none" w:sz="0" w:space="0" w:color="auto"/>
        <w:right w:val="none" w:sz="0" w:space="0" w:color="auto"/>
      </w:divBdr>
    </w:div>
    <w:div w:id="953176663">
      <w:bodyDiv w:val="1"/>
      <w:marLeft w:val="0"/>
      <w:marRight w:val="0"/>
      <w:marTop w:val="0"/>
      <w:marBottom w:val="0"/>
      <w:divBdr>
        <w:top w:val="none" w:sz="0" w:space="0" w:color="auto"/>
        <w:left w:val="none" w:sz="0" w:space="0" w:color="auto"/>
        <w:bottom w:val="none" w:sz="0" w:space="0" w:color="auto"/>
        <w:right w:val="none" w:sz="0" w:space="0" w:color="auto"/>
      </w:divBdr>
    </w:div>
    <w:div w:id="977607634">
      <w:bodyDiv w:val="1"/>
      <w:marLeft w:val="360"/>
      <w:marRight w:val="360"/>
      <w:marTop w:val="360"/>
      <w:marBottom w:val="360"/>
      <w:divBdr>
        <w:top w:val="none" w:sz="0" w:space="0" w:color="auto"/>
        <w:left w:val="none" w:sz="0" w:space="0" w:color="auto"/>
        <w:bottom w:val="none" w:sz="0" w:space="0" w:color="auto"/>
        <w:right w:val="none" w:sz="0" w:space="0" w:color="auto"/>
      </w:divBdr>
      <w:divsChild>
        <w:div w:id="555317161">
          <w:marLeft w:val="0"/>
          <w:marRight w:val="0"/>
          <w:marTop w:val="0"/>
          <w:marBottom w:val="0"/>
          <w:divBdr>
            <w:top w:val="none" w:sz="0" w:space="0" w:color="auto"/>
            <w:left w:val="none" w:sz="0" w:space="0" w:color="auto"/>
            <w:bottom w:val="none" w:sz="0" w:space="0" w:color="auto"/>
            <w:right w:val="none" w:sz="0" w:space="0" w:color="auto"/>
          </w:divBdr>
          <w:divsChild>
            <w:div w:id="1253852439">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094597678">
      <w:bodyDiv w:val="1"/>
      <w:marLeft w:val="0"/>
      <w:marRight w:val="0"/>
      <w:marTop w:val="0"/>
      <w:marBottom w:val="0"/>
      <w:divBdr>
        <w:top w:val="none" w:sz="0" w:space="0" w:color="auto"/>
        <w:left w:val="none" w:sz="0" w:space="0" w:color="auto"/>
        <w:bottom w:val="none" w:sz="0" w:space="0" w:color="auto"/>
        <w:right w:val="none" w:sz="0" w:space="0" w:color="auto"/>
      </w:divBdr>
    </w:div>
    <w:div w:id="1111782513">
      <w:bodyDiv w:val="1"/>
      <w:marLeft w:val="0"/>
      <w:marRight w:val="0"/>
      <w:marTop w:val="0"/>
      <w:marBottom w:val="0"/>
      <w:divBdr>
        <w:top w:val="none" w:sz="0" w:space="0" w:color="auto"/>
        <w:left w:val="none" w:sz="0" w:space="0" w:color="auto"/>
        <w:bottom w:val="none" w:sz="0" w:space="0" w:color="auto"/>
        <w:right w:val="none" w:sz="0" w:space="0" w:color="auto"/>
      </w:divBdr>
      <w:divsChild>
        <w:div w:id="374741161">
          <w:marLeft w:val="475"/>
          <w:marRight w:val="0"/>
          <w:marTop w:val="158"/>
          <w:marBottom w:val="0"/>
          <w:divBdr>
            <w:top w:val="none" w:sz="0" w:space="0" w:color="auto"/>
            <w:left w:val="none" w:sz="0" w:space="0" w:color="auto"/>
            <w:bottom w:val="none" w:sz="0" w:space="0" w:color="auto"/>
            <w:right w:val="none" w:sz="0" w:space="0" w:color="auto"/>
          </w:divBdr>
        </w:div>
        <w:div w:id="1147018202">
          <w:marLeft w:val="1037"/>
          <w:marRight w:val="0"/>
          <w:marTop w:val="144"/>
          <w:marBottom w:val="0"/>
          <w:divBdr>
            <w:top w:val="none" w:sz="0" w:space="0" w:color="auto"/>
            <w:left w:val="none" w:sz="0" w:space="0" w:color="auto"/>
            <w:bottom w:val="none" w:sz="0" w:space="0" w:color="auto"/>
            <w:right w:val="none" w:sz="0" w:space="0" w:color="auto"/>
          </w:divBdr>
        </w:div>
        <w:div w:id="1956709487">
          <w:marLeft w:val="1037"/>
          <w:marRight w:val="0"/>
          <w:marTop w:val="144"/>
          <w:marBottom w:val="0"/>
          <w:divBdr>
            <w:top w:val="none" w:sz="0" w:space="0" w:color="auto"/>
            <w:left w:val="none" w:sz="0" w:space="0" w:color="auto"/>
            <w:bottom w:val="none" w:sz="0" w:space="0" w:color="auto"/>
            <w:right w:val="none" w:sz="0" w:space="0" w:color="auto"/>
          </w:divBdr>
        </w:div>
        <w:div w:id="1778058114">
          <w:marLeft w:val="475"/>
          <w:marRight w:val="0"/>
          <w:marTop w:val="158"/>
          <w:marBottom w:val="0"/>
          <w:divBdr>
            <w:top w:val="none" w:sz="0" w:space="0" w:color="auto"/>
            <w:left w:val="none" w:sz="0" w:space="0" w:color="auto"/>
            <w:bottom w:val="none" w:sz="0" w:space="0" w:color="auto"/>
            <w:right w:val="none" w:sz="0" w:space="0" w:color="auto"/>
          </w:divBdr>
        </w:div>
        <w:div w:id="262497855">
          <w:marLeft w:val="1195"/>
          <w:marRight w:val="0"/>
          <w:marTop w:val="158"/>
          <w:marBottom w:val="0"/>
          <w:divBdr>
            <w:top w:val="none" w:sz="0" w:space="0" w:color="auto"/>
            <w:left w:val="none" w:sz="0" w:space="0" w:color="auto"/>
            <w:bottom w:val="none" w:sz="0" w:space="0" w:color="auto"/>
            <w:right w:val="none" w:sz="0" w:space="0" w:color="auto"/>
          </w:divBdr>
        </w:div>
        <w:div w:id="1751737356">
          <w:marLeft w:val="1195"/>
          <w:marRight w:val="0"/>
          <w:marTop w:val="158"/>
          <w:marBottom w:val="0"/>
          <w:divBdr>
            <w:top w:val="none" w:sz="0" w:space="0" w:color="auto"/>
            <w:left w:val="none" w:sz="0" w:space="0" w:color="auto"/>
            <w:bottom w:val="none" w:sz="0" w:space="0" w:color="auto"/>
            <w:right w:val="none" w:sz="0" w:space="0" w:color="auto"/>
          </w:divBdr>
        </w:div>
      </w:divsChild>
    </w:div>
    <w:div w:id="1144853387">
      <w:bodyDiv w:val="1"/>
      <w:marLeft w:val="0"/>
      <w:marRight w:val="0"/>
      <w:marTop w:val="0"/>
      <w:marBottom w:val="0"/>
      <w:divBdr>
        <w:top w:val="none" w:sz="0" w:space="0" w:color="auto"/>
        <w:left w:val="none" w:sz="0" w:space="0" w:color="auto"/>
        <w:bottom w:val="none" w:sz="0" w:space="0" w:color="auto"/>
        <w:right w:val="none" w:sz="0" w:space="0" w:color="auto"/>
      </w:divBdr>
    </w:div>
    <w:div w:id="1194417413">
      <w:bodyDiv w:val="1"/>
      <w:marLeft w:val="0"/>
      <w:marRight w:val="0"/>
      <w:marTop w:val="0"/>
      <w:marBottom w:val="0"/>
      <w:divBdr>
        <w:top w:val="none" w:sz="0" w:space="0" w:color="auto"/>
        <w:left w:val="none" w:sz="0" w:space="0" w:color="auto"/>
        <w:bottom w:val="none" w:sz="0" w:space="0" w:color="auto"/>
        <w:right w:val="none" w:sz="0" w:space="0" w:color="auto"/>
      </w:divBdr>
    </w:div>
    <w:div w:id="1211723567">
      <w:bodyDiv w:val="1"/>
      <w:marLeft w:val="0"/>
      <w:marRight w:val="0"/>
      <w:marTop w:val="0"/>
      <w:marBottom w:val="0"/>
      <w:divBdr>
        <w:top w:val="none" w:sz="0" w:space="0" w:color="auto"/>
        <w:left w:val="none" w:sz="0" w:space="0" w:color="auto"/>
        <w:bottom w:val="none" w:sz="0" w:space="0" w:color="auto"/>
        <w:right w:val="none" w:sz="0" w:space="0" w:color="auto"/>
      </w:divBdr>
      <w:divsChild>
        <w:div w:id="1702241375">
          <w:marLeft w:val="475"/>
          <w:marRight w:val="0"/>
          <w:marTop w:val="158"/>
          <w:marBottom w:val="0"/>
          <w:divBdr>
            <w:top w:val="none" w:sz="0" w:space="0" w:color="auto"/>
            <w:left w:val="none" w:sz="0" w:space="0" w:color="auto"/>
            <w:bottom w:val="none" w:sz="0" w:space="0" w:color="auto"/>
            <w:right w:val="none" w:sz="0" w:space="0" w:color="auto"/>
          </w:divBdr>
        </w:div>
        <w:div w:id="1815297310">
          <w:marLeft w:val="1037"/>
          <w:marRight w:val="0"/>
          <w:marTop w:val="144"/>
          <w:marBottom w:val="0"/>
          <w:divBdr>
            <w:top w:val="none" w:sz="0" w:space="0" w:color="auto"/>
            <w:left w:val="none" w:sz="0" w:space="0" w:color="auto"/>
            <w:bottom w:val="none" w:sz="0" w:space="0" w:color="auto"/>
            <w:right w:val="none" w:sz="0" w:space="0" w:color="auto"/>
          </w:divBdr>
        </w:div>
        <w:div w:id="578366906">
          <w:marLeft w:val="1037"/>
          <w:marRight w:val="0"/>
          <w:marTop w:val="144"/>
          <w:marBottom w:val="0"/>
          <w:divBdr>
            <w:top w:val="none" w:sz="0" w:space="0" w:color="auto"/>
            <w:left w:val="none" w:sz="0" w:space="0" w:color="auto"/>
            <w:bottom w:val="none" w:sz="0" w:space="0" w:color="auto"/>
            <w:right w:val="none" w:sz="0" w:space="0" w:color="auto"/>
          </w:divBdr>
        </w:div>
        <w:div w:id="1040059022">
          <w:marLeft w:val="1037"/>
          <w:marRight w:val="0"/>
          <w:marTop w:val="144"/>
          <w:marBottom w:val="0"/>
          <w:divBdr>
            <w:top w:val="none" w:sz="0" w:space="0" w:color="auto"/>
            <w:left w:val="none" w:sz="0" w:space="0" w:color="auto"/>
            <w:bottom w:val="none" w:sz="0" w:space="0" w:color="auto"/>
            <w:right w:val="none" w:sz="0" w:space="0" w:color="auto"/>
          </w:divBdr>
        </w:div>
        <w:div w:id="236869784">
          <w:marLeft w:val="1037"/>
          <w:marRight w:val="0"/>
          <w:marTop w:val="144"/>
          <w:marBottom w:val="0"/>
          <w:divBdr>
            <w:top w:val="none" w:sz="0" w:space="0" w:color="auto"/>
            <w:left w:val="none" w:sz="0" w:space="0" w:color="auto"/>
            <w:bottom w:val="none" w:sz="0" w:space="0" w:color="auto"/>
            <w:right w:val="none" w:sz="0" w:space="0" w:color="auto"/>
          </w:divBdr>
        </w:div>
        <w:div w:id="1364867869">
          <w:marLeft w:val="475"/>
          <w:marRight w:val="0"/>
          <w:marTop w:val="158"/>
          <w:marBottom w:val="0"/>
          <w:divBdr>
            <w:top w:val="none" w:sz="0" w:space="0" w:color="auto"/>
            <w:left w:val="none" w:sz="0" w:space="0" w:color="auto"/>
            <w:bottom w:val="none" w:sz="0" w:space="0" w:color="auto"/>
            <w:right w:val="none" w:sz="0" w:space="0" w:color="auto"/>
          </w:divBdr>
        </w:div>
        <w:div w:id="907806068">
          <w:marLeft w:val="1037"/>
          <w:marRight w:val="0"/>
          <w:marTop w:val="144"/>
          <w:marBottom w:val="0"/>
          <w:divBdr>
            <w:top w:val="none" w:sz="0" w:space="0" w:color="auto"/>
            <w:left w:val="none" w:sz="0" w:space="0" w:color="auto"/>
            <w:bottom w:val="none" w:sz="0" w:space="0" w:color="auto"/>
            <w:right w:val="none" w:sz="0" w:space="0" w:color="auto"/>
          </w:divBdr>
        </w:div>
        <w:div w:id="44065444">
          <w:marLeft w:val="1037"/>
          <w:marRight w:val="0"/>
          <w:marTop w:val="144"/>
          <w:marBottom w:val="0"/>
          <w:divBdr>
            <w:top w:val="none" w:sz="0" w:space="0" w:color="auto"/>
            <w:left w:val="none" w:sz="0" w:space="0" w:color="auto"/>
            <w:bottom w:val="none" w:sz="0" w:space="0" w:color="auto"/>
            <w:right w:val="none" w:sz="0" w:space="0" w:color="auto"/>
          </w:divBdr>
        </w:div>
      </w:divsChild>
    </w:div>
    <w:div w:id="1247959890">
      <w:bodyDiv w:val="1"/>
      <w:marLeft w:val="0"/>
      <w:marRight w:val="0"/>
      <w:marTop w:val="0"/>
      <w:marBottom w:val="0"/>
      <w:divBdr>
        <w:top w:val="none" w:sz="0" w:space="0" w:color="auto"/>
        <w:left w:val="none" w:sz="0" w:space="0" w:color="auto"/>
        <w:bottom w:val="none" w:sz="0" w:space="0" w:color="auto"/>
        <w:right w:val="none" w:sz="0" w:space="0" w:color="auto"/>
      </w:divBdr>
      <w:divsChild>
        <w:div w:id="1141849384">
          <w:marLeft w:val="360"/>
          <w:marRight w:val="0"/>
          <w:marTop w:val="200"/>
          <w:marBottom w:val="0"/>
          <w:divBdr>
            <w:top w:val="none" w:sz="0" w:space="0" w:color="auto"/>
            <w:left w:val="none" w:sz="0" w:space="0" w:color="auto"/>
            <w:bottom w:val="none" w:sz="0" w:space="0" w:color="auto"/>
            <w:right w:val="none" w:sz="0" w:space="0" w:color="auto"/>
          </w:divBdr>
        </w:div>
        <w:div w:id="1940914685">
          <w:marLeft w:val="360"/>
          <w:marRight w:val="0"/>
          <w:marTop w:val="200"/>
          <w:marBottom w:val="0"/>
          <w:divBdr>
            <w:top w:val="none" w:sz="0" w:space="0" w:color="auto"/>
            <w:left w:val="none" w:sz="0" w:space="0" w:color="auto"/>
            <w:bottom w:val="none" w:sz="0" w:space="0" w:color="auto"/>
            <w:right w:val="none" w:sz="0" w:space="0" w:color="auto"/>
          </w:divBdr>
        </w:div>
      </w:divsChild>
    </w:div>
    <w:div w:id="1251886422">
      <w:bodyDiv w:val="1"/>
      <w:marLeft w:val="0"/>
      <w:marRight w:val="0"/>
      <w:marTop w:val="0"/>
      <w:marBottom w:val="0"/>
      <w:divBdr>
        <w:top w:val="none" w:sz="0" w:space="0" w:color="auto"/>
        <w:left w:val="none" w:sz="0" w:space="0" w:color="auto"/>
        <w:bottom w:val="none" w:sz="0" w:space="0" w:color="auto"/>
        <w:right w:val="none" w:sz="0" w:space="0" w:color="auto"/>
      </w:divBdr>
    </w:div>
    <w:div w:id="1254708800">
      <w:bodyDiv w:val="1"/>
      <w:marLeft w:val="0"/>
      <w:marRight w:val="0"/>
      <w:marTop w:val="0"/>
      <w:marBottom w:val="0"/>
      <w:divBdr>
        <w:top w:val="none" w:sz="0" w:space="0" w:color="auto"/>
        <w:left w:val="none" w:sz="0" w:space="0" w:color="auto"/>
        <w:bottom w:val="none" w:sz="0" w:space="0" w:color="auto"/>
        <w:right w:val="none" w:sz="0" w:space="0" w:color="auto"/>
      </w:divBdr>
    </w:div>
    <w:div w:id="1286352497">
      <w:bodyDiv w:val="1"/>
      <w:marLeft w:val="0"/>
      <w:marRight w:val="0"/>
      <w:marTop w:val="0"/>
      <w:marBottom w:val="0"/>
      <w:divBdr>
        <w:top w:val="none" w:sz="0" w:space="0" w:color="auto"/>
        <w:left w:val="none" w:sz="0" w:space="0" w:color="auto"/>
        <w:bottom w:val="none" w:sz="0" w:space="0" w:color="auto"/>
        <w:right w:val="none" w:sz="0" w:space="0" w:color="auto"/>
      </w:divBdr>
      <w:divsChild>
        <w:div w:id="722564573">
          <w:marLeft w:val="0"/>
          <w:marRight w:val="0"/>
          <w:marTop w:val="600"/>
          <w:marBottom w:val="0"/>
          <w:divBdr>
            <w:top w:val="none" w:sz="0" w:space="0" w:color="auto"/>
            <w:left w:val="none" w:sz="0" w:space="0" w:color="auto"/>
            <w:bottom w:val="none" w:sz="0" w:space="0" w:color="auto"/>
            <w:right w:val="none" w:sz="0" w:space="0" w:color="auto"/>
          </w:divBdr>
          <w:divsChild>
            <w:div w:id="305939348">
              <w:marLeft w:val="0"/>
              <w:marRight w:val="0"/>
              <w:marTop w:val="0"/>
              <w:marBottom w:val="0"/>
              <w:divBdr>
                <w:top w:val="none" w:sz="0" w:space="0" w:color="auto"/>
                <w:left w:val="none" w:sz="0" w:space="0" w:color="auto"/>
                <w:bottom w:val="none" w:sz="0" w:space="0" w:color="auto"/>
                <w:right w:val="none" w:sz="0" w:space="0" w:color="auto"/>
              </w:divBdr>
              <w:divsChild>
                <w:div w:id="276836689">
                  <w:marLeft w:val="0"/>
                  <w:marRight w:val="0"/>
                  <w:marTop w:val="0"/>
                  <w:marBottom w:val="0"/>
                  <w:divBdr>
                    <w:top w:val="none" w:sz="0" w:space="0" w:color="auto"/>
                    <w:left w:val="none" w:sz="0" w:space="0" w:color="auto"/>
                    <w:bottom w:val="none" w:sz="0" w:space="0" w:color="auto"/>
                    <w:right w:val="none" w:sz="0" w:space="0" w:color="auto"/>
                  </w:divBdr>
                  <w:divsChild>
                    <w:div w:id="20712300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99647669">
      <w:bodyDiv w:val="1"/>
      <w:marLeft w:val="0"/>
      <w:marRight w:val="0"/>
      <w:marTop w:val="0"/>
      <w:marBottom w:val="0"/>
      <w:divBdr>
        <w:top w:val="none" w:sz="0" w:space="0" w:color="auto"/>
        <w:left w:val="none" w:sz="0" w:space="0" w:color="auto"/>
        <w:bottom w:val="none" w:sz="0" w:space="0" w:color="auto"/>
        <w:right w:val="none" w:sz="0" w:space="0" w:color="auto"/>
      </w:divBdr>
    </w:div>
    <w:div w:id="1318414813">
      <w:bodyDiv w:val="1"/>
      <w:marLeft w:val="360"/>
      <w:marRight w:val="360"/>
      <w:marTop w:val="360"/>
      <w:marBottom w:val="360"/>
      <w:divBdr>
        <w:top w:val="none" w:sz="0" w:space="0" w:color="auto"/>
        <w:left w:val="none" w:sz="0" w:space="0" w:color="auto"/>
        <w:bottom w:val="none" w:sz="0" w:space="0" w:color="auto"/>
        <w:right w:val="none" w:sz="0" w:space="0" w:color="auto"/>
      </w:divBdr>
      <w:divsChild>
        <w:div w:id="253901343">
          <w:marLeft w:val="0"/>
          <w:marRight w:val="0"/>
          <w:marTop w:val="0"/>
          <w:marBottom w:val="0"/>
          <w:divBdr>
            <w:top w:val="none" w:sz="0" w:space="0" w:color="auto"/>
            <w:left w:val="none" w:sz="0" w:space="0" w:color="auto"/>
            <w:bottom w:val="none" w:sz="0" w:space="0" w:color="auto"/>
            <w:right w:val="none" w:sz="0" w:space="0" w:color="auto"/>
          </w:divBdr>
          <w:divsChild>
            <w:div w:id="998075263">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350373057">
      <w:bodyDiv w:val="1"/>
      <w:marLeft w:val="0"/>
      <w:marRight w:val="0"/>
      <w:marTop w:val="0"/>
      <w:marBottom w:val="0"/>
      <w:divBdr>
        <w:top w:val="none" w:sz="0" w:space="0" w:color="auto"/>
        <w:left w:val="none" w:sz="0" w:space="0" w:color="auto"/>
        <w:bottom w:val="none" w:sz="0" w:space="0" w:color="auto"/>
        <w:right w:val="none" w:sz="0" w:space="0" w:color="auto"/>
      </w:divBdr>
    </w:div>
    <w:div w:id="1392582890">
      <w:bodyDiv w:val="1"/>
      <w:marLeft w:val="0"/>
      <w:marRight w:val="0"/>
      <w:marTop w:val="0"/>
      <w:marBottom w:val="0"/>
      <w:divBdr>
        <w:top w:val="none" w:sz="0" w:space="0" w:color="auto"/>
        <w:left w:val="none" w:sz="0" w:space="0" w:color="auto"/>
        <w:bottom w:val="none" w:sz="0" w:space="0" w:color="auto"/>
        <w:right w:val="none" w:sz="0" w:space="0" w:color="auto"/>
      </w:divBdr>
      <w:divsChild>
        <w:div w:id="1847284700">
          <w:marLeft w:val="446"/>
          <w:marRight w:val="0"/>
          <w:marTop w:val="0"/>
          <w:marBottom w:val="120"/>
          <w:divBdr>
            <w:top w:val="none" w:sz="0" w:space="0" w:color="auto"/>
            <w:left w:val="none" w:sz="0" w:space="0" w:color="auto"/>
            <w:bottom w:val="none" w:sz="0" w:space="0" w:color="auto"/>
            <w:right w:val="none" w:sz="0" w:space="0" w:color="auto"/>
          </w:divBdr>
        </w:div>
      </w:divsChild>
    </w:div>
    <w:div w:id="1393655187">
      <w:bodyDiv w:val="1"/>
      <w:marLeft w:val="0"/>
      <w:marRight w:val="0"/>
      <w:marTop w:val="0"/>
      <w:marBottom w:val="0"/>
      <w:divBdr>
        <w:top w:val="none" w:sz="0" w:space="0" w:color="auto"/>
        <w:left w:val="none" w:sz="0" w:space="0" w:color="auto"/>
        <w:bottom w:val="none" w:sz="0" w:space="0" w:color="auto"/>
        <w:right w:val="none" w:sz="0" w:space="0" w:color="auto"/>
      </w:divBdr>
      <w:divsChild>
        <w:div w:id="2133665570">
          <w:marLeft w:val="0"/>
          <w:marRight w:val="0"/>
          <w:marTop w:val="600"/>
          <w:marBottom w:val="0"/>
          <w:divBdr>
            <w:top w:val="none" w:sz="0" w:space="0" w:color="auto"/>
            <w:left w:val="none" w:sz="0" w:space="0" w:color="auto"/>
            <w:bottom w:val="none" w:sz="0" w:space="0" w:color="auto"/>
            <w:right w:val="none" w:sz="0" w:space="0" w:color="auto"/>
          </w:divBdr>
          <w:divsChild>
            <w:div w:id="1986690907">
              <w:marLeft w:val="0"/>
              <w:marRight w:val="0"/>
              <w:marTop w:val="0"/>
              <w:marBottom w:val="0"/>
              <w:divBdr>
                <w:top w:val="none" w:sz="0" w:space="0" w:color="auto"/>
                <w:left w:val="none" w:sz="0" w:space="0" w:color="auto"/>
                <w:bottom w:val="none" w:sz="0" w:space="0" w:color="auto"/>
                <w:right w:val="none" w:sz="0" w:space="0" w:color="auto"/>
              </w:divBdr>
              <w:divsChild>
                <w:div w:id="183523084">
                  <w:marLeft w:val="0"/>
                  <w:marRight w:val="0"/>
                  <w:marTop w:val="0"/>
                  <w:marBottom w:val="0"/>
                  <w:divBdr>
                    <w:top w:val="none" w:sz="0" w:space="0" w:color="auto"/>
                    <w:left w:val="none" w:sz="0" w:space="0" w:color="auto"/>
                    <w:bottom w:val="none" w:sz="0" w:space="0" w:color="auto"/>
                    <w:right w:val="none" w:sz="0" w:space="0" w:color="auto"/>
                  </w:divBdr>
                  <w:divsChild>
                    <w:div w:id="1409498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5686485">
      <w:bodyDiv w:val="1"/>
      <w:marLeft w:val="0"/>
      <w:marRight w:val="0"/>
      <w:marTop w:val="0"/>
      <w:marBottom w:val="0"/>
      <w:divBdr>
        <w:top w:val="none" w:sz="0" w:space="0" w:color="auto"/>
        <w:left w:val="none" w:sz="0" w:space="0" w:color="auto"/>
        <w:bottom w:val="none" w:sz="0" w:space="0" w:color="auto"/>
        <w:right w:val="none" w:sz="0" w:space="0" w:color="auto"/>
      </w:divBdr>
      <w:divsChild>
        <w:div w:id="1082802743">
          <w:marLeft w:val="446"/>
          <w:marRight w:val="0"/>
          <w:marTop w:val="0"/>
          <w:marBottom w:val="120"/>
          <w:divBdr>
            <w:top w:val="none" w:sz="0" w:space="0" w:color="auto"/>
            <w:left w:val="none" w:sz="0" w:space="0" w:color="auto"/>
            <w:bottom w:val="none" w:sz="0" w:space="0" w:color="auto"/>
            <w:right w:val="none" w:sz="0" w:space="0" w:color="auto"/>
          </w:divBdr>
        </w:div>
      </w:divsChild>
    </w:div>
    <w:div w:id="1408696767">
      <w:bodyDiv w:val="1"/>
      <w:marLeft w:val="0"/>
      <w:marRight w:val="0"/>
      <w:marTop w:val="0"/>
      <w:marBottom w:val="0"/>
      <w:divBdr>
        <w:top w:val="none" w:sz="0" w:space="0" w:color="auto"/>
        <w:left w:val="none" w:sz="0" w:space="0" w:color="auto"/>
        <w:bottom w:val="none" w:sz="0" w:space="0" w:color="auto"/>
        <w:right w:val="none" w:sz="0" w:space="0" w:color="auto"/>
      </w:divBdr>
    </w:div>
    <w:div w:id="1461220594">
      <w:bodyDiv w:val="1"/>
      <w:marLeft w:val="0"/>
      <w:marRight w:val="0"/>
      <w:marTop w:val="0"/>
      <w:marBottom w:val="0"/>
      <w:divBdr>
        <w:top w:val="none" w:sz="0" w:space="0" w:color="auto"/>
        <w:left w:val="none" w:sz="0" w:space="0" w:color="auto"/>
        <w:bottom w:val="none" w:sz="0" w:space="0" w:color="auto"/>
        <w:right w:val="none" w:sz="0" w:space="0" w:color="auto"/>
      </w:divBdr>
      <w:divsChild>
        <w:div w:id="651376552">
          <w:marLeft w:val="475"/>
          <w:marRight w:val="0"/>
          <w:marTop w:val="158"/>
          <w:marBottom w:val="0"/>
          <w:divBdr>
            <w:top w:val="none" w:sz="0" w:space="0" w:color="auto"/>
            <w:left w:val="none" w:sz="0" w:space="0" w:color="auto"/>
            <w:bottom w:val="none" w:sz="0" w:space="0" w:color="auto"/>
            <w:right w:val="none" w:sz="0" w:space="0" w:color="auto"/>
          </w:divBdr>
        </w:div>
        <w:div w:id="1666277380">
          <w:marLeft w:val="475"/>
          <w:marRight w:val="0"/>
          <w:marTop w:val="158"/>
          <w:marBottom w:val="0"/>
          <w:divBdr>
            <w:top w:val="none" w:sz="0" w:space="0" w:color="auto"/>
            <w:left w:val="none" w:sz="0" w:space="0" w:color="auto"/>
            <w:bottom w:val="none" w:sz="0" w:space="0" w:color="auto"/>
            <w:right w:val="none" w:sz="0" w:space="0" w:color="auto"/>
          </w:divBdr>
        </w:div>
        <w:div w:id="1075318426">
          <w:marLeft w:val="475"/>
          <w:marRight w:val="0"/>
          <w:marTop w:val="158"/>
          <w:marBottom w:val="0"/>
          <w:divBdr>
            <w:top w:val="none" w:sz="0" w:space="0" w:color="auto"/>
            <w:left w:val="none" w:sz="0" w:space="0" w:color="auto"/>
            <w:bottom w:val="none" w:sz="0" w:space="0" w:color="auto"/>
            <w:right w:val="none" w:sz="0" w:space="0" w:color="auto"/>
          </w:divBdr>
        </w:div>
        <w:div w:id="214318774">
          <w:marLeft w:val="475"/>
          <w:marRight w:val="0"/>
          <w:marTop w:val="158"/>
          <w:marBottom w:val="0"/>
          <w:divBdr>
            <w:top w:val="none" w:sz="0" w:space="0" w:color="auto"/>
            <w:left w:val="none" w:sz="0" w:space="0" w:color="auto"/>
            <w:bottom w:val="none" w:sz="0" w:space="0" w:color="auto"/>
            <w:right w:val="none" w:sz="0" w:space="0" w:color="auto"/>
          </w:divBdr>
        </w:div>
      </w:divsChild>
    </w:div>
    <w:div w:id="1521235611">
      <w:bodyDiv w:val="1"/>
      <w:marLeft w:val="0"/>
      <w:marRight w:val="0"/>
      <w:marTop w:val="0"/>
      <w:marBottom w:val="0"/>
      <w:divBdr>
        <w:top w:val="none" w:sz="0" w:space="0" w:color="auto"/>
        <w:left w:val="none" w:sz="0" w:space="0" w:color="auto"/>
        <w:bottom w:val="none" w:sz="0" w:space="0" w:color="auto"/>
        <w:right w:val="none" w:sz="0" w:space="0" w:color="auto"/>
      </w:divBdr>
    </w:div>
    <w:div w:id="1558468207">
      <w:bodyDiv w:val="1"/>
      <w:marLeft w:val="0"/>
      <w:marRight w:val="0"/>
      <w:marTop w:val="0"/>
      <w:marBottom w:val="0"/>
      <w:divBdr>
        <w:top w:val="none" w:sz="0" w:space="0" w:color="auto"/>
        <w:left w:val="none" w:sz="0" w:space="0" w:color="auto"/>
        <w:bottom w:val="none" w:sz="0" w:space="0" w:color="auto"/>
        <w:right w:val="none" w:sz="0" w:space="0" w:color="auto"/>
      </w:divBdr>
    </w:div>
    <w:div w:id="1601836420">
      <w:bodyDiv w:val="1"/>
      <w:marLeft w:val="0"/>
      <w:marRight w:val="0"/>
      <w:marTop w:val="0"/>
      <w:marBottom w:val="0"/>
      <w:divBdr>
        <w:top w:val="none" w:sz="0" w:space="0" w:color="auto"/>
        <w:left w:val="none" w:sz="0" w:space="0" w:color="auto"/>
        <w:bottom w:val="none" w:sz="0" w:space="0" w:color="auto"/>
        <w:right w:val="none" w:sz="0" w:space="0" w:color="auto"/>
      </w:divBdr>
    </w:div>
    <w:div w:id="1620532153">
      <w:bodyDiv w:val="1"/>
      <w:marLeft w:val="0"/>
      <w:marRight w:val="0"/>
      <w:marTop w:val="0"/>
      <w:marBottom w:val="0"/>
      <w:divBdr>
        <w:top w:val="none" w:sz="0" w:space="0" w:color="auto"/>
        <w:left w:val="none" w:sz="0" w:space="0" w:color="auto"/>
        <w:bottom w:val="none" w:sz="0" w:space="0" w:color="auto"/>
        <w:right w:val="none" w:sz="0" w:space="0" w:color="auto"/>
      </w:divBdr>
    </w:div>
    <w:div w:id="1645158363">
      <w:bodyDiv w:val="1"/>
      <w:marLeft w:val="0"/>
      <w:marRight w:val="0"/>
      <w:marTop w:val="0"/>
      <w:marBottom w:val="0"/>
      <w:divBdr>
        <w:top w:val="none" w:sz="0" w:space="0" w:color="auto"/>
        <w:left w:val="none" w:sz="0" w:space="0" w:color="auto"/>
        <w:bottom w:val="none" w:sz="0" w:space="0" w:color="auto"/>
        <w:right w:val="none" w:sz="0" w:space="0" w:color="auto"/>
      </w:divBdr>
    </w:div>
    <w:div w:id="1748306200">
      <w:bodyDiv w:val="1"/>
      <w:marLeft w:val="0"/>
      <w:marRight w:val="0"/>
      <w:marTop w:val="0"/>
      <w:marBottom w:val="0"/>
      <w:divBdr>
        <w:top w:val="none" w:sz="0" w:space="0" w:color="auto"/>
        <w:left w:val="none" w:sz="0" w:space="0" w:color="auto"/>
        <w:bottom w:val="none" w:sz="0" w:space="0" w:color="auto"/>
        <w:right w:val="none" w:sz="0" w:space="0" w:color="auto"/>
      </w:divBdr>
      <w:divsChild>
        <w:div w:id="367920154">
          <w:marLeft w:val="0"/>
          <w:marRight w:val="0"/>
          <w:marTop w:val="600"/>
          <w:marBottom w:val="0"/>
          <w:divBdr>
            <w:top w:val="none" w:sz="0" w:space="0" w:color="auto"/>
            <w:left w:val="none" w:sz="0" w:space="0" w:color="auto"/>
            <w:bottom w:val="none" w:sz="0" w:space="0" w:color="auto"/>
            <w:right w:val="none" w:sz="0" w:space="0" w:color="auto"/>
          </w:divBdr>
          <w:divsChild>
            <w:div w:id="792747212">
              <w:marLeft w:val="0"/>
              <w:marRight w:val="0"/>
              <w:marTop w:val="0"/>
              <w:marBottom w:val="0"/>
              <w:divBdr>
                <w:top w:val="none" w:sz="0" w:space="0" w:color="auto"/>
                <w:left w:val="none" w:sz="0" w:space="0" w:color="auto"/>
                <w:bottom w:val="none" w:sz="0" w:space="0" w:color="auto"/>
                <w:right w:val="none" w:sz="0" w:space="0" w:color="auto"/>
              </w:divBdr>
              <w:divsChild>
                <w:div w:id="16936073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55276998">
      <w:bodyDiv w:val="1"/>
      <w:marLeft w:val="360"/>
      <w:marRight w:val="360"/>
      <w:marTop w:val="360"/>
      <w:marBottom w:val="360"/>
      <w:divBdr>
        <w:top w:val="none" w:sz="0" w:space="0" w:color="auto"/>
        <w:left w:val="none" w:sz="0" w:space="0" w:color="auto"/>
        <w:bottom w:val="none" w:sz="0" w:space="0" w:color="auto"/>
        <w:right w:val="none" w:sz="0" w:space="0" w:color="auto"/>
      </w:divBdr>
      <w:divsChild>
        <w:div w:id="1629776132">
          <w:marLeft w:val="0"/>
          <w:marRight w:val="0"/>
          <w:marTop w:val="0"/>
          <w:marBottom w:val="0"/>
          <w:divBdr>
            <w:top w:val="none" w:sz="0" w:space="0" w:color="auto"/>
            <w:left w:val="none" w:sz="0" w:space="0" w:color="auto"/>
            <w:bottom w:val="none" w:sz="0" w:space="0" w:color="auto"/>
            <w:right w:val="none" w:sz="0" w:space="0" w:color="auto"/>
          </w:divBdr>
          <w:divsChild>
            <w:div w:id="1761488458">
              <w:marLeft w:val="0"/>
              <w:marRight w:val="0"/>
              <w:marTop w:val="240"/>
              <w:marBottom w:val="240"/>
              <w:divBdr>
                <w:top w:val="none" w:sz="0" w:space="0" w:color="auto"/>
                <w:left w:val="none" w:sz="0" w:space="0" w:color="auto"/>
                <w:bottom w:val="none" w:sz="0" w:space="0" w:color="auto"/>
                <w:right w:val="none" w:sz="0" w:space="0" w:color="auto"/>
              </w:divBdr>
            </w:div>
          </w:divsChild>
        </w:div>
      </w:divsChild>
    </w:div>
    <w:div w:id="1770853747">
      <w:bodyDiv w:val="1"/>
      <w:marLeft w:val="0"/>
      <w:marRight w:val="0"/>
      <w:marTop w:val="0"/>
      <w:marBottom w:val="0"/>
      <w:divBdr>
        <w:top w:val="none" w:sz="0" w:space="0" w:color="auto"/>
        <w:left w:val="none" w:sz="0" w:space="0" w:color="auto"/>
        <w:bottom w:val="none" w:sz="0" w:space="0" w:color="auto"/>
        <w:right w:val="none" w:sz="0" w:space="0" w:color="auto"/>
      </w:divBdr>
    </w:div>
    <w:div w:id="1807506272">
      <w:bodyDiv w:val="1"/>
      <w:marLeft w:val="0"/>
      <w:marRight w:val="0"/>
      <w:marTop w:val="0"/>
      <w:marBottom w:val="0"/>
      <w:divBdr>
        <w:top w:val="none" w:sz="0" w:space="0" w:color="auto"/>
        <w:left w:val="none" w:sz="0" w:space="0" w:color="auto"/>
        <w:bottom w:val="none" w:sz="0" w:space="0" w:color="auto"/>
        <w:right w:val="none" w:sz="0" w:space="0" w:color="auto"/>
      </w:divBdr>
    </w:div>
    <w:div w:id="1827935301">
      <w:bodyDiv w:val="1"/>
      <w:marLeft w:val="0"/>
      <w:marRight w:val="0"/>
      <w:marTop w:val="0"/>
      <w:marBottom w:val="0"/>
      <w:divBdr>
        <w:top w:val="none" w:sz="0" w:space="0" w:color="auto"/>
        <w:left w:val="none" w:sz="0" w:space="0" w:color="auto"/>
        <w:bottom w:val="none" w:sz="0" w:space="0" w:color="auto"/>
        <w:right w:val="none" w:sz="0" w:space="0" w:color="auto"/>
      </w:divBdr>
      <w:divsChild>
        <w:div w:id="1384863225">
          <w:marLeft w:val="475"/>
          <w:marRight w:val="0"/>
          <w:marTop w:val="158"/>
          <w:marBottom w:val="0"/>
          <w:divBdr>
            <w:top w:val="none" w:sz="0" w:space="0" w:color="auto"/>
            <w:left w:val="none" w:sz="0" w:space="0" w:color="auto"/>
            <w:bottom w:val="none" w:sz="0" w:space="0" w:color="auto"/>
            <w:right w:val="none" w:sz="0" w:space="0" w:color="auto"/>
          </w:divBdr>
        </w:div>
        <w:div w:id="1776707519">
          <w:marLeft w:val="1080"/>
          <w:marRight w:val="0"/>
          <w:marTop w:val="144"/>
          <w:marBottom w:val="0"/>
          <w:divBdr>
            <w:top w:val="none" w:sz="0" w:space="0" w:color="auto"/>
            <w:left w:val="none" w:sz="0" w:space="0" w:color="auto"/>
            <w:bottom w:val="none" w:sz="0" w:space="0" w:color="auto"/>
            <w:right w:val="none" w:sz="0" w:space="0" w:color="auto"/>
          </w:divBdr>
        </w:div>
        <w:div w:id="1381128308">
          <w:marLeft w:val="1757"/>
          <w:marRight w:val="0"/>
          <w:marTop w:val="144"/>
          <w:marBottom w:val="0"/>
          <w:divBdr>
            <w:top w:val="none" w:sz="0" w:space="0" w:color="auto"/>
            <w:left w:val="none" w:sz="0" w:space="0" w:color="auto"/>
            <w:bottom w:val="none" w:sz="0" w:space="0" w:color="auto"/>
            <w:right w:val="none" w:sz="0" w:space="0" w:color="auto"/>
          </w:divBdr>
        </w:div>
        <w:div w:id="136799847">
          <w:marLeft w:val="1757"/>
          <w:marRight w:val="0"/>
          <w:marTop w:val="144"/>
          <w:marBottom w:val="0"/>
          <w:divBdr>
            <w:top w:val="none" w:sz="0" w:space="0" w:color="auto"/>
            <w:left w:val="none" w:sz="0" w:space="0" w:color="auto"/>
            <w:bottom w:val="none" w:sz="0" w:space="0" w:color="auto"/>
            <w:right w:val="none" w:sz="0" w:space="0" w:color="auto"/>
          </w:divBdr>
        </w:div>
        <w:div w:id="1328897424">
          <w:marLeft w:val="1080"/>
          <w:marRight w:val="0"/>
          <w:marTop w:val="144"/>
          <w:marBottom w:val="0"/>
          <w:divBdr>
            <w:top w:val="none" w:sz="0" w:space="0" w:color="auto"/>
            <w:left w:val="none" w:sz="0" w:space="0" w:color="auto"/>
            <w:bottom w:val="none" w:sz="0" w:space="0" w:color="auto"/>
            <w:right w:val="none" w:sz="0" w:space="0" w:color="auto"/>
          </w:divBdr>
        </w:div>
        <w:div w:id="687564225">
          <w:marLeft w:val="1757"/>
          <w:marRight w:val="0"/>
          <w:marTop w:val="144"/>
          <w:marBottom w:val="0"/>
          <w:divBdr>
            <w:top w:val="none" w:sz="0" w:space="0" w:color="auto"/>
            <w:left w:val="none" w:sz="0" w:space="0" w:color="auto"/>
            <w:bottom w:val="none" w:sz="0" w:space="0" w:color="auto"/>
            <w:right w:val="none" w:sz="0" w:space="0" w:color="auto"/>
          </w:divBdr>
        </w:div>
        <w:div w:id="835923285">
          <w:marLeft w:val="1757"/>
          <w:marRight w:val="0"/>
          <w:marTop w:val="144"/>
          <w:marBottom w:val="0"/>
          <w:divBdr>
            <w:top w:val="none" w:sz="0" w:space="0" w:color="auto"/>
            <w:left w:val="none" w:sz="0" w:space="0" w:color="auto"/>
            <w:bottom w:val="none" w:sz="0" w:space="0" w:color="auto"/>
            <w:right w:val="none" w:sz="0" w:space="0" w:color="auto"/>
          </w:divBdr>
        </w:div>
        <w:div w:id="2118863622">
          <w:marLeft w:val="1757"/>
          <w:marRight w:val="0"/>
          <w:marTop w:val="144"/>
          <w:marBottom w:val="0"/>
          <w:divBdr>
            <w:top w:val="none" w:sz="0" w:space="0" w:color="auto"/>
            <w:left w:val="none" w:sz="0" w:space="0" w:color="auto"/>
            <w:bottom w:val="none" w:sz="0" w:space="0" w:color="auto"/>
            <w:right w:val="none" w:sz="0" w:space="0" w:color="auto"/>
          </w:divBdr>
        </w:div>
        <w:div w:id="1307393591">
          <w:marLeft w:val="475"/>
          <w:marRight w:val="0"/>
          <w:marTop w:val="158"/>
          <w:marBottom w:val="0"/>
          <w:divBdr>
            <w:top w:val="none" w:sz="0" w:space="0" w:color="auto"/>
            <w:left w:val="none" w:sz="0" w:space="0" w:color="auto"/>
            <w:bottom w:val="none" w:sz="0" w:space="0" w:color="auto"/>
            <w:right w:val="none" w:sz="0" w:space="0" w:color="auto"/>
          </w:divBdr>
        </w:div>
      </w:divsChild>
    </w:div>
    <w:div w:id="1829201885">
      <w:bodyDiv w:val="1"/>
      <w:marLeft w:val="0"/>
      <w:marRight w:val="0"/>
      <w:marTop w:val="0"/>
      <w:marBottom w:val="0"/>
      <w:divBdr>
        <w:top w:val="none" w:sz="0" w:space="0" w:color="auto"/>
        <w:left w:val="none" w:sz="0" w:space="0" w:color="auto"/>
        <w:bottom w:val="none" w:sz="0" w:space="0" w:color="auto"/>
        <w:right w:val="none" w:sz="0" w:space="0" w:color="auto"/>
      </w:divBdr>
    </w:div>
    <w:div w:id="1845969885">
      <w:bodyDiv w:val="1"/>
      <w:marLeft w:val="0"/>
      <w:marRight w:val="0"/>
      <w:marTop w:val="0"/>
      <w:marBottom w:val="0"/>
      <w:divBdr>
        <w:top w:val="none" w:sz="0" w:space="0" w:color="auto"/>
        <w:left w:val="none" w:sz="0" w:space="0" w:color="auto"/>
        <w:bottom w:val="none" w:sz="0" w:space="0" w:color="auto"/>
        <w:right w:val="none" w:sz="0" w:space="0" w:color="auto"/>
      </w:divBdr>
      <w:divsChild>
        <w:div w:id="2069917026">
          <w:marLeft w:val="0"/>
          <w:marRight w:val="0"/>
          <w:marTop w:val="0"/>
          <w:marBottom w:val="0"/>
          <w:divBdr>
            <w:top w:val="none" w:sz="0" w:space="0" w:color="auto"/>
            <w:left w:val="none" w:sz="0" w:space="0" w:color="auto"/>
            <w:bottom w:val="none" w:sz="0" w:space="0" w:color="auto"/>
            <w:right w:val="none" w:sz="0" w:space="0" w:color="auto"/>
          </w:divBdr>
        </w:div>
      </w:divsChild>
    </w:div>
    <w:div w:id="1872179586">
      <w:bodyDiv w:val="1"/>
      <w:marLeft w:val="0"/>
      <w:marRight w:val="0"/>
      <w:marTop w:val="0"/>
      <w:marBottom w:val="0"/>
      <w:divBdr>
        <w:top w:val="none" w:sz="0" w:space="0" w:color="auto"/>
        <w:left w:val="none" w:sz="0" w:space="0" w:color="auto"/>
        <w:bottom w:val="none" w:sz="0" w:space="0" w:color="auto"/>
        <w:right w:val="none" w:sz="0" w:space="0" w:color="auto"/>
      </w:divBdr>
      <w:divsChild>
        <w:div w:id="157961979">
          <w:marLeft w:val="475"/>
          <w:marRight w:val="0"/>
          <w:marTop w:val="158"/>
          <w:marBottom w:val="0"/>
          <w:divBdr>
            <w:top w:val="none" w:sz="0" w:space="0" w:color="auto"/>
            <w:left w:val="none" w:sz="0" w:space="0" w:color="auto"/>
            <w:bottom w:val="none" w:sz="0" w:space="0" w:color="auto"/>
            <w:right w:val="none" w:sz="0" w:space="0" w:color="auto"/>
          </w:divBdr>
        </w:div>
        <w:div w:id="316544385">
          <w:marLeft w:val="475"/>
          <w:marRight w:val="0"/>
          <w:marTop w:val="158"/>
          <w:marBottom w:val="0"/>
          <w:divBdr>
            <w:top w:val="none" w:sz="0" w:space="0" w:color="auto"/>
            <w:left w:val="none" w:sz="0" w:space="0" w:color="auto"/>
            <w:bottom w:val="none" w:sz="0" w:space="0" w:color="auto"/>
            <w:right w:val="none" w:sz="0" w:space="0" w:color="auto"/>
          </w:divBdr>
        </w:div>
        <w:div w:id="1159686715">
          <w:marLeft w:val="475"/>
          <w:marRight w:val="0"/>
          <w:marTop w:val="158"/>
          <w:marBottom w:val="0"/>
          <w:divBdr>
            <w:top w:val="none" w:sz="0" w:space="0" w:color="auto"/>
            <w:left w:val="none" w:sz="0" w:space="0" w:color="auto"/>
            <w:bottom w:val="none" w:sz="0" w:space="0" w:color="auto"/>
            <w:right w:val="none" w:sz="0" w:space="0" w:color="auto"/>
          </w:divBdr>
        </w:div>
        <w:div w:id="689382429">
          <w:marLeft w:val="475"/>
          <w:marRight w:val="0"/>
          <w:marTop w:val="158"/>
          <w:marBottom w:val="0"/>
          <w:divBdr>
            <w:top w:val="none" w:sz="0" w:space="0" w:color="auto"/>
            <w:left w:val="none" w:sz="0" w:space="0" w:color="auto"/>
            <w:bottom w:val="none" w:sz="0" w:space="0" w:color="auto"/>
            <w:right w:val="none" w:sz="0" w:space="0" w:color="auto"/>
          </w:divBdr>
        </w:div>
      </w:divsChild>
    </w:div>
    <w:div w:id="1953173162">
      <w:bodyDiv w:val="1"/>
      <w:marLeft w:val="0"/>
      <w:marRight w:val="0"/>
      <w:marTop w:val="0"/>
      <w:marBottom w:val="0"/>
      <w:divBdr>
        <w:top w:val="none" w:sz="0" w:space="0" w:color="auto"/>
        <w:left w:val="none" w:sz="0" w:space="0" w:color="auto"/>
        <w:bottom w:val="none" w:sz="0" w:space="0" w:color="auto"/>
        <w:right w:val="none" w:sz="0" w:space="0" w:color="auto"/>
      </w:divBdr>
    </w:div>
    <w:div w:id="1960725220">
      <w:bodyDiv w:val="1"/>
      <w:marLeft w:val="0"/>
      <w:marRight w:val="0"/>
      <w:marTop w:val="0"/>
      <w:marBottom w:val="0"/>
      <w:divBdr>
        <w:top w:val="none" w:sz="0" w:space="0" w:color="auto"/>
        <w:left w:val="none" w:sz="0" w:space="0" w:color="auto"/>
        <w:bottom w:val="none" w:sz="0" w:space="0" w:color="auto"/>
        <w:right w:val="none" w:sz="0" w:space="0" w:color="auto"/>
      </w:divBdr>
    </w:div>
    <w:div w:id="1993950651">
      <w:bodyDiv w:val="1"/>
      <w:marLeft w:val="0"/>
      <w:marRight w:val="0"/>
      <w:marTop w:val="0"/>
      <w:marBottom w:val="0"/>
      <w:divBdr>
        <w:top w:val="none" w:sz="0" w:space="0" w:color="auto"/>
        <w:left w:val="none" w:sz="0" w:space="0" w:color="auto"/>
        <w:bottom w:val="none" w:sz="0" w:space="0" w:color="auto"/>
        <w:right w:val="none" w:sz="0" w:space="0" w:color="auto"/>
      </w:divBdr>
      <w:divsChild>
        <w:div w:id="1625230386">
          <w:marLeft w:val="0"/>
          <w:marRight w:val="0"/>
          <w:marTop w:val="600"/>
          <w:marBottom w:val="0"/>
          <w:divBdr>
            <w:top w:val="none" w:sz="0" w:space="0" w:color="auto"/>
            <w:left w:val="none" w:sz="0" w:space="0" w:color="auto"/>
            <w:bottom w:val="none" w:sz="0" w:space="0" w:color="auto"/>
            <w:right w:val="none" w:sz="0" w:space="0" w:color="auto"/>
          </w:divBdr>
          <w:divsChild>
            <w:div w:id="344094894">
              <w:marLeft w:val="0"/>
              <w:marRight w:val="0"/>
              <w:marTop w:val="0"/>
              <w:marBottom w:val="0"/>
              <w:divBdr>
                <w:top w:val="none" w:sz="0" w:space="0" w:color="auto"/>
                <w:left w:val="none" w:sz="0" w:space="0" w:color="auto"/>
                <w:bottom w:val="none" w:sz="0" w:space="0" w:color="auto"/>
                <w:right w:val="none" w:sz="0" w:space="0" w:color="auto"/>
              </w:divBdr>
              <w:divsChild>
                <w:div w:id="14030251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3120718">
      <w:bodyDiv w:val="1"/>
      <w:marLeft w:val="0"/>
      <w:marRight w:val="0"/>
      <w:marTop w:val="0"/>
      <w:marBottom w:val="0"/>
      <w:divBdr>
        <w:top w:val="none" w:sz="0" w:space="0" w:color="auto"/>
        <w:left w:val="none" w:sz="0" w:space="0" w:color="auto"/>
        <w:bottom w:val="none" w:sz="0" w:space="0" w:color="auto"/>
        <w:right w:val="none" w:sz="0" w:space="0" w:color="auto"/>
      </w:divBdr>
    </w:div>
    <w:div w:id="2028096615">
      <w:bodyDiv w:val="1"/>
      <w:marLeft w:val="0"/>
      <w:marRight w:val="0"/>
      <w:marTop w:val="0"/>
      <w:marBottom w:val="0"/>
      <w:divBdr>
        <w:top w:val="none" w:sz="0" w:space="0" w:color="auto"/>
        <w:left w:val="none" w:sz="0" w:space="0" w:color="auto"/>
        <w:bottom w:val="none" w:sz="0" w:space="0" w:color="auto"/>
        <w:right w:val="none" w:sz="0" w:space="0" w:color="auto"/>
      </w:divBdr>
      <w:divsChild>
        <w:div w:id="1151366856">
          <w:marLeft w:val="0"/>
          <w:marRight w:val="0"/>
          <w:marTop w:val="600"/>
          <w:marBottom w:val="0"/>
          <w:divBdr>
            <w:top w:val="none" w:sz="0" w:space="0" w:color="auto"/>
            <w:left w:val="none" w:sz="0" w:space="0" w:color="auto"/>
            <w:bottom w:val="none" w:sz="0" w:space="0" w:color="auto"/>
            <w:right w:val="none" w:sz="0" w:space="0" w:color="auto"/>
          </w:divBdr>
          <w:divsChild>
            <w:div w:id="1014185303">
              <w:marLeft w:val="0"/>
              <w:marRight w:val="0"/>
              <w:marTop w:val="0"/>
              <w:marBottom w:val="0"/>
              <w:divBdr>
                <w:top w:val="none" w:sz="0" w:space="0" w:color="auto"/>
                <w:left w:val="none" w:sz="0" w:space="0" w:color="auto"/>
                <w:bottom w:val="none" w:sz="0" w:space="0" w:color="auto"/>
                <w:right w:val="none" w:sz="0" w:space="0" w:color="auto"/>
              </w:divBdr>
              <w:divsChild>
                <w:div w:id="301275696">
                  <w:marLeft w:val="0"/>
                  <w:marRight w:val="0"/>
                  <w:marTop w:val="0"/>
                  <w:marBottom w:val="0"/>
                  <w:divBdr>
                    <w:top w:val="none" w:sz="0" w:space="0" w:color="auto"/>
                    <w:left w:val="none" w:sz="0" w:space="0" w:color="auto"/>
                    <w:bottom w:val="none" w:sz="0" w:space="0" w:color="auto"/>
                    <w:right w:val="none" w:sz="0" w:space="0" w:color="auto"/>
                  </w:divBdr>
                  <w:divsChild>
                    <w:div w:id="201021934">
                      <w:marLeft w:val="0"/>
                      <w:marRight w:val="0"/>
                      <w:marTop w:val="0"/>
                      <w:marBottom w:val="0"/>
                      <w:divBdr>
                        <w:top w:val="none" w:sz="0" w:space="0" w:color="auto"/>
                        <w:left w:val="none" w:sz="0" w:space="0" w:color="auto"/>
                        <w:bottom w:val="none" w:sz="0" w:space="0" w:color="auto"/>
                        <w:right w:val="none" w:sz="0" w:space="0" w:color="auto"/>
                      </w:divBdr>
                      <w:divsChild>
                        <w:div w:id="712539255">
                          <w:marLeft w:val="0"/>
                          <w:marRight w:val="0"/>
                          <w:marTop w:val="0"/>
                          <w:marBottom w:val="0"/>
                          <w:divBdr>
                            <w:top w:val="none" w:sz="0" w:space="0" w:color="auto"/>
                            <w:left w:val="none" w:sz="0" w:space="0" w:color="auto"/>
                            <w:bottom w:val="none" w:sz="0" w:space="0" w:color="auto"/>
                            <w:right w:val="none" w:sz="0" w:space="0" w:color="auto"/>
                          </w:divBdr>
                          <w:divsChild>
                            <w:div w:id="533153614">
                              <w:marLeft w:val="0"/>
                              <w:marRight w:val="0"/>
                              <w:marTop w:val="0"/>
                              <w:marBottom w:val="0"/>
                              <w:divBdr>
                                <w:top w:val="none" w:sz="0" w:space="0" w:color="auto"/>
                                <w:left w:val="none" w:sz="0" w:space="0" w:color="auto"/>
                                <w:bottom w:val="none" w:sz="0" w:space="0" w:color="auto"/>
                                <w:right w:val="none" w:sz="0" w:space="0" w:color="auto"/>
                              </w:divBdr>
                              <w:divsChild>
                                <w:div w:id="1488403998">
                                  <w:marLeft w:val="0"/>
                                  <w:marRight w:val="0"/>
                                  <w:marTop w:val="0"/>
                                  <w:marBottom w:val="0"/>
                                  <w:divBdr>
                                    <w:top w:val="none" w:sz="0" w:space="0" w:color="auto"/>
                                    <w:left w:val="none" w:sz="0" w:space="0" w:color="auto"/>
                                    <w:bottom w:val="none" w:sz="0" w:space="0" w:color="auto"/>
                                    <w:right w:val="none" w:sz="0" w:space="0" w:color="auto"/>
                                  </w:divBdr>
                                  <w:divsChild>
                                    <w:div w:id="11222952">
                                      <w:marLeft w:val="0"/>
                                      <w:marRight w:val="0"/>
                                      <w:marTop w:val="96"/>
                                      <w:marBottom w:val="48"/>
                                      <w:divBdr>
                                        <w:top w:val="none" w:sz="0" w:space="0" w:color="auto"/>
                                        <w:left w:val="none" w:sz="0" w:space="0" w:color="auto"/>
                                        <w:bottom w:val="none" w:sz="0" w:space="0" w:color="auto"/>
                                        <w:right w:val="none" w:sz="0" w:space="0" w:color="auto"/>
                                      </w:divBdr>
                                    </w:div>
                                    <w:div w:id="316233007">
                                      <w:marLeft w:val="0"/>
                                      <w:marRight w:val="0"/>
                                      <w:marTop w:val="96"/>
                                      <w:marBottom w:val="48"/>
                                      <w:divBdr>
                                        <w:top w:val="none" w:sz="0" w:space="0" w:color="auto"/>
                                        <w:left w:val="none" w:sz="0" w:space="0" w:color="auto"/>
                                        <w:bottom w:val="none" w:sz="0" w:space="0" w:color="auto"/>
                                        <w:right w:val="none" w:sz="0" w:space="0" w:color="auto"/>
                                      </w:divBdr>
                                    </w:div>
                                    <w:div w:id="766004894">
                                      <w:marLeft w:val="0"/>
                                      <w:marRight w:val="0"/>
                                      <w:marTop w:val="96"/>
                                      <w:marBottom w:val="48"/>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07118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fontTable" Target="fontTable.xml"/><Relationship Id="rId21" Type="http://schemas.openxmlformats.org/officeDocument/2006/relationships/image" Target="media/image8.png"/><Relationship Id="rId34" Type="http://schemas.openxmlformats.org/officeDocument/2006/relationships/image" Target="media/image21.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emf"/><Relationship Id="rId2" Type="http://schemas.openxmlformats.org/officeDocument/2006/relationships/customXml" Target="../customXml/item1.xml"/><Relationship Id="rId16" Type="http://schemas.openxmlformats.org/officeDocument/2006/relationships/header" Target="header2.xml"/><Relationship Id="rId20" Type="http://schemas.openxmlformats.org/officeDocument/2006/relationships/image" Target="media/image7.png"/><Relationship Id="rId29" Type="http://schemas.openxmlformats.org/officeDocument/2006/relationships/image" Target="media/image16.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notes" Target="footnotes.xml"/><Relationship Id="rId19" Type="http://schemas.openxmlformats.org/officeDocument/2006/relationships/image" Target="media/image6.png"/><Relationship Id="rId31" Type="http://schemas.openxmlformats.org/officeDocument/2006/relationships/image" Target="media/image18.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huawei.com/"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8" Type="http://schemas.openxmlformats.org/officeDocument/2006/relationships/settings" Target="settings.xml"/><Relationship Id="rId3" Type="http://schemas.openxmlformats.org/officeDocument/2006/relationships/customXml" Target="../customXml/item2.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wx575560\AppData\Roaming\Microsoft\Templates\&#26032;&#23383;&#20307;\04%20&#23454;&#39564;&#25163;&#20876;&#27169;&#26495;ENG%20V4.0%20-%20&#35748;&#35777;&#22521;&#35757;&#27169;&#26495;.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02C5B4B712841F4C8A7AAEE2CD191271" ma:contentTypeVersion="0" ma:contentTypeDescription="Create a new document." ma:contentTypeScope="" ma:versionID="2e6df93c5ac01bc0ba5a39bebe33c6df">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21252C-4A9D-4501-ACF4-B5A790D1D626}"/>
</file>

<file path=customXml/itemProps2.xml><?xml version="1.0" encoding="utf-8"?>
<ds:datastoreItem xmlns:ds="http://schemas.openxmlformats.org/officeDocument/2006/customXml" ds:itemID="{B8C5A52E-4A26-4B71-801A-884395A92828}"/>
</file>

<file path=customXml/itemProps3.xml><?xml version="1.0" encoding="utf-8"?>
<ds:datastoreItem xmlns:ds="http://schemas.openxmlformats.org/officeDocument/2006/customXml" ds:itemID="{EEA82ABF-3C64-4AD6-A3F8-BF7B6BBD7965}"/>
</file>

<file path=customXml/itemProps4.xml><?xml version="1.0" encoding="utf-8"?>
<ds:datastoreItem xmlns:ds="http://schemas.openxmlformats.org/officeDocument/2006/customXml" ds:itemID="{3B03518C-451C-4A02-AA14-8868972EC111}"/>
</file>

<file path=docProps/app.xml><?xml version="1.0" encoding="utf-8"?>
<Properties xmlns="http://schemas.openxmlformats.org/officeDocument/2006/extended-properties" xmlns:vt="http://schemas.openxmlformats.org/officeDocument/2006/docPropsVTypes">
  <Template>04 实验手册模板ENG V4.0 - 认证培训模板.dot</Template>
  <TotalTime>25</TotalTime>
  <Pages>1</Pages>
  <Words>75051</Words>
  <Characters>427793</Characters>
  <Application>Microsoft Office Word</Application>
  <DocSecurity>0</DocSecurity>
  <Lines>3564</Lines>
  <Paragraphs>1003</Paragraphs>
  <ScaleCrop>false</ScaleCrop>
  <Company>Huawei Technologies Co.,Ltd.</Company>
  <LinksUpToDate>false</LinksUpToDate>
  <CharactersWithSpaces>501841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w00280246</dc:creator>
  <cp:keywords/>
  <dc:description/>
  <cp:lastModifiedBy>hejunjianzjhw</cp:lastModifiedBy>
  <cp:revision>21</cp:revision>
  <cp:lastPrinted>2020-09-07T05:47:00Z</cp:lastPrinted>
  <dcterms:created xsi:type="dcterms:W3CDTF">2020-08-06T01:18:00Z</dcterms:created>
  <dcterms:modified xsi:type="dcterms:W3CDTF">2020-09-07T05:48:00Z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oprietaryDeclaration">
    <vt:lpwstr>华为专有和保密信息_x000d_
版权所有 © 华为技术有限公司</vt:lpwstr>
  </property>
  <property fmtid="{D5CDD505-2E9C-101B-9397-08002B2CF9AE}" pid="3" name="ReleaseDate">
    <vt:lpwstr>2015-12</vt:lpwstr>
  </property>
  <property fmtid="{D5CDD505-2E9C-101B-9397-08002B2CF9AE}" pid="4" name="ProductVersion">
    <vt:lpwstr/>
  </property>
  <property fmtid="{D5CDD505-2E9C-101B-9397-08002B2CF9AE}" pid="5" name="DocumentName">
    <vt:lpwstr/>
  </property>
  <property fmtid="{D5CDD505-2E9C-101B-9397-08002B2CF9AE}" pid="6" name="DocumentVersion">
    <vt:lpwstr>01</vt:lpwstr>
  </property>
  <property fmtid="{D5CDD505-2E9C-101B-9397-08002B2CF9AE}" pid="7" name="Confidential">
    <vt:lpwstr/>
  </property>
  <property fmtid="{D5CDD505-2E9C-101B-9397-08002B2CF9AE}" pid="8" name="slevel">
    <vt:lpwstr>5</vt:lpwstr>
  </property>
  <property fmtid="{D5CDD505-2E9C-101B-9397-08002B2CF9AE}" pid="9" name="slevelui">
    <vt:lpwstr>0</vt:lpwstr>
  </property>
  <property fmtid="{D5CDD505-2E9C-101B-9397-08002B2CF9AE}" pid="10" name="Product&amp;Project Name">
    <vt:lpwstr/>
  </property>
  <property fmtid="{D5CDD505-2E9C-101B-9397-08002B2CF9AE}" pid="11" name="_new_ms_pID_72543">
    <vt:lpwstr>(3)NqcJu9mtpIkQwNVhxO+yTbOSo8pNZ11SYbigMmY7lr0nhSlNNYxTnxCL4pCSzfaJNjp54Gd0
EyS470WtmkQxbxyHR+AWpxM0BVLlXcYXFvKPFTB2SkJrpAwp2p6UmYrhGRuVy4OMYUuzvzkN
sY1RE8TDJd8jR17xUjANuBSnU0nu5+18JdLUw7zgSnWmxIlTrMu4RlHfQsDO692sdEk5p4Nc
Vi34w/VPSCA1TF1Tad</vt:lpwstr>
  </property>
  <property fmtid="{D5CDD505-2E9C-101B-9397-08002B2CF9AE}" pid="12" name="_new_ms_pID_725431">
    <vt:lpwstr>WFH/CM7ewGglDnbdxvmHpjitKLF/pgK9XQR/6napatPeAmB/yqoxwY
8AOb2lUiFb6vPBpji0xn9aE+bVwdI5B+/VWQteYSSvAX1IMTeflRtFR3lzGZz3U0qUuiRQwi
ogFueR88VCAhi4AxfgEsngqOrSpc2qswlcsi/aItWdKJTS0dt+d4OJFUjdOj2NViqn1qD/+f
dT9kAnz5TNWZFVMrmN4BzaEYN+bk/kIdasFl</vt:lpwstr>
  </property>
  <property fmtid="{D5CDD505-2E9C-101B-9397-08002B2CF9AE}" pid="13" name="_new_ms_pID_725432">
    <vt:lpwstr>XH/TLfi2cyJDXZpa0fxWw2RI5ihTD8awSdSY
dH2YTxdbU64rYYyVY8Xiyd/3VMIjbW+IA0gvvkbzo18YjFyD1S0MYIZQ+Fbq/tFijMlYpJwQ
WTNbsqVnLccRi24I84HfXSzPQqaHSraGD4a331JfDq4kfWkZev8vu2w2StLt8kiT</vt:lpwstr>
  </property>
  <property fmtid="{D5CDD505-2E9C-101B-9397-08002B2CF9AE}" pid="14" name="_2015_ms_pID_725343">
    <vt:lpwstr>(3)B7eTSzVKCW0mkdzLZtbclN3jo5psYhL9YCRh/JQxY2skKjcsQWW+x/NjojkyyobaFQ+qKVnY
OniLhQ1jEL5eXUKx2OQn0Hv1rm2Orkn70x1j0WXBUjyIaJonf6l7t4yPDYFfghD9N5RVPWIS
28nlZFATPPtQAdl7lIXu2BLPCjjYpmFADGvIsjvbCf+UDOEAfl4CDJHj5Bjf5sZATFXHmkAV
a2oSMbHtdUcVmEljvs</vt:lpwstr>
  </property>
  <property fmtid="{D5CDD505-2E9C-101B-9397-08002B2CF9AE}" pid="15" name="_2015_ms_pID_7253431">
    <vt:lpwstr>CnTvTBEvX2Xs73b3mvW4AG4r23fTL03vFANITjQCWOVd4Ma55PWrIO
THt1+pdrsztbpi1qe1x60kHMqHNgmspwm99VdQxa/DD3T4Z1SmCLK8hqtskUe3AaKDBmWYWy
MIJtKEP9N7BfanzcaEKNrWt+97FS+0H+UJGRbm2UqlK3glvqrAnYQ+ITvr+dR6SGQ00i2LDf
ViX06sWzYxYHk8EZekISpAMgmVEoyu52/aEH</vt:lpwstr>
  </property>
  <property fmtid="{D5CDD505-2E9C-101B-9397-08002B2CF9AE}" pid="16" name="ContentTypeId">
    <vt:lpwstr>0x01010002C5B4B712841F4C8A7AAEE2CD191271</vt:lpwstr>
  </property>
  <property fmtid="{D5CDD505-2E9C-101B-9397-08002B2CF9AE}" pid="17" name="_2015_ms_pID_7253432">
    <vt:lpwstr>wQ==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1599457562</vt:lpwstr>
  </property>
</Properties>
</file>